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6286D4B8"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BF6F11">
              <w:t>10</w:t>
            </w:r>
            <w:r w:rsidRPr="00FC7E52">
              <w:t>.</w:t>
            </w:r>
            <w:bookmarkEnd w:id="3"/>
            <w:r w:rsidR="00D432CE">
              <w:t>1</w:t>
            </w:r>
            <w:r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C87324">
              <w:rPr>
                <w:sz w:val="32"/>
              </w:rPr>
              <w:t>0</w:t>
            </w:r>
            <w:r w:rsidR="00BF6F11">
              <w:rPr>
                <w:sz w:val="32"/>
              </w:rPr>
              <w:t>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45pt" o:ole="">
                  <v:imagedata r:id="rId12" o:title=""/>
                </v:shape>
                <o:OLEObject Type="Embed" ProgID="Word.Picture.8" ShapeID="_x0000_i1025" DrawAspect="Content" ObjectID="_1804884763" r:id="rId13"/>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15pt;height:75.05pt" o:ole="">
                  <v:imagedata r:id="rId14" o:title=""/>
                </v:shape>
                <o:OLEObject Type="Embed" ProgID="Word.Picture.8" ShapeID="_x0000_i1026" DrawAspect="Content" ObjectID="_1804884764" r:id="rId15"/>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37A52B27" w14:textId="260AAC9F" w:rsidR="00AD72AF"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AD72AF">
        <w:rPr>
          <w:noProof/>
        </w:rPr>
        <w:t>Foreword</w:t>
      </w:r>
      <w:r w:rsidR="00AD72AF">
        <w:rPr>
          <w:noProof/>
        </w:rPr>
        <w:tab/>
      </w:r>
      <w:r w:rsidR="00AD72AF">
        <w:rPr>
          <w:noProof/>
        </w:rPr>
        <w:fldChar w:fldCharType="begin" w:fldLock="1"/>
      </w:r>
      <w:r w:rsidR="00AD72AF">
        <w:rPr>
          <w:noProof/>
        </w:rPr>
        <w:instrText xml:space="preserve"> PAGEREF _Toc193990735 \h </w:instrText>
      </w:r>
      <w:r w:rsidR="00AD72AF">
        <w:rPr>
          <w:noProof/>
        </w:rPr>
      </w:r>
      <w:r w:rsidR="00AD72AF">
        <w:rPr>
          <w:noProof/>
        </w:rPr>
        <w:fldChar w:fldCharType="separate"/>
      </w:r>
      <w:r w:rsidR="00AD72AF">
        <w:rPr>
          <w:noProof/>
        </w:rPr>
        <w:t>19</w:t>
      </w:r>
      <w:r w:rsidR="00AD72AF">
        <w:rPr>
          <w:noProof/>
        </w:rPr>
        <w:fldChar w:fldCharType="end"/>
      </w:r>
    </w:p>
    <w:p w14:paraId="56754A57" w14:textId="6333426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_Toc193990736 \h </w:instrText>
      </w:r>
      <w:r>
        <w:rPr>
          <w:noProof/>
        </w:rPr>
      </w:r>
      <w:r>
        <w:rPr>
          <w:noProof/>
        </w:rPr>
        <w:fldChar w:fldCharType="separate"/>
      </w:r>
      <w:r>
        <w:rPr>
          <w:noProof/>
        </w:rPr>
        <w:t>19</w:t>
      </w:r>
      <w:r>
        <w:rPr>
          <w:noProof/>
        </w:rPr>
        <w:fldChar w:fldCharType="end"/>
      </w:r>
    </w:p>
    <w:p w14:paraId="6CB1CDE9" w14:textId="1CCD56F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_Toc193990737 \h </w:instrText>
      </w:r>
      <w:r>
        <w:rPr>
          <w:noProof/>
        </w:rPr>
      </w:r>
      <w:r>
        <w:rPr>
          <w:noProof/>
        </w:rPr>
        <w:fldChar w:fldCharType="separate"/>
      </w:r>
      <w:r>
        <w:rPr>
          <w:noProof/>
        </w:rPr>
        <w:t>20</w:t>
      </w:r>
      <w:r>
        <w:rPr>
          <w:noProof/>
        </w:rPr>
        <w:fldChar w:fldCharType="end"/>
      </w:r>
    </w:p>
    <w:p w14:paraId="7C354978" w14:textId="3784BE22"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_Toc193990738 \h </w:instrText>
      </w:r>
      <w:r>
        <w:rPr>
          <w:noProof/>
        </w:rPr>
      </w:r>
      <w:r>
        <w:rPr>
          <w:noProof/>
        </w:rPr>
        <w:fldChar w:fldCharType="separate"/>
      </w:r>
      <w:r>
        <w:rPr>
          <w:noProof/>
        </w:rPr>
        <w:t>20</w:t>
      </w:r>
      <w:r>
        <w:rPr>
          <w:noProof/>
        </w:rPr>
        <w:fldChar w:fldCharType="end"/>
      </w:r>
    </w:p>
    <w:p w14:paraId="23507B1B" w14:textId="25A762D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_Toc193990739 \h </w:instrText>
      </w:r>
      <w:r>
        <w:rPr>
          <w:noProof/>
        </w:rPr>
      </w:r>
      <w:r>
        <w:rPr>
          <w:noProof/>
        </w:rPr>
        <w:fldChar w:fldCharType="separate"/>
      </w:r>
      <w:r>
        <w:rPr>
          <w:noProof/>
        </w:rPr>
        <w:t>28</w:t>
      </w:r>
      <w:r>
        <w:rPr>
          <w:noProof/>
        </w:rPr>
        <w:fldChar w:fldCharType="end"/>
      </w:r>
    </w:p>
    <w:p w14:paraId="618F6DAF" w14:textId="5176498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_Toc193990740 \h </w:instrText>
      </w:r>
      <w:r>
        <w:rPr>
          <w:noProof/>
        </w:rPr>
      </w:r>
      <w:r>
        <w:rPr>
          <w:noProof/>
        </w:rPr>
        <w:fldChar w:fldCharType="separate"/>
      </w:r>
      <w:r>
        <w:rPr>
          <w:noProof/>
        </w:rPr>
        <w:t>28</w:t>
      </w:r>
      <w:r>
        <w:rPr>
          <w:noProof/>
        </w:rPr>
        <w:fldChar w:fldCharType="end"/>
      </w:r>
    </w:p>
    <w:p w14:paraId="566FB93A" w14:textId="7EFC8BC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_Toc193990741 \h </w:instrText>
      </w:r>
      <w:r>
        <w:rPr>
          <w:noProof/>
        </w:rPr>
      </w:r>
      <w:r>
        <w:rPr>
          <w:noProof/>
        </w:rPr>
        <w:fldChar w:fldCharType="separate"/>
      </w:r>
      <w:r>
        <w:rPr>
          <w:noProof/>
        </w:rPr>
        <w:t>30</w:t>
      </w:r>
      <w:r>
        <w:rPr>
          <w:noProof/>
        </w:rPr>
        <w:fldChar w:fldCharType="end"/>
      </w:r>
    </w:p>
    <w:p w14:paraId="1721BA11" w14:textId="26E41BB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_Toc193990742 \h </w:instrText>
      </w:r>
      <w:r>
        <w:rPr>
          <w:noProof/>
        </w:rPr>
      </w:r>
      <w:r>
        <w:rPr>
          <w:noProof/>
        </w:rPr>
        <w:fldChar w:fldCharType="separate"/>
      </w:r>
      <w:r>
        <w:rPr>
          <w:noProof/>
        </w:rPr>
        <w:t>32</w:t>
      </w:r>
      <w:r>
        <w:rPr>
          <w:noProof/>
        </w:rPr>
        <w:fldChar w:fldCharType="end"/>
      </w:r>
    </w:p>
    <w:p w14:paraId="03EBE968" w14:textId="3E999B7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_Toc193990743 \h </w:instrText>
      </w:r>
      <w:r>
        <w:rPr>
          <w:noProof/>
        </w:rPr>
      </w:r>
      <w:r>
        <w:rPr>
          <w:noProof/>
        </w:rPr>
        <w:fldChar w:fldCharType="separate"/>
      </w:r>
      <w:r>
        <w:rPr>
          <w:noProof/>
        </w:rPr>
        <w:t>32</w:t>
      </w:r>
      <w:r>
        <w:rPr>
          <w:noProof/>
        </w:rPr>
        <w:fldChar w:fldCharType="end"/>
      </w:r>
    </w:p>
    <w:p w14:paraId="0C65FC59" w14:textId="6EF8314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_Toc193990744 \h </w:instrText>
      </w:r>
      <w:r>
        <w:rPr>
          <w:noProof/>
        </w:rPr>
      </w:r>
      <w:r>
        <w:rPr>
          <w:noProof/>
        </w:rPr>
        <w:fldChar w:fldCharType="separate"/>
      </w:r>
      <w:r>
        <w:rPr>
          <w:noProof/>
        </w:rPr>
        <w:t>33</w:t>
      </w:r>
      <w:r>
        <w:rPr>
          <w:noProof/>
        </w:rPr>
        <w:fldChar w:fldCharType="end"/>
      </w:r>
    </w:p>
    <w:p w14:paraId="3F8E9356" w14:textId="7BF0122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_Toc193990745 \h </w:instrText>
      </w:r>
      <w:r>
        <w:rPr>
          <w:noProof/>
        </w:rPr>
      </w:r>
      <w:r>
        <w:rPr>
          <w:noProof/>
        </w:rPr>
        <w:fldChar w:fldCharType="separate"/>
      </w:r>
      <w:r>
        <w:rPr>
          <w:noProof/>
        </w:rPr>
        <w:t>35</w:t>
      </w:r>
      <w:r>
        <w:rPr>
          <w:noProof/>
        </w:rPr>
        <w:fldChar w:fldCharType="end"/>
      </w:r>
    </w:p>
    <w:p w14:paraId="5BB71C23" w14:textId="69D572D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_Toc193990746 \h </w:instrText>
      </w:r>
      <w:r>
        <w:rPr>
          <w:noProof/>
        </w:rPr>
      </w:r>
      <w:r>
        <w:rPr>
          <w:noProof/>
        </w:rPr>
        <w:fldChar w:fldCharType="separate"/>
      </w:r>
      <w:r>
        <w:rPr>
          <w:noProof/>
        </w:rPr>
        <w:t>35</w:t>
      </w:r>
      <w:r>
        <w:rPr>
          <w:noProof/>
        </w:rPr>
        <w:fldChar w:fldCharType="end"/>
      </w:r>
    </w:p>
    <w:p w14:paraId="1ABF5903" w14:textId="454E22D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_Toc193990747 \h </w:instrText>
      </w:r>
      <w:r>
        <w:rPr>
          <w:noProof/>
        </w:rPr>
      </w:r>
      <w:r>
        <w:rPr>
          <w:noProof/>
        </w:rPr>
        <w:fldChar w:fldCharType="separate"/>
      </w:r>
      <w:r>
        <w:rPr>
          <w:noProof/>
        </w:rPr>
        <w:t>35</w:t>
      </w:r>
      <w:r>
        <w:rPr>
          <w:noProof/>
        </w:rPr>
        <w:fldChar w:fldCharType="end"/>
      </w:r>
    </w:p>
    <w:p w14:paraId="39C689F4" w14:textId="63C0393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_Toc193990748 \h </w:instrText>
      </w:r>
      <w:r>
        <w:rPr>
          <w:noProof/>
        </w:rPr>
      </w:r>
      <w:r>
        <w:rPr>
          <w:noProof/>
        </w:rPr>
        <w:fldChar w:fldCharType="separate"/>
      </w:r>
      <w:r>
        <w:rPr>
          <w:noProof/>
        </w:rPr>
        <w:t>36</w:t>
      </w:r>
      <w:r>
        <w:rPr>
          <w:noProof/>
        </w:rPr>
        <w:fldChar w:fldCharType="end"/>
      </w:r>
    </w:p>
    <w:p w14:paraId="10A72285" w14:textId="5E99888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_Toc193990749 \h </w:instrText>
      </w:r>
      <w:r>
        <w:rPr>
          <w:noProof/>
        </w:rPr>
      </w:r>
      <w:r>
        <w:rPr>
          <w:noProof/>
        </w:rPr>
        <w:fldChar w:fldCharType="separate"/>
      </w:r>
      <w:r>
        <w:rPr>
          <w:noProof/>
        </w:rPr>
        <w:t>36</w:t>
      </w:r>
      <w:r>
        <w:rPr>
          <w:noProof/>
        </w:rPr>
        <w:fldChar w:fldCharType="end"/>
      </w:r>
    </w:p>
    <w:p w14:paraId="76E409BA" w14:textId="54D6936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_Toc193990750 \h </w:instrText>
      </w:r>
      <w:r>
        <w:rPr>
          <w:noProof/>
        </w:rPr>
      </w:r>
      <w:r>
        <w:rPr>
          <w:noProof/>
        </w:rPr>
        <w:fldChar w:fldCharType="separate"/>
      </w:r>
      <w:r>
        <w:rPr>
          <w:noProof/>
        </w:rPr>
        <w:t>36</w:t>
      </w:r>
      <w:r>
        <w:rPr>
          <w:noProof/>
        </w:rPr>
        <w:fldChar w:fldCharType="end"/>
      </w:r>
    </w:p>
    <w:p w14:paraId="2556145E" w14:textId="3B74E0A9"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_Toc193990751 \h </w:instrText>
      </w:r>
      <w:r>
        <w:rPr>
          <w:noProof/>
        </w:rPr>
      </w:r>
      <w:r>
        <w:rPr>
          <w:noProof/>
        </w:rPr>
        <w:fldChar w:fldCharType="separate"/>
      </w:r>
      <w:r>
        <w:rPr>
          <w:noProof/>
        </w:rPr>
        <w:t>37</w:t>
      </w:r>
      <w:r>
        <w:rPr>
          <w:noProof/>
        </w:rPr>
        <w:fldChar w:fldCharType="end"/>
      </w:r>
    </w:p>
    <w:p w14:paraId="72580DEC" w14:textId="13F4F615"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_Toc193990752 \h </w:instrText>
      </w:r>
      <w:r>
        <w:rPr>
          <w:noProof/>
        </w:rPr>
      </w:r>
      <w:r>
        <w:rPr>
          <w:noProof/>
        </w:rPr>
        <w:fldChar w:fldCharType="separate"/>
      </w:r>
      <w:r>
        <w:rPr>
          <w:noProof/>
        </w:rPr>
        <w:t>37</w:t>
      </w:r>
      <w:r>
        <w:rPr>
          <w:noProof/>
        </w:rPr>
        <w:fldChar w:fldCharType="end"/>
      </w:r>
    </w:p>
    <w:p w14:paraId="371B0448" w14:textId="5FE3E095"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_Toc193990753 \h </w:instrText>
      </w:r>
      <w:r>
        <w:rPr>
          <w:noProof/>
        </w:rPr>
      </w:r>
      <w:r>
        <w:rPr>
          <w:noProof/>
        </w:rPr>
        <w:fldChar w:fldCharType="separate"/>
      </w:r>
      <w:r>
        <w:rPr>
          <w:noProof/>
        </w:rPr>
        <w:t>37</w:t>
      </w:r>
      <w:r>
        <w:rPr>
          <w:noProof/>
        </w:rPr>
        <w:fldChar w:fldCharType="end"/>
      </w:r>
    </w:p>
    <w:p w14:paraId="22800737" w14:textId="35A9120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_Toc193990754 \h </w:instrText>
      </w:r>
      <w:r>
        <w:rPr>
          <w:noProof/>
        </w:rPr>
      </w:r>
      <w:r>
        <w:rPr>
          <w:noProof/>
        </w:rPr>
        <w:fldChar w:fldCharType="separate"/>
      </w:r>
      <w:r>
        <w:rPr>
          <w:noProof/>
        </w:rPr>
        <w:t>37</w:t>
      </w:r>
      <w:r>
        <w:rPr>
          <w:noProof/>
        </w:rPr>
        <w:fldChar w:fldCharType="end"/>
      </w:r>
    </w:p>
    <w:p w14:paraId="24A18048" w14:textId="3CC2BA2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_Toc193990755 \h </w:instrText>
      </w:r>
      <w:r>
        <w:rPr>
          <w:noProof/>
        </w:rPr>
      </w:r>
      <w:r>
        <w:rPr>
          <w:noProof/>
        </w:rPr>
        <w:fldChar w:fldCharType="separate"/>
      </w:r>
      <w:r>
        <w:rPr>
          <w:noProof/>
        </w:rPr>
        <w:t>37</w:t>
      </w:r>
      <w:r>
        <w:rPr>
          <w:noProof/>
        </w:rPr>
        <w:fldChar w:fldCharType="end"/>
      </w:r>
    </w:p>
    <w:p w14:paraId="62C2FF94" w14:textId="472696A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_Toc193990756 \h </w:instrText>
      </w:r>
      <w:r>
        <w:rPr>
          <w:noProof/>
        </w:rPr>
      </w:r>
      <w:r>
        <w:rPr>
          <w:noProof/>
        </w:rPr>
        <w:fldChar w:fldCharType="separate"/>
      </w:r>
      <w:r>
        <w:rPr>
          <w:noProof/>
        </w:rPr>
        <w:t>38</w:t>
      </w:r>
      <w:r>
        <w:rPr>
          <w:noProof/>
        </w:rPr>
        <w:fldChar w:fldCharType="end"/>
      </w:r>
    </w:p>
    <w:p w14:paraId="6DD3BE29" w14:textId="10C5680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_Toc193990757 \h </w:instrText>
      </w:r>
      <w:r>
        <w:rPr>
          <w:noProof/>
        </w:rPr>
      </w:r>
      <w:r>
        <w:rPr>
          <w:noProof/>
        </w:rPr>
        <w:fldChar w:fldCharType="separate"/>
      </w:r>
      <w:r>
        <w:rPr>
          <w:noProof/>
        </w:rPr>
        <w:t>40</w:t>
      </w:r>
      <w:r>
        <w:rPr>
          <w:noProof/>
        </w:rPr>
        <w:fldChar w:fldCharType="end"/>
      </w:r>
    </w:p>
    <w:p w14:paraId="6F330C39" w14:textId="32592E9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_Toc193990758 \h </w:instrText>
      </w:r>
      <w:r>
        <w:rPr>
          <w:noProof/>
        </w:rPr>
      </w:r>
      <w:r>
        <w:rPr>
          <w:noProof/>
        </w:rPr>
        <w:fldChar w:fldCharType="separate"/>
      </w:r>
      <w:r>
        <w:rPr>
          <w:noProof/>
        </w:rPr>
        <w:t>40</w:t>
      </w:r>
      <w:r>
        <w:rPr>
          <w:noProof/>
        </w:rPr>
        <w:fldChar w:fldCharType="end"/>
      </w:r>
    </w:p>
    <w:p w14:paraId="1468E51D" w14:textId="590C88F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_Toc193990759 \h </w:instrText>
      </w:r>
      <w:r>
        <w:rPr>
          <w:noProof/>
        </w:rPr>
      </w:r>
      <w:r>
        <w:rPr>
          <w:noProof/>
        </w:rPr>
        <w:fldChar w:fldCharType="separate"/>
      </w:r>
      <w:r>
        <w:rPr>
          <w:noProof/>
        </w:rPr>
        <w:t>40</w:t>
      </w:r>
      <w:r>
        <w:rPr>
          <w:noProof/>
        </w:rPr>
        <w:fldChar w:fldCharType="end"/>
      </w:r>
    </w:p>
    <w:p w14:paraId="172A4D7F" w14:textId="168B61A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_Toc193990760 \h </w:instrText>
      </w:r>
      <w:r>
        <w:rPr>
          <w:noProof/>
        </w:rPr>
      </w:r>
      <w:r>
        <w:rPr>
          <w:noProof/>
        </w:rPr>
        <w:fldChar w:fldCharType="separate"/>
      </w:r>
      <w:r>
        <w:rPr>
          <w:noProof/>
        </w:rPr>
        <w:t>40</w:t>
      </w:r>
      <w:r>
        <w:rPr>
          <w:noProof/>
        </w:rPr>
        <w:fldChar w:fldCharType="end"/>
      </w:r>
    </w:p>
    <w:p w14:paraId="4CEBD14F" w14:textId="1C0BA3F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_Toc193990761 \h </w:instrText>
      </w:r>
      <w:r>
        <w:rPr>
          <w:noProof/>
        </w:rPr>
      </w:r>
      <w:r>
        <w:rPr>
          <w:noProof/>
        </w:rPr>
        <w:fldChar w:fldCharType="separate"/>
      </w:r>
      <w:r>
        <w:rPr>
          <w:noProof/>
        </w:rPr>
        <w:t>41</w:t>
      </w:r>
      <w:r>
        <w:rPr>
          <w:noProof/>
        </w:rPr>
        <w:fldChar w:fldCharType="end"/>
      </w:r>
    </w:p>
    <w:p w14:paraId="0DC9AB2E" w14:textId="6B91D19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_Toc193990762 \h </w:instrText>
      </w:r>
      <w:r>
        <w:rPr>
          <w:noProof/>
        </w:rPr>
      </w:r>
      <w:r>
        <w:rPr>
          <w:noProof/>
        </w:rPr>
        <w:fldChar w:fldCharType="separate"/>
      </w:r>
      <w:r>
        <w:rPr>
          <w:noProof/>
        </w:rPr>
        <w:t>41</w:t>
      </w:r>
      <w:r>
        <w:rPr>
          <w:noProof/>
        </w:rPr>
        <w:fldChar w:fldCharType="end"/>
      </w:r>
    </w:p>
    <w:p w14:paraId="0CB8B145" w14:textId="746D408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_Toc193990763 \h </w:instrText>
      </w:r>
      <w:r>
        <w:rPr>
          <w:noProof/>
        </w:rPr>
      </w:r>
      <w:r>
        <w:rPr>
          <w:noProof/>
        </w:rPr>
        <w:fldChar w:fldCharType="separate"/>
      </w:r>
      <w:r>
        <w:rPr>
          <w:noProof/>
        </w:rPr>
        <w:t>41</w:t>
      </w:r>
      <w:r>
        <w:rPr>
          <w:noProof/>
        </w:rPr>
        <w:fldChar w:fldCharType="end"/>
      </w:r>
    </w:p>
    <w:p w14:paraId="24756854" w14:textId="03642D5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_Toc193990764 \h </w:instrText>
      </w:r>
      <w:r>
        <w:rPr>
          <w:noProof/>
        </w:rPr>
      </w:r>
      <w:r>
        <w:rPr>
          <w:noProof/>
        </w:rPr>
        <w:fldChar w:fldCharType="separate"/>
      </w:r>
      <w:r>
        <w:rPr>
          <w:noProof/>
        </w:rPr>
        <w:t>41</w:t>
      </w:r>
      <w:r>
        <w:rPr>
          <w:noProof/>
        </w:rPr>
        <w:fldChar w:fldCharType="end"/>
      </w:r>
    </w:p>
    <w:p w14:paraId="47302433" w14:textId="398DE4E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_Toc193990765 \h </w:instrText>
      </w:r>
      <w:r>
        <w:rPr>
          <w:noProof/>
        </w:rPr>
      </w:r>
      <w:r>
        <w:rPr>
          <w:noProof/>
        </w:rPr>
        <w:fldChar w:fldCharType="separate"/>
      </w:r>
      <w:r>
        <w:rPr>
          <w:noProof/>
        </w:rPr>
        <w:t>42</w:t>
      </w:r>
      <w:r>
        <w:rPr>
          <w:noProof/>
        </w:rPr>
        <w:fldChar w:fldCharType="end"/>
      </w:r>
    </w:p>
    <w:p w14:paraId="1CE98F86" w14:textId="3BCB97F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_Toc193990766 \h </w:instrText>
      </w:r>
      <w:r>
        <w:rPr>
          <w:noProof/>
        </w:rPr>
      </w:r>
      <w:r>
        <w:rPr>
          <w:noProof/>
        </w:rPr>
        <w:fldChar w:fldCharType="separate"/>
      </w:r>
      <w:r>
        <w:rPr>
          <w:noProof/>
        </w:rPr>
        <w:t>42</w:t>
      </w:r>
      <w:r>
        <w:rPr>
          <w:noProof/>
        </w:rPr>
        <w:fldChar w:fldCharType="end"/>
      </w:r>
    </w:p>
    <w:p w14:paraId="4733B6BC" w14:textId="63474A2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_Toc193990767 \h </w:instrText>
      </w:r>
      <w:r>
        <w:rPr>
          <w:noProof/>
        </w:rPr>
      </w:r>
      <w:r>
        <w:rPr>
          <w:noProof/>
        </w:rPr>
        <w:fldChar w:fldCharType="separate"/>
      </w:r>
      <w:r>
        <w:rPr>
          <w:noProof/>
        </w:rPr>
        <w:t>42</w:t>
      </w:r>
      <w:r>
        <w:rPr>
          <w:noProof/>
        </w:rPr>
        <w:fldChar w:fldCharType="end"/>
      </w:r>
    </w:p>
    <w:p w14:paraId="25F626D6" w14:textId="31184C3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_Toc193990768 \h </w:instrText>
      </w:r>
      <w:r>
        <w:rPr>
          <w:noProof/>
        </w:rPr>
      </w:r>
      <w:r>
        <w:rPr>
          <w:noProof/>
        </w:rPr>
        <w:fldChar w:fldCharType="separate"/>
      </w:r>
      <w:r>
        <w:rPr>
          <w:noProof/>
        </w:rPr>
        <w:t>42</w:t>
      </w:r>
      <w:r>
        <w:rPr>
          <w:noProof/>
        </w:rPr>
        <w:fldChar w:fldCharType="end"/>
      </w:r>
    </w:p>
    <w:p w14:paraId="6F3C9FBA" w14:textId="043A4FD9"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_Toc193990769 \h </w:instrText>
      </w:r>
      <w:r>
        <w:rPr>
          <w:noProof/>
        </w:rPr>
      </w:r>
      <w:r>
        <w:rPr>
          <w:noProof/>
        </w:rPr>
        <w:fldChar w:fldCharType="separate"/>
      </w:r>
      <w:r>
        <w:rPr>
          <w:noProof/>
        </w:rPr>
        <w:t>44</w:t>
      </w:r>
      <w:r>
        <w:rPr>
          <w:noProof/>
        </w:rPr>
        <w:fldChar w:fldCharType="end"/>
      </w:r>
    </w:p>
    <w:p w14:paraId="03C8A76C" w14:textId="721CE20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_Toc193990770 \h </w:instrText>
      </w:r>
      <w:r>
        <w:rPr>
          <w:noProof/>
        </w:rPr>
      </w:r>
      <w:r>
        <w:rPr>
          <w:noProof/>
        </w:rPr>
        <w:fldChar w:fldCharType="separate"/>
      </w:r>
      <w:r>
        <w:rPr>
          <w:noProof/>
        </w:rPr>
        <w:t>48</w:t>
      </w:r>
      <w:r>
        <w:rPr>
          <w:noProof/>
        </w:rPr>
        <w:fldChar w:fldCharType="end"/>
      </w:r>
    </w:p>
    <w:p w14:paraId="43CB8FA9" w14:textId="5D35088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_Toc193990771 \h </w:instrText>
      </w:r>
      <w:r>
        <w:rPr>
          <w:noProof/>
        </w:rPr>
      </w:r>
      <w:r>
        <w:rPr>
          <w:noProof/>
        </w:rPr>
        <w:fldChar w:fldCharType="separate"/>
      </w:r>
      <w:r>
        <w:rPr>
          <w:noProof/>
        </w:rPr>
        <w:t>57</w:t>
      </w:r>
      <w:r>
        <w:rPr>
          <w:noProof/>
        </w:rPr>
        <w:fldChar w:fldCharType="end"/>
      </w:r>
    </w:p>
    <w:p w14:paraId="73530D6C" w14:textId="13F10C7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_Toc193990772 \h </w:instrText>
      </w:r>
      <w:r>
        <w:rPr>
          <w:noProof/>
        </w:rPr>
      </w:r>
      <w:r>
        <w:rPr>
          <w:noProof/>
        </w:rPr>
        <w:fldChar w:fldCharType="separate"/>
      </w:r>
      <w:r>
        <w:rPr>
          <w:noProof/>
        </w:rPr>
        <w:t>57</w:t>
      </w:r>
      <w:r>
        <w:rPr>
          <w:noProof/>
        </w:rPr>
        <w:fldChar w:fldCharType="end"/>
      </w:r>
    </w:p>
    <w:p w14:paraId="5436EFEE" w14:textId="5478FC1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_Toc193990773 \h </w:instrText>
      </w:r>
      <w:r>
        <w:rPr>
          <w:noProof/>
        </w:rPr>
      </w:r>
      <w:r>
        <w:rPr>
          <w:noProof/>
        </w:rPr>
        <w:fldChar w:fldCharType="separate"/>
      </w:r>
      <w:r>
        <w:rPr>
          <w:noProof/>
        </w:rPr>
        <w:t>57</w:t>
      </w:r>
      <w:r>
        <w:rPr>
          <w:noProof/>
        </w:rPr>
        <w:fldChar w:fldCharType="end"/>
      </w:r>
    </w:p>
    <w:p w14:paraId="5A9F5580" w14:textId="5BEB69C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_Toc193990774 \h </w:instrText>
      </w:r>
      <w:r>
        <w:rPr>
          <w:noProof/>
        </w:rPr>
      </w:r>
      <w:r>
        <w:rPr>
          <w:noProof/>
        </w:rPr>
        <w:fldChar w:fldCharType="separate"/>
      </w:r>
      <w:r>
        <w:rPr>
          <w:noProof/>
        </w:rPr>
        <w:t>58</w:t>
      </w:r>
      <w:r>
        <w:rPr>
          <w:noProof/>
        </w:rPr>
        <w:fldChar w:fldCharType="end"/>
      </w:r>
    </w:p>
    <w:p w14:paraId="2D9FF9C0" w14:textId="40E0425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_Toc193990775 \h </w:instrText>
      </w:r>
      <w:r>
        <w:rPr>
          <w:noProof/>
        </w:rPr>
      </w:r>
      <w:r>
        <w:rPr>
          <w:noProof/>
        </w:rPr>
        <w:fldChar w:fldCharType="separate"/>
      </w:r>
      <w:r>
        <w:rPr>
          <w:noProof/>
        </w:rPr>
        <w:t>59</w:t>
      </w:r>
      <w:r>
        <w:rPr>
          <w:noProof/>
        </w:rPr>
        <w:fldChar w:fldCharType="end"/>
      </w:r>
    </w:p>
    <w:p w14:paraId="6D3D03F4" w14:textId="3186564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_Toc193990776 \h </w:instrText>
      </w:r>
      <w:r>
        <w:rPr>
          <w:noProof/>
        </w:rPr>
      </w:r>
      <w:r>
        <w:rPr>
          <w:noProof/>
        </w:rPr>
        <w:fldChar w:fldCharType="separate"/>
      </w:r>
      <w:r>
        <w:rPr>
          <w:noProof/>
        </w:rPr>
        <w:t>61</w:t>
      </w:r>
      <w:r>
        <w:rPr>
          <w:noProof/>
        </w:rPr>
        <w:fldChar w:fldCharType="end"/>
      </w:r>
    </w:p>
    <w:p w14:paraId="58CD933D" w14:textId="216BE859"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_Toc193990777 \h </w:instrText>
      </w:r>
      <w:r>
        <w:rPr>
          <w:noProof/>
        </w:rPr>
      </w:r>
      <w:r>
        <w:rPr>
          <w:noProof/>
        </w:rPr>
        <w:fldChar w:fldCharType="separate"/>
      </w:r>
      <w:r>
        <w:rPr>
          <w:noProof/>
        </w:rPr>
        <w:t>62</w:t>
      </w:r>
      <w:r>
        <w:rPr>
          <w:noProof/>
        </w:rPr>
        <w:fldChar w:fldCharType="end"/>
      </w:r>
    </w:p>
    <w:p w14:paraId="61965EB4" w14:textId="06151B5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_Toc193990778 \h </w:instrText>
      </w:r>
      <w:r>
        <w:rPr>
          <w:noProof/>
        </w:rPr>
      </w:r>
      <w:r>
        <w:rPr>
          <w:noProof/>
        </w:rPr>
        <w:fldChar w:fldCharType="separate"/>
      </w:r>
      <w:r>
        <w:rPr>
          <w:noProof/>
        </w:rPr>
        <w:t>62</w:t>
      </w:r>
      <w:r>
        <w:rPr>
          <w:noProof/>
        </w:rPr>
        <w:fldChar w:fldCharType="end"/>
      </w:r>
    </w:p>
    <w:p w14:paraId="60BC0D89" w14:textId="1938F4D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_Toc193990779 \h </w:instrText>
      </w:r>
      <w:r>
        <w:rPr>
          <w:noProof/>
        </w:rPr>
      </w:r>
      <w:r>
        <w:rPr>
          <w:noProof/>
        </w:rPr>
        <w:fldChar w:fldCharType="separate"/>
      </w:r>
      <w:r>
        <w:rPr>
          <w:noProof/>
        </w:rPr>
        <w:t>62</w:t>
      </w:r>
      <w:r>
        <w:rPr>
          <w:noProof/>
        </w:rPr>
        <w:fldChar w:fldCharType="end"/>
      </w:r>
    </w:p>
    <w:p w14:paraId="29601B0F" w14:textId="32256918"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_Toc193990780 \h </w:instrText>
      </w:r>
      <w:r>
        <w:rPr>
          <w:noProof/>
        </w:rPr>
      </w:r>
      <w:r>
        <w:rPr>
          <w:noProof/>
        </w:rPr>
        <w:fldChar w:fldCharType="separate"/>
      </w:r>
      <w:r>
        <w:rPr>
          <w:noProof/>
        </w:rPr>
        <w:t>62</w:t>
      </w:r>
      <w:r>
        <w:rPr>
          <w:noProof/>
        </w:rPr>
        <w:fldChar w:fldCharType="end"/>
      </w:r>
    </w:p>
    <w:p w14:paraId="66FAE391" w14:textId="0E6D262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_Toc193990781 \h </w:instrText>
      </w:r>
      <w:r>
        <w:rPr>
          <w:noProof/>
        </w:rPr>
      </w:r>
      <w:r>
        <w:rPr>
          <w:noProof/>
        </w:rPr>
        <w:fldChar w:fldCharType="separate"/>
      </w:r>
      <w:r>
        <w:rPr>
          <w:noProof/>
        </w:rPr>
        <w:t>64</w:t>
      </w:r>
      <w:r>
        <w:rPr>
          <w:noProof/>
        </w:rPr>
        <w:fldChar w:fldCharType="end"/>
      </w:r>
    </w:p>
    <w:p w14:paraId="41F918B4" w14:textId="06404E1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_Toc193990782 \h </w:instrText>
      </w:r>
      <w:r>
        <w:rPr>
          <w:noProof/>
        </w:rPr>
      </w:r>
      <w:r>
        <w:rPr>
          <w:noProof/>
        </w:rPr>
        <w:fldChar w:fldCharType="separate"/>
      </w:r>
      <w:r>
        <w:rPr>
          <w:noProof/>
        </w:rPr>
        <w:t>67</w:t>
      </w:r>
      <w:r>
        <w:rPr>
          <w:noProof/>
        </w:rPr>
        <w:fldChar w:fldCharType="end"/>
      </w:r>
    </w:p>
    <w:p w14:paraId="0C3581DE" w14:textId="4F10083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_Toc193990783 \h </w:instrText>
      </w:r>
      <w:r>
        <w:rPr>
          <w:noProof/>
        </w:rPr>
      </w:r>
      <w:r>
        <w:rPr>
          <w:noProof/>
        </w:rPr>
        <w:fldChar w:fldCharType="separate"/>
      </w:r>
      <w:r>
        <w:rPr>
          <w:noProof/>
        </w:rPr>
        <w:t>67</w:t>
      </w:r>
      <w:r>
        <w:rPr>
          <w:noProof/>
        </w:rPr>
        <w:fldChar w:fldCharType="end"/>
      </w:r>
    </w:p>
    <w:p w14:paraId="7BC3D845" w14:textId="21458EE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_Toc193990784 \h </w:instrText>
      </w:r>
      <w:r>
        <w:rPr>
          <w:noProof/>
        </w:rPr>
      </w:r>
      <w:r>
        <w:rPr>
          <w:noProof/>
        </w:rPr>
        <w:fldChar w:fldCharType="separate"/>
      </w:r>
      <w:r>
        <w:rPr>
          <w:noProof/>
        </w:rPr>
        <w:t>68</w:t>
      </w:r>
      <w:r>
        <w:rPr>
          <w:noProof/>
        </w:rPr>
        <w:fldChar w:fldCharType="end"/>
      </w:r>
    </w:p>
    <w:p w14:paraId="234CB8DE" w14:textId="49469C1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_Toc193990785 \h </w:instrText>
      </w:r>
      <w:r>
        <w:rPr>
          <w:noProof/>
        </w:rPr>
      </w:r>
      <w:r>
        <w:rPr>
          <w:noProof/>
        </w:rPr>
        <w:fldChar w:fldCharType="separate"/>
      </w:r>
      <w:r>
        <w:rPr>
          <w:noProof/>
        </w:rPr>
        <w:t>68</w:t>
      </w:r>
      <w:r>
        <w:rPr>
          <w:noProof/>
        </w:rPr>
        <w:fldChar w:fldCharType="end"/>
      </w:r>
    </w:p>
    <w:p w14:paraId="515CE268" w14:textId="20246C78"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_Toc193990786 \h </w:instrText>
      </w:r>
      <w:r>
        <w:rPr>
          <w:noProof/>
        </w:rPr>
      </w:r>
      <w:r>
        <w:rPr>
          <w:noProof/>
        </w:rPr>
        <w:fldChar w:fldCharType="separate"/>
      </w:r>
      <w:r>
        <w:rPr>
          <w:noProof/>
        </w:rPr>
        <w:t>69</w:t>
      </w:r>
      <w:r>
        <w:rPr>
          <w:noProof/>
        </w:rPr>
        <w:fldChar w:fldCharType="end"/>
      </w:r>
    </w:p>
    <w:p w14:paraId="73668DBD" w14:textId="47F6D1E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_Toc193990787 \h </w:instrText>
      </w:r>
      <w:r>
        <w:rPr>
          <w:noProof/>
        </w:rPr>
      </w:r>
      <w:r>
        <w:rPr>
          <w:noProof/>
        </w:rPr>
        <w:fldChar w:fldCharType="separate"/>
      </w:r>
      <w:r>
        <w:rPr>
          <w:noProof/>
        </w:rPr>
        <w:t>70</w:t>
      </w:r>
      <w:r>
        <w:rPr>
          <w:noProof/>
        </w:rPr>
        <w:fldChar w:fldCharType="end"/>
      </w:r>
    </w:p>
    <w:p w14:paraId="40588352" w14:textId="31460F94"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_Toc193990788 \h </w:instrText>
      </w:r>
      <w:r>
        <w:rPr>
          <w:noProof/>
        </w:rPr>
      </w:r>
      <w:r>
        <w:rPr>
          <w:noProof/>
        </w:rPr>
        <w:fldChar w:fldCharType="separate"/>
      </w:r>
      <w:r>
        <w:rPr>
          <w:noProof/>
        </w:rPr>
        <w:t>70</w:t>
      </w:r>
      <w:r>
        <w:rPr>
          <w:noProof/>
        </w:rPr>
        <w:fldChar w:fldCharType="end"/>
      </w:r>
    </w:p>
    <w:p w14:paraId="1EB2BDC7" w14:textId="7995B08A"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_Toc193990789 \h </w:instrText>
      </w:r>
      <w:r>
        <w:rPr>
          <w:noProof/>
        </w:rPr>
      </w:r>
      <w:r>
        <w:rPr>
          <w:noProof/>
        </w:rPr>
        <w:fldChar w:fldCharType="separate"/>
      </w:r>
      <w:r>
        <w:rPr>
          <w:noProof/>
        </w:rPr>
        <w:t>70</w:t>
      </w:r>
      <w:r>
        <w:rPr>
          <w:noProof/>
        </w:rPr>
        <w:fldChar w:fldCharType="end"/>
      </w:r>
    </w:p>
    <w:p w14:paraId="4A273EBA" w14:textId="1EC77438"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_Toc193990790 \h </w:instrText>
      </w:r>
      <w:r>
        <w:rPr>
          <w:noProof/>
        </w:rPr>
      </w:r>
      <w:r>
        <w:rPr>
          <w:noProof/>
        </w:rPr>
        <w:fldChar w:fldCharType="separate"/>
      </w:r>
      <w:r>
        <w:rPr>
          <w:noProof/>
        </w:rPr>
        <w:t>70</w:t>
      </w:r>
      <w:r>
        <w:rPr>
          <w:noProof/>
        </w:rPr>
        <w:fldChar w:fldCharType="end"/>
      </w:r>
    </w:p>
    <w:p w14:paraId="5E9E51B1" w14:textId="27CE08EF"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_Toc193990791 \h </w:instrText>
      </w:r>
      <w:r>
        <w:rPr>
          <w:noProof/>
        </w:rPr>
      </w:r>
      <w:r>
        <w:rPr>
          <w:noProof/>
        </w:rPr>
        <w:fldChar w:fldCharType="separate"/>
      </w:r>
      <w:r>
        <w:rPr>
          <w:noProof/>
        </w:rPr>
        <w:t>71</w:t>
      </w:r>
      <w:r>
        <w:rPr>
          <w:noProof/>
        </w:rPr>
        <w:fldChar w:fldCharType="end"/>
      </w:r>
    </w:p>
    <w:p w14:paraId="7AB0D142" w14:textId="29D2B425"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_Toc193990792 \h </w:instrText>
      </w:r>
      <w:r>
        <w:rPr>
          <w:noProof/>
        </w:rPr>
      </w:r>
      <w:r>
        <w:rPr>
          <w:noProof/>
        </w:rPr>
        <w:fldChar w:fldCharType="separate"/>
      </w:r>
      <w:r>
        <w:rPr>
          <w:noProof/>
        </w:rPr>
        <w:t>71</w:t>
      </w:r>
      <w:r>
        <w:rPr>
          <w:noProof/>
        </w:rPr>
        <w:fldChar w:fldCharType="end"/>
      </w:r>
    </w:p>
    <w:p w14:paraId="6C58C8A2" w14:textId="3D60FE6B"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_Toc193990793 \h </w:instrText>
      </w:r>
      <w:r>
        <w:rPr>
          <w:noProof/>
        </w:rPr>
      </w:r>
      <w:r>
        <w:rPr>
          <w:noProof/>
        </w:rPr>
        <w:fldChar w:fldCharType="separate"/>
      </w:r>
      <w:r>
        <w:rPr>
          <w:noProof/>
        </w:rPr>
        <w:t>73</w:t>
      </w:r>
      <w:r>
        <w:rPr>
          <w:noProof/>
        </w:rPr>
        <w:fldChar w:fldCharType="end"/>
      </w:r>
    </w:p>
    <w:p w14:paraId="2515F234" w14:textId="4C8FCCC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_Toc193990794 \h </w:instrText>
      </w:r>
      <w:r>
        <w:rPr>
          <w:noProof/>
        </w:rPr>
      </w:r>
      <w:r>
        <w:rPr>
          <w:noProof/>
        </w:rPr>
        <w:fldChar w:fldCharType="separate"/>
      </w:r>
      <w:r>
        <w:rPr>
          <w:noProof/>
        </w:rPr>
        <w:t>74</w:t>
      </w:r>
      <w:r>
        <w:rPr>
          <w:noProof/>
        </w:rPr>
        <w:fldChar w:fldCharType="end"/>
      </w:r>
    </w:p>
    <w:p w14:paraId="55F97866" w14:textId="6EE5BBD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_Toc193990795 \h </w:instrText>
      </w:r>
      <w:r>
        <w:rPr>
          <w:noProof/>
        </w:rPr>
      </w:r>
      <w:r>
        <w:rPr>
          <w:noProof/>
        </w:rPr>
        <w:fldChar w:fldCharType="separate"/>
      </w:r>
      <w:r>
        <w:rPr>
          <w:noProof/>
        </w:rPr>
        <w:t>74</w:t>
      </w:r>
      <w:r>
        <w:rPr>
          <w:noProof/>
        </w:rPr>
        <w:fldChar w:fldCharType="end"/>
      </w:r>
    </w:p>
    <w:p w14:paraId="5E8CD425" w14:textId="7CB56A4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_Toc193990796 \h </w:instrText>
      </w:r>
      <w:r>
        <w:rPr>
          <w:noProof/>
        </w:rPr>
      </w:r>
      <w:r>
        <w:rPr>
          <w:noProof/>
        </w:rPr>
        <w:fldChar w:fldCharType="separate"/>
      </w:r>
      <w:r>
        <w:rPr>
          <w:noProof/>
        </w:rPr>
        <w:t>75</w:t>
      </w:r>
      <w:r>
        <w:rPr>
          <w:noProof/>
        </w:rPr>
        <w:fldChar w:fldCharType="end"/>
      </w:r>
    </w:p>
    <w:p w14:paraId="5BB36947" w14:textId="65534AF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_Toc193990797 \h </w:instrText>
      </w:r>
      <w:r>
        <w:rPr>
          <w:noProof/>
        </w:rPr>
      </w:r>
      <w:r>
        <w:rPr>
          <w:noProof/>
        </w:rPr>
        <w:fldChar w:fldCharType="separate"/>
      </w:r>
      <w:r>
        <w:rPr>
          <w:noProof/>
        </w:rPr>
        <w:t>75</w:t>
      </w:r>
      <w:r>
        <w:rPr>
          <w:noProof/>
        </w:rPr>
        <w:fldChar w:fldCharType="end"/>
      </w:r>
    </w:p>
    <w:p w14:paraId="0CDAC0D5" w14:textId="7CEB731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_Toc193990798 \h </w:instrText>
      </w:r>
      <w:r>
        <w:rPr>
          <w:noProof/>
        </w:rPr>
      </w:r>
      <w:r>
        <w:rPr>
          <w:noProof/>
        </w:rPr>
        <w:fldChar w:fldCharType="separate"/>
      </w:r>
      <w:r>
        <w:rPr>
          <w:noProof/>
        </w:rPr>
        <w:t>78</w:t>
      </w:r>
      <w:r>
        <w:rPr>
          <w:noProof/>
        </w:rPr>
        <w:fldChar w:fldCharType="end"/>
      </w:r>
    </w:p>
    <w:p w14:paraId="3F245E68" w14:textId="4BF6002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_Toc193990799 \h </w:instrText>
      </w:r>
      <w:r>
        <w:rPr>
          <w:noProof/>
        </w:rPr>
      </w:r>
      <w:r>
        <w:rPr>
          <w:noProof/>
        </w:rPr>
        <w:fldChar w:fldCharType="separate"/>
      </w:r>
      <w:r>
        <w:rPr>
          <w:noProof/>
        </w:rPr>
        <w:t>79</w:t>
      </w:r>
      <w:r>
        <w:rPr>
          <w:noProof/>
        </w:rPr>
        <w:fldChar w:fldCharType="end"/>
      </w:r>
    </w:p>
    <w:p w14:paraId="71468A01" w14:textId="619A63AF"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_Toc193990800 \h </w:instrText>
      </w:r>
      <w:r>
        <w:rPr>
          <w:noProof/>
        </w:rPr>
      </w:r>
      <w:r>
        <w:rPr>
          <w:noProof/>
        </w:rPr>
        <w:fldChar w:fldCharType="separate"/>
      </w:r>
      <w:r>
        <w:rPr>
          <w:noProof/>
        </w:rPr>
        <w:t>79</w:t>
      </w:r>
      <w:r>
        <w:rPr>
          <w:noProof/>
        </w:rPr>
        <w:fldChar w:fldCharType="end"/>
      </w:r>
    </w:p>
    <w:p w14:paraId="3A293A7B" w14:textId="16C9B51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_Toc193990801 \h </w:instrText>
      </w:r>
      <w:r>
        <w:rPr>
          <w:noProof/>
        </w:rPr>
      </w:r>
      <w:r>
        <w:rPr>
          <w:noProof/>
        </w:rPr>
        <w:fldChar w:fldCharType="separate"/>
      </w:r>
      <w:r>
        <w:rPr>
          <w:noProof/>
        </w:rPr>
        <w:t>80</w:t>
      </w:r>
      <w:r>
        <w:rPr>
          <w:noProof/>
        </w:rPr>
        <w:fldChar w:fldCharType="end"/>
      </w:r>
    </w:p>
    <w:p w14:paraId="5AB54CBC" w14:textId="35021A5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_Toc193990802 \h </w:instrText>
      </w:r>
      <w:r>
        <w:rPr>
          <w:noProof/>
        </w:rPr>
      </w:r>
      <w:r>
        <w:rPr>
          <w:noProof/>
        </w:rPr>
        <w:fldChar w:fldCharType="separate"/>
      </w:r>
      <w:r>
        <w:rPr>
          <w:noProof/>
        </w:rPr>
        <w:t>80</w:t>
      </w:r>
      <w:r>
        <w:rPr>
          <w:noProof/>
        </w:rPr>
        <w:fldChar w:fldCharType="end"/>
      </w:r>
    </w:p>
    <w:p w14:paraId="784DB025" w14:textId="1A078C78"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sidRPr="000407AF">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lang w:val="en-US" w:eastAsia="en-GB"/>
        </w:rPr>
        <w:t>General</w:t>
      </w:r>
      <w:r>
        <w:rPr>
          <w:noProof/>
        </w:rPr>
        <w:tab/>
      </w:r>
      <w:r>
        <w:rPr>
          <w:noProof/>
        </w:rPr>
        <w:fldChar w:fldCharType="begin" w:fldLock="1"/>
      </w:r>
      <w:r>
        <w:rPr>
          <w:noProof/>
        </w:rPr>
        <w:instrText xml:space="preserve"> PAGEREF _Toc193990803 \h </w:instrText>
      </w:r>
      <w:r>
        <w:rPr>
          <w:noProof/>
        </w:rPr>
      </w:r>
      <w:r>
        <w:rPr>
          <w:noProof/>
        </w:rPr>
        <w:fldChar w:fldCharType="separate"/>
      </w:r>
      <w:r>
        <w:rPr>
          <w:noProof/>
        </w:rPr>
        <w:t>80</w:t>
      </w:r>
      <w:r>
        <w:rPr>
          <w:noProof/>
        </w:rPr>
        <w:fldChar w:fldCharType="end"/>
      </w:r>
    </w:p>
    <w:p w14:paraId="576B7234" w14:textId="0F523E9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sidRPr="000407AF">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lang w:val="en-US" w:eastAsia="en-GB"/>
        </w:rPr>
        <w:t>3gpp-bdc-used-by ABNF syntax and semantics</w:t>
      </w:r>
      <w:r>
        <w:rPr>
          <w:noProof/>
        </w:rPr>
        <w:tab/>
      </w:r>
      <w:r>
        <w:rPr>
          <w:noProof/>
        </w:rPr>
        <w:fldChar w:fldCharType="begin" w:fldLock="1"/>
      </w:r>
      <w:r>
        <w:rPr>
          <w:noProof/>
        </w:rPr>
        <w:instrText xml:space="preserve"> PAGEREF _Toc193990804 \h </w:instrText>
      </w:r>
      <w:r>
        <w:rPr>
          <w:noProof/>
        </w:rPr>
      </w:r>
      <w:r>
        <w:rPr>
          <w:noProof/>
        </w:rPr>
        <w:fldChar w:fldCharType="separate"/>
      </w:r>
      <w:r>
        <w:rPr>
          <w:noProof/>
        </w:rPr>
        <w:t>80</w:t>
      </w:r>
      <w:r>
        <w:rPr>
          <w:noProof/>
        </w:rPr>
        <w:fldChar w:fldCharType="end"/>
      </w:r>
    </w:p>
    <w:p w14:paraId="50090AFC" w14:textId="1D30824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_Toc193990805 \h </w:instrText>
      </w:r>
      <w:r>
        <w:rPr>
          <w:noProof/>
        </w:rPr>
      </w:r>
      <w:r>
        <w:rPr>
          <w:noProof/>
        </w:rPr>
        <w:fldChar w:fldCharType="separate"/>
      </w:r>
      <w:r>
        <w:rPr>
          <w:noProof/>
        </w:rPr>
        <w:t>81</w:t>
      </w:r>
      <w:r>
        <w:rPr>
          <w:noProof/>
        </w:rPr>
        <w:fldChar w:fldCharType="end"/>
      </w:r>
    </w:p>
    <w:p w14:paraId="05F73413" w14:textId="78FC4E4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_Toc193990806 \h </w:instrText>
      </w:r>
      <w:r>
        <w:rPr>
          <w:noProof/>
        </w:rPr>
      </w:r>
      <w:r>
        <w:rPr>
          <w:noProof/>
        </w:rPr>
        <w:fldChar w:fldCharType="separate"/>
      </w:r>
      <w:r>
        <w:rPr>
          <w:noProof/>
        </w:rPr>
        <w:t>81</w:t>
      </w:r>
      <w:r>
        <w:rPr>
          <w:noProof/>
        </w:rPr>
        <w:fldChar w:fldCharType="end"/>
      </w:r>
    </w:p>
    <w:p w14:paraId="77957E29" w14:textId="3DBF296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_Toc193990807 \h </w:instrText>
      </w:r>
      <w:r>
        <w:rPr>
          <w:noProof/>
        </w:rPr>
      </w:r>
      <w:r>
        <w:rPr>
          <w:noProof/>
        </w:rPr>
        <w:fldChar w:fldCharType="separate"/>
      </w:r>
      <w:r>
        <w:rPr>
          <w:noProof/>
        </w:rPr>
        <w:t>81</w:t>
      </w:r>
      <w:r>
        <w:rPr>
          <w:noProof/>
        </w:rPr>
        <w:fldChar w:fldCharType="end"/>
      </w:r>
    </w:p>
    <w:p w14:paraId="3D15F31D" w14:textId="26268B9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_Toc193990808 \h </w:instrText>
      </w:r>
      <w:r>
        <w:rPr>
          <w:noProof/>
        </w:rPr>
      </w:r>
      <w:r>
        <w:rPr>
          <w:noProof/>
        </w:rPr>
        <w:fldChar w:fldCharType="separate"/>
      </w:r>
      <w:r>
        <w:rPr>
          <w:noProof/>
        </w:rPr>
        <w:t>82</w:t>
      </w:r>
      <w:r>
        <w:rPr>
          <w:noProof/>
        </w:rPr>
        <w:fldChar w:fldCharType="end"/>
      </w:r>
    </w:p>
    <w:p w14:paraId="0E1C8212" w14:textId="2438BD7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_Toc193990809 \h </w:instrText>
      </w:r>
      <w:r>
        <w:rPr>
          <w:noProof/>
        </w:rPr>
      </w:r>
      <w:r>
        <w:rPr>
          <w:noProof/>
        </w:rPr>
        <w:fldChar w:fldCharType="separate"/>
      </w:r>
      <w:r>
        <w:rPr>
          <w:noProof/>
        </w:rPr>
        <w:t>82</w:t>
      </w:r>
      <w:r>
        <w:rPr>
          <w:noProof/>
        </w:rPr>
        <w:fldChar w:fldCharType="end"/>
      </w:r>
    </w:p>
    <w:p w14:paraId="76B69A8B" w14:textId="2960B9B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_Toc193990810 \h </w:instrText>
      </w:r>
      <w:r>
        <w:rPr>
          <w:noProof/>
        </w:rPr>
      </w:r>
      <w:r>
        <w:rPr>
          <w:noProof/>
        </w:rPr>
        <w:fldChar w:fldCharType="separate"/>
      </w:r>
      <w:r>
        <w:rPr>
          <w:noProof/>
        </w:rPr>
        <w:t>82</w:t>
      </w:r>
      <w:r>
        <w:rPr>
          <w:noProof/>
        </w:rPr>
        <w:fldChar w:fldCharType="end"/>
      </w:r>
    </w:p>
    <w:p w14:paraId="5653B491" w14:textId="2EDED4C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_Toc193990811 \h </w:instrText>
      </w:r>
      <w:r>
        <w:rPr>
          <w:noProof/>
        </w:rPr>
      </w:r>
      <w:r>
        <w:rPr>
          <w:noProof/>
        </w:rPr>
        <w:fldChar w:fldCharType="separate"/>
      </w:r>
      <w:r>
        <w:rPr>
          <w:noProof/>
        </w:rPr>
        <w:t>82</w:t>
      </w:r>
      <w:r>
        <w:rPr>
          <w:noProof/>
        </w:rPr>
        <w:fldChar w:fldCharType="end"/>
      </w:r>
    </w:p>
    <w:p w14:paraId="6442F212" w14:textId="71BA312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_Toc193990812 \h </w:instrText>
      </w:r>
      <w:r>
        <w:rPr>
          <w:noProof/>
        </w:rPr>
      </w:r>
      <w:r>
        <w:rPr>
          <w:noProof/>
        </w:rPr>
        <w:fldChar w:fldCharType="separate"/>
      </w:r>
      <w:r>
        <w:rPr>
          <w:noProof/>
        </w:rPr>
        <w:t>82</w:t>
      </w:r>
      <w:r>
        <w:rPr>
          <w:noProof/>
        </w:rPr>
        <w:fldChar w:fldCharType="end"/>
      </w:r>
    </w:p>
    <w:p w14:paraId="774D7CBE" w14:textId="707B77D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_Toc193990813 \h </w:instrText>
      </w:r>
      <w:r>
        <w:rPr>
          <w:noProof/>
        </w:rPr>
      </w:r>
      <w:r>
        <w:rPr>
          <w:noProof/>
        </w:rPr>
        <w:fldChar w:fldCharType="separate"/>
      </w:r>
      <w:r>
        <w:rPr>
          <w:noProof/>
        </w:rPr>
        <w:t>82</w:t>
      </w:r>
      <w:r>
        <w:rPr>
          <w:noProof/>
        </w:rPr>
        <w:fldChar w:fldCharType="end"/>
      </w:r>
    </w:p>
    <w:p w14:paraId="72B78DEA" w14:textId="10F76E5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_Toc193990814 \h </w:instrText>
      </w:r>
      <w:r>
        <w:rPr>
          <w:noProof/>
        </w:rPr>
      </w:r>
      <w:r>
        <w:rPr>
          <w:noProof/>
        </w:rPr>
        <w:fldChar w:fldCharType="separate"/>
      </w:r>
      <w:r>
        <w:rPr>
          <w:noProof/>
        </w:rPr>
        <w:t>83</w:t>
      </w:r>
      <w:r>
        <w:rPr>
          <w:noProof/>
        </w:rPr>
        <w:fldChar w:fldCharType="end"/>
      </w:r>
    </w:p>
    <w:p w14:paraId="06CC44D2" w14:textId="542F088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_Toc193990815 \h </w:instrText>
      </w:r>
      <w:r>
        <w:rPr>
          <w:noProof/>
        </w:rPr>
      </w:r>
      <w:r>
        <w:rPr>
          <w:noProof/>
        </w:rPr>
        <w:fldChar w:fldCharType="separate"/>
      </w:r>
      <w:r>
        <w:rPr>
          <w:noProof/>
        </w:rPr>
        <w:t>84</w:t>
      </w:r>
      <w:r>
        <w:rPr>
          <w:noProof/>
        </w:rPr>
        <w:fldChar w:fldCharType="end"/>
      </w:r>
    </w:p>
    <w:p w14:paraId="6578D4AC" w14:textId="0409A29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_Toc193990816 \h </w:instrText>
      </w:r>
      <w:r>
        <w:rPr>
          <w:noProof/>
        </w:rPr>
      </w:r>
      <w:r>
        <w:rPr>
          <w:noProof/>
        </w:rPr>
        <w:fldChar w:fldCharType="separate"/>
      </w:r>
      <w:r>
        <w:rPr>
          <w:noProof/>
        </w:rPr>
        <w:t>85</w:t>
      </w:r>
      <w:r>
        <w:rPr>
          <w:noProof/>
        </w:rPr>
        <w:fldChar w:fldCharType="end"/>
      </w:r>
    </w:p>
    <w:p w14:paraId="6783C703" w14:textId="129B39C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_Toc193990817 \h </w:instrText>
      </w:r>
      <w:r>
        <w:rPr>
          <w:noProof/>
        </w:rPr>
      </w:r>
      <w:r>
        <w:rPr>
          <w:noProof/>
        </w:rPr>
        <w:fldChar w:fldCharType="separate"/>
      </w:r>
      <w:r>
        <w:rPr>
          <w:noProof/>
        </w:rPr>
        <w:t>85</w:t>
      </w:r>
      <w:r>
        <w:rPr>
          <w:noProof/>
        </w:rPr>
        <w:fldChar w:fldCharType="end"/>
      </w:r>
    </w:p>
    <w:p w14:paraId="4576B9F2" w14:textId="43E051C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_Toc193990818 \h </w:instrText>
      </w:r>
      <w:r>
        <w:rPr>
          <w:noProof/>
        </w:rPr>
      </w:r>
      <w:r>
        <w:rPr>
          <w:noProof/>
        </w:rPr>
        <w:fldChar w:fldCharType="separate"/>
      </w:r>
      <w:r>
        <w:rPr>
          <w:noProof/>
        </w:rPr>
        <w:t>85</w:t>
      </w:r>
      <w:r>
        <w:rPr>
          <w:noProof/>
        </w:rPr>
        <w:fldChar w:fldCharType="end"/>
      </w:r>
    </w:p>
    <w:p w14:paraId="76C85C6A" w14:textId="24CB61F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_Toc193990819 \h </w:instrText>
      </w:r>
      <w:r>
        <w:rPr>
          <w:noProof/>
        </w:rPr>
      </w:r>
      <w:r>
        <w:rPr>
          <w:noProof/>
        </w:rPr>
        <w:fldChar w:fldCharType="separate"/>
      </w:r>
      <w:r>
        <w:rPr>
          <w:noProof/>
        </w:rPr>
        <w:t>86</w:t>
      </w:r>
      <w:r>
        <w:rPr>
          <w:noProof/>
        </w:rPr>
        <w:fldChar w:fldCharType="end"/>
      </w:r>
    </w:p>
    <w:p w14:paraId="7F8E5719" w14:textId="3FFF4C2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_Toc193990820 \h </w:instrText>
      </w:r>
      <w:r>
        <w:rPr>
          <w:noProof/>
        </w:rPr>
      </w:r>
      <w:r>
        <w:rPr>
          <w:noProof/>
        </w:rPr>
        <w:fldChar w:fldCharType="separate"/>
      </w:r>
      <w:r>
        <w:rPr>
          <w:noProof/>
        </w:rPr>
        <w:t>89</w:t>
      </w:r>
      <w:r>
        <w:rPr>
          <w:noProof/>
        </w:rPr>
        <w:fldChar w:fldCharType="end"/>
      </w:r>
    </w:p>
    <w:p w14:paraId="12B05F62" w14:textId="6D2F661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_Toc193990821 \h </w:instrText>
      </w:r>
      <w:r>
        <w:rPr>
          <w:noProof/>
        </w:rPr>
      </w:r>
      <w:r>
        <w:rPr>
          <w:noProof/>
        </w:rPr>
        <w:fldChar w:fldCharType="separate"/>
      </w:r>
      <w:r>
        <w:rPr>
          <w:noProof/>
        </w:rPr>
        <w:t>91</w:t>
      </w:r>
      <w:r>
        <w:rPr>
          <w:noProof/>
        </w:rPr>
        <w:fldChar w:fldCharType="end"/>
      </w:r>
    </w:p>
    <w:p w14:paraId="1347EB7A" w14:textId="4291E09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_Toc193990822 \h </w:instrText>
      </w:r>
      <w:r>
        <w:rPr>
          <w:noProof/>
        </w:rPr>
      </w:r>
      <w:r>
        <w:rPr>
          <w:noProof/>
        </w:rPr>
        <w:fldChar w:fldCharType="separate"/>
      </w:r>
      <w:r>
        <w:rPr>
          <w:noProof/>
        </w:rPr>
        <w:t>91</w:t>
      </w:r>
      <w:r>
        <w:rPr>
          <w:noProof/>
        </w:rPr>
        <w:fldChar w:fldCharType="end"/>
      </w:r>
    </w:p>
    <w:p w14:paraId="492155A0" w14:textId="5A52C1D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_Toc193990823 \h </w:instrText>
      </w:r>
      <w:r>
        <w:rPr>
          <w:noProof/>
        </w:rPr>
      </w:r>
      <w:r>
        <w:rPr>
          <w:noProof/>
        </w:rPr>
        <w:fldChar w:fldCharType="separate"/>
      </w:r>
      <w:r>
        <w:rPr>
          <w:noProof/>
        </w:rPr>
        <w:t>91</w:t>
      </w:r>
      <w:r>
        <w:rPr>
          <w:noProof/>
        </w:rPr>
        <w:fldChar w:fldCharType="end"/>
      </w:r>
    </w:p>
    <w:p w14:paraId="1EDEBEB5" w14:textId="7842B7C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_Toc193990824 \h </w:instrText>
      </w:r>
      <w:r>
        <w:rPr>
          <w:noProof/>
        </w:rPr>
      </w:r>
      <w:r>
        <w:rPr>
          <w:noProof/>
        </w:rPr>
        <w:fldChar w:fldCharType="separate"/>
      </w:r>
      <w:r>
        <w:rPr>
          <w:noProof/>
        </w:rPr>
        <w:t>92</w:t>
      </w:r>
      <w:r>
        <w:rPr>
          <w:noProof/>
        </w:rPr>
        <w:fldChar w:fldCharType="end"/>
      </w:r>
    </w:p>
    <w:p w14:paraId="6246E897" w14:textId="55E8D4B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_Toc193990825 \h </w:instrText>
      </w:r>
      <w:r>
        <w:rPr>
          <w:noProof/>
        </w:rPr>
      </w:r>
      <w:r>
        <w:rPr>
          <w:noProof/>
        </w:rPr>
        <w:fldChar w:fldCharType="separate"/>
      </w:r>
      <w:r>
        <w:rPr>
          <w:noProof/>
        </w:rPr>
        <w:t>93</w:t>
      </w:r>
      <w:r>
        <w:rPr>
          <w:noProof/>
        </w:rPr>
        <w:fldChar w:fldCharType="end"/>
      </w:r>
    </w:p>
    <w:p w14:paraId="5555C398" w14:textId="11F8493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_Toc193990826 \h </w:instrText>
      </w:r>
      <w:r>
        <w:rPr>
          <w:noProof/>
        </w:rPr>
      </w:r>
      <w:r>
        <w:rPr>
          <w:noProof/>
        </w:rPr>
        <w:fldChar w:fldCharType="separate"/>
      </w:r>
      <w:r>
        <w:rPr>
          <w:noProof/>
        </w:rPr>
        <w:t>93</w:t>
      </w:r>
      <w:r>
        <w:rPr>
          <w:noProof/>
        </w:rPr>
        <w:fldChar w:fldCharType="end"/>
      </w:r>
    </w:p>
    <w:p w14:paraId="563D76C8" w14:textId="2065AA6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_Toc193990827 \h </w:instrText>
      </w:r>
      <w:r>
        <w:rPr>
          <w:noProof/>
        </w:rPr>
      </w:r>
      <w:r>
        <w:rPr>
          <w:noProof/>
        </w:rPr>
        <w:fldChar w:fldCharType="separate"/>
      </w:r>
      <w:r>
        <w:rPr>
          <w:noProof/>
        </w:rPr>
        <w:t>95</w:t>
      </w:r>
      <w:r>
        <w:rPr>
          <w:noProof/>
        </w:rPr>
        <w:fldChar w:fldCharType="end"/>
      </w:r>
    </w:p>
    <w:p w14:paraId="0F02CB53" w14:textId="4335050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_Toc193990828 \h </w:instrText>
      </w:r>
      <w:r>
        <w:rPr>
          <w:noProof/>
        </w:rPr>
      </w:r>
      <w:r>
        <w:rPr>
          <w:noProof/>
        </w:rPr>
        <w:fldChar w:fldCharType="separate"/>
      </w:r>
      <w:r>
        <w:rPr>
          <w:noProof/>
        </w:rPr>
        <w:t>95</w:t>
      </w:r>
      <w:r>
        <w:rPr>
          <w:noProof/>
        </w:rPr>
        <w:fldChar w:fldCharType="end"/>
      </w:r>
    </w:p>
    <w:p w14:paraId="793EDB82" w14:textId="4577D19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_Toc193990829 \h </w:instrText>
      </w:r>
      <w:r>
        <w:rPr>
          <w:noProof/>
        </w:rPr>
      </w:r>
      <w:r>
        <w:rPr>
          <w:noProof/>
        </w:rPr>
        <w:fldChar w:fldCharType="separate"/>
      </w:r>
      <w:r>
        <w:rPr>
          <w:noProof/>
        </w:rPr>
        <w:t>95</w:t>
      </w:r>
      <w:r>
        <w:rPr>
          <w:noProof/>
        </w:rPr>
        <w:fldChar w:fldCharType="end"/>
      </w:r>
    </w:p>
    <w:p w14:paraId="7B77F871" w14:textId="0ABE668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_Toc193990830 \h </w:instrText>
      </w:r>
      <w:r>
        <w:rPr>
          <w:noProof/>
        </w:rPr>
      </w:r>
      <w:r>
        <w:rPr>
          <w:noProof/>
        </w:rPr>
        <w:fldChar w:fldCharType="separate"/>
      </w:r>
      <w:r>
        <w:rPr>
          <w:noProof/>
        </w:rPr>
        <w:t>95</w:t>
      </w:r>
      <w:r>
        <w:rPr>
          <w:noProof/>
        </w:rPr>
        <w:fldChar w:fldCharType="end"/>
      </w:r>
    </w:p>
    <w:p w14:paraId="44830EBF" w14:textId="2BF25DF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_Toc193990831 \h </w:instrText>
      </w:r>
      <w:r>
        <w:rPr>
          <w:noProof/>
        </w:rPr>
      </w:r>
      <w:r>
        <w:rPr>
          <w:noProof/>
        </w:rPr>
        <w:fldChar w:fldCharType="separate"/>
      </w:r>
      <w:r>
        <w:rPr>
          <w:noProof/>
        </w:rPr>
        <w:t>95</w:t>
      </w:r>
      <w:r>
        <w:rPr>
          <w:noProof/>
        </w:rPr>
        <w:fldChar w:fldCharType="end"/>
      </w:r>
    </w:p>
    <w:p w14:paraId="72D98D6D" w14:textId="027AF08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_Toc193990832 \h </w:instrText>
      </w:r>
      <w:r>
        <w:rPr>
          <w:noProof/>
        </w:rPr>
      </w:r>
      <w:r>
        <w:rPr>
          <w:noProof/>
        </w:rPr>
        <w:fldChar w:fldCharType="separate"/>
      </w:r>
      <w:r>
        <w:rPr>
          <w:noProof/>
        </w:rPr>
        <w:t>96</w:t>
      </w:r>
      <w:r>
        <w:rPr>
          <w:noProof/>
        </w:rPr>
        <w:fldChar w:fldCharType="end"/>
      </w:r>
    </w:p>
    <w:p w14:paraId="1F1378D9" w14:textId="12B822E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_Toc193990833 \h </w:instrText>
      </w:r>
      <w:r>
        <w:rPr>
          <w:noProof/>
        </w:rPr>
      </w:r>
      <w:r>
        <w:rPr>
          <w:noProof/>
        </w:rPr>
        <w:fldChar w:fldCharType="separate"/>
      </w:r>
      <w:r>
        <w:rPr>
          <w:noProof/>
        </w:rPr>
        <w:t>96</w:t>
      </w:r>
      <w:r>
        <w:rPr>
          <w:noProof/>
        </w:rPr>
        <w:fldChar w:fldCharType="end"/>
      </w:r>
    </w:p>
    <w:p w14:paraId="490FE630" w14:textId="15A19C8C"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_Toc193990834 \h </w:instrText>
      </w:r>
      <w:r>
        <w:rPr>
          <w:noProof/>
        </w:rPr>
      </w:r>
      <w:r>
        <w:rPr>
          <w:noProof/>
        </w:rPr>
        <w:fldChar w:fldCharType="separate"/>
      </w:r>
      <w:r>
        <w:rPr>
          <w:noProof/>
        </w:rPr>
        <w:t>96</w:t>
      </w:r>
      <w:r>
        <w:rPr>
          <w:noProof/>
        </w:rPr>
        <w:fldChar w:fldCharType="end"/>
      </w:r>
    </w:p>
    <w:p w14:paraId="01FE929D" w14:textId="0B45FD3C"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_Toc193990835 \h </w:instrText>
      </w:r>
      <w:r>
        <w:rPr>
          <w:noProof/>
        </w:rPr>
      </w:r>
      <w:r>
        <w:rPr>
          <w:noProof/>
        </w:rPr>
        <w:fldChar w:fldCharType="separate"/>
      </w:r>
      <w:r>
        <w:rPr>
          <w:noProof/>
        </w:rPr>
        <w:t>96</w:t>
      </w:r>
      <w:r>
        <w:rPr>
          <w:noProof/>
        </w:rPr>
        <w:fldChar w:fldCharType="end"/>
      </w:r>
    </w:p>
    <w:p w14:paraId="1E4B35FA" w14:textId="3BD00DE1"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_Toc193990836 \h </w:instrText>
      </w:r>
      <w:r>
        <w:rPr>
          <w:noProof/>
        </w:rPr>
      </w:r>
      <w:r>
        <w:rPr>
          <w:noProof/>
        </w:rPr>
        <w:fldChar w:fldCharType="separate"/>
      </w:r>
      <w:r>
        <w:rPr>
          <w:noProof/>
        </w:rPr>
        <w:t>97</w:t>
      </w:r>
      <w:r>
        <w:rPr>
          <w:noProof/>
        </w:rPr>
        <w:fldChar w:fldCharType="end"/>
      </w:r>
    </w:p>
    <w:p w14:paraId="4662805A" w14:textId="13D28446"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_Toc193990837 \h </w:instrText>
      </w:r>
      <w:r>
        <w:rPr>
          <w:noProof/>
        </w:rPr>
      </w:r>
      <w:r>
        <w:rPr>
          <w:noProof/>
        </w:rPr>
        <w:fldChar w:fldCharType="separate"/>
      </w:r>
      <w:r>
        <w:rPr>
          <w:noProof/>
        </w:rPr>
        <w:t>97</w:t>
      </w:r>
      <w:r>
        <w:rPr>
          <w:noProof/>
        </w:rPr>
        <w:fldChar w:fldCharType="end"/>
      </w:r>
    </w:p>
    <w:p w14:paraId="4BE2E6F1" w14:textId="088FA3EF"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_Toc193990838 \h </w:instrText>
      </w:r>
      <w:r>
        <w:rPr>
          <w:noProof/>
        </w:rPr>
      </w:r>
      <w:r>
        <w:rPr>
          <w:noProof/>
        </w:rPr>
        <w:fldChar w:fldCharType="separate"/>
      </w:r>
      <w:r>
        <w:rPr>
          <w:noProof/>
        </w:rPr>
        <w:t>97</w:t>
      </w:r>
      <w:r>
        <w:rPr>
          <w:noProof/>
        </w:rPr>
        <w:fldChar w:fldCharType="end"/>
      </w:r>
    </w:p>
    <w:p w14:paraId="5AC29B1E" w14:textId="4355F0BB"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_Toc193990839 \h </w:instrText>
      </w:r>
      <w:r>
        <w:rPr>
          <w:noProof/>
        </w:rPr>
      </w:r>
      <w:r>
        <w:rPr>
          <w:noProof/>
        </w:rPr>
        <w:fldChar w:fldCharType="separate"/>
      </w:r>
      <w:r>
        <w:rPr>
          <w:noProof/>
        </w:rPr>
        <w:t>97</w:t>
      </w:r>
      <w:r>
        <w:rPr>
          <w:noProof/>
        </w:rPr>
        <w:fldChar w:fldCharType="end"/>
      </w:r>
    </w:p>
    <w:p w14:paraId="76C5B97E" w14:textId="57BFF94F"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_Toc193990840 \h </w:instrText>
      </w:r>
      <w:r>
        <w:rPr>
          <w:noProof/>
        </w:rPr>
      </w:r>
      <w:r>
        <w:rPr>
          <w:noProof/>
        </w:rPr>
        <w:fldChar w:fldCharType="separate"/>
      </w:r>
      <w:r>
        <w:rPr>
          <w:noProof/>
        </w:rPr>
        <w:t>98</w:t>
      </w:r>
      <w:r>
        <w:rPr>
          <w:noProof/>
        </w:rPr>
        <w:fldChar w:fldCharType="end"/>
      </w:r>
    </w:p>
    <w:p w14:paraId="1A6A10AF" w14:textId="23366F44"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_Toc193990841 \h </w:instrText>
      </w:r>
      <w:r>
        <w:rPr>
          <w:noProof/>
        </w:rPr>
      </w:r>
      <w:r>
        <w:rPr>
          <w:noProof/>
        </w:rPr>
        <w:fldChar w:fldCharType="separate"/>
      </w:r>
      <w:r>
        <w:rPr>
          <w:noProof/>
        </w:rPr>
        <w:t>98</w:t>
      </w:r>
      <w:r>
        <w:rPr>
          <w:noProof/>
        </w:rPr>
        <w:fldChar w:fldCharType="end"/>
      </w:r>
    </w:p>
    <w:p w14:paraId="720ED16D" w14:textId="6282F310"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_Toc193990842 \h </w:instrText>
      </w:r>
      <w:r>
        <w:rPr>
          <w:noProof/>
        </w:rPr>
      </w:r>
      <w:r>
        <w:rPr>
          <w:noProof/>
        </w:rPr>
        <w:fldChar w:fldCharType="separate"/>
      </w:r>
      <w:r>
        <w:rPr>
          <w:noProof/>
        </w:rPr>
        <w:t>98</w:t>
      </w:r>
      <w:r>
        <w:rPr>
          <w:noProof/>
        </w:rPr>
        <w:fldChar w:fldCharType="end"/>
      </w:r>
    </w:p>
    <w:p w14:paraId="3D854A38" w14:textId="706E9D01"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_Toc193990843 \h </w:instrText>
      </w:r>
      <w:r>
        <w:rPr>
          <w:noProof/>
        </w:rPr>
      </w:r>
      <w:r>
        <w:rPr>
          <w:noProof/>
        </w:rPr>
        <w:fldChar w:fldCharType="separate"/>
      </w:r>
      <w:r>
        <w:rPr>
          <w:noProof/>
        </w:rPr>
        <w:t>98</w:t>
      </w:r>
      <w:r>
        <w:rPr>
          <w:noProof/>
        </w:rPr>
        <w:fldChar w:fldCharType="end"/>
      </w:r>
    </w:p>
    <w:p w14:paraId="3D7D177E" w14:textId="547CECF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_Toc193990844 \h </w:instrText>
      </w:r>
      <w:r>
        <w:rPr>
          <w:noProof/>
        </w:rPr>
      </w:r>
      <w:r>
        <w:rPr>
          <w:noProof/>
        </w:rPr>
        <w:fldChar w:fldCharType="separate"/>
      </w:r>
      <w:r>
        <w:rPr>
          <w:noProof/>
        </w:rPr>
        <w:t>99</w:t>
      </w:r>
      <w:r>
        <w:rPr>
          <w:noProof/>
        </w:rPr>
        <w:fldChar w:fldCharType="end"/>
      </w:r>
    </w:p>
    <w:p w14:paraId="02FB0BC0" w14:textId="727C349F"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_Toc193990845 \h </w:instrText>
      </w:r>
      <w:r>
        <w:rPr>
          <w:noProof/>
        </w:rPr>
      </w:r>
      <w:r>
        <w:rPr>
          <w:noProof/>
        </w:rPr>
        <w:fldChar w:fldCharType="separate"/>
      </w:r>
      <w:r>
        <w:rPr>
          <w:noProof/>
        </w:rPr>
        <w:t>99</w:t>
      </w:r>
      <w:r>
        <w:rPr>
          <w:noProof/>
        </w:rPr>
        <w:fldChar w:fldCharType="end"/>
      </w:r>
    </w:p>
    <w:p w14:paraId="73FE8975" w14:textId="113DBE1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_Toc193990846 \h </w:instrText>
      </w:r>
      <w:r>
        <w:rPr>
          <w:noProof/>
        </w:rPr>
      </w:r>
      <w:r>
        <w:rPr>
          <w:noProof/>
        </w:rPr>
        <w:fldChar w:fldCharType="separate"/>
      </w:r>
      <w:r>
        <w:rPr>
          <w:noProof/>
        </w:rPr>
        <w:t>99</w:t>
      </w:r>
      <w:r>
        <w:rPr>
          <w:noProof/>
        </w:rPr>
        <w:fldChar w:fldCharType="end"/>
      </w:r>
    </w:p>
    <w:p w14:paraId="06EC3D01" w14:textId="4E3BBD4F"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_Toc193990847 \h </w:instrText>
      </w:r>
      <w:r>
        <w:rPr>
          <w:noProof/>
        </w:rPr>
      </w:r>
      <w:r>
        <w:rPr>
          <w:noProof/>
        </w:rPr>
        <w:fldChar w:fldCharType="separate"/>
      </w:r>
      <w:r>
        <w:rPr>
          <w:noProof/>
        </w:rPr>
        <w:t>99</w:t>
      </w:r>
      <w:r>
        <w:rPr>
          <w:noProof/>
        </w:rPr>
        <w:fldChar w:fldCharType="end"/>
      </w:r>
    </w:p>
    <w:p w14:paraId="2FECFE58" w14:textId="4110699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_Toc193990848 \h </w:instrText>
      </w:r>
      <w:r>
        <w:rPr>
          <w:noProof/>
        </w:rPr>
      </w:r>
      <w:r>
        <w:rPr>
          <w:noProof/>
        </w:rPr>
        <w:fldChar w:fldCharType="separate"/>
      </w:r>
      <w:r>
        <w:rPr>
          <w:noProof/>
        </w:rPr>
        <w:t>99</w:t>
      </w:r>
      <w:r>
        <w:rPr>
          <w:noProof/>
        </w:rPr>
        <w:fldChar w:fldCharType="end"/>
      </w:r>
    </w:p>
    <w:p w14:paraId="31E64B8A" w14:textId="529CD75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_Toc193990849 \h </w:instrText>
      </w:r>
      <w:r>
        <w:rPr>
          <w:noProof/>
        </w:rPr>
      </w:r>
      <w:r>
        <w:rPr>
          <w:noProof/>
        </w:rPr>
        <w:fldChar w:fldCharType="separate"/>
      </w:r>
      <w:r>
        <w:rPr>
          <w:noProof/>
        </w:rPr>
        <w:t>99</w:t>
      </w:r>
      <w:r>
        <w:rPr>
          <w:noProof/>
        </w:rPr>
        <w:fldChar w:fldCharType="end"/>
      </w:r>
    </w:p>
    <w:p w14:paraId="6AECB13E" w14:textId="728E6E3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_Toc193990850 \h </w:instrText>
      </w:r>
      <w:r>
        <w:rPr>
          <w:noProof/>
        </w:rPr>
      </w:r>
      <w:r>
        <w:rPr>
          <w:noProof/>
        </w:rPr>
        <w:fldChar w:fldCharType="separate"/>
      </w:r>
      <w:r>
        <w:rPr>
          <w:noProof/>
        </w:rPr>
        <w:t>100</w:t>
      </w:r>
      <w:r>
        <w:rPr>
          <w:noProof/>
        </w:rPr>
        <w:fldChar w:fldCharType="end"/>
      </w:r>
    </w:p>
    <w:p w14:paraId="155875A3" w14:textId="086D1A3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_Toc193990851 \h </w:instrText>
      </w:r>
      <w:r>
        <w:rPr>
          <w:noProof/>
        </w:rPr>
      </w:r>
      <w:r>
        <w:rPr>
          <w:noProof/>
        </w:rPr>
        <w:fldChar w:fldCharType="separate"/>
      </w:r>
      <w:r>
        <w:rPr>
          <w:noProof/>
        </w:rPr>
        <w:t>100</w:t>
      </w:r>
      <w:r>
        <w:rPr>
          <w:noProof/>
        </w:rPr>
        <w:fldChar w:fldCharType="end"/>
      </w:r>
    </w:p>
    <w:p w14:paraId="7DA5A715" w14:textId="79B66F25"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_Toc193990852 \h </w:instrText>
      </w:r>
      <w:r>
        <w:rPr>
          <w:noProof/>
        </w:rPr>
      </w:r>
      <w:r>
        <w:rPr>
          <w:noProof/>
        </w:rPr>
        <w:fldChar w:fldCharType="separate"/>
      </w:r>
      <w:r>
        <w:rPr>
          <w:noProof/>
        </w:rPr>
        <w:t>100</w:t>
      </w:r>
      <w:r>
        <w:rPr>
          <w:noProof/>
        </w:rPr>
        <w:fldChar w:fldCharType="end"/>
      </w:r>
    </w:p>
    <w:p w14:paraId="5707CBA9" w14:textId="50C19BF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_Toc193990853 \h </w:instrText>
      </w:r>
      <w:r>
        <w:rPr>
          <w:noProof/>
        </w:rPr>
      </w:r>
      <w:r>
        <w:rPr>
          <w:noProof/>
        </w:rPr>
        <w:fldChar w:fldCharType="separate"/>
      </w:r>
      <w:r>
        <w:rPr>
          <w:noProof/>
        </w:rPr>
        <w:t>101</w:t>
      </w:r>
      <w:r>
        <w:rPr>
          <w:noProof/>
        </w:rPr>
        <w:fldChar w:fldCharType="end"/>
      </w:r>
    </w:p>
    <w:p w14:paraId="611CF61F" w14:textId="552CB0E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_Toc193990854 \h </w:instrText>
      </w:r>
      <w:r>
        <w:rPr>
          <w:noProof/>
        </w:rPr>
      </w:r>
      <w:r>
        <w:rPr>
          <w:noProof/>
        </w:rPr>
        <w:fldChar w:fldCharType="separate"/>
      </w:r>
      <w:r>
        <w:rPr>
          <w:noProof/>
        </w:rPr>
        <w:t>101</w:t>
      </w:r>
      <w:r>
        <w:rPr>
          <w:noProof/>
        </w:rPr>
        <w:fldChar w:fldCharType="end"/>
      </w:r>
    </w:p>
    <w:p w14:paraId="2F1AFA66" w14:textId="64FB42F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_Toc193990855 \h </w:instrText>
      </w:r>
      <w:r>
        <w:rPr>
          <w:noProof/>
        </w:rPr>
      </w:r>
      <w:r>
        <w:rPr>
          <w:noProof/>
        </w:rPr>
        <w:fldChar w:fldCharType="separate"/>
      </w:r>
      <w:r>
        <w:rPr>
          <w:noProof/>
        </w:rPr>
        <w:t>101</w:t>
      </w:r>
      <w:r>
        <w:rPr>
          <w:noProof/>
        </w:rPr>
        <w:fldChar w:fldCharType="end"/>
      </w:r>
    </w:p>
    <w:p w14:paraId="3904ED8D" w14:textId="782B8A8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_Toc193990856 \h </w:instrText>
      </w:r>
      <w:r>
        <w:rPr>
          <w:noProof/>
        </w:rPr>
      </w:r>
      <w:r>
        <w:rPr>
          <w:noProof/>
        </w:rPr>
        <w:fldChar w:fldCharType="separate"/>
      </w:r>
      <w:r>
        <w:rPr>
          <w:noProof/>
        </w:rPr>
        <w:t>101</w:t>
      </w:r>
      <w:r>
        <w:rPr>
          <w:noProof/>
        </w:rPr>
        <w:fldChar w:fldCharType="end"/>
      </w:r>
    </w:p>
    <w:p w14:paraId="0D1A138A" w14:textId="420D7CF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_Toc193990857 \h </w:instrText>
      </w:r>
      <w:r>
        <w:rPr>
          <w:noProof/>
        </w:rPr>
      </w:r>
      <w:r>
        <w:rPr>
          <w:noProof/>
        </w:rPr>
        <w:fldChar w:fldCharType="separate"/>
      </w:r>
      <w:r>
        <w:rPr>
          <w:noProof/>
        </w:rPr>
        <w:t>101</w:t>
      </w:r>
      <w:r>
        <w:rPr>
          <w:noProof/>
        </w:rPr>
        <w:fldChar w:fldCharType="end"/>
      </w:r>
    </w:p>
    <w:p w14:paraId="3C6C5C64" w14:textId="227587A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_Toc193990858 \h </w:instrText>
      </w:r>
      <w:r>
        <w:rPr>
          <w:noProof/>
        </w:rPr>
      </w:r>
      <w:r>
        <w:rPr>
          <w:noProof/>
        </w:rPr>
        <w:fldChar w:fldCharType="separate"/>
      </w:r>
      <w:r>
        <w:rPr>
          <w:noProof/>
        </w:rPr>
        <w:t>102</w:t>
      </w:r>
      <w:r>
        <w:rPr>
          <w:noProof/>
        </w:rPr>
        <w:fldChar w:fldCharType="end"/>
      </w:r>
    </w:p>
    <w:p w14:paraId="24213834" w14:textId="67ADECC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_Toc193990859 \h </w:instrText>
      </w:r>
      <w:r>
        <w:rPr>
          <w:noProof/>
        </w:rPr>
      </w:r>
      <w:r>
        <w:rPr>
          <w:noProof/>
        </w:rPr>
        <w:fldChar w:fldCharType="separate"/>
      </w:r>
      <w:r>
        <w:rPr>
          <w:noProof/>
        </w:rPr>
        <w:t>102</w:t>
      </w:r>
      <w:r>
        <w:rPr>
          <w:noProof/>
        </w:rPr>
        <w:fldChar w:fldCharType="end"/>
      </w:r>
    </w:p>
    <w:p w14:paraId="2975EE7F" w14:textId="1859750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_Toc193990860 \h </w:instrText>
      </w:r>
      <w:r>
        <w:rPr>
          <w:noProof/>
        </w:rPr>
      </w:r>
      <w:r>
        <w:rPr>
          <w:noProof/>
        </w:rPr>
        <w:fldChar w:fldCharType="separate"/>
      </w:r>
      <w:r>
        <w:rPr>
          <w:noProof/>
        </w:rPr>
        <w:t>102</w:t>
      </w:r>
      <w:r>
        <w:rPr>
          <w:noProof/>
        </w:rPr>
        <w:fldChar w:fldCharType="end"/>
      </w:r>
    </w:p>
    <w:p w14:paraId="2C4B3C2E" w14:textId="1AAE06B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_Toc193990861 \h </w:instrText>
      </w:r>
      <w:r>
        <w:rPr>
          <w:noProof/>
        </w:rPr>
      </w:r>
      <w:r>
        <w:rPr>
          <w:noProof/>
        </w:rPr>
        <w:fldChar w:fldCharType="separate"/>
      </w:r>
      <w:r>
        <w:rPr>
          <w:noProof/>
        </w:rPr>
        <w:t>103</w:t>
      </w:r>
      <w:r>
        <w:rPr>
          <w:noProof/>
        </w:rPr>
        <w:fldChar w:fldCharType="end"/>
      </w:r>
    </w:p>
    <w:p w14:paraId="5D507378" w14:textId="18EB0A0D"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_Toc193990862 \h </w:instrText>
      </w:r>
      <w:r>
        <w:rPr>
          <w:noProof/>
        </w:rPr>
      </w:r>
      <w:r>
        <w:rPr>
          <w:noProof/>
        </w:rPr>
        <w:fldChar w:fldCharType="separate"/>
      </w:r>
      <w:r>
        <w:rPr>
          <w:noProof/>
        </w:rPr>
        <w:t>103</w:t>
      </w:r>
      <w:r>
        <w:rPr>
          <w:noProof/>
        </w:rPr>
        <w:fldChar w:fldCharType="end"/>
      </w:r>
    </w:p>
    <w:p w14:paraId="726ABCB9" w14:textId="28791141"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_Toc193990863 \h </w:instrText>
      </w:r>
      <w:r>
        <w:rPr>
          <w:noProof/>
        </w:rPr>
      </w:r>
      <w:r>
        <w:rPr>
          <w:noProof/>
        </w:rPr>
        <w:fldChar w:fldCharType="separate"/>
      </w:r>
      <w:r>
        <w:rPr>
          <w:noProof/>
        </w:rPr>
        <w:t>103</w:t>
      </w:r>
      <w:r>
        <w:rPr>
          <w:noProof/>
        </w:rPr>
        <w:fldChar w:fldCharType="end"/>
      </w:r>
    </w:p>
    <w:p w14:paraId="03D70843" w14:textId="2236A58A"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_Toc193990864 \h </w:instrText>
      </w:r>
      <w:r>
        <w:rPr>
          <w:noProof/>
        </w:rPr>
      </w:r>
      <w:r>
        <w:rPr>
          <w:noProof/>
        </w:rPr>
        <w:fldChar w:fldCharType="separate"/>
      </w:r>
      <w:r>
        <w:rPr>
          <w:noProof/>
        </w:rPr>
        <w:t>104</w:t>
      </w:r>
      <w:r>
        <w:rPr>
          <w:noProof/>
        </w:rPr>
        <w:fldChar w:fldCharType="end"/>
      </w:r>
    </w:p>
    <w:p w14:paraId="6B6499F9" w14:textId="6680DC49"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_Toc193990865 \h </w:instrText>
      </w:r>
      <w:r>
        <w:rPr>
          <w:noProof/>
        </w:rPr>
      </w:r>
      <w:r>
        <w:rPr>
          <w:noProof/>
        </w:rPr>
        <w:fldChar w:fldCharType="separate"/>
      </w:r>
      <w:r>
        <w:rPr>
          <w:noProof/>
        </w:rPr>
        <w:t>105</w:t>
      </w:r>
      <w:r>
        <w:rPr>
          <w:noProof/>
        </w:rPr>
        <w:fldChar w:fldCharType="end"/>
      </w:r>
    </w:p>
    <w:p w14:paraId="0D73E909" w14:textId="15A924D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_Toc193990866 \h </w:instrText>
      </w:r>
      <w:r>
        <w:rPr>
          <w:noProof/>
        </w:rPr>
      </w:r>
      <w:r>
        <w:rPr>
          <w:noProof/>
        </w:rPr>
        <w:fldChar w:fldCharType="separate"/>
      </w:r>
      <w:r>
        <w:rPr>
          <w:noProof/>
        </w:rPr>
        <w:t>105</w:t>
      </w:r>
      <w:r>
        <w:rPr>
          <w:noProof/>
        </w:rPr>
        <w:fldChar w:fldCharType="end"/>
      </w:r>
    </w:p>
    <w:p w14:paraId="32BFB03F" w14:textId="1471604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_Toc193990867 \h </w:instrText>
      </w:r>
      <w:r>
        <w:rPr>
          <w:noProof/>
        </w:rPr>
      </w:r>
      <w:r>
        <w:rPr>
          <w:noProof/>
        </w:rPr>
        <w:fldChar w:fldCharType="separate"/>
      </w:r>
      <w:r>
        <w:rPr>
          <w:noProof/>
        </w:rPr>
        <w:t>105</w:t>
      </w:r>
      <w:r>
        <w:rPr>
          <w:noProof/>
        </w:rPr>
        <w:fldChar w:fldCharType="end"/>
      </w:r>
    </w:p>
    <w:p w14:paraId="7ED940A4" w14:textId="6F3BDE2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_Toc193990868 \h </w:instrText>
      </w:r>
      <w:r>
        <w:rPr>
          <w:noProof/>
        </w:rPr>
      </w:r>
      <w:r>
        <w:rPr>
          <w:noProof/>
        </w:rPr>
        <w:fldChar w:fldCharType="separate"/>
      </w:r>
      <w:r>
        <w:rPr>
          <w:noProof/>
        </w:rPr>
        <w:t>105</w:t>
      </w:r>
      <w:r>
        <w:rPr>
          <w:noProof/>
        </w:rPr>
        <w:fldChar w:fldCharType="end"/>
      </w:r>
    </w:p>
    <w:p w14:paraId="6F91D906" w14:textId="16E31AB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_Toc193990869 \h </w:instrText>
      </w:r>
      <w:r>
        <w:rPr>
          <w:noProof/>
        </w:rPr>
      </w:r>
      <w:r>
        <w:rPr>
          <w:noProof/>
        </w:rPr>
        <w:fldChar w:fldCharType="separate"/>
      </w:r>
      <w:r>
        <w:rPr>
          <w:noProof/>
        </w:rPr>
        <w:t>106</w:t>
      </w:r>
      <w:r>
        <w:rPr>
          <w:noProof/>
        </w:rPr>
        <w:fldChar w:fldCharType="end"/>
      </w:r>
    </w:p>
    <w:p w14:paraId="493FA85A" w14:textId="1121CD7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_Toc193990870 \h </w:instrText>
      </w:r>
      <w:r>
        <w:rPr>
          <w:noProof/>
        </w:rPr>
      </w:r>
      <w:r>
        <w:rPr>
          <w:noProof/>
        </w:rPr>
        <w:fldChar w:fldCharType="separate"/>
      </w:r>
      <w:r>
        <w:rPr>
          <w:noProof/>
        </w:rPr>
        <w:t>106</w:t>
      </w:r>
      <w:r>
        <w:rPr>
          <w:noProof/>
        </w:rPr>
        <w:fldChar w:fldCharType="end"/>
      </w:r>
    </w:p>
    <w:p w14:paraId="2A2A5133" w14:textId="2EAEFF5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_Toc193990871 \h </w:instrText>
      </w:r>
      <w:r>
        <w:rPr>
          <w:noProof/>
        </w:rPr>
      </w:r>
      <w:r>
        <w:rPr>
          <w:noProof/>
        </w:rPr>
        <w:fldChar w:fldCharType="separate"/>
      </w:r>
      <w:r>
        <w:rPr>
          <w:noProof/>
        </w:rPr>
        <w:t>106</w:t>
      </w:r>
      <w:r>
        <w:rPr>
          <w:noProof/>
        </w:rPr>
        <w:fldChar w:fldCharType="end"/>
      </w:r>
    </w:p>
    <w:p w14:paraId="3479D676" w14:textId="273F1D0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_Toc193990872 \h </w:instrText>
      </w:r>
      <w:r>
        <w:rPr>
          <w:noProof/>
        </w:rPr>
      </w:r>
      <w:r>
        <w:rPr>
          <w:noProof/>
        </w:rPr>
        <w:fldChar w:fldCharType="separate"/>
      </w:r>
      <w:r>
        <w:rPr>
          <w:noProof/>
        </w:rPr>
        <w:t>106</w:t>
      </w:r>
      <w:r>
        <w:rPr>
          <w:noProof/>
        </w:rPr>
        <w:fldChar w:fldCharType="end"/>
      </w:r>
    </w:p>
    <w:p w14:paraId="41254AE7" w14:textId="34F0879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_Toc193990873 \h </w:instrText>
      </w:r>
      <w:r>
        <w:rPr>
          <w:noProof/>
        </w:rPr>
      </w:r>
      <w:r>
        <w:rPr>
          <w:noProof/>
        </w:rPr>
        <w:fldChar w:fldCharType="separate"/>
      </w:r>
      <w:r>
        <w:rPr>
          <w:noProof/>
        </w:rPr>
        <w:t>107</w:t>
      </w:r>
      <w:r>
        <w:rPr>
          <w:noProof/>
        </w:rPr>
        <w:fldChar w:fldCharType="end"/>
      </w:r>
    </w:p>
    <w:p w14:paraId="4EB7582F" w14:textId="670E6A3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_Toc193990874 \h </w:instrText>
      </w:r>
      <w:r>
        <w:rPr>
          <w:noProof/>
        </w:rPr>
      </w:r>
      <w:r>
        <w:rPr>
          <w:noProof/>
        </w:rPr>
        <w:fldChar w:fldCharType="separate"/>
      </w:r>
      <w:r>
        <w:rPr>
          <w:noProof/>
        </w:rPr>
        <w:t>109</w:t>
      </w:r>
      <w:r>
        <w:rPr>
          <w:noProof/>
        </w:rPr>
        <w:fldChar w:fldCharType="end"/>
      </w:r>
    </w:p>
    <w:p w14:paraId="6ABEDBDD" w14:textId="1F32FC1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_Toc193990875 \h </w:instrText>
      </w:r>
      <w:r>
        <w:rPr>
          <w:noProof/>
        </w:rPr>
      </w:r>
      <w:r>
        <w:rPr>
          <w:noProof/>
        </w:rPr>
        <w:fldChar w:fldCharType="separate"/>
      </w:r>
      <w:r>
        <w:rPr>
          <w:noProof/>
        </w:rPr>
        <w:t>110</w:t>
      </w:r>
      <w:r>
        <w:rPr>
          <w:noProof/>
        </w:rPr>
        <w:fldChar w:fldCharType="end"/>
      </w:r>
    </w:p>
    <w:p w14:paraId="3705907E" w14:textId="0B372D7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_Toc193990876 \h </w:instrText>
      </w:r>
      <w:r>
        <w:rPr>
          <w:noProof/>
        </w:rPr>
      </w:r>
      <w:r>
        <w:rPr>
          <w:noProof/>
        </w:rPr>
        <w:fldChar w:fldCharType="separate"/>
      </w:r>
      <w:r>
        <w:rPr>
          <w:noProof/>
        </w:rPr>
        <w:t>110</w:t>
      </w:r>
      <w:r>
        <w:rPr>
          <w:noProof/>
        </w:rPr>
        <w:fldChar w:fldCharType="end"/>
      </w:r>
    </w:p>
    <w:p w14:paraId="6B84F821" w14:textId="48C7F99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_Toc193990877 \h </w:instrText>
      </w:r>
      <w:r>
        <w:rPr>
          <w:noProof/>
        </w:rPr>
      </w:r>
      <w:r>
        <w:rPr>
          <w:noProof/>
        </w:rPr>
        <w:fldChar w:fldCharType="separate"/>
      </w:r>
      <w:r>
        <w:rPr>
          <w:noProof/>
        </w:rPr>
        <w:t>110</w:t>
      </w:r>
      <w:r>
        <w:rPr>
          <w:noProof/>
        </w:rPr>
        <w:fldChar w:fldCharType="end"/>
      </w:r>
    </w:p>
    <w:p w14:paraId="672FF954" w14:textId="4D77237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_Toc193990878 \h </w:instrText>
      </w:r>
      <w:r>
        <w:rPr>
          <w:noProof/>
        </w:rPr>
      </w:r>
      <w:r>
        <w:rPr>
          <w:noProof/>
        </w:rPr>
        <w:fldChar w:fldCharType="separate"/>
      </w:r>
      <w:r>
        <w:rPr>
          <w:noProof/>
        </w:rPr>
        <w:t>110</w:t>
      </w:r>
      <w:r>
        <w:rPr>
          <w:noProof/>
        </w:rPr>
        <w:fldChar w:fldCharType="end"/>
      </w:r>
    </w:p>
    <w:p w14:paraId="367D08B9" w14:textId="665776B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_Toc193990879 \h </w:instrText>
      </w:r>
      <w:r>
        <w:rPr>
          <w:noProof/>
        </w:rPr>
      </w:r>
      <w:r>
        <w:rPr>
          <w:noProof/>
        </w:rPr>
        <w:fldChar w:fldCharType="separate"/>
      </w:r>
      <w:r>
        <w:rPr>
          <w:noProof/>
        </w:rPr>
        <w:t>111</w:t>
      </w:r>
      <w:r>
        <w:rPr>
          <w:noProof/>
        </w:rPr>
        <w:fldChar w:fldCharType="end"/>
      </w:r>
    </w:p>
    <w:p w14:paraId="75C468B0" w14:textId="48DEC13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_Toc193990880 \h </w:instrText>
      </w:r>
      <w:r>
        <w:rPr>
          <w:noProof/>
        </w:rPr>
      </w:r>
      <w:r>
        <w:rPr>
          <w:noProof/>
        </w:rPr>
        <w:fldChar w:fldCharType="separate"/>
      </w:r>
      <w:r>
        <w:rPr>
          <w:noProof/>
        </w:rPr>
        <w:t>112</w:t>
      </w:r>
      <w:r>
        <w:rPr>
          <w:noProof/>
        </w:rPr>
        <w:fldChar w:fldCharType="end"/>
      </w:r>
    </w:p>
    <w:p w14:paraId="0AF10CB8" w14:textId="3F9B27E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_Toc193990881 \h </w:instrText>
      </w:r>
      <w:r>
        <w:rPr>
          <w:noProof/>
        </w:rPr>
      </w:r>
      <w:r>
        <w:rPr>
          <w:noProof/>
        </w:rPr>
        <w:fldChar w:fldCharType="separate"/>
      </w:r>
      <w:r>
        <w:rPr>
          <w:noProof/>
        </w:rPr>
        <w:t>112</w:t>
      </w:r>
      <w:r>
        <w:rPr>
          <w:noProof/>
        </w:rPr>
        <w:fldChar w:fldCharType="end"/>
      </w:r>
    </w:p>
    <w:p w14:paraId="5C81AE28" w14:textId="718B054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_Toc193990882 \h </w:instrText>
      </w:r>
      <w:r>
        <w:rPr>
          <w:noProof/>
        </w:rPr>
      </w:r>
      <w:r>
        <w:rPr>
          <w:noProof/>
        </w:rPr>
        <w:fldChar w:fldCharType="separate"/>
      </w:r>
      <w:r>
        <w:rPr>
          <w:noProof/>
        </w:rPr>
        <w:t>112</w:t>
      </w:r>
      <w:r>
        <w:rPr>
          <w:noProof/>
        </w:rPr>
        <w:fldChar w:fldCharType="end"/>
      </w:r>
    </w:p>
    <w:p w14:paraId="76032106" w14:textId="5705F7B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_Toc193990883 \h </w:instrText>
      </w:r>
      <w:r>
        <w:rPr>
          <w:noProof/>
        </w:rPr>
      </w:r>
      <w:r>
        <w:rPr>
          <w:noProof/>
        </w:rPr>
        <w:fldChar w:fldCharType="separate"/>
      </w:r>
      <w:r>
        <w:rPr>
          <w:noProof/>
        </w:rPr>
        <w:t>112</w:t>
      </w:r>
      <w:r>
        <w:rPr>
          <w:noProof/>
        </w:rPr>
        <w:fldChar w:fldCharType="end"/>
      </w:r>
    </w:p>
    <w:p w14:paraId="7116E3FB" w14:textId="60B0E5A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_Toc193990884 \h </w:instrText>
      </w:r>
      <w:r>
        <w:rPr>
          <w:noProof/>
        </w:rPr>
      </w:r>
      <w:r>
        <w:rPr>
          <w:noProof/>
        </w:rPr>
        <w:fldChar w:fldCharType="separate"/>
      </w:r>
      <w:r>
        <w:rPr>
          <w:noProof/>
        </w:rPr>
        <w:t>112</w:t>
      </w:r>
      <w:r>
        <w:rPr>
          <w:noProof/>
        </w:rPr>
        <w:fldChar w:fldCharType="end"/>
      </w:r>
    </w:p>
    <w:p w14:paraId="1634F751" w14:textId="0F977CF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_Toc193990885 \h </w:instrText>
      </w:r>
      <w:r>
        <w:rPr>
          <w:noProof/>
        </w:rPr>
      </w:r>
      <w:r>
        <w:rPr>
          <w:noProof/>
        </w:rPr>
        <w:fldChar w:fldCharType="separate"/>
      </w:r>
      <w:r>
        <w:rPr>
          <w:noProof/>
        </w:rPr>
        <w:t>114</w:t>
      </w:r>
      <w:r>
        <w:rPr>
          <w:noProof/>
        </w:rPr>
        <w:fldChar w:fldCharType="end"/>
      </w:r>
    </w:p>
    <w:p w14:paraId="09009DE5" w14:textId="5E90E66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_Toc193990886 \h </w:instrText>
      </w:r>
      <w:r>
        <w:rPr>
          <w:noProof/>
        </w:rPr>
      </w:r>
      <w:r>
        <w:rPr>
          <w:noProof/>
        </w:rPr>
        <w:fldChar w:fldCharType="separate"/>
      </w:r>
      <w:r>
        <w:rPr>
          <w:noProof/>
        </w:rPr>
        <w:t>114</w:t>
      </w:r>
      <w:r>
        <w:rPr>
          <w:noProof/>
        </w:rPr>
        <w:fldChar w:fldCharType="end"/>
      </w:r>
    </w:p>
    <w:p w14:paraId="77B607E5" w14:textId="7FB5811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_Toc193990887 \h </w:instrText>
      </w:r>
      <w:r>
        <w:rPr>
          <w:noProof/>
        </w:rPr>
      </w:r>
      <w:r>
        <w:rPr>
          <w:noProof/>
        </w:rPr>
        <w:fldChar w:fldCharType="separate"/>
      </w:r>
      <w:r>
        <w:rPr>
          <w:noProof/>
        </w:rPr>
        <w:t>114</w:t>
      </w:r>
      <w:r>
        <w:rPr>
          <w:noProof/>
        </w:rPr>
        <w:fldChar w:fldCharType="end"/>
      </w:r>
    </w:p>
    <w:p w14:paraId="1D59D4C1" w14:textId="4EC6BDA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_Toc193990888 \h </w:instrText>
      </w:r>
      <w:r>
        <w:rPr>
          <w:noProof/>
        </w:rPr>
      </w:r>
      <w:r>
        <w:rPr>
          <w:noProof/>
        </w:rPr>
        <w:fldChar w:fldCharType="separate"/>
      </w:r>
      <w:r>
        <w:rPr>
          <w:noProof/>
        </w:rPr>
        <w:t>115</w:t>
      </w:r>
      <w:r>
        <w:rPr>
          <w:noProof/>
        </w:rPr>
        <w:fldChar w:fldCharType="end"/>
      </w:r>
    </w:p>
    <w:p w14:paraId="1A43ADA2" w14:textId="60AA017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_Toc193990889 \h </w:instrText>
      </w:r>
      <w:r>
        <w:rPr>
          <w:noProof/>
        </w:rPr>
      </w:r>
      <w:r>
        <w:rPr>
          <w:noProof/>
        </w:rPr>
        <w:fldChar w:fldCharType="separate"/>
      </w:r>
      <w:r>
        <w:rPr>
          <w:noProof/>
        </w:rPr>
        <w:t>116</w:t>
      </w:r>
      <w:r>
        <w:rPr>
          <w:noProof/>
        </w:rPr>
        <w:fldChar w:fldCharType="end"/>
      </w:r>
    </w:p>
    <w:p w14:paraId="3168D833" w14:textId="0FEF3DF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_Toc193990890 \h </w:instrText>
      </w:r>
      <w:r>
        <w:rPr>
          <w:noProof/>
        </w:rPr>
      </w:r>
      <w:r>
        <w:rPr>
          <w:noProof/>
        </w:rPr>
        <w:fldChar w:fldCharType="separate"/>
      </w:r>
      <w:r>
        <w:rPr>
          <w:noProof/>
        </w:rPr>
        <w:t>116</w:t>
      </w:r>
      <w:r>
        <w:rPr>
          <w:noProof/>
        </w:rPr>
        <w:fldChar w:fldCharType="end"/>
      </w:r>
    </w:p>
    <w:p w14:paraId="1E3AE6C9" w14:textId="5EDAB96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_Toc193990891 \h </w:instrText>
      </w:r>
      <w:r>
        <w:rPr>
          <w:noProof/>
        </w:rPr>
      </w:r>
      <w:r>
        <w:rPr>
          <w:noProof/>
        </w:rPr>
        <w:fldChar w:fldCharType="separate"/>
      </w:r>
      <w:r>
        <w:rPr>
          <w:noProof/>
        </w:rPr>
        <w:t>117</w:t>
      </w:r>
      <w:r>
        <w:rPr>
          <w:noProof/>
        </w:rPr>
        <w:fldChar w:fldCharType="end"/>
      </w:r>
    </w:p>
    <w:p w14:paraId="54B460B8" w14:textId="66F5E5F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_Toc193990892 \h </w:instrText>
      </w:r>
      <w:r>
        <w:rPr>
          <w:noProof/>
        </w:rPr>
      </w:r>
      <w:r>
        <w:rPr>
          <w:noProof/>
        </w:rPr>
        <w:fldChar w:fldCharType="separate"/>
      </w:r>
      <w:r>
        <w:rPr>
          <w:noProof/>
        </w:rPr>
        <w:t>117</w:t>
      </w:r>
      <w:r>
        <w:rPr>
          <w:noProof/>
        </w:rPr>
        <w:fldChar w:fldCharType="end"/>
      </w:r>
    </w:p>
    <w:p w14:paraId="26EF596C" w14:textId="6A26B44F"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_Toc193990893 \h </w:instrText>
      </w:r>
      <w:r>
        <w:rPr>
          <w:noProof/>
        </w:rPr>
      </w:r>
      <w:r>
        <w:rPr>
          <w:noProof/>
        </w:rPr>
        <w:fldChar w:fldCharType="separate"/>
      </w:r>
      <w:r>
        <w:rPr>
          <w:noProof/>
        </w:rPr>
        <w:t>118</w:t>
      </w:r>
      <w:r>
        <w:rPr>
          <w:noProof/>
        </w:rPr>
        <w:fldChar w:fldCharType="end"/>
      </w:r>
    </w:p>
    <w:p w14:paraId="47465143" w14:textId="6CAF25D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_Toc193990894 \h </w:instrText>
      </w:r>
      <w:r>
        <w:rPr>
          <w:noProof/>
        </w:rPr>
      </w:r>
      <w:r>
        <w:rPr>
          <w:noProof/>
        </w:rPr>
        <w:fldChar w:fldCharType="separate"/>
      </w:r>
      <w:r>
        <w:rPr>
          <w:noProof/>
        </w:rPr>
        <w:t>119</w:t>
      </w:r>
      <w:r>
        <w:rPr>
          <w:noProof/>
        </w:rPr>
        <w:fldChar w:fldCharType="end"/>
      </w:r>
    </w:p>
    <w:p w14:paraId="6FA846B0" w14:textId="725065C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_Toc193990895 \h </w:instrText>
      </w:r>
      <w:r>
        <w:rPr>
          <w:noProof/>
        </w:rPr>
      </w:r>
      <w:r>
        <w:rPr>
          <w:noProof/>
        </w:rPr>
        <w:fldChar w:fldCharType="separate"/>
      </w:r>
      <w:r>
        <w:rPr>
          <w:noProof/>
        </w:rPr>
        <w:t>120</w:t>
      </w:r>
      <w:r>
        <w:rPr>
          <w:noProof/>
        </w:rPr>
        <w:fldChar w:fldCharType="end"/>
      </w:r>
    </w:p>
    <w:p w14:paraId="25ACB57E" w14:textId="4077D415"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_Toc193990896 \h </w:instrText>
      </w:r>
      <w:r>
        <w:rPr>
          <w:noProof/>
        </w:rPr>
      </w:r>
      <w:r>
        <w:rPr>
          <w:noProof/>
        </w:rPr>
        <w:fldChar w:fldCharType="separate"/>
      </w:r>
      <w:r>
        <w:rPr>
          <w:noProof/>
        </w:rPr>
        <w:t>120</w:t>
      </w:r>
      <w:r>
        <w:rPr>
          <w:noProof/>
        </w:rPr>
        <w:fldChar w:fldCharType="end"/>
      </w:r>
    </w:p>
    <w:p w14:paraId="6DBB5772" w14:textId="117B985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_Toc193990897 \h </w:instrText>
      </w:r>
      <w:r>
        <w:rPr>
          <w:noProof/>
        </w:rPr>
      </w:r>
      <w:r>
        <w:rPr>
          <w:noProof/>
        </w:rPr>
        <w:fldChar w:fldCharType="separate"/>
      </w:r>
      <w:r>
        <w:rPr>
          <w:noProof/>
        </w:rPr>
        <w:t>122</w:t>
      </w:r>
      <w:r>
        <w:rPr>
          <w:noProof/>
        </w:rPr>
        <w:fldChar w:fldCharType="end"/>
      </w:r>
    </w:p>
    <w:p w14:paraId="4716A4DA" w14:textId="326C918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_Toc193990898 \h </w:instrText>
      </w:r>
      <w:r>
        <w:rPr>
          <w:noProof/>
        </w:rPr>
      </w:r>
      <w:r>
        <w:rPr>
          <w:noProof/>
        </w:rPr>
        <w:fldChar w:fldCharType="separate"/>
      </w:r>
      <w:r>
        <w:rPr>
          <w:noProof/>
        </w:rPr>
        <w:t>122</w:t>
      </w:r>
      <w:r>
        <w:rPr>
          <w:noProof/>
        </w:rPr>
        <w:fldChar w:fldCharType="end"/>
      </w:r>
    </w:p>
    <w:p w14:paraId="4ABF2386" w14:textId="30AAC36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_Toc193990899 \h </w:instrText>
      </w:r>
      <w:r>
        <w:rPr>
          <w:noProof/>
        </w:rPr>
      </w:r>
      <w:r>
        <w:rPr>
          <w:noProof/>
        </w:rPr>
        <w:fldChar w:fldCharType="separate"/>
      </w:r>
      <w:r>
        <w:rPr>
          <w:noProof/>
        </w:rPr>
        <w:t>123</w:t>
      </w:r>
      <w:r>
        <w:rPr>
          <w:noProof/>
        </w:rPr>
        <w:fldChar w:fldCharType="end"/>
      </w:r>
    </w:p>
    <w:p w14:paraId="21C2ADD7" w14:textId="59D3E97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_Toc193990900 \h </w:instrText>
      </w:r>
      <w:r>
        <w:rPr>
          <w:noProof/>
        </w:rPr>
      </w:r>
      <w:r>
        <w:rPr>
          <w:noProof/>
        </w:rPr>
        <w:fldChar w:fldCharType="separate"/>
      </w:r>
      <w:r>
        <w:rPr>
          <w:noProof/>
        </w:rPr>
        <w:t>124</w:t>
      </w:r>
      <w:r>
        <w:rPr>
          <w:noProof/>
        </w:rPr>
        <w:fldChar w:fldCharType="end"/>
      </w:r>
    </w:p>
    <w:p w14:paraId="4493C2A2" w14:textId="4FF4472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_Toc193990901 \h </w:instrText>
      </w:r>
      <w:r>
        <w:rPr>
          <w:noProof/>
        </w:rPr>
      </w:r>
      <w:r>
        <w:rPr>
          <w:noProof/>
        </w:rPr>
        <w:fldChar w:fldCharType="separate"/>
      </w:r>
      <w:r>
        <w:rPr>
          <w:noProof/>
        </w:rPr>
        <w:t>126</w:t>
      </w:r>
      <w:r>
        <w:rPr>
          <w:noProof/>
        </w:rPr>
        <w:fldChar w:fldCharType="end"/>
      </w:r>
    </w:p>
    <w:p w14:paraId="739E9D29" w14:textId="30E38FE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_Toc193990902 \h </w:instrText>
      </w:r>
      <w:r>
        <w:rPr>
          <w:noProof/>
        </w:rPr>
      </w:r>
      <w:r>
        <w:rPr>
          <w:noProof/>
        </w:rPr>
        <w:fldChar w:fldCharType="separate"/>
      </w:r>
      <w:r>
        <w:rPr>
          <w:noProof/>
        </w:rPr>
        <w:t>127</w:t>
      </w:r>
      <w:r>
        <w:rPr>
          <w:noProof/>
        </w:rPr>
        <w:fldChar w:fldCharType="end"/>
      </w:r>
    </w:p>
    <w:p w14:paraId="270025B5" w14:textId="103EDFD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_Toc193990903 \h </w:instrText>
      </w:r>
      <w:r>
        <w:rPr>
          <w:noProof/>
        </w:rPr>
      </w:r>
      <w:r>
        <w:rPr>
          <w:noProof/>
        </w:rPr>
        <w:fldChar w:fldCharType="separate"/>
      </w:r>
      <w:r>
        <w:rPr>
          <w:noProof/>
        </w:rPr>
        <w:t>127</w:t>
      </w:r>
      <w:r>
        <w:rPr>
          <w:noProof/>
        </w:rPr>
        <w:fldChar w:fldCharType="end"/>
      </w:r>
    </w:p>
    <w:p w14:paraId="4BB35550" w14:textId="51926F5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_Toc193990904 \h </w:instrText>
      </w:r>
      <w:r>
        <w:rPr>
          <w:noProof/>
        </w:rPr>
      </w:r>
      <w:r>
        <w:rPr>
          <w:noProof/>
        </w:rPr>
        <w:fldChar w:fldCharType="separate"/>
      </w:r>
      <w:r>
        <w:rPr>
          <w:noProof/>
        </w:rPr>
        <w:t>127</w:t>
      </w:r>
      <w:r>
        <w:rPr>
          <w:noProof/>
        </w:rPr>
        <w:fldChar w:fldCharType="end"/>
      </w:r>
    </w:p>
    <w:p w14:paraId="39DCBF9F" w14:textId="378D928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_Toc193990905 \h </w:instrText>
      </w:r>
      <w:r>
        <w:rPr>
          <w:noProof/>
        </w:rPr>
      </w:r>
      <w:r>
        <w:rPr>
          <w:noProof/>
        </w:rPr>
        <w:fldChar w:fldCharType="separate"/>
      </w:r>
      <w:r>
        <w:rPr>
          <w:noProof/>
        </w:rPr>
        <w:t>129</w:t>
      </w:r>
      <w:r>
        <w:rPr>
          <w:noProof/>
        </w:rPr>
        <w:fldChar w:fldCharType="end"/>
      </w:r>
    </w:p>
    <w:p w14:paraId="64AFFD44" w14:textId="52AC46A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_Toc193990906 \h </w:instrText>
      </w:r>
      <w:r>
        <w:rPr>
          <w:noProof/>
        </w:rPr>
      </w:r>
      <w:r>
        <w:rPr>
          <w:noProof/>
        </w:rPr>
        <w:fldChar w:fldCharType="separate"/>
      </w:r>
      <w:r>
        <w:rPr>
          <w:noProof/>
        </w:rPr>
        <w:t>129</w:t>
      </w:r>
      <w:r>
        <w:rPr>
          <w:noProof/>
        </w:rPr>
        <w:fldChar w:fldCharType="end"/>
      </w:r>
    </w:p>
    <w:p w14:paraId="4E9416FC" w14:textId="4C48712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_Toc193990907 \h </w:instrText>
      </w:r>
      <w:r>
        <w:rPr>
          <w:noProof/>
        </w:rPr>
      </w:r>
      <w:r>
        <w:rPr>
          <w:noProof/>
        </w:rPr>
        <w:fldChar w:fldCharType="separate"/>
      </w:r>
      <w:r>
        <w:rPr>
          <w:noProof/>
        </w:rPr>
        <w:t>129</w:t>
      </w:r>
      <w:r>
        <w:rPr>
          <w:noProof/>
        </w:rPr>
        <w:fldChar w:fldCharType="end"/>
      </w:r>
    </w:p>
    <w:p w14:paraId="22429000" w14:textId="752DD99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_Toc193990908 \h </w:instrText>
      </w:r>
      <w:r>
        <w:rPr>
          <w:noProof/>
        </w:rPr>
      </w:r>
      <w:r>
        <w:rPr>
          <w:noProof/>
        </w:rPr>
        <w:fldChar w:fldCharType="separate"/>
      </w:r>
      <w:r>
        <w:rPr>
          <w:noProof/>
        </w:rPr>
        <w:t>130</w:t>
      </w:r>
      <w:r>
        <w:rPr>
          <w:noProof/>
        </w:rPr>
        <w:fldChar w:fldCharType="end"/>
      </w:r>
    </w:p>
    <w:p w14:paraId="6E9B0A4B" w14:textId="4399476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_Toc193990909 \h </w:instrText>
      </w:r>
      <w:r>
        <w:rPr>
          <w:noProof/>
        </w:rPr>
      </w:r>
      <w:r>
        <w:rPr>
          <w:noProof/>
        </w:rPr>
        <w:fldChar w:fldCharType="separate"/>
      </w:r>
      <w:r>
        <w:rPr>
          <w:noProof/>
        </w:rPr>
        <w:t>130</w:t>
      </w:r>
      <w:r>
        <w:rPr>
          <w:noProof/>
        </w:rPr>
        <w:fldChar w:fldCharType="end"/>
      </w:r>
    </w:p>
    <w:p w14:paraId="4CE6C539" w14:textId="38AF077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_Toc193990910 \h </w:instrText>
      </w:r>
      <w:r>
        <w:rPr>
          <w:noProof/>
        </w:rPr>
      </w:r>
      <w:r>
        <w:rPr>
          <w:noProof/>
        </w:rPr>
        <w:fldChar w:fldCharType="separate"/>
      </w:r>
      <w:r>
        <w:rPr>
          <w:noProof/>
        </w:rPr>
        <w:t>130</w:t>
      </w:r>
      <w:r>
        <w:rPr>
          <w:noProof/>
        </w:rPr>
        <w:fldChar w:fldCharType="end"/>
      </w:r>
    </w:p>
    <w:p w14:paraId="4C28FDCA" w14:textId="60473D7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_Toc193990911 \h </w:instrText>
      </w:r>
      <w:r>
        <w:rPr>
          <w:noProof/>
        </w:rPr>
      </w:r>
      <w:r>
        <w:rPr>
          <w:noProof/>
        </w:rPr>
        <w:fldChar w:fldCharType="separate"/>
      </w:r>
      <w:r>
        <w:rPr>
          <w:noProof/>
        </w:rPr>
        <w:t>131</w:t>
      </w:r>
      <w:r>
        <w:rPr>
          <w:noProof/>
        </w:rPr>
        <w:fldChar w:fldCharType="end"/>
      </w:r>
    </w:p>
    <w:p w14:paraId="5B9CFF4E" w14:textId="5078A74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_Toc193990912 \h </w:instrText>
      </w:r>
      <w:r>
        <w:rPr>
          <w:noProof/>
        </w:rPr>
      </w:r>
      <w:r>
        <w:rPr>
          <w:noProof/>
        </w:rPr>
        <w:fldChar w:fldCharType="separate"/>
      </w:r>
      <w:r>
        <w:rPr>
          <w:noProof/>
        </w:rPr>
        <w:t>131</w:t>
      </w:r>
      <w:r>
        <w:rPr>
          <w:noProof/>
        </w:rPr>
        <w:fldChar w:fldCharType="end"/>
      </w:r>
    </w:p>
    <w:p w14:paraId="30FB33C5" w14:textId="5A4A5C8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_Toc193990913 \h </w:instrText>
      </w:r>
      <w:r>
        <w:rPr>
          <w:noProof/>
        </w:rPr>
      </w:r>
      <w:r>
        <w:rPr>
          <w:noProof/>
        </w:rPr>
        <w:fldChar w:fldCharType="separate"/>
      </w:r>
      <w:r>
        <w:rPr>
          <w:noProof/>
        </w:rPr>
        <w:t>131</w:t>
      </w:r>
      <w:r>
        <w:rPr>
          <w:noProof/>
        </w:rPr>
        <w:fldChar w:fldCharType="end"/>
      </w:r>
    </w:p>
    <w:p w14:paraId="2FFDDDA4" w14:textId="5ECCBBC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_Toc193990914 \h </w:instrText>
      </w:r>
      <w:r>
        <w:rPr>
          <w:noProof/>
        </w:rPr>
      </w:r>
      <w:r>
        <w:rPr>
          <w:noProof/>
        </w:rPr>
        <w:fldChar w:fldCharType="separate"/>
      </w:r>
      <w:r>
        <w:rPr>
          <w:noProof/>
        </w:rPr>
        <w:t>132</w:t>
      </w:r>
      <w:r>
        <w:rPr>
          <w:noProof/>
        </w:rPr>
        <w:fldChar w:fldCharType="end"/>
      </w:r>
    </w:p>
    <w:p w14:paraId="392CA496" w14:textId="0720E13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_Toc193990915 \h </w:instrText>
      </w:r>
      <w:r>
        <w:rPr>
          <w:noProof/>
        </w:rPr>
      </w:r>
      <w:r>
        <w:rPr>
          <w:noProof/>
        </w:rPr>
        <w:fldChar w:fldCharType="separate"/>
      </w:r>
      <w:r>
        <w:rPr>
          <w:noProof/>
        </w:rPr>
        <w:t>133</w:t>
      </w:r>
      <w:r>
        <w:rPr>
          <w:noProof/>
        </w:rPr>
        <w:fldChar w:fldCharType="end"/>
      </w:r>
    </w:p>
    <w:p w14:paraId="00B2D754" w14:textId="518EF98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_Toc193990916 \h </w:instrText>
      </w:r>
      <w:r>
        <w:rPr>
          <w:noProof/>
        </w:rPr>
      </w:r>
      <w:r>
        <w:rPr>
          <w:noProof/>
        </w:rPr>
        <w:fldChar w:fldCharType="separate"/>
      </w:r>
      <w:r>
        <w:rPr>
          <w:noProof/>
        </w:rPr>
        <w:t>133</w:t>
      </w:r>
      <w:r>
        <w:rPr>
          <w:noProof/>
        </w:rPr>
        <w:fldChar w:fldCharType="end"/>
      </w:r>
    </w:p>
    <w:p w14:paraId="67FB53E8" w14:textId="0C53B55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_Toc193990917 \h </w:instrText>
      </w:r>
      <w:r>
        <w:rPr>
          <w:noProof/>
        </w:rPr>
      </w:r>
      <w:r>
        <w:rPr>
          <w:noProof/>
        </w:rPr>
        <w:fldChar w:fldCharType="separate"/>
      </w:r>
      <w:r>
        <w:rPr>
          <w:noProof/>
        </w:rPr>
        <w:t>133</w:t>
      </w:r>
      <w:r>
        <w:rPr>
          <w:noProof/>
        </w:rPr>
        <w:fldChar w:fldCharType="end"/>
      </w:r>
    </w:p>
    <w:p w14:paraId="2FCED36F" w14:textId="0513CBD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_Toc193990918 \h </w:instrText>
      </w:r>
      <w:r>
        <w:rPr>
          <w:noProof/>
        </w:rPr>
      </w:r>
      <w:r>
        <w:rPr>
          <w:noProof/>
        </w:rPr>
        <w:fldChar w:fldCharType="separate"/>
      </w:r>
      <w:r>
        <w:rPr>
          <w:noProof/>
        </w:rPr>
        <w:t>133</w:t>
      </w:r>
      <w:r>
        <w:rPr>
          <w:noProof/>
        </w:rPr>
        <w:fldChar w:fldCharType="end"/>
      </w:r>
    </w:p>
    <w:p w14:paraId="2C921AB3" w14:textId="37E4F17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_Toc193990919 \h </w:instrText>
      </w:r>
      <w:r>
        <w:rPr>
          <w:noProof/>
        </w:rPr>
      </w:r>
      <w:r>
        <w:rPr>
          <w:noProof/>
        </w:rPr>
        <w:fldChar w:fldCharType="separate"/>
      </w:r>
      <w:r>
        <w:rPr>
          <w:noProof/>
        </w:rPr>
        <w:t>134</w:t>
      </w:r>
      <w:r>
        <w:rPr>
          <w:noProof/>
        </w:rPr>
        <w:fldChar w:fldCharType="end"/>
      </w:r>
    </w:p>
    <w:p w14:paraId="7C17028A" w14:textId="3481BA7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_Toc193990920 \h </w:instrText>
      </w:r>
      <w:r>
        <w:rPr>
          <w:noProof/>
        </w:rPr>
      </w:r>
      <w:r>
        <w:rPr>
          <w:noProof/>
        </w:rPr>
        <w:fldChar w:fldCharType="separate"/>
      </w:r>
      <w:r>
        <w:rPr>
          <w:noProof/>
        </w:rPr>
        <w:t>135</w:t>
      </w:r>
      <w:r>
        <w:rPr>
          <w:noProof/>
        </w:rPr>
        <w:fldChar w:fldCharType="end"/>
      </w:r>
    </w:p>
    <w:p w14:paraId="19C96D35" w14:textId="6E330808"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_Toc193990921 \h </w:instrText>
      </w:r>
      <w:r>
        <w:rPr>
          <w:noProof/>
        </w:rPr>
      </w:r>
      <w:r>
        <w:rPr>
          <w:noProof/>
        </w:rPr>
        <w:fldChar w:fldCharType="separate"/>
      </w:r>
      <w:r>
        <w:rPr>
          <w:noProof/>
        </w:rPr>
        <w:t>135</w:t>
      </w:r>
      <w:r>
        <w:rPr>
          <w:noProof/>
        </w:rPr>
        <w:fldChar w:fldCharType="end"/>
      </w:r>
    </w:p>
    <w:p w14:paraId="5F6F5482" w14:textId="785CA78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_Toc193990922 \h </w:instrText>
      </w:r>
      <w:r>
        <w:rPr>
          <w:noProof/>
        </w:rPr>
      </w:r>
      <w:r>
        <w:rPr>
          <w:noProof/>
        </w:rPr>
        <w:fldChar w:fldCharType="separate"/>
      </w:r>
      <w:r>
        <w:rPr>
          <w:noProof/>
        </w:rPr>
        <w:t>135</w:t>
      </w:r>
      <w:r>
        <w:rPr>
          <w:noProof/>
        </w:rPr>
        <w:fldChar w:fldCharType="end"/>
      </w:r>
    </w:p>
    <w:p w14:paraId="4D09D94A" w14:textId="402E8F4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_Toc193990923 \h </w:instrText>
      </w:r>
      <w:r>
        <w:rPr>
          <w:noProof/>
        </w:rPr>
      </w:r>
      <w:r>
        <w:rPr>
          <w:noProof/>
        </w:rPr>
        <w:fldChar w:fldCharType="separate"/>
      </w:r>
      <w:r>
        <w:rPr>
          <w:noProof/>
        </w:rPr>
        <w:t>138</w:t>
      </w:r>
      <w:r>
        <w:rPr>
          <w:noProof/>
        </w:rPr>
        <w:fldChar w:fldCharType="end"/>
      </w:r>
    </w:p>
    <w:p w14:paraId="0DE1D277" w14:textId="4271E94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_Toc193990924 \h </w:instrText>
      </w:r>
      <w:r>
        <w:rPr>
          <w:noProof/>
        </w:rPr>
      </w:r>
      <w:r>
        <w:rPr>
          <w:noProof/>
        </w:rPr>
        <w:fldChar w:fldCharType="separate"/>
      </w:r>
      <w:r>
        <w:rPr>
          <w:noProof/>
        </w:rPr>
        <w:t>138</w:t>
      </w:r>
      <w:r>
        <w:rPr>
          <w:noProof/>
        </w:rPr>
        <w:fldChar w:fldCharType="end"/>
      </w:r>
    </w:p>
    <w:p w14:paraId="2B53C5E5" w14:textId="6608DC9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_Toc193990925 \h </w:instrText>
      </w:r>
      <w:r>
        <w:rPr>
          <w:noProof/>
        </w:rPr>
      </w:r>
      <w:r>
        <w:rPr>
          <w:noProof/>
        </w:rPr>
        <w:fldChar w:fldCharType="separate"/>
      </w:r>
      <w:r>
        <w:rPr>
          <w:noProof/>
        </w:rPr>
        <w:t>138</w:t>
      </w:r>
      <w:r>
        <w:rPr>
          <w:noProof/>
        </w:rPr>
        <w:fldChar w:fldCharType="end"/>
      </w:r>
    </w:p>
    <w:p w14:paraId="47DBB18A" w14:textId="4528E9D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_Toc193990926 \h </w:instrText>
      </w:r>
      <w:r>
        <w:rPr>
          <w:noProof/>
        </w:rPr>
      </w:r>
      <w:r>
        <w:rPr>
          <w:noProof/>
        </w:rPr>
        <w:fldChar w:fldCharType="separate"/>
      </w:r>
      <w:r>
        <w:rPr>
          <w:noProof/>
        </w:rPr>
        <w:t>139</w:t>
      </w:r>
      <w:r>
        <w:rPr>
          <w:noProof/>
        </w:rPr>
        <w:fldChar w:fldCharType="end"/>
      </w:r>
    </w:p>
    <w:p w14:paraId="5236E2AF" w14:textId="2CB99C4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_Toc193990927 \h </w:instrText>
      </w:r>
      <w:r>
        <w:rPr>
          <w:noProof/>
        </w:rPr>
      </w:r>
      <w:r>
        <w:rPr>
          <w:noProof/>
        </w:rPr>
        <w:fldChar w:fldCharType="separate"/>
      </w:r>
      <w:r>
        <w:rPr>
          <w:noProof/>
        </w:rPr>
        <w:t>139</w:t>
      </w:r>
      <w:r>
        <w:rPr>
          <w:noProof/>
        </w:rPr>
        <w:fldChar w:fldCharType="end"/>
      </w:r>
    </w:p>
    <w:p w14:paraId="1EA32E77" w14:textId="2BD4B86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_Toc193990928 \h </w:instrText>
      </w:r>
      <w:r>
        <w:rPr>
          <w:noProof/>
        </w:rPr>
      </w:r>
      <w:r>
        <w:rPr>
          <w:noProof/>
        </w:rPr>
        <w:fldChar w:fldCharType="separate"/>
      </w:r>
      <w:r>
        <w:rPr>
          <w:noProof/>
        </w:rPr>
        <w:t>140</w:t>
      </w:r>
      <w:r>
        <w:rPr>
          <w:noProof/>
        </w:rPr>
        <w:fldChar w:fldCharType="end"/>
      </w:r>
    </w:p>
    <w:p w14:paraId="753A4B5E" w14:textId="0E11851C"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_Toc193990929 \h </w:instrText>
      </w:r>
      <w:r>
        <w:rPr>
          <w:noProof/>
        </w:rPr>
      </w:r>
      <w:r>
        <w:rPr>
          <w:noProof/>
        </w:rPr>
        <w:fldChar w:fldCharType="separate"/>
      </w:r>
      <w:r>
        <w:rPr>
          <w:noProof/>
        </w:rPr>
        <w:t>140</w:t>
      </w:r>
      <w:r>
        <w:rPr>
          <w:noProof/>
        </w:rPr>
        <w:fldChar w:fldCharType="end"/>
      </w:r>
    </w:p>
    <w:p w14:paraId="586A4192" w14:textId="555764F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_Toc193990930 \h </w:instrText>
      </w:r>
      <w:r>
        <w:rPr>
          <w:noProof/>
        </w:rPr>
      </w:r>
      <w:r>
        <w:rPr>
          <w:noProof/>
        </w:rPr>
        <w:fldChar w:fldCharType="separate"/>
      </w:r>
      <w:r>
        <w:rPr>
          <w:noProof/>
        </w:rPr>
        <w:t>140</w:t>
      </w:r>
      <w:r>
        <w:rPr>
          <w:noProof/>
        </w:rPr>
        <w:fldChar w:fldCharType="end"/>
      </w:r>
    </w:p>
    <w:p w14:paraId="7F625195" w14:textId="3FDC462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_Toc193990931 \h </w:instrText>
      </w:r>
      <w:r>
        <w:rPr>
          <w:noProof/>
        </w:rPr>
      </w:r>
      <w:r>
        <w:rPr>
          <w:noProof/>
        </w:rPr>
        <w:fldChar w:fldCharType="separate"/>
      </w:r>
      <w:r>
        <w:rPr>
          <w:noProof/>
        </w:rPr>
        <w:t>140</w:t>
      </w:r>
      <w:r>
        <w:rPr>
          <w:noProof/>
        </w:rPr>
        <w:fldChar w:fldCharType="end"/>
      </w:r>
    </w:p>
    <w:p w14:paraId="79E0AF45" w14:textId="3969A9D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_Toc193990932 \h </w:instrText>
      </w:r>
      <w:r>
        <w:rPr>
          <w:noProof/>
        </w:rPr>
      </w:r>
      <w:r>
        <w:rPr>
          <w:noProof/>
        </w:rPr>
        <w:fldChar w:fldCharType="separate"/>
      </w:r>
      <w:r>
        <w:rPr>
          <w:noProof/>
        </w:rPr>
        <w:t>140</w:t>
      </w:r>
      <w:r>
        <w:rPr>
          <w:noProof/>
        </w:rPr>
        <w:fldChar w:fldCharType="end"/>
      </w:r>
    </w:p>
    <w:p w14:paraId="3BB0EADE" w14:textId="0DF7655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_Toc193990933 \h </w:instrText>
      </w:r>
      <w:r>
        <w:rPr>
          <w:noProof/>
        </w:rPr>
      </w:r>
      <w:r>
        <w:rPr>
          <w:noProof/>
        </w:rPr>
        <w:fldChar w:fldCharType="separate"/>
      </w:r>
      <w:r>
        <w:rPr>
          <w:noProof/>
        </w:rPr>
        <w:t>140</w:t>
      </w:r>
      <w:r>
        <w:rPr>
          <w:noProof/>
        </w:rPr>
        <w:fldChar w:fldCharType="end"/>
      </w:r>
    </w:p>
    <w:p w14:paraId="0D2F29C8" w14:textId="7AF873B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_Toc193990934 \h </w:instrText>
      </w:r>
      <w:r>
        <w:rPr>
          <w:noProof/>
        </w:rPr>
      </w:r>
      <w:r>
        <w:rPr>
          <w:noProof/>
        </w:rPr>
        <w:fldChar w:fldCharType="separate"/>
      </w:r>
      <w:r>
        <w:rPr>
          <w:noProof/>
        </w:rPr>
        <w:t>140</w:t>
      </w:r>
      <w:r>
        <w:rPr>
          <w:noProof/>
        </w:rPr>
        <w:fldChar w:fldCharType="end"/>
      </w:r>
    </w:p>
    <w:p w14:paraId="65629D0B" w14:textId="34B033A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_Toc193990935 \h </w:instrText>
      </w:r>
      <w:r>
        <w:rPr>
          <w:noProof/>
        </w:rPr>
      </w:r>
      <w:r>
        <w:rPr>
          <w:noProof/>
        </w:rPr>
        <w:fldChar w:fldCharType="separate"/>
      </w:r>
      <w:r>
        <w:rPr>
          <w:noProof/>
        </w:rPr>
        <w:t>140</w:t>
      </w:r>
      <w:r>
        <w:rPr>
          <w:noProof/>
        </w:rPr>
        <w:fldChar w:fldCharType="end"/>
      </w:r>
    </w:p>
    <w:p w14:paraId="132FA277" w14:textId="1BCCA42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_Toc193990936 \h </w:instrText>
      </w:r>
      <w:r>
        <w:rPr>
          <w:noProof/>
        </w:rPr>
      </w:r>
      <w:r>
        <w:rPr>
          <w:noProof/>
        </w:rPr>
        <w:fldChar w:fldCharType="separate"/>
      </w:r>
      <w:r>
        <w:rPr>
          <w:noProof/>
        </w:rPr>
        <w:t>140</w:t>
      </w:r>
      <w:r>
        <w:rPr>
          <w:noProof/>
        </w:rPr>
        <w:fldChar w:fldCharType="end"/>
      </w:r>
    </w:p>
    <w:p w14:paraId="25785F30" w14:textId="122AF21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_Toc193990937 \h </w:instrText>
      </w:r>
      <w:r>
        <w:rPr>
          <w:noProof/>
        </w:rPr>
      </w:r>
      <w:r>
        <w:rPr>
          <w:noProof/>
        </w:rPr>
        <w:fldChar w:fldCharType="separate"/>
      </w:r>
      <w:r>
        <w:rPr>
          <w:noProof/>
        </w:rPr>
        <w:t>140</w:t>
      </w:r>
      <w:r>
        <w:rPr>
          <w:noProof/>
        </w:rPr>
        <w:fldChar w:fldCharType="end"/>
      </w:r>
    </w:p>
    <w:p w14:paraId="15E87182" w14:textId="609AA1D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_Toc193990938 \h </w:instrText>
      </w:r>
      <w:r>
        <w:rPr>
          <w:noProof/>
        </w:rPr>
      </w:r>
      <w:r>
        <w:rPr>
          <w:noProof/>
        </w:rPr>
        <w:fldChar w:fldCharType="separate"/>
      </w:r>
      <w:r>
        <w:rPr>
          <w:noProof/>
        </w:rPr>
        <w:t>141</w:t>
      </w:r>
      <w:r>
        <w:rPr>
          <w:noProof/>
        </w:rPr>
        <w:fldChar w:fldCharType="end"/>
      </w:r>
    </w:p>
    <w:p w14:paraId="11573D21" w14:textId="67AE6BD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_Toc193990939 \h </w:instrText>
      </w:r>
      <w:r>
        <w:rPr>
          <w:noProof/>
        </w:rPr>
      </w:r>
      <w:r>
        <w:rPr>
          <w:noProof/>
        </w:rPr>
        <w:fldChar w:fldCharType="separate"/>
      </w:r>
      <w:r>
        <w:rPr>
          <w:noProof/>
        </w:rPr>
        <w:t>141</w:t>
      </w:r>
      <w:r>
        <w:rPr>
          <w:noProof/>
        </w:rPr>
        <w:fldChar w:fldCharType="end"/>
      </w:r>
    </w:p>
    <w:p w14:paraId="5AD0D79B" w14:textId="302A7CC4"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_Toc193990940 \h </w:instrText>
      </w:r>
      <w:r>
        <w:rPr>
          <w:noProof/>
        </w:rPr>
      </w:r>
      <w:r>
        <w:rPr>
          <w:noProof/>
        </w:rPr>
        <w:fldChar w:fldCharType="separate"/>
      </w:r>
      <w:r>
        <w:rPr>
          <w:noProof/>
        </w:rPr>
        <w:t>141</w:t>
      </w:r>
      <w:r>
        <w:rPr>
          <w:noProof/>
        </w:rPr>
        <w:fldChar w:fldCharType="end"/>
      </w:r>
    </w:p>
    <w:p w14:paraId="18EC2D21" w14:textId="4CE60B7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_Toc193990941 \h </w:instrText>
      </w:r>
      <w:r>
        <w:rPr>
          <w:noProof/>
        </w:rPr>
      </w:r>
      <w:r>
        <w:rPr>
          <w:noProof/>
        </w:rPr>
        <w:fldChar w:fldCharType="separate"/>
      </w:r>
      <w:r>
        <w:rPr>
          <w:noProof/>
        </w:rPr>
        <w:t>141</w:t>
      </w:r>
      <w:r>
        <w:rPr>
          <w:noProof/>
        </w:rPr>
        <w:fldChar w:fldCharType="end"/>
      </w:r>
    </w:p>
    <w:p w14:paraId="378BF9F8" w14:textId="477A816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_Toc193990942 \h </w:instrText>
      </w:r>
      <w:r>
        <w:rPr>
          <w:noProof/>
        </w:rPr>
      </w:r>
      <w:r>
        <w:rPr>
          <w:noProof/>
        </w:rPr>
        <w:fldChar w:fldCharType="separate"/>
      </w:r>
      <w:r>
        <w:rPr>
          <w:noProof/>
        </w:rPr>
        <w:t>142</w:t>
      </w:r>
      <w:r>
        <w:rPr>
          <w:noProof/>
        </w:rPr>
        <w:fldChar w:fldCharType="end"/>
      </w:r>
    </w:p>
    <w:p w14:paraId="100174AA" w14:textId="0CCE8469"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_Toc193990943 \h </w:instrText>
      </w:r>
      <w:r>
        <w:rPr>
          <w:noProof/>
        </w:rPr>
      </w:r>
      <w:r>
        <w:rPr>
          <w:noProof/>
        </w:rPr>
        <w:fldChar w:fldCharType="separate"/>
      </w:r>
      <w:r>
        <w:rPr>
          <w:noProof/>
        </w:rPr>
        <w:t>142</w:t>
      </w:r>
      <w:r>
        <w:rPr>
          <w:noProof/>
        </w:rPr>
        <w:fldChar w:fldCharType="end"/>
      </w:r>
    </w:p>
    <w:p w14:paraId="22E561DF" w14:textId="2E8ABCB5"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_Toc193990944 \h </w:instrText>
      </w:r>
      <w:r>
        <w:rPr>
          <w:noProof/>
        </w:rPr>
      </w:r>
      <w:r>
        <w:rPr>
          <w:noProof/>
        </w:rPr>
        <w:fldChar w:fldCharType="separate"/>
      </w:r>
      <w:r>
        <w:rPr>
          <w:noProof/>
        </w:rPr>
        <w:t>142</w:t>
      </w:r>
      <w:r>
        <w:rPr>
          <w:noProof/>
        </w:rPr>
        <w:fldChar w:fldCharType="end"/>
      </w:r>
    </w:p>
    <w:p w14:paraId="54E85FC2" w14:textId="6872C52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_Toc193990945 \h </w:instrText>
      </w:r>
      <w:r>
        <w:rPr>
          <w:noProof/>
        </w:rPr>
      </w:r>
      <w:r>
        <w:rPr>
          <w:noProof/>
        </w:rPr>
        <w:fldChar w:fldCharType="separate"/>
      </w:r>
      <w:r>
        <w:rPr>
          <w:noProof/>
        </w:rPr>
        <w:t>142</w:t>
      </w:r>
      <w:r>
        <w:rPr>
          <w:noProof/>
        </w:rPr>
        <w:fldChar w:fldCharType="end"/>
      </w:r>
    </w:p>
    <w:p w14:paraId="71AE74B5" w14:textId="4DEC3A3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_Toc193990946 \h </w:instrText>
      </w:r>
      <w:r>
        <w:rPr>
          <w:noProof/>
        </w:rPr>
      </w:r>
      <w:r>
        <w:rPr>
          <w:noProof/>
        </w:rPr>
        <w:fldChar w:fldCharType="separate"/>
      </w:r>
      <w:r>
        <w:rPr>
          <w:noProof/>
        </w:rPr>
        <w:t>142</w:t>
      </w:r>
      <w:r>
        <w:rPr>
          <w:noProof/>
        </w:rPr>
        <w:fldChar w:fldCharType="end"/>
      </w:r>
    </w:p>
    <w:p w14:paraId="4CC03EC9" w14:textId="6EF7197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_Toc193990947 \h </w:instrText>
      </w:r>
      <w:r>
        <w:rPr>
          <w:noProof/>
        </w:rPr>
      </w:r>
      <w:r>
        <w:rPr>
          <w:noProof/>
        </w:rPr>
        <w:fldChar w:fldCharType="separate"/>
      </w:r>
      <w:r>
        <w:rPr>
          <w:noProof/>
        </w:rPr>
        <w:t>143</w:t>
      </w:r>
      <w:r>
        <w:rPr>
          <w:noProof/>
        </w:rPr>
        <w:fldChar w:fldCharType="end"/>
      </w:r>
    </w:p>
    <w:p w14:paraId="063588C1" w14:textId="4E9D52A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_Toc193990948 \h </w:instrText>
      </w:r>
      <w:r>
        <w:rPr>
          <w:noProof/>
        </w:rPr>
      </w:r>
      <w:r>
        <w:rPr>
          <w:noProof/>
        </w:rPr>
        <w:fldChar w:fldCharType="separate"/>
      </w:r>
      <w:r>
        <w:rPr>
          <w:noProof/>
        </w:rPr>
        <w:t>143</w:t>
      </w:r>
      <w:r>
        <w:rPr>
          <w:noProof/>
        </w:rPr>
        <w:fldChar w:fldCharType="end"/>
      </w:r>
    </w:p>
    <w:p w14:paraId="4ECBFE86" w14:textId="72C9317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_Toc193990949 \h </w:instrText>
      </w:r>
      <w:r>
        <w:rPr>
          <w:noProof/>
        </w:rPr>
      </w:r>
      <w:r>
        <w:rPr>
          <w:noProof/>
        </w:rPr>
        <w:fldChar w:fldCharType="separate"/>
      </w:r>
      <w:r>
        <w:rPr>
          <w:noProof/>
        </w:rPr>
        <w:t>143</w:t>
      </w:r>
      <w:r>
        <w:rPr>
          <w:noProof/>
        </w:rPr>
        <w:fldChar w:fldCharType="end"/>
      </w:r>
    </w:p>
    <w:p w14:paraId="02F02D2E" w14:textId="4261305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_Toc193990950 \h </w:instrText>
      </w:r>
      <w:r>
        <w:rPr>
          <w:noProof/>
        </w:rPr>
      </w:r>
      <w:r>
        <w:rPr>
          <w:noProof/>
        </w:rPr>
        <w:fldChar w:fldCharType="separate"/>
      </w:r>
      <w:r>
        <w:rPr>
          <w:noProof/>
        </w:rPr>
        <w:t>143</w:t>
      </w:r>
      <w:r>
        <w:rPr>
          <w:noProof/>
        </w:rPr>
        <w:fldChar w:fldCharType="end"/>
      </w:r>
    </w:p>
    <w:p w14:paraId="5301F0A9" w14:textId="057E749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_Toc193990951 \h </w:instrText>
      </w:r>
      <w:r>
        <w:rPr>
          <w:noProof/>
        </w:rPr>
      </w:r>
      <w:r>
        <w:rPr>
          <w:noProof/>
        </w:rPr>
        <w:fldChar w:fldCharType="separate"/>
      </w:r>
      <w:r>
        <w:rPr>
          <w:noProof/>
        </w:rPr>
        <w:t>143</w:t>
      </w:r>
      <w:r>
        <w:rPr>
          <w:noProof/>
        </w:rPr>
        <w:fldChar w:fldCharType="end"/>
      </w:r>
    </w:p>
    <w:p w14:paraId="0C7A7105" w14:textId="452368A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_Toc193990952 \h </w:instrText>
      </w:r>
      <w:r>
        <w:rPr>
          <w:noProof/>
        </w:rPr>
      </w:r>
      <w:r>
        <w:rPr>
          <w:noProof/>
        </w:rPr>
        <w:fldChar w:fldCharType="separate"/>
      </w:r>
      <w:r>
        <w:rPr>
          <w:noProof/>
        </w:rPr>
        <w:t>143</w:t>
      </w:r>
      <w:r>
        <w:rPr>
          <w:noProof/>
        </w:rPr>
        <w:fldChar w:fldCharType="end"/>
      </w:r>
    </w:p>
    <w:p w14:paraId="504E8D54" w14:textId="4D7CE87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_Toc193990953 \h </w:instrText>
      </w:r>
      <w:r>
        <w:rPr>
          <w:noProof/>
        </w:rPr>
      </w:r>
      <w:r>
        <w:rPr>
          <w:noProof/>
        </w:rPr>
        <w:fldChar w:fldCharType="separate"/>
      </w:r>
      <w:r>
        <w:rPr>
          <w:noProof/>
        </w:rPr>
        <w:t>144</w:t>
      </w:r>
      <w:r>
        <w:rPr>
          <w:noProof/>
        </w:rPr>
        <w:fldChar w:fldCharType="end"/>
      </w:r>
    </w:p>
    <w:p w14:paraId="7090B86A" w14:textId="14913A1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_Toc193990954 \h </w:instrText>
      </w:r>
      <w:r>
        <w:rPr>
          <w:noProof/>
        </w:rPr>
      </w:r>
      <w:r>
        <w:rPr>
          <w:noProof/>
        </w:rPr>
        <w:fldChar w:fldCharType="separate"/>
      </w:r>
      <w:r>
        <w:rPr>
          <w:noProof/>
        </w:rPr>
        <w:t>145</w:t>
      </w:r>
      <w:r>
        <w:rPr>
          <w:noProof/>
        </w:rPr>
        <w:fldChar w:fldCharType="end"/>
      </w:r>
    </w:p>
    <w:p w14:paraId="7AFF9FBC" w14:textId="59B3E4F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_Toc193990955 \h </w:instrText>
      </w:r>
      <w:r>
        <w:rPr>
          <w:noProof/>
        </w:rPr>
      </w:r>
      <w:r>
        <w:rPr>
          <w:noProof/>
        </w:rPr>
        <w:fldChar w:fldCharType="separate"/>
      </w:r>
      <w:r>
        <w:rPr>
          <w:noProof/>
        </w:rPr>
        <w:t>145</w:t>
      </w:r>
      <w:r>
        <w:rPr>
          <w:noProof/>
        </w:rPr>
        <w:fldChar w:fldCharType="end"/>
      </w:r>
    </w:p>
    <w:p w14:paraId="3B9FD86C" w14:textId="61FD3A1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_Toc193990956 \h </w:instrText>
      </w:r>
      <w:r>
        <w:rPr>
          <w:noProof/>
        </w:rPr>
      </w:r>
      <w:r>
        <w:rPr>
          <w:noProof/>
        </w:rPr>
        <w:fldChar w:fldCharType="separate"/>
      </w:r>
      <w:r>
        <w:rPr>
          <w:noProof/>
        </w:rPr>
        <w:t>145</w:t>
      </w:r>
      <w:r>
        <w:rPr>
          <w:noProof/>
        </w:rPr>
        <w:fldChar w:fldCharType="end"/>
      </w:r>
    </w:p>
    <w:p w14:paraId="7E3E7B13" w14:textId="7F0CFDA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_Toc193990957 \h </w:instrText>
      </w:r>
      <w:r>
        <w:rPr>
          <w:noProof/>
        </w:rPr>
      </w:r>
      <w:r>
        <w:rPr>
          <w:noProof/>
        </w:rPr>
        <w:fldChar w:fldCharType="separate"/>
      </w:r>
      <w:r>
        <w:rPr>
          <w:noProof/>
        </w:rPr>
        <w:t>146</w:t>
      </w:r>
      <w:r>
        <w:rPr>
          <w:noProof/>
        </w:rPr>
        <w:fldChar w:fldCharType="end"/>
      </w:r>
    </w:p>
    <w:p w14:paraId="3E0491EC" w14:textId="6A287CA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_Toc193990958 \h </w:instrText>
      </w:r>
      <w:r>
        <w:rPr>
          <w:noProof/>
        </w:rPr>
      </w:r>
      <w:r>
        <w:rPr>
          <w:noProof/>
        </w:rPr>
        <w:fldChar w:fldCharType="separate"/>
      </w:r>
      <w:r>
        <w:rPr>
          <w:noProof/>
        </w:rPr>
        <w:t>147</w:t>
      </w:r>
      <w:r>
        <w:rPr>
          <w:noProof/>
        </w:rPr>
        <w:fldChar w:fldCharType="end"/>
      </w:r>
    </w:p>
    <w:p w14:paraId="505ED4B0" w14:textId="057EDBC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_Toc193990959 \h </w:instrText>
      </w:r>
      <w:r>
        <w:rPr>
          <w:noProof/>
        </w:rPr>
      </w:r>
      <w:r>
        <w:rPr>
          <w:noProof/>
        </w:rPr>
        <w:fldChar w:fldCharType="separate"/>
      </w:r>
      <w:r>
        <w:rPr>
          <w:noProof/>
        </w:rPr>
        <w:t>147</w:t>
      </w:r>
      <w:r>
        <w:rPr>
          <w:noProof/>
        </w:rPr>
        <w:fldChar w:fldCharType="end"/>
      </w:r>
    </w:p>
    <w:p w14:paraId="6112487D" w14:textId="412D3D9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_Toc193990960 \h </w:instrText>
      </w:r>
      <w:r>
        <w:rPr>
          <w:noProof/>
        </w:rPr>
      </w:r>
      <w:r>
        <w:rPr>
          <w:noProof/>
        </w:rPr>
        <w:fldChar w:fldCharType="separate"/>
      </w:r>
      <w:r>
        <w:rPr>
          <w:noProof/>
        </w:rPr>
        <w:t>148</w:t>
      </w:r>
      <w:r>
        <w:rPr>
          <w:noProof/>
        </w:rPr>
        <w:fldChar w:fldCharType="end"/>
      </w:r>
    </w:p>
    <w:p w14:paraId="1573DA79" w14:textId="538EB5B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_Toc193990961 \h </w:instrText>
      </w:r>
      <w:r>
        <w:rPr>
          <w:noProof/>
        </w:rPr>
      </w:r>
      <w:r>
        <w:rPr>
          <w:noProof/>
        </w:rPr>
        <w:fldChar w:fldCharType="separate"/>
      </w:r>
      <w:r>
        <w:rPr>
          <w:noProof/>
        </w:rPr>
        <w:t>148</w:t>
      </w:r>
      <w:r>
        <w:rPr>
          <w:noProof/>
        </w:rPr>
        <w:fldChar w:fldCharType="end"/>
      </w:r>
    </w:p>
    <w:p w14:paraId="18911F7D" w14:textId="793D024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_Toc193990962 \h </w:instrText>
      </w:r>
      <w:r>
        <w:rPr>
          <w:noProof/>
        </w:rPr>
      </w:r>
      <w:r>
        <w:rPr>
          <w:noProof/>
        </w:rPr>
        <w:fldChar w:fldCharType="separate"/>
      </w:r>
      <w:r>
        <w:rPr>
          <w:noProof/>
        </w:rPr>
        <w:t>148</w:t>
      </w:r>
      <w:r>
        <w:rPr>
          <w:noProof/>
        </w:rPr>
        <w:fldChar w:fldCharType="end"/>
      </w:r>
    </w:p>
    <w:p w14:paraId="1271B57C" w14:textId="1507B58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_Toc193990963 \h </w:instrText>
      </w:r>
      <w:r>
        <w:rPr>
          <w:noProof/>
        </w:rPr>
      </w:r>
      <w:r>
        <w:rPr>
          <w:noProof/>
        </w:rPr>
        <w:fldChar w:fldCharType="separate"/>
      </w:r>
      <w:r>
        <w:rPr>
          <w:noProof/>
        </w:rPr>
        <w:t>148</w:t>
      </w:r>
      <w:r>
        <w:rPr>
          <w:noProof/>
        </w:rPr>
        <w:fldChar w:fldCharType="end"/>
      </w:r>
    </w:p>
    <w:p w14:paraId="2F4C1CEE" w14:textId="4AFFCBC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_Toc193990964 \h </w:instrText>
      </w:r>
      <w:r>
        <w:rPr>
          <w:noProof/>
        </w:rPr>
      </w:r>
      <w:r>
        <w:rPr>
          <w:noProof/>
        </w:rPr>
        <w:fldChar w:fldCharType="separate"/>
      </w:r>
      <w:r>
        <w:rPr>
          <w:noProof/>
        </w:rPr>
        <w:t>148</w:t>
      </w:r>
      <w:r>
        <w:rPr>
          <w:noProof/>
        </w:rPr>
        <w:fldChar w:fldCharType="end"/>
      </w:r>
    </w:p>
    <w:p w14:paraId="15FEA9DC" w14:textId="1400CF7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_Toc193990965 \h </w:instrText>
      </w:r>
      <w:r>
        <w:rPr>
          <w:noProof/>
        </w:rPr>
      </w:r>
      <w:r>
        <w:rPr>
          <w:noProof/>
        </w:rPr>
        <w:fldChar w:fldCharType="separate"/>
      </w:r>
      <w:r>
        <w:rPr>
          <w:noProof/>
        </w:rPr>
        <w:t>148</w:t>
      </w:r>
      <w:r>
        <w:rPr>
          <w:noProof/>
        </w:rPr>
        <w:fldChar w:fldCharType="end"/>
      </w:r>
    </w:p>
    <w:p w14:paraId="65C716C4" w14:textId="42E0692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_Toc193990966 \h </w:instrText>
      </w:r>
      <w:r>
        <w:rPr>
          <w:noProof/>
        </w:rPr>
      </w:r>
      <w:r>
        <w:rPr>
          <w:noProof/>
        </w:rPr>
        <w:fldChar w:fldCharType="separate"/>
      </w:r>
      <w:r>
        <w:rPr>
          <w:noProof/>
        </w:rPr>
        <w:t>148</w:t>
      </w:r>
      <w:r>
        <w:rPr>
          <w:noProof/>
        </w:rPr>
        <w:fldChar w:fldCharType="end"/>
      </w:r>
    </w:p>
    <w:p w14:paraId="21C13FBC" w14:textId="1469CB5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_Toc193990967 \h </w:instrText>
      </w:r>
      <w:r>
        <w:rPr>
          <w:noProof/>
        </w:rPr>
      </w:r>
      <w:r>
        <w:rPr>
          <w:noProof/>
        </w:rPr>
        <w:fldChar w:fldCharType="separate"/>
      </w:r>
      <w:r>
        <w:rPr>
          <w:noProof/>
        </w:rPr>
        <w:t>148</w:t>
      </w:r>
      <w:r>
        <w:rPr>
          <w:noProof/>
        </w:rPr>
        <w:fldChar w:fldCharType="end"/>
      </w:r>
    </w:p>
    <w:p w14:paraId="0DB6E3AB" w14:textId="3B12E12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_Toc193990968 \h </w:instrText>
      </w:r>
      <w:r>
        <w:rPr>
          <w:noProof/>
        </w:rPr>
      </w:r>
      <w:r>
        <w:rPr>
          <w:noProof/>
        </w:rPr>
        <w:fldChar w:fldCharType="separate"/>
      </w:r>
      <w:r>
        <w:rPr>
          <w:noProof/>
        </w:rPr>
        <w:t>148</w:t>
      </w:r>
      <w:r>
        <w:rPr>
          <w:noProof/>
        </w:rPr>
        <w:fldChar w:fldCharType="end"/>
      </w:r>
    </w:p>
    <w:p w14:paraId="3C48DED4" w14:textId="42B144E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_Toc193990969 \h </w:instrText>
      </w:r>
      <w:r>
        <w:rPr>
          <w:noProof/>
        </w:rPr>
      </w:r>
      <w:r>
        <w:rPr>
          <w:noProof/>
        </w:rPr>
        <w:fldChar w:fldCharType="separate"/>
      </w:r>
      <w:r>
        <w:rPr>
          <w:noProof/>
        </w:rPr>
        <w:t>148</w:t>
      </w:r>
      <w:r>
        <w:rPr>
          <w:noProof/>
        </w:rPr>
        <w:fldChar w:fldCharType="end"/>
      </w:r>
    </w:p>
    <w:p w14:paraId="52993E56" w14:textId="1A84A7A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_Toc193990970 \h </w:instrText>
      </w:r>
      <w:r>
        <w:rPr>
          <w:noProof/>
        </w:rPr>
      </w:r>
      <w:r>
        <w:rPr>
          <w:noProof/>
        </w:rPr>
        <w:fldChar w:fldCharType="separate"/>
      </w:r>
      <w:r>
        <w:rPr>
          <w:noProof/>
        </w:rPr>
        <w:t>148</w:t>
      </w:r>
      <w:r>
        <w:rPr>
          <w:noProof/>
        </w:rPr>
        <w:fldChar w:fldCharType="end"/>
      </w:r>
    </w:p>
    <w:p w14:paraId="5BF9427B" w14:textId="720FE6F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_Toc193990971 \h </w:instrText>
      </w:r>
      <w:r>
        <w:rPr>
          <w:noProof/>
        </w:rPr>
      </w:r>
      <w:r>
        <w:rPr>
          <w:noProof/>
        </w:rPr>
        <w:fldChar w:fldCharType="separate"/>
      </w:r>
      <w:r>
        <w:rPr>
          <w:noProof/>
        </w:rPr>
        <w:t>149</w:t>
      </w:r>
      <w:r>
        <w:rPr>
          <w:noProof/>
        </w:rPr>
        <w:fldChar w:fldCharType="end"/>
      </w:r>
    </w:p>
    <w:p w14:paraId="04784F57" w14:textId="4336F3C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_Toc193990972 \h </w:instrText>
      </w:r>
      <w:r>
        <w:rPr>
          <w:noProof/>
        </w:rPr>
      </w:r>
      <w:r>
        <w:rPr>
          <w:noProof/>
        </w:rPr>
        <w:fldChar w:fldCharType="separate"/>
      </w:r>
      <w:r>
        <w:rPr>
          <w:noProof/>
        </w:rPr>
        <w:t>149</w:t>
      </w:r>
      <w:r>
        <w:rPr>
          <w:noProof/>
        </w:rPr>
        <w:fldChar w:fldCharType="end"/>
      </w:r>
    </w:p>
    <w:p w14:paraId="16886A3D" w14:textId="36AEA3E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_Toc193990973 \h </w:instrText>
      </w:r>
      <w:r>
        <w:rPr>
          <w:noProof/>
        </w:rPr>
      </w:r>
      <w:r>
        <w:rPr>
          <w:noProof/>
        </w:rPr>
        <w:fldChar w:fldCharType="separate"/>
      </w:r>
      <w:r>
        <w:rPr>
          <w:noProof/>
        </w:rPr>
        <w:t>149</w:t>
      </w:r>
      <w:r>
        <w:rPr>
          <w:noProof/>
        </w:rPr>
        <w:fldChar w:fldCharType="end"/>
      </w:r>
    </w:p>
    <w:p w14:paraId="0A607164" w14:textId="0EA8570E"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_Toc193990974 \h </w:instrText>
      </w:r>
      <w:r>
        <w:rPr>
          <w:noProof/>
        </w:rPr>
      </w:r>
      <w:r>
        <w:rPr>
          <w:noProof/>
        </w:rPr>
        <w:fldChar w:fldCharType="separate"/>
      </w:r>
      <w:r>
        <w:rPr>
          <w:noProof/>
        </w:rPr>
        <w:t>149</w:t>
      </w:r>
      <w:r>
        <w:rPr>
          <w:noProof/>
        </w:rPr>
        <w:fldChar w:fldCharType="end"/>
      </w:r>
    </w:p>
    <w:p w14:paraId="30EACAE4" w14:textId="23CF7892"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_Toc193990975 \h </w:instrText>
      </w:r>
      <w:r>
        <w:rPr>
          <w:noProof/>
        </w:rPr>
      </w:r>
      <w:r>
        <w:rPr>
          <w:noProof/>
        </w:rPr>
        <w:fldChar w:fldCharType="separate"/>
      </w:r>
      <w:r>
        <w:rPr>
          <w:noProof/>
        </w:rPr>
        <w:t>149</w:t>
      </w:r>
      <w:r>
        <w:rPr>
          <w:noProof/>
        </w:rPr>
        <w:fldChar w:fldCharType="end"/>
      </w:r>
    </w:p>
    <w:p w14:paraId="3A766432" w14:textId="636A390C" w:rsidR="00AD72AF" w:rsidRDefault="00AD72AF">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_Toc193990976 \h </w:instrText>
      </w:r>
      <w:r>
        <w:rPr>
          <w:noProof/>
        </w:rPr>
      </w:r>
      <w:r>
        <w:rPr>
          <w:noProof/>
        </w:rPr>
        <w:fldChar w:fldCharType="separate"/>
      </w:r>
      <w:r>
        <w:rPr>
          <w:noProof/>
        </w:rPr>
        <w:t>150</w:t>
      </w:r>
      <w:r>
        <w:rPr>
          <w:noProof/>
        </w:rPr>
        <w:fldChar w:fldCharType="end"/>
      </w:r>
    </w:p>
    <w:p w14:paraId="6AEEA40F" w14:textId="67CDBC6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_Toc193990977 \h </w:instrText>
      </w:r>
      <w:r>
        <w:rPr>
          <w:noProof/>
        </w:rPr>
      </w:r>
      <w:r>
        <w:rPr>
          <w:noProof/>
        </w:rPr>
        <w:fldChar w:fldCharType="separate"/>
      </w:r>
      <w:r>
        <w:rPr>
          <w:noProof/>
        </w:rPr>
        <w:t>150</w:t>
      </w:r>
      <w:r>
        <w:rPr>
          <w:noProof/>
        </w:rPr>
        <w:fldChar w:fldCharType="end"/>
      </w:r>
    </w:p>
    <w:p w14:paraId="6018C1BE" w14:textId="3E633CCC"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_Toc193990978 \h </w:instrText>
      </w:r>
      <w:r>
        <w:rPr>
          <w:noProof/>
        </w:rPr>
      </w:r>
      <w:r>
        <w:rPr>
          <w:noProof/>
        </w:rPr>
        <w:fldChar w:fldCharType="separate"/>
      </w:r>
      <w:r>
        <w:rPr>
          <w:noProof/>
        </w:rPr>
        <w:t>150</w:t>
      </w:r>
      <w:r>
        <w:rPr>
          <w:noProof/>
        </w:rPr>
        <w:fldChar w:fldCharType="end"/>
      </w:r>
    </w:p>
    <w:p w14:paraId="30CD7E40" w14:textId="41A1AE7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_Toc193990979 \h </w:instrText>
      </w:r>
      <w:r>
        <w:rPr>
          <w:noProof/>
        </w:rPr>
      </w:r>
      <w:r>
        <w:rPr>
          <w:noProof/>
        </w:rPr>
        <w:fldChar w:fldCharType="separate"/>
      </w:r>
      <w:r>
        <w:rPr>
          <w:noProof/>
        </w:rPr>
        <w:t>150</w:t>
      </w:r>
      <w:r>
        <w:rPr>
          <w:noProof/>
        </w:rPr>
        <w:fldChar w:fldCharType="end"/>
      </w:r>
    </w:p>
    <w:p w14:paraId="56712A20" w14:textId="0FF289F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_Toc193990980 \h </w:instrText>
      </w:r>
      <w:r>
        <w:rPr>
          <w:noProof/>
        </w:rPr>
      </w:r>
      <w:r>
        <w:rPr>
          <w:noProof/>
        </w:rPr>
        <w:fldChar w:fldCharType="separate"/>
      </w:r>
      <w:r>
        <w:rPr>
          <w:noProof/>
        </w:rPr>
        <w:t>151</w:t>
      </w:r>
      <w:r>
        <w:rPr>
          <w:noProof/>
        </w:rPr>
        <w:fldChar w:fldCharType="end"/>
      </w:r>
    </w:p>
    <w:p w14:paraId="4E69F566" w14:textId="771EEE1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_Toc193990981 \h </w:instrText>
      </w:r>
      <w:r>
        <w:rPr>
          <w:noProof/>
        </w:rPr>
      </w:r>
      <w:r>
        <w:rPr>
          <w:noProof/>
        </w:rPr>
        <w:fldChar w:fldCharType="separate"/>
      </w:r>
      <w:r>
        <w:rPr>
          <w:noProof/>
        </w:rPr>
        <w:t>151</w:t>
      </w:r>
      <w:r>
        <w:rPr>
          <w:noProof/>
        </w:rPr>
        <w:fldChar w:fldCharType="end"/>
      </w:r>
    </w:p>
    <w:p w14:paraId="51F839D9" w14:textId="05B7E77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_Toc193990982 \h </w:instrText>
      </w:r>
      <w:r>
        <w:rPr>
          <w:noProof/>
        </w:rPr>
      </w:r>
      <w:r>
        <w:rPr>
          <w:noProof/>
        </w:rPr>
        <w:fldChar w:fldCharType="separate"/>
      </w:r>
      <w:r>
        <w:rPr>
          <w:noProof/>
        </w:rPr>
        <w:t>152</w:t>
      </w:r>
      <w:r>
        <w:rPr>
          <w:noProof/>
        </w:rPr>
        <w:fldChar w:fldCharType="end"/>
      </w:r>
    </w:p>
    <w:p w14:paraId="3AD013F9" w14:textId="02E786A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_Toc193990983 \h </w:instrText>
      </w:r>
      <w:r>
        <w:rPr>
          <w:noProof/>
        </w:rPr>
      </w:r>
      <w:r>
        <w:rPr>
          <w:noProof/>
        </w:rPr>
        <w:fldChar w:fldCharType="separate"/>
      </w:r>
      <w:r>
        <w:rPr>
          <w:noProof/>
        </w:rPr>
        <w:t>152</w:t>
      </w:r>
      <w:r>
        <w:rPr>
          <w:noProof/>
        </w:rPr>
        <w:fldChar w:fldCharType="end"/>
      </w:r>
    </w:p>
    <w:p w14:paraId="5B9AFEA3" w14:textId="75752CD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_Toc193990984 \h </w:instrText>
      </w:r>
      <w:r>
        <w:rPr>
          <w:noProof/>
        </w:rPr>
      </w:r>
      <w:r>
        <w:rPr>
          <w:noProof/>
        </w:rPr>
        <w:fldChar w:fldCharType="separate"/>
      </w:r>
      <w:r>
        <w:rPr>
          <w:noProof/>
        </w:rPr>
        <w:t>153</w:t>
      </w:r>
      <w:r>
        <w:rPr>
          <w:noProof/>
        </w:rPr>
        <w:fldChar w:fldCharType="end"/>
      </w:r>
    </w:p>
    <w:p w14:paraId="6427A27B" w14:textId="6C9C2A4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_Toc193990985 \h </w:instrText>
      </w:r>
      <w:r>
        <w:rPr>
          <w:noProof/>
        </w:rPr>
      </w:r>
      <w:r>
        <w:rPr>
          <w:noProof/>
        </w:rPr>
        <w:fldChar w:fldCharType="separate"/>
      </w:r>
      <w:r>
        <w:rPr>
          <w:noProof/>
        </w:rPr>
        <w:t>153</w:t>
      </w:r>
      <w:r>
        <w:rPr>
          <w:noProof/>
        </w:rPr>
        <w:fldChar w:fldCharType="end"/>
      </w:r>
    </w:p>
    <w:p w14:paraId="5F913EC5" w14:textId="5C5DD70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_Toc193990986 \h </w:instrText>
      </w:r>
      <w:r>
        <w:rPr>
          <w:noProof/>
        </w:rPr>
      </w:r>
      <w:r>
        <w:rPr>
          <w:noProof/>
        </w:rPr>
        <w:fldChar w:fldCharType="separate"/>
      </w:r>
      <w:r>
        <w:rPr>
          <w:noProof/>
        </w:rPr>
        <w:t>153</w:t>
      </w:r>
      <w:r>
        <w:rPr>
          <w:noProof/>
        </w:rPr>
        <w:fldChar w:fldCharType="end"/>
      </w:r>
    </w:p>
    <w:p w14:paraId="6221EF98" w14:textId="5C2A719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_Toc193990987 \h </w:instrText>
      </w:r>
      <w:r>
        <w:rPr>
          <w:noProof/>
        </w:rPr>
      </w:r>
      <w:r>
        <w:rPr>
          <w:noProof/>
        </w:rPr>
        <w:fldChar w:fldCharType="separate"/>
      </w:r>
      <w:r>
        <w:rPr>
          <w:noProof/>
        </w:rPr>
        <w:t>153</w:t>
      </w:r>
      <w:r>
        <w:rPr>
          <w:noProof/>
        </w:rPr>
        <w:fldChar w:fldCharType="end"/>
      </w:r>
    </w:p>
    <w:p w14:paraId="4AF186DD" w14:textId="36BB448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_Toc193990988 \h </w:instrText>
      </w:r>
      <w:r>
        <w:rPr>
          <w:noProof/>
        </w:rPr>
      </w:r>
      <w:r>
        <w:rPr>
          <w:noProof/>
        </w:rPr>
        <w:fldChar w:fldCharType="separate"/>
      </w:r>
      <w:r>
        <w:rPr>
          <w:noProof/>
        </w:rPr>
        <w:t>154</w:t>
      </w:r>
      <w:r>
        <w:rPr>
          <w:noProof/>
        </w:rPr>
        <w:fldChar w:fldCharType="end"/>
      </w:r>
    </w:p>
    <w:p w14:paraId="2ECFB4A9" w14:textId="135D0A7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_Toc193990989 \h </w:instrText>
      </w:r>
      <w:r>
        <w:rPr>
          <w:noProof/>
        </w:rPr>
      </w:r>
      <w:r>
        <w:rPr>
          <w:noProof/>
        </w:rPr>
        <w:fldChar w:fldCharType="separate"/>
      </w:r>
      <w:r>
        <w:rPr>
          <w:noProof/>
        </w:rPr>
        <w:t>154</w:t>
      </w:r>
      <w:r>
        <w:rPr>
          <w:noProof/>
        </w:rPr>
        <w:fldChar w:fldCharType="end"/>
      </w:r>
    </w:p>
    <w:p w14:paraId="71529234" w14:textId="4A97B54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_Toc193990990 \h </w:instrText>
      </w:r>
      <w:r>
        <w:rPr>
          <w:noProof/>
        </w:rPr>
      </w:r>
      <w:r>
        <w:rPr>
          <w:noProof/>
        </w:rPr>
        <w:fldChar w:fldCharType="separate"/>
      </w:r>
      <w:r>
        <w:rPr>
          <w:noProof/>
        </w:rPr>
        <w:t>154</w:t>
      </w:r>
      <w:r>
        <w:rPr>
          <w:noProof/>
        </w:rPr>
        <w:fldChar w:fldCharType="end"/>
      </w:r>
    </w:p>
    <w:p w14:paraId="07BFDACB" w14:textId="66386B8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_Toc193990991 \h </w:instrText>
      </w:r>
      <w:r>
        <w:rPr>
          <w:noProof/>
        </w:rPr>
      </w:r>
      <w:r>
        <w:rPr>
          <w:noProof/>
        </w:rPr>
        <w:fldChar w:fldCharType="separate"/>
      </w:r>
      <w:r>
        <w:rPr>
          <w:noProof/>
        </w:rPr>
        <w:t>154</w:t>
      </w:r>
      <w:r>
        <w:rPr>
          <w:noProof/>
        </w:rPr>
        <w:fldChar w:fldCharType="end"/>
      </w:r>
    </w:p>
    <w:p w14:paraId="663941A2" w14:textId="113C4C2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_Toc193990992 \h </w:instrText>
      </w:r>
      <w:r>
        <w:rPr>
          <w:noProof/>
        </w:rPr>
      </w:r>
      <w:r>
        <w:rPr>
          <w:noProof/>
        </w:rPr>
        <w:fldChar w:fldCharType="separate"/>
      </w:r>
      <w:r>
        <w:rPr>
          <w:noProof/>
        </w:rPr>
        <w:t>155</w:t>
      </w:r>
      <w:r>
        <w:rPr>
          <w:noProof/>
        </w:rPr>
        <w:fldChar w:fldCharType="end"/>
      </w:r>
    </w:p>
    <w:p w14:paraId="3D97E447" w14:textId="6C43005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_Toc193990993 \h </w:instrText>
      </w:r>
      <w:r>
        <w:rPr>
          <w:noProof/>
        </w:rPr>
      </w:r>
      <w:r>
        <w:rPr>
          <w:noProof/>
        </w:rPr>
        <w:fldChar w:fldCharType="separate"/>
      </w:r>
      <w:r>
        <w:rPr>
          <w:noProof/>
        </w:rPr>
        <w:t>155</w:t>
      </w:r>
      <w:r>
        <w:rPr>
          <w:noProof/>
        </w:rPr>
        <w:fldChar w:fldCharType="end"/>
      </w:r>
    </w:p>
    <w:p w14:paraId="071D5E60" w14:textId="5DE6E83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_Toc193990994 \h </w:instrText>
      </w:r>
      <w:r>
        <w:rPr>
          <w:noProof/>
        </w:rPr>
      </w:r>
      <w:r>
        <w:rPr>
          <w:noProof/>
        </w:rPr>
        <w:fldChar w:fldCharType="separate"/>
      </w:r>
      <w:r>
        <w:rPr>
          <w:noProof/>
        </w:rPr>
        <w:t>155</w:t>
      </w:r>
      <w:r>
        <w:rPr>
          <w:noProof/>
        </w:rPr>
        <w:fldChar w:fldCharType="end"/>
      </w:r>
    </w:p>
    <w:p w14:paraId="0CBA2F8B" w14:textId="3BCEB70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_Toc193990995 \h </w:instrText>
      </w:r>
      <w:r>
        <w:rPr>
          <w:noProof/>
        </w:rPr>
      </w:r>
      <w:r>
        <w:rPr>
          <w:noProof/>
        </w:rPr>
        <w:fldChar w:fldCharType="separate"/>
      </w:r>
      <w:r>
        <w:rPr>
          <w:noProof/>
        </w:rPr>
        <w:t>155</w:t>
      </w:r>
      <w:r>
        <w:rPr>
          <w:noProof/>
        </w:rPr>
        <w:fldChar w:fldCharType="end"/>
      </w:r>
    </w:p>
    <w:p w14:paraId="5DBE907B" w14:textId="3D426C0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_Toc193990996 \h </w:instrText>
      </w:r>
      <w:r>
        <w:rPr>
          <w:noProof/>
        </w:rPr>
      </w:r>
      <w:r>
        <w:rPr>
          <w:noProof/>
        </w:rPr>
        <w:fldChar w:fldCharType="separate"/>
      </w:r>
      <w:r>
        <w:rPr>
          <w:noProof/>
        </w:rPr>
        <w:t>155</w:t>
      </w:r>
      <w:r>
        <w:rPr>
          <w:noProof/>
        </w:rPr>
        <w:fldChar w:fldCharType="end"/>
      </w:r>
    </w:p>
    <w:p w14:paraId="72B9A63B" w14:textId="574D8D0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_Toc193990997 \h </w:instrText>
      </w:r>
      <w:r>
        <w:rPr>
          <w:noProof/>
        </w:rPr>
      </w:r>
      <w:r>
        <w:rPr>
          <w:noProof/>
        </w:rPr>
        <w:fldChar w:fldCharType="separate"/>
      </w:r>
      <w:r>
        <w:rPr>
          <w:noProof/>
        </w:rPr>
        <w:t>155</w:t>
      </w:r>
      <w:r>
        <w:rPr>
          <w:noProof/>
        </w:rPr>
        <w:fldChar w:fldCharType="end"/>
      </w:r>
    </w:p>
    <w:p w14:paraId="572B26AF" w14:textId="4F06494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_Toc193990998 \h </w:instrText>
      </w:r>
      <w:r>
        <w:rPr>
          <w:noProof/>
        </w:rPr>
      </w:r>
      <w:r>
        <w:rPr>
          <w:noProof/>
        </w:rPr>
        <w:fldChar w:fldCharType="separate"/>
      </w:r>
      <w:r>
        <w:rPr>
          <w:noProof/>
        </w:rPr>
        <w:t>156</w:t>
      </w:r>
      <w:r>
        <w:rPr>
          <w:noProof/>
        </w:rPr>
        <w:fldChar w:fldCharType="end"/>
      </w:r>
    </w:p>
    <w:p w14:paraId="2D77EE27" w14:textId="10160BE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_Toc193990999 \h </w:instrText>
      </w:r>
      <w:r>
        <w:rPr>
          <w:noProof/>
        </w:rPr>
      </w:r>
      <w:r>
        <w:rPr>
          <w:noProof/>
        </w:rPr>
        <w:fldChar w:fldCharType="separate"/>
      </w:r>
      <w:r>
        <w:rPr>
          <w:noProof/>
        </w:rPr>
        <w:t>156</w:t>
      </w:r>
      <w:r>
        <w:rPr>
          <w:noProof/>
        </w:rPr>
        <w:fldChar w:fldCharType="end"/>
      </w:r>
    </w:p>
    <w:p w14:paraId="6CF81B31" w14:textId="5152636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_Toc193991000 \h </w:instrText>
      </w:r>
      <w:r>
        <w:rPr>
          <w:noProof/>
        </w:rPr>
      </w:r>
      <w:r>
        <w:rPr>
          <w:noProof/>
        </w:rPr>
        <w:fldChar w:fldCharType="separate"/>
      </w:r>
      <w:r>
        <w:rPr>
          <w:noProof/>
        </w:rPr>
        <w:t>156</w:t>
      </w:r>
      <w:r>
        <w:rPr>
          <w:noProof/>
        </w:rPr>
        <w:fldChar w:fldCharType="end"/>
      </w:r>
    </w:p>
    <w:p w14:paraId="05381C84" w14:textId="0A716C6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_Toc193991001 \h </w:instrText>
      </w:r>
      <w:r>
        <w:rPr>
          <w:noProof/>
        </w:rPr>
      </w:r>
      <w:r>
        <w:rPr>
          <w:noProof/>
        </w:rPr>
        <w:fldChar w:fldCharType="separate"/>
      </w:r>
      <w:r>
        <w:rPr>
          <w:noProof/>
        </w:rPr>
        <w:t>169</w:t>
      </w:r>
      <w:r>
        <w:rPr>
          <w:noProof/>
        </w:rPr>
        <w:fldChar w:fldCharType="end"/>
      </w:r>
    </w:p>
    <w:p w14:paraId="54AAB537" w14:textId="10475B9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_Toc193991002 \h </w:instrText>
      </w:r>
      <w:r>
        <w:rPr>
          <w:noProof/>
        </w:rPr>
      </w:r>
      <w:r>
        <w:rPr>
          <w:noProof/>
        </w:rPr>
        <w:fldChar w:fldCharType="separate"/>
      </w:r>
      <w:r>
        <w:rPr>
          <w:noProof/>
        </w:rPr>
        <w:t>170</w:t>
      </w:r>
      <w:r>
        <w:rPr>
          <w:noProof/>
        </w:rPr>
        <w:fldChar w:fldCharType="end"/>
      </w:r>
    </w:p>
    <w:p w14:paraId="33F6E0D6" w14:textId="1F2F72B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_Toc193991003 \h </w:instrText>
      </w:r>
      <w:r>
        <w:rPr>
          <w:noProof/>
        </w:rPr>
      </w:r>
      <w:r>
        <w:rPr>
          <w:noProof/>
        </w:rPr>
        <w:fldChar w:fldCharType="separate"/>
      </w:r>
      <w:r>
        <w:rPr>
          <w:noProof/>
        </w:rPr>
        <w:t>170</w:t>
      </w:r>
      <w:r>
        <w:rPr>
          <w:noProof/>
        </w:rPr>
        <w:fldChar w:fldCharType="end"/>
      </w:r>
    </w:p>
    <w:p w14:paraId="211C5420" w14:textId="2A431D7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_Toc193991004 \h </w:instrText>
      </w:r>
      <w:r>
        <w:rPr>
          <w:noProof/>
        </w:rPr>
      </w:r>
      <w:r>
        <w:rPr>
          <w:noProof/>
        </w:rPr>
        <w:fldChar w:fldCharType="separate"/>
      </w:r>
      <w:r>
        <w:rPr>
          <w:noProof/>
        </w:rPr>
        <w:t>171</w:t>
      </w:r>
      <w:r>
        <w:rPr>
          <w:noProof/>
        </w:rPr>
        <w:fldChar w:fldCharType="end"/>
      </w:r>
    </w:p>
    <w:p w14:paraId="56D4160E" w14:textId="402D764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_Toc193991005 \h </w:instrText>
      </w:r>
      <w:r>
        <w:rPr>
          <w:noProof/>
        </w:rPr>
      </w:r>
      <w:r>
        <w:rPr>
          <w:noProof/>
        </w:rPr>
        <w:fldChar w:fldCharType="separate"/>
      </w:r>
      <w:r>
        <w:rPr>
          <w:noProof/>
        </w:rPr>
        <w:t>171</w:t>
      </w:r>
      <w:r>
        <w:rPr>
          <w:noProof/>
        </w:rPr>
        <w:fldChar w:fldCharType="end"/>
      </w:r>
    </w:p>
    <w:p w14:paraId="215F0D66" w14:textId="1015028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_Toc193991006 \h </w:instrText>
      </w:r>
      <w:r>
        <w:rPr>
          <w:noProof/>
        </w:rPr>
      </w:r>
      <w:r>
        <w:rPr>
          <w:noProof/>
        </w:rPr>
        <w:fldChar w:fldCharType="separate"/>
      </w:r>
      <w:r>
        <w:rPr>
          <w:noProof/>
        </w:rPr>
        <w:t>171</w:t>
      </w:r>
      <w:r>
        <w:rPr>
          <w:noProof/>
        </w:rPr>
        <w:fldChar w:fldCharType="end"/>
      </w:r>
    </w:p>
    <w:p w14:paraId="5691D4A0" w14:textId="264C408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_Toc193991007 \h </w:instrText>
      </w:r>
      <w:r>
        <w:rPr>
          <w:noProof/>
        </w:rPr>
      </w:r>
      <w:r>
        <w:rPr>
          <w:noProof/>
        </w:rPr>
        <w:fldChar w:fldCharType="separate"/>
      </w:r>
      <w:r>
        <w:rPr>
          <w:noProof/>
        </w:rPr>
        <w:t>172</w:t>
      </w:r>
      <w:r>
        <w:rPr>
          <w:noProof/>
        </w:rPr>
        <w:fldChar w:fldCharType="end"/>
      </w:r>
    </w:p>
    <w:p w14:paraId="3396DE69" w14:textId="1A84198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_Toc193991008 \h </w:instrText>
      </w:r>
      <w:r>
        <w:rPr>
          <w:noProof/>
        </w:rPr>
      </w:r>
      <w:r>
        <w:rPr>
          <w:noProof/>
        </w:rPr>
        <w:fldChar w:fldCharType="separate"/>
      </w:r>
      <w:r>
        <w:rPr>
          <w:noProof/>
        </w:rPr>
        <w:t>172</w:t>
      </w:r>
      <w:r>
        <w:rPr>
          <w:noProof/>
        </w:rPr>
        <w:fldChar w:fldCharType="end"/>
      </w:r>
    </w:p>
    <w:p w14:paraId="3DDF2548" w14:textId="44AA269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_Toc193991009 \h </w:instrText>
      </w:r>
      <w:r>
        <w:rPr>
          <w:noProof/>
        </w:rPr>
      </w:r>
      <w:r>
        <w:rPr>
          <w:noProof/>
        </w:rPr>
        <w:fldChar w:fldCharType="separate"/>
      </w:r>
      <w:r>
        <w:rPr>
          <w:noProof/>
        </w:rPr>
        <w:t>172</w:t>
      </w:r>
      <w:r>
        <w:rPr>
          <w:noProof/>
        </w:rPr>
        <w:fldChar w:fldCharType="end"/>
      </w:r>
    </w:p>
    <w:p w14:paraId="34A60B68" w14:textId="468197E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_Toc193991010 \h </w:instrText>
      </w:r>
      <w:r>
        <w:rPr>
          <w:noProof/>
        </w:rPr>
      </w:r>
      <w:r>
        <w:rPr>
          <w:noProof/>
        </w:rPr>
        <w:fldChar w:fldCharType="separate"/>
      </w:r>
      <w:r>
        <w:rPr>
          <w:noProof/>
        </w:rPr>
        <w:t>173</w:t>
      </w:r>
      <w:r>
        <w:rPr>
          <w:noProof/>
        </w:rPr>
        <w:fldChar w:fldCharType="end"/>
      </w:r>
    </w:p>
    <w:p w14:paraId="61105CDC" w14:textId="79405F2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_Toc193991011 \h </w:instrText>
      </w:r>
      <w:r>
        <w:rPr>
          <w:noProof/>
        </w:rPr>
      </w:r>
      <w:r>
        <w:rPr>
          <w:noProof/>
        </w:rPr>
        <w:fldChar w:fldCharType="separate"/>
      </w:r>
      <w:r>
        <w:rPr>
          <w:noProof/>
        </w:rPr>
        <w:t>173</w:t>
      </w:r>
      <w:r>
        <w:rPr>
          <w:noProof/>
        </w:rPr>
        <w:fldChar w:fldCharType="end"/>
      </w:r>
    </w:p>
    <w:p w14:paraId="4BC75A15" w14:textId="7882949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_Toc193991012 \h </w:instrText>
      </w:r>
      <w:r>
        <w:rPr>
          <w:noProof/>
        </w:rPr>
      </w:r>
      <w:r>
        <w:rPr>
          <w:noProof/>
        </w:rPr>
        <w:fldChar w:fldCharType="separate"/>
      </w:r>
      <w:r>
        <w:rPr>
          <w:noProof/>
        </w:rPr>
        <w:t>173</w:t>
      </w:r>
      <w:r>
        <w:rPr>
          <w:noProof/>
        </w:rPr>
        <w:fldChar w:fldCharType="end"/>
      </w:r>
    </w:p>
    <w:p w14:paraId="39D7C2A1" w14:textId="5839C84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_Toc193991013 \h </w:instrText>
      </w:r>
      <w:r>
        <w:rPr>
          <w:noProof/>
        </w:rPr>
      </w:r>
      <w:r>
        <w:rPr>
          <w:noProof/>
        </w:rPr>
        <w:fldChar w:fldCharType="separate"/>
      </w:r>
      <w:r>
        <w:rPr>
          <w:noProof/>
        </w:rPr>
        <w:t>174</w:t>
      </w:r>
      <w:r>
        <w:rPr>
          <w:noProof/>
        </w:rPr>
        <w:fldChar w:fldCharType="end"/>
      </w:r>
    </w:p>
    <w:p w14:paraId="25525CA7" w14:textId="60FBFD0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_Toc193991014 \h </w:instrText>
      </w:r>
      <w:r>
        <w:rPr>
          <w:noProof/>
        </w:rPr>
      </w:r>
      <w:r>
        <w:rPr>
          <w:noProof/>
        </w:rPr>
        <w:fldChar w:fldCharType="separate"/>
      </w:r>
      <w:r>
        <w:rPr>
          <w:noProof/>
        </w:rPr>
        <w:t>174</w:t>
      </w:r>
      <w:r>
        <w:rPr>
          <w:noProof/>
        </w:rPr>
        <w:fldChar w:fldCharType="end"/>
      </w:r>
    </w:p>
    <w:p w14:paraId="63B9350D" w14:textId="3914A72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_Toc193991015 \h </w:instrText>
      </w:r>
      <w:r>
        <w:rPr>
          <w:noProof/>
        </w:rPr>
      </w:r>
      <w:r>
        <w:rPr>
          <w:noProof/>
        </w:rPr>
        <w:fldChar w:fldCharType="separate"/>
      </w:r>
      <w:r>
        <w:rPr>
          <w:noProof/>
        </w:rPr>
        <w:t>174</w:t>
      </w:r>
      <w:r>
        <w:rPr>
          <w:noProof/>
        </w:rPr>
        <w:fldChar w:fldCharType="end"/>
      </w:r>
    </w:p>
    <w:p w14:paraId="53353160" w14:textId="282799B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_Toc193991016 \h </w:instrText>
      </w:r>
      <w:r>
        <w:rPr>
          <w:noProof/>
        </w:rPr>
      </w:r>
      <w:r>
        <w:rPr>
          <w:noProof/>
        </w:rPr>
        <w:fldChar w:fldCharType="separate"/>
      </w:r>
      <w:r>
        <w:rPr>
          <w:noProof/>
        </w:rPr>
        <w:t>180</w:t>
      </w:r>
      <w:r>
        <w:rPr>
          <w:noProof/>
        </w:rPr>
        <w:fldChar w:fldCharType="end"/>
      </w:r>
    </w:p>
    <w:p w14:paraId="3AB4212B" w14:textId="76DD031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_Toc193991017 \h </w:instrText>
      </w:r>
      <w:r>
        <w:rPr>
          <w:noProof/>
        </w:rPr>
      </w:r>
      <w:r>
        <w:rPr>
          <w:noProof/>
        </w:rPr>
        <w:fldChar w:fldCharType="separate"/>
      </w:r>
      <w:r>
        <w:rPr>
          <w:noProof/>
        </w:rPr>
        <w:t>180</w:t>
      </w:r>
      <w:r>
        <w:rPr>
          <w:noProof/>
        </w:rPr>
        <w:fldChar w:fldCharType="end"/>
      </w:r>
    </w:p>
    <w:p w14:paraId="2B693AAD" w14:textId="7B72F03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_Toc193991018 \h </w:instrText>
      </w:r>
      <w:r>
        <w:rPr>
          <w:noProof/>
        </w:rPr>
      </w:r>
      <w:r>
        <w:rPr>
          <w:noProof/>
        </w:rPr>
        <w:fldChar w:fldCharType="separate"/>
      </w:r>
      <w:r>
        <w:rPr>
          <w:noProof/>
        </w:rPr>
        <w:t>181</w:t>
      </w:r>
      <w:r>
        <w:rPr>
          <w:noProof/>
        </w:rPr>
        <w:fldChar w:fldCharType="end"/>
      </w:r>
    </w:p>
    <w:p w14:paraId="7EFCC055" w14:textId="00CC20F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sidRPr="000407AF">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0407AF">
        <w:rPr>
          <w:rFonts w:eastAsiaTheme="minorEastAsia"/>
          <w:noProof/>
        </w:rPr>
        <w:t>General</w:t>
      </w:r>
      <w:r>
        <w:rPr>
          <w:noProof/>
        </w:rPr>
        <w:tab/>
      </w:r>
      <w:r>
        <w:rPr>
          <w:noProof/>
        </w:rPr>
        <w:fldChar w:fldCharType="begin" w:fldLock="1"/>
      </w:r>
      <w:r>
        <w:rPr>
          <w:noProof/>
        </w:rPr>
        <w:instrText xml:space="preserve"> PAGEREF _Toc193991019 \h </w:instrText>
      </w:r>
      <w:r>
        <w:rPr>
          <w:noProof/>
        </w:rPr>
      </w:r>
      <w:r>
        <w:rPr>
          <w:noProof/>
        </w:rPr>
        <w:fldChar w:fldCharType="separate"/>
      </w:r>
      <w:r>
        <w:rPr>
          <w:noProof/>
        </w:rPr>
        <w:t>181</w:t>
      </w:r>
      <w:r>
        <w:rPr>
          <w:noProof/>
        </w:rPr>
        <w:fldChar w:fldCharType="end"/>
      </w:r>
    </w:p>
    <w:p w14:paraId="416B73A4" w14:textId="1125CD4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_Toc193991020 \h </w:instrText>
      </w:r>
      <w:r>
        <w:rPr>
          <w:noProof/>
        </w:rPr>
      </w:r>
      <w:r>
        <w:rPr>
          <w:noProof/>
        </w:rPr>
        <w:fldChar w:fldCharType="separate"/>
      </w:r>
      <w:r>
        <w:rPr>
          <w:noProof/>
        </w:rPr>
        <w:t>182</w:t>
      </w:r>
      <w:r>
        <w:rPr>
          <w:noProof/>
        </w:rPr>
        <w:fldChar w:fldCharType="end"/>
      </w:r>
    </w:p>
    <w:p w14:paraId="524030AC" w14:textId="5C46046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_Toc193991021 \h </w:instrText>
      </w:r>
      <w:r>
        <w:rPr>
          <w:noProof/>
        </w:rPr>
      </w:r>
      <w:r>
        <w:rPr>
          <w:noProof/>
        </w:rPr>
        <w:fldChar w:fldCharType="separate"/>
      </w:r>
      <w:r>
        <w:rPr>
          <w:noProof/>
        </w:rPr>
        <w:t>184</w:t>
      </w:r>
      <w:r>
        <w:rPr>
          <w:noProof/>
        </w:rPr>
        <w:fldChar w:fldCharType="end"/>
      </w:r>
    </w:p>
    <w:p w14:paraId="03980503" w14:textId="68BC3C1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_Toc193991022 \h </w:instrText>
      </w:r>
      <w:r>
        <w:rPr>
          <w:noProof/>
        </w:rPr>
      </w:r>
      <w:r>
        <w:rPr>
          <w:noProof/>
        </w:rPr>
        <w:fldChar w:fldCharType="separate"/>
      </w:r>
      <w:r>
        <w:rPr>
          <w:noProof/>
        </w:rPr>
        <w:t>184</w:t>
      </w:r>
      <w:r>
        <w:rPr>
          <w:noProof/>
        </w:rPr>
        <w:fldChar w:fldCharType="end"/>
      </w:r>
    </w:p>
    <w:p w14:paraId="7A050559" w14:textId="47E4DF4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_Toc193991023 \h </w:instrText>
      </w:r>
      <w:r>
        <w:rPr>
          <w:noProof/>
        </w:rPr>
      </w:r>
      <w:r>
        <w:rPr>
          <w:noProof/>
        </w:rPr>
        <w:fldChar w:fldCharType="separate"/>
      </w:r>
      <w:r>
        <w:rPr>
          <w:noProof/>
        </w:rPr>
        <w:t>184</w:t>
      </w:r>
      <w:r>
        <w:rPr>
          <w:noProof/>
        </w:rPr>
        <w:fldChar w:fldCharType="end"/>
      </w:r>
    </w:p>
    <w:p w14:paraId="2DAB2F8E" w14:textId="7374EF2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_Toc193991024 \h </w:instrText>
      </w:r>
      <w:r>
        <w:rPr>
          <w:noProof/>
        </w:rPr>
      </w:r>
      <w:r>
        <w:rPr>
          <w:noProof/>
        </w:rPr>
        <w:fldChar w:fldCharType="separate"/>
      </w:r>
      <w:r>
        <w:rPr>
          <w:noProof/>
        </w:rPr>
        <w:t>188</w:t>
      </w:r>
      <w:r>
        <w:rPr>
          <w:noProof/>
        </w:rPr>
        <w:fldChar w:fldCharType="end"/>
      </w:r>
    </w:p>
    <w:p w14:paraId="1B4C16C2" w14:textId="16BA1D8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_Toc193991025 \h </w:instrText>
      </w:r>
      <w:r>
        <w:rPr>
          <w:noProof/>
        </w:rPr>
      </w:r>
      <w:r>
        <w:rPr>
          <w:noProof/>
        </w:rPr>
        <w:fldChar w:fldCharType="separate"/>
      </w:r>
      <w:r>
        <w:rPr>
          <w:noProof/>
        </w:rPr>
        <w:t>189</w:t>
      </w:r>
      <w:r>
        <w:rPr>
          <w:noProof/>
        </w:rPr>
        <w:fldChar w:fldCharType="end"/>
      </w:r>
    </w:p>
    <w:p w14:paraId="5111BE7B" w14:textId="4A50317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_Toc193991026 \h </w:instrText>
      </w:r>
      <w:r>
        <w:rPr>
          <w:noProof/>
        </w:rPr>
      </w:r>
      <w:r>
        <w:rPr>
          <w:noProof/>
        </w:rPr>
        <w:fldChar w:fldCharType="separate"/>
      </w:r>
      <w:r>
        <w:rPr>
          <w:noProof/>
        </w:rPr>
        <w:t>189</w:t>
      </w:r>
      <w:r>
        <w:rPr>
          <w:noProof/>
        </w:rPr>
        <w:fldChar w:fldCharType="end"/>
      </w:r>
    </w:p>
    <w:p w14:paraId="30C562C1" w14:textId="5A3A840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_Toc193991027 \h </w:instrText>
      </w:r>
      <w:r>
        <w:rPr>
          <w:noProof/>
        </w:rPr>
      </w:r>
      <w:r>
        <w:rPr>
          <w:noProof/>
        </w:rPr>
        <w:fldChar w:fldCharType="separate"/>
      </w:r>
      <w:r>
        <w:rPr>
          <w:noProof/>
        </w:rPr>
        <w:t>189</w:t>
      </w:r>
      <w:r>
        <w:rPr>
          <w:noProof/>
        </w:rPr>
        <w:fldChar w:fldCharType="end"/>
      </w:r>
    </w:p>
    <w:p w14:paraId="1F6A5970" w14:textId="78B5392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_Toc193991028 \h </w:instrText>
      </w:r>
      <w:r>
        <w:rPr>
          <w:noProof/>
        </w:rPr>
      </w:r>
      <w:r>
        <w:rPr>
          <w:noProof/>
        </w:rPr>
        <w:fldChar w:fldCharType="separate"/>
      </w:r>
      <w:r>
        <w:rPr>
          <w:noProof/>
        </w:rPr>
        <w:t>217</w:t>
      </w:r>
      <w:r>
        <w:rPr>
          <w:noProof/>
        </w:rPr>
        <w:fldChar w:fldCharType="end"/>
      </w:r>
    </w:p>
    <w:p w14:paraId="4DF5D090" w14:textId="232EDDC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_Toc193991029 \h </w:instrText>
      </w:r>
      <w:r>
        <w:rPr>
          <w:noProof/>
        </w:rPr>
      </w:r>
      <w:r>
        <w:rPr>
          <w:noProof/>
        </w:rPr>
        <w:fldChar w:fldCharType="separate"/>
      </w:r>
      <w:r>
        <w:rPr>
          <w:noProof/>
        </w:rPr>
        <w:t>217</w:t>
      </w:r>
      <w:r>
        <w:rPr>
          <w:noProof/>
        </w:rPr>
        <w:fldChar w:fldCharType="end"/>
      </w:r>
    </w:p>
    <w:p w14:paraId="6A4F0AF6" w14:textId="161BD4C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_Toc193991030 \h </w:instrText>
      </w:r>
      <w:r>
        <w:rPr>
          <w:noProof/>
        </w:rPr>
      </w:r>
      <w:r>
        <w:rPr>
          <w:noProof/>
        </w:rPr>
        <w:fldChar w:fldCharType="separate"/>
      </w:r>
      <w:r>
        <w:rPr>
          <w:noProof/>
        </w:rPr>
        <w:t>219</w:t>
      </w:r>
      <w:r>
        <w:rPr>
          <w:noProof/>
        </w:rPr>
        <w:fldChar w:fldCharType="end"/>
      </w:r>
    </w:p>
    <w:p w14:paraId="756479B9" w14:textId="1F6B7C1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_Toc193991031 \h </w:instrText>
      </w:r>
      <w:r>
        <w:rPr>
          <w:noProof/>
        </w:rPr>
      </w:r>
      <w:r>
        <w:rPr>
          <w:noProof/>
        </w:rPr>
        <w:fldChar w:fldCharType="separate"/>
      </w:r>
      <w:r>
        <w:rPr>
          <w:noProof/>
        </w:rPr>
        <w:t>221</w:t>
      </w:r>
      <w:r>
        <w:rPr>
          <w:noProof/>
        </w:rPr>
        <w:fldChar w:fldCharType="end"/>
      </w:r>
    </w:p>
    <w:p w14:paraId="2A9E9FCD" w14:textId="3008859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_Toc193991032 \h </w:instrText>
      </w:r>
      <w:r>
        <w:rPr>
          <w:noProof/>
        </w:rPr>
      </w:r>
      <w:r>
        <w:rPr>
          <w:noProof/>
        </w:rPr>
        <w:fldChar w:fldCharType="separate"/>
      </w:r>
      <w:r>
        <w:rPr>
          <w:noProof/>
        </w:rPr>
        <w:t>221</w:t>
      </w:r>
      <w:r>
        <w:rPr>
          <w:noProof/>
        </w:rPr>
        <w:fldChar w:fldCharType="end"/>
      </w:r>
    </w:p>
    <w:p w14:paraId="22653D09" w14:textId="099AAE5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_Toc193991033 \h </w:instrText>
      </w:r>
      <w:r>
        <w:rPr>
          <w:noProof/>
        </w:rPr>
      </w:r>
      <w:r>
        <w:rPr>
          <w:noProof/>
        </w:rPr>
        <w:fldChar w:fldCharType="separate"/>
      </w:r>
      <w:r>
        <w:rPr>
          <w:noProof/>
        </w:rPr>
        <w:t>222</w:t>
      </w:r>
      <w:r>
        <w:rPr>
          <w:noProof/>
        </w:rPr>
        <w:fldChar w:fldCharType="end"/>
      </w:r>
    </w:p>
    <w:p w14:paraId="20E359A3" w14:textId="680DF75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_Toc193991034 \h </w:instrText>
      </w:r>
      <w:r>
        <w:rPr>
          <w:noProof/>
        </w:rPr>
      </w:r>
      <w:r>
        <w:rPr>
          <w:noProof/>
        </w:rPr>
        <w:fldChar w:fldCharType="separate"/>
      </w:r>
      <w:r>
        <w:rPr>
          <w:noProof/>
        </w:rPr>
        <w:t>222</w:t>
      </w:r>
      <w:r>
        <w:rPr>
          <w:noProof/>
        </w:rPr>
        <w:fldChar w:fldCharType="end"/>
      </w:r>
    </w:p>
    <w:p w14:paraId="4CF2941C" w14:textId="04AAF78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_Toc193991035 \h </w:instrText>
      </w:r>
      <w:r>
        <w:rPr>
          <w:noProof/>
        </w:rPr>
      </w:r>
      <w:r>
        <w:rPr>
          <w:noProof/>
        </w:rPr>
        <w:fldChar w:fldCharType="separate"/>
      </w:r>
      <w:r>
        <w:rPr>
          <w:noProof/>
        </w:rPr>
        <w:t>222</w:t>
      </w:r>
      <w:r>
        <w:rPr>
          <w:noProof/>
        </w:rPr>
        <w:fldChar w:fldCharType="end"/>
      </w:r>
    </w:p>
    <w:p w14:paraId="1128E478" w14:textId="4EC1C6B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_Toc193991036 \h </w:instrText>
      </w:r>
      <w:r>
        <w:rPr>
          <w:noProof/>
        </w:rPr>
      </w:r>
      <w:r>
        <w:rPr>
          <w:noProof/>
        </w:rPr>
        <w:fldChar w:fldCharType="separate"/>
      </w:r>
      <w:r>
        <w:rPr>
          <w:noProof/>
        </w:rPr>
        <w:t>222</w:t>
      </w:r>
      <w:r>
        <w:rPr>
          <w:noProof/>
        </w:rPr>
        <w:fldChar w:fldCharType="end"/>
      </w:r>
    </w:p>
    <w:p w14:paraId="68D19174" w14:textId="55B34C1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_Toc193991037 \h </w:instrText>
      </w:r>
      <w:r>
        <w:rPr>
          <w:noProof/>
        </w:rPr>
      </w:r>
      <w:r>
        <w:rPr>
          <w:noProof/>
        </w:rPr>
        <w:fldChar w:fldCharType="separate"/>
      </w:r>
      <w:r>
        <w:rPr>
          <w:noProof/>
        </w:rPr>
        <w:t>222</w:t>
      </w:r>
      <w:r>
        <w:rPr>
          <w:noProof/>
        </w:rPr>
        <w:fldChar w:fldCharType="end"/>
      </w:r>
    </w:p>
    <w:p w14:paraId="4AC60261" w14:textId="04D1042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_Toc193991038 \h </w:instrText>
      </w:r>
      <w:r>
        <w:rPr>
          <w:noProof/>
        </w:rPr>
      </w:r>
      <w:r>
        <w:rPr>
          <w:noProof/>
        </w:rPr>
        <w:fldChar w:fldCharType="separate"/>
      </w:r>
      <w:r>
        <w:rPr>
          <w:noProof/>
        </w:rPr>
        <w:t>222</w:t>
      </w:r>
      <w:r>
        <w:rPr>
          <w:noProof/>
        </w:rPr>
        <w:fldChar w:fldCharType="end"/>
      </w:r>
    </w:p>
    <w:p w14:paraId="29562B04" w14:textId="718F6F82"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_Toc193991039 \h </w:instrText>
      </w:r>
      <w:r>
        <w:rPr>
          <w:noProof/>
        </w:rPr>
      </w:r>
      <w:r>
        <w:rPr>
          <w:noProof/>
        </w:rPr>
        <w:fldChar w:fldCharType="separate"/>
      </w:r>
      <w:r>
        <w:rPr>
          <w:noProof/>
        </w:rPr>
        <w:t>223</w:t>
      </w:r>
      <w:r>
        <w:rPr>
          <w:noProof/>
        </w:rPr>
        <w:fldChar w:fldCharType="end"/>
      </w:r>
    </w:p>
    <w:p w14:paraId="69BD01E1" w14:textId="7AB8C82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_Toc193991040 \h </w:instrText>
      </w:r>
      <w:r>
        <w:rPr>
          <w:noProof/>
        </w:rPr>
      </w:r>
      <w:r>
        <w:rPr>
          <w:noProof/>
        </w:rPr>
        <w:fldChar w:fldCharType="separate"/>
      </w:r>
      <w:r>
        <w:rPr>
          <w:noProof/>
        </w:rPr>
        <w:t>223</w:t>
      </w:r>
      <w:r>
        <w:rPr>
          <w:noProof/>
        </w:rPr>
        <w:fldChar w:fldCharType="end"/>
      </w:r>
    </w:p>
    <w:p w14:paraId="12FE153E" w14:textId="22E1419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_Toc193991041 \h </w:instrText>
      </w:r>
      <w:r>
        <w:rPr>
          <w:noProof/>
        </w:rPr>
      </w:r>
      <w:r>
        <w:rPr>
          <w:noProof/>
        </w:rPr>
        <w:fldChar w:fldCharType="separate"/>
      </w:r>
      <w:r>
        <w:rPr>
          <w:noProof/>
        </w:rPr>
        <w:t>224</w:t>
      </w:r>
      <w:r>
        <w:rPr>
          <w:noProof/>
        </w:rPr>
        <w:fldChar w:fldCharType="end"/>
      </w:r>
    </w:p>
    <w:p w14:paraId="3881B2B5" w14:textId="4A90B1B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_Toc193991042 \h </w:instrText>
      </w:r>
      <w:r>
        <w:rPr>
          <w:noProof/>
        </w:rPr>
      </w:r>
      <w:r>
        <w:rPr>
          <w:noProof/>
        </w:rPr>
        <w:fldChar w:fldCharType="separate"/>
      </w:r>
      <w:r>
        <w:rPr>
          <w:noProof/>
        </w:rPr>
        <w:t>224</w:t>
      </w:r>
      <w:r>
        <w:rPr>
          <w:noProof/>
        </w:rPr>
        <w:fldChar w:fldCharType="end"/>
      </w:r>
    </w:p>
    <w:p w14:paraId="62B192A8" w14:textId="07E9A96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_Toc193991043 \h </w:instrText>
      </w:r>
      <w:r>
        <w:rPr>
          <w:noProof/>
        </w:rPr>
      </w:r>
      <w:r>
        <w:rPr>
          <w:noProof/>
        </w:rPr>
        <w:fldChar w:fldCharType="separate"/>
      </w:r>
      <w:r>
        <w:rPr>
          <w:noProof/>
        </w:rPr>
        <w:t>224</w:t>
      </w:r>
      <w:r>
        <w:rPr>
          <w:noProof/>
        </w:rPr>
        <w:fldChar w:fldCharType="end"/>
      </w:r>
    </w:p>
    <w:p w14:paraId="51542D1E" w14:textId="53A6F4C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_Toc193991044 \h </w:instrText>
      </w:r>
      <w:r>
        <w:rPr>
          <w:noProof/>
        </w:rPr>
      </w:r>
      <w:r>
        <w:rPr>
          <w:noProof/>
        </w:rPr>
        <w:fldChar w:fldCharType="separate"/>
      </w:r>
      <w:r>
        <w:rPr>
          <w:noProof/>
        </w:rPr>
        <w:t>224</w:t>
      </w:r>
      <w:r>
        <w:rPr>
          <w:noProof/>
        </w:rPr>
        <w:fldChar w:fldCharType="end"/>
      </w:r>
    </w:p>
    <w:p w14:paraId="2553BBEE" w14:textId="6D48391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_Toc193991045 \h </w:instrText>
      </w:r>
      <w:r>
        <w:rPr>
          <w:noProof/>
        </w:rPr>
      </w:r>
      <w:r>
        <w:rPr>
          <w:noProof/>
        </w:rPr>
        <w:fldChar w:fldCharType="separate"/>
      </w:r>
      <w:r>
        <w:rPr>
          <w:noProof/>
        </w:rPr>
        <w:t>224</w:t>
      </w:r>
      <w:r>
        <w:rPr>
          <w:noProof/>
        </w:rPr>
        <w:fldChar w:fldCharType="end"/>
      </w:r>
    </w:p>
    <w:p w14:paraId="185D5FBF" w14:textId="6A6AA78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_Toc193991046 \h </w:instrText>
      </w:r>
      <w:r>
        <w:rPr>
          <w:noProof/>
        </w:rPr>
      </w:r>
      <w:r>
        <w:rPr>
          <w:noProof/>
        </w:rPr>
        <w:fldChar w:fldCharType="separate"/>
      </w:r>
      <w:r>
        <w:rPr>
          <w:noProof/>
        </w:rPr>
        <w:t>224</w:t>
      </w:r>
      <w:r>
        <w:rPr>
          <w:noProof/>
        </w:rPr>
        <w:fldChar w:fldCharType="end"/>
      </w:r>
    </w:p>
    <w:p w14:paraId="512EE466" w14:textId="1E2AC04E"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_Toc193991047 \h </w:instrText>
      </w:r>
      <w:r>
        <w:rPr>
          <w:noProof/>
        </w:rPr>
      </w:r>
      <w:r>
        <w:rPr>
          <w:noProof/>
        </w:rPr>
        <w:fldChar w:fldCharType="separate"/>
      </w:r>
      <w:r>
        <w:rPr>
          <w:noProof/>
        </w:rPr>
        <w:t>224</w:t>
      </w:r>
      <w:r>
        <w:rPr>
          <w:noProof/>
        </w:rPr>
        <w:fldChar w:fldCharType="end"/>
      </w:r>
    </w:p>
    <w:p w14:paraId="0EFCF7DF" w14:textId="76137B25"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_Toc193991048 \h </w:instrText>
      </w:r>
      <w:r>
        <w:rPr>
          <w:noProof/>
        </w:rPr>
      </w:r>
      <w:r>
        <w:rPr>
          <w:noProof/>
        </w:rPr>
        <w:fldChar w:fldCharType="separate"/>
      </w:r>
      <w:r>
        <w:rPr>
          <w:noProof/>
        </w:rPr>
        <w:t>225</w:t>
      </w:r>
      <w:r>
        <w:rPr>
          <w:noProof/>
        </w:rPr>
        <w:fldChar w:fldCharType="end"/>
      </w:r>
    </w:p>
    <w:p w14:paraId="19BDDF2F" w14:textId="1BB5DC01"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_Toc193991049 \h </w:instrText>
      </w:r>
      <w:r>
        <w:rPr>
          <w:noProof/>
        </w:rPr>
      </w:r>
      <w:r>
        <w:rPr>
          <w:noProof/>
        </w:rPr>
        <w:fldChar w:fldCharType="separate"/>
      </w:r>
      <w:r>
        <w:rPr>
          <w:noProof/>
        </w:rPr>
        <w:t>225</w:t>
      </w:r>
      <w:r>
        <w:rPr>
          <w:noProof/>
        </w:rPr>
        <w:fldChar w:fldCharType="end"/>
      </w:r>
    </w:p>
    <w:p w14:paraId="2427D841" w14:textId="0749BE40"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_Toc193991050 \h </w:instrText>
      </w:r>
      <w:r>
        <w:rPr>
          <w:noProof/>
        </w:rPr>
      </w:r>
      <w:r>
        <w:rPr>
          <w:noProof/>
        </w:rPr>
        <w:fldChar w:fldCharType="separate"/>
      </w:r>
      <w:r>
        <w:rPr>
          <w:noProof/>
        </w:rPr>
        <w:t>225</w:t>
      </w:r>
      <w:r>
        <w:rPr>
          <w:noProof/>
        </w:rPr>
        <w:fldChar w:fldCharType="end"/>
      </w:r>
    </w:p>
    <w:p w14:paraId="27A008B6" w14:textId="7FC302D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_Toc193991051 \h </w:instrText>
      </w:r>
      <w:r>
        <w:rPr>
          <w:noProof/>
        </w:rPr>
      </w:r>
      <w:r>
        <w:rPr>
          <w:noProof/>
        </w:rPr>
        <w:fldChar w:fldCharType="separate"/>
      </w:r>
      <w:r>
        <w:rPr>
          <w:noProof/>
        </w:rPr>
        <w:t>225</w:t>
      </w:r>
      <w:r>
        <w:rPr>
          <w:noProof/>
        </w:rPr>
        <w:fldChar w:fldCharType="end"/>
      </w:r>
    </w:p>
    <w:p w14:paraId="417AF274" w14:textId="763B15E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_Toc193991052 \h </w:instrText>
      </w:r>
      <w:r>
        <w:rPr>
          <w:noProof/>
        </w:rPr>
      </w:r>
      <w:r>
        <w:rPr>
          <w:noProof/>
        </w:rPr>
        <w:fldChar w:fldCharType="separate"/>
      </w:r>
      <w:r>
        <w:rPr>
          <w:noProof/>
        </w:rPr>
        <w:t>226</w:t>
      </w:r>
      <w:r>
        <w:rPr>
          <w:noProof/>
        </w:rPr>
        <w:fldChar w:fldCharType="end"/>
      </w:r>
    </w:p>
    <w:p w14:paraId="24B418CB" w14:textId="32DE4CF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_Toc193991053 \h </w:instrText>
      </w:r>
      <w:r>
        <w:rPr>
          <w:noProof/>
        </w:rPr>
      </w:r>
      <w:r>
        <w:rPr>
          <w:noProof/>
        </w:rPr>
        <w:fldChar w:fldCharType="separate"/>
      </w:r>
      <w:r>
        <w:rPr>
          <w:noProof/>
        </w:rPr>
        <w:t>226</w:t>
      </w:r>
      <w:r>
        <w:rPr>
          <w:noProof/>
        </w:rPr>
        <w:fldChar w:fldCharType="end"/>
      </w:r>
    </w:p>
    <w:p w14:paraId="2C27F69E" w14:textId="24C4D1E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_Toc193991054 \h </w:instrText>
      </w:r>
      <w:r>
        <w:rPr>
          <w:noProof/>
        </w:rPr>
      </w:r>
      <w:r>
        <w:rPr>
          <w:noProof/>
        </w:rPr>
        <w:fldChar w:fldCharType="separate"/>
      </w:r>
      <w:r>
        <w:rPr>
          <w:noProof/>
        </w:rPr>
        <w:t>226</w:t>
      </w:r>
      <w:r>
        <w:rPr>
          <w:noProof/>
        </w:rPr>
        <w:fldChar w:fldCharType="end"/>
      </w:r>
    </w:p>
    <w:p w14:paraId="142CE132" w14:textId="2942C38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_Toc193991055 \h </w:instrText>
      </w:r>
      <w:r>
        <w:rPr>
          <w:noProof/>
        </w:rPr>
      </w:r>
      <w:r>
        <w:rPr>
          <w:noProof/>
        </w:rPr>
        <w:fldChar w:fldCharType="separate"/>
      </w:r>
      <w:r>
        <w:rPr>
          <w:noProof/>
        </w:rPr>
        <w:t>226</w:t>
      </w:r>
      <w:r>
        <w:rPr>
          <w:noProof/>
        </w:rPr>
        <w:fldChar w:fldCharType="end"/>
      </w:r>
    </w:p>
    <w:p w14:paraId="18C7EDD1" w14:textId="4ACCD7C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_Toc193991056 \h </w:instrText>
      </w:r>
      <w:r>
        <w:rPr>
          <w:noProof/>
        </w:rPr>
      </w:r>
      <w:r>
        <w:rPr>
          <w:noProof/>
        </w:rPr>
        <w:fldChar w:fldCharType="separate"/>
      </w:r>
      <w:r>
        <w:rPr>
          <w:noProof/>
        </w:rPr>
        <w:t>227</w:t>
      </w:r>
      <w:r>
        <w:rPr>
          <w:noProof/>
        </w:rPr>
        <w:fldChar w:fldCharType="end"/>
      </w:r>
    </w:p>
    <w:p w14:paraId="48FB3CAC" w14:textId="52C437E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_Toc193991057 \h </w:instrText>
      </w:r>
      <w:r>
        <w:rPr>
          <w:noProof/>
        </w:rPr>
      </w:r>
      <w:r>
        <w:rPr>
          <w:noProof/>
        </w:rPr>
        <w:fldChar w:fldCharType="separate"/>
      </w:r>
      <w:r>
        <w:rPr>
          <w:noProof/>
        </w:rPr>
        <w:t>227</w:t>
      </w:r>
      <w:r>
        <w:rPr>
          <w:noProof/>
        </w:rPr>
        <w:fldChar w:fldCharType="end"/>
      </w:r>
    </w:p>
    <w:p w14:paraId="695372D7" w14:textId="53DDB51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_Toc193991058 \h </w:instrText>
      </w:r>
      <w:r>
        <w:rPr>
          <w:noProof/>
        </w:rPr>
      </w:r>
      <w:r>
        <w:rPr>
          <w:noProof/>
        </w:rPr>
        <w:fldChar w:fldCharType="separate"/>
      </w:r>
      <w:r>
        <w:rPr>
          <w:noProof/>
        </w:rPr>
        <w:t>227</w:t>
      </w:r>
      <w:r>
        <w:rPr>
          <w:noProof/>
        </w:rPr>
        <w:fldChar w:fldCharType="end"/>
      </w:r>
    </w:p>
    <w:p w14:paraId="41699293" w14:textId="5BCA907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_Toc193991059 \h </w:instrText>
      </w:r>
      <w:r>
        <w:rPr>
          <w:noProof/>
        </w:rPr>
      </w:r>
      <w:r>
        <w:rPr>
          <w:noProof/>
        </w:rPr>
        <w:fldChar w:fldCharType="separate"/>
      </w:r>
      <w:r>
        <w:rPr>
          <w:noProof/>
        </w:rPr>
        <w:t>227</w:t>
      </w:r>
      <w:r>
        <w:rPr>
          <w:noProof/>
        </w:rPr>
        <w:fldChar w:fldCharType="end"/>
      </w:r>
    </w:p>
    <w:p w14:paraId="0A28DD88" w14:textId="66BB0A5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_Toc193991060 \h </w:instrText>
      </w:r>
      <w:r>
        <w:rPr>
          <w:noProof/>
        </w:rPr>
      </w:r>
      <w:r>
        <w:rPr>
          <w:noProof/>
        </w:rPr>
        <w:fldChar w:fldCharType="separate"/>
      </w:r>
      <w:r>
        <w:rPr>
          <w:noProof/>
        </w:rPr>
        <w:t>227</w:t>
      </w:r>
      <w:r>
        <w:rPr>
          <w:noProof/>
        </w:rPr>
        <w:fldChar w:fldCharType="end"/>
      </w:r>
    </w:p>
    <w:p w14:paraId="5CC772DC" w14:textId="62DFFFC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_Toc193991061 \h </w:instrText>
      </w:r>
      <w:r>
        <w:rPr>
          <w:noProof/>
        </w:rPr>
      </w:r>
      <w:r>
        <w:rPr>
          <w:noProof/>
        </w:rPr>
        <w:fldChar w:fldCharType="separate"/>
      </w:r>
      <w:r>
        <w:rPr>
          <w:noProof/>
        </w:rPr>
        <w:t>228</w:t>
      </w:r>
      <w:r>
        <w:rPr>
          <w:noProof/>
        </w:rPr>
        <w:fldChar w:fldCharType="end"/>
      </w:r>
    </w:p>
    <w:p w14:paraId="6A8E548F" w14:textId="668439BC"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_Toc193991062 \h </w:instrText>
      </w:r>
      <w:r>
        <w:rPr>
          <w:noProof/>
        </w:rPr>
      </w:r>
      <w:r>
        <w:rPr>
          <w:noProof/>
        </w:rPr>
        <w:fldChar w:fldCharType="separate"/>
      </w:r>
      <w:r>
        <w:rPr>
          <w:noProof/>
        </w:rPr>
        <w:t>228</w:t>
      </w:r>
      <w:r>
        <w:rPr>
          <w:noProof/>
        </w:rPr>
        <w:fldChar w:fldCharType="end"/>
      </w:r>
    </w:p>
    <w:p w14:paraId="714EEEB4" w14:textId="32BADA8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_Toc193991063 \h </w:instrText>
      </w:r>
      <w:r>
        <w:rPr>
          <w:noProof/>
        </w:rPr>
      </w:r>
      <w:r>
        <w:rPr>
          <w:noProof/>
        </w:rPr>
        <w:fldChar w:fldCharType="separate"/>
      </w:r>
      <w:r>
        <w:rPr>
          <w:noProof/>
        </w:rPr>
        <w:t>228</w:t>
      </w:r>
      <w:r>
        <w:rPr>
          <w:noProof/>
        </w:rPr>
        <w:fldChar w:fldCharType="end"/>
      </w:r>
    </w:p>
    <w:p w14:paraId="7C2859C9" w14:textId="2DE369B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_Toc193991064 \h </w:instrText>
      </w:r>
      <w:r>
        <w:rPr>
          <w:noProof/>
        </w:rPr>
      </w:r>
      <w:r>
        <w:rPr>
          <w:noProof/>
        </w:rPr>
        <w:fldChar w:fldCharType="separate"/>
      </w:r>
      <w:r>
        <w:rPr>
          <w:noProof/>
        </w:rPr>
        <w:t>228</w:t>
      </w:r>
      <w:r>
        <w:rPr>
          <w:noProof/>
        </w:rPr>
        <w:fldChar w:fldCharType="end"/>
      </w:r>
    </w:p>
    <w:p w14:paraId="33097187" w14:textId="53C2BDE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_Toc193991065 \h </w:instrText>
      </w:r>
      <w:r>
        <w:rPr>
          <w:noProof/>
        </w:rPr>
      </w:r>
      <w:r>
        <w:rPr>
          <w:noProof/>
        </w:rPr>
        <w:fldChar w:fldCharType="separate"/>
      </w:r>
      <w:r>
        <w:rPr>
          <w:noProof/>
        </w:rPr>
        <w:t>229</w:t>
      </w:r>
      <w:r>
        <w:rPr>
          <w:noProof/>
        </w:rPr>
        <w:fldChar w:fldCharType="end"/>
      </w:r>
    </w:p>
    <w:p w14:paraId="0C55051D" w14:textId="52072C4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_Toc193991066 \h </w:instrText>
      </w:r>
      <w:r>
        <w:rPr>
          <w:noProof/>
        </w:rPr>
      </w:r>
      <w:r>
        <w:rPr>
          <w:noProof/>
        </w:rPr>
        <w:fldChar w:fldCharType="separate"/>
      </w:r>
      <w:r>
        <w:rPr>
          <w:noProof/>
        </w:rPr>
        <w:t>229</w:t>
      </w:r>
      <w:r>
        <w:rPr>
          <w:noProof/>
        </w:rPr>
        <w:fldChar w:fldCharType="end"/>
      </w:r>
    </w:p>
    <w:p w14:paraId="34B1DE70" w14:textId="06B6326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_Toc193991067 \h </w:instrText>
      </w:r>
      <w:r>
        <w:rPr>
          <w:noProof/>
        </w:rPr>
      </w:r>
      <w:r>
        <w:rPr>
          <w:noProof/>
        </w:rPr>
        <w:fldChar w:fldCharType="separate"/>
      </w:r>
      <w:r>
        <w:rPr>
          <w:noProof/>
        </w:rPr>
        <w:t>230</w:t>
      </w:r>
      <w:r>
        <w:rPr>
          <w:noProof/>
        </w:rPr>
        <w:fldChar w:fldCharType="end"/>
      </w:r>
    </w:p>
    <w:p w14:paraId="26AF2B4E" w14:textId="2B93697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_Toc193991068 \h </w:instrText>
      </w:r>
      <w:r>
        <w:rPr>
          <w:noProof/>
        </w:rPr>
      </w:r>
      <w:r>
        <w:rPr>
          <w:noProof/>
        </w:rPr>
        <w:fldChar w:fldCharType="separate"/>
      </w:r>
      <w:r>
        <w:rPr>
          <w:noProof/>
        </w:rPr>
        <w:t>230</w:t>
      </w:r>
      <w:r>
        <w:rPr>
          <w:noProof/>
        </w:rPr>
        <w:fldChar w:fldCharType="end"/>
      </w:r>
    </w:p>
    <w:p w14:paraId="291D2727" w14:textId="476066AD"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_Toc193991069 \h </w:instrText>
      </w:r>
      <w:r>
        <w:rPr>
          <w:noProof/>
        </w:rPr>
      </w:r>
      <w:r>
        <w:rPr>
          <w:noProof/>
        </w:rPr>
        <w:fldChar w:fldCharType="separate"/>
      </w:r>
      <w:r>
        <w:rPr>
          <w:noProof/>
        </w:rPr>
        <w:t>230</w:t>
      </w:r>
      <w:r>
        <w:rPr>
          <w:noProof/>
        </w:rPr>
        <w:fldChar w:fldCharType="end"/>
      </w:r>
    </w:p>
    <w:p w14:paraId="5E73D882" w14:textId="2FB4740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_Toc193991070 \h </w:instrText>
      </w:r>
      <w:r>
        <w:rPr>
          <w:noProof/>
        </w:rPr>
      </w:r>
      <w:r>
        <w:rPr>
          <w:noProof/>
        </w:rPr>
        <w:fldChar w:fldCharType="separate"/>
      </w:r>
      <w:r>
        <w:rPr>
          <w:noProof/>
        </w:rPr>
        <w:t>231</w:t>
      </w:r>
      <w:r>
        <w:rPr>
          <w:noProof/>
        </w:rPr>
        <w:fldChar w:fldCharType="end"/>
      </w:r>
    </w:p>
    <w:p w14:paraId="1D45EF29" w14:textId="349695A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_Toc193991071 \h </w:instrText>
      </w:r>
      <w:r>
        <w:rPr>
          <w:noProof/>
        </w:rPr>
      </w:r>
      <w:r>
        <w:rPr>
          <w:noProof/>
        </w:rPr>
        <w:fldChar w:fldCharType="separate"/>
      </w:r>
      <w:r>
        <w:rPr>
          <w:noProof/>
        </w:rPr>
        <w:t>231</w:t>
      </w:r>
      <w:r>
        <w:rPr>
          <w:noProof/>
        </w:rPr>
        <w:fldChar w:fldCharType="end"/>
      </w:r>
    </w:p>
    <w:p w14:paraId="1EF4BC02" w14:textId="240837F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_Toc193991072 \h </w:instrText>
      </w:r>
      <w:r>
        <w:rPr>
          <w:noProof/>
        </w:rPr>
      </w:r>
      <w:r>
        <w:rPr>
          <w:noProof/>
        </w:rPr>
        <w:fldChar w:fldCharType="separate"/>
      </w:r>
      <w:r>
        <w:rPr>
          <w:noProof/>
        </w:rPr>
        <w:t>231</w:t>
      </w:r>
      <w:r>
        <w:rPr>
          <w:noProof/>
        </w:rPr>
        <w:fldChar w:fldCharType="end"/>
      </w:r>
    </w:p>
    <w:p w14:paraId="2DDD507A" w14:textId="537B65F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_Toc193991073 \h </w:instrText>
      </w:r>
      <w:r>
        <w:rPr>
          <w:noProof/>
        </w:rPr>
      </w:r>
      <w:r>
        <w:rPr>
          <w:noProof/>
        </w:rPr>
        <w:fldChar w:fldCharType="separate"/>
      </w:r>
      <w:r>
        <w:rPr>
          <w:noProof/>
        </w:rPr>
        <w:t>231</w:t>
      </w:r>
      <w:r>
        <w:rPr>
          <w:noProof/>
        </w:rPr>
        <w:fldChar w:fldCharType="end"/>
      </w:r>
    </w:p>
    <w:p w14:paraId="1E651131" w14:textId="105AF9C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_Toc193991074 \h </w:instrText>
      </w:r>
      <w:r>
        <w:rPr>
          <w:noProof/>
        </w:rPr>
      </w:r>
      <w:r>
        <w:rPr>
          <w:noProof/>
        </w:rPr>
        <w:fldChar w:fldCharType="separate"/>
      </w:r>
      <w:r>
        <w:rPr>
          <w:noProof/>
        </w:rPr>
        <w:t>232</w:t>
      </w:r>
      <w:r>
        <w:rPr>
          <w:noProof/>
        </w:rPr>
        <w:fldChar w:fldCharType="end"/>
      </w:r>
    </w:p>
    <w:p w14:paraId="26515979" w14:textId="4232606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_Toc193991075 \h </w:instrText>
      </w:r>
      <w:r>
        <w:rPr>
          <w:noProof/>
        </w:rPr>
      </w:r>
      <w:r>
        <w:rPr>
          <w:noProof/>
        </w:rPr>
        <w:fldChar w:fldCharType="separate"/>
      </w:r>
      <w:r>
        <w:rPr>
          <w:noProof/>
        </w:rPr>
        <w:t>233</w:t>
      </w:r>
      <w:r>
        <w:rPr>
          <w:noProof/>
        </w:rPr>
        <w:fldChar w:fldCharType="end"/>
      </w:r>
    </w:p>
    <w:p w14:paraId="19E2342D" w14:textId="148E937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_Toc193991076 \h </w:instrText>
      </w:r>
      <w:r>
        <w:rPr>
          <w:noProof/>
        </w:rPr>
      </w:r>
      <w:r>
        <w:rPr>
          <w:noProof/>
        </w:rPr>
        <w:fldChar w:fldCharType="separate"/>
      </w:r>
      <w:r>
        <w:rPr>
          <w:noProof/>
        </w:rPr>
        <w:t>233</w:t>
      </w:r>
      <w:r>
        <w:rPr>
          <w:noProof/>
        </w:rPr>
        <w:fldChar w:fldCharType="end"/>
      </w:r>
    </w:p>
    <w:p w14:paraId="15F86530" w14:textId="5C05AC1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_Toc193991077 \h </w:instrText>
      </w:r>
      <w:r>
        <w:rPr>
          <w:noProof/>
        </w:rPr>
      </w:r>
      <w:r>
        <w:rPr>
          <w:noProof/>
        </w:rPr>
        <w:fldChar w:fldCharType="separate"/>
      </w:r>
      <w:r>
        <w:rPr>
          <w:noProof/>
        </w:rPr>
        <w:t>234</w:t>
      </w:r>
      <w:r>
        <w:rPr>
          <w:noProof/>
        </w:rPr>
        <w:fldChar w:fldCharType="end"/>
      </w:r>
    </w:p>
    <w:p w14:paraId="754E96CF" w14:textId="3FF5F908"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_Toc193991078 \h </w:instrText>
      </w:r>
      <w:r>
        <w:rPr>
          <w:noProof/>
        </w:rPr>
      </w:r>
      <w:r>
        <w:rPr>
          <w:noProof/>
        </w:rPr>
        <w:fldChar w:fldCharType="separate"/>
      </w:r>
      <w:r>
        <w:rPr>
          <w:noProof/>
        </w:rPr>
        <w:t>236</w:t>
      </w:r>
      <w:r>
        <w:rPr>
          <w:noProof/>
        </w:rPr>
        <w:fldChar w:fldCharType="end"/>
      </w:r>
    </w:p>
    <w:p w14:paraId="62FC8220" w14:textId="527006F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_Toc193991079 \h </w:instrText>
      </w:r>
      <w:r>
        <w:rPr>
          <w:noProof/>
        </w:rPr>
      </w:r>
      <w:r>
        <w:rPr>
          <w:noProof/>
        </w:rPr>
        <w:fldChar w:fldCharType="separate"/>
      </w:r>
      <w:r>
        <w:rPr>
          <w:noProof/>
        </w:rPr>
        <w:t>236</w:t>
      </w:r>
      <w:r>
        <w:rPr>
          <w:noProof/>
        </w:rPr>
        <w:fldChar w:fldCharType="end"/>
      </w:r>
    </w:p>
    <w:p w14:paraId="0C18FA71" w14:textId="334066A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_Toc193991080 \h </w:instrText>
      </w:r>
      <w:r>
        <w:rPr>
          <w:noProof/>
        </w:rPr>
      </w:r>
      <w:r>
        <w:rPr>
          <w:noProof/>
        </w:rPr>
        <w:fldChar w:fldCharType="separate"/>
      </w:r>
      <w:r>
        <w:rPr>
          <w:noProof/>
        </w:rPr>
        <w:t>236</w:t>
      </w:r>
      <w:r>
        <w:rPr>
          <w:noProof/>
        </w:rPr>
        <w:fldChar w:fldCharType="end"/>
      </w:r>
    </w:p>
    <w:p w14:paraId="354C7B59" w14:textId="0635C89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_Toc193991081 \h </w:instrText>
      </w:r>
      <w:r>
        <w:rPr>
          <w:noProof/>
        </w:rPr>
      </w:r>
      <w:r>
        <w:rPr>
          <w:noProof/>
        </w:rPr>
        <w:fldChar w:fldCharType="separate"/>
      </w:r>
      <w:r>
        <w:rPr>
          <w:noProof/>
        </w:rPr>
        <w:t>236</w:t>
      </w:r>
      <w:r>
        <w:rPr>
          <w:noProof/>
        </w:rPr>
        <w:fldChar w:fldCharType="end"/>
      </w:r>
    </w:p>
    <w:p w14:paraId="5224C4F2" w14:textId="1243CDD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_Toc193991082 \h </w:instrText>
      </w:r>
      <w:r>
        <w:rPr>
          <w:noProof/>
        </w:rPr>
      </w:r>
      <w:r>
        <w:rPr>
          <w:noProof/>
        </w:rPr>
        <w:fldChar w:fldCharType="separate"/>
      </w:r>
      <w:r>
        <w:rPr>
          <w:noProof/>
        </w:rPr>
        <w:t>237</w:t>
      </w:r>
      <w:r>
        <w:rPr>
          <w:noProof/>
        </w:rPr>
        <w:fldChar w:fldCharType="end"/>
      </w:r>
    </w:p>
    <w:p w14:paraId="67A459EB" w14:textId="33F0C75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_Toc193991083 \h </w:instrText>
      </w:r>
      <w:r>
        <w:rPr>
          <w:noProof/>
        </w:rPr>
      </w:r>
      <w:r>
        <w:rPr>
          <w:noProof/>
        </w:rPr>
        <w:fldChar w:fldCharType="separate"/>
      </w:r>
      <w:r>
        <w:rPr>
          <w:noProof/>
        </w:rPr>
        <w:t>237</w:t>
      </w:r>
      <w:r>
        <w:rPr>
          <w:noProof/>
        </w:rPr>
        <w:fldChar w:fldCharType="end"/>
      </w:r>
    </w:p>
    <w:p w14:paraId="271A7CB1" w14:textId="5282A457"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_Toc193991084 \h </w:instrText>
      </w:r>
      <w:r>
        <w:rPr>
          <w:noProof/>
        </w:rPr>
      </w:r>
      <w:r>
        <w:rPr>
          <w:noProof/>
        </w:rPr>
        <w:fldChar w:fldCharType="separate"/>
      </w:r>
      <w:r>
        <w:rPr>
          <w:noProof/>
        </w:rPr>
        <w:t>238</w:t>
      </w:r>
      <w:r>
        <w:rPr>
          <w:noProof/>
        </w:rPr>
        <w:fldChar w:fldCharType="end"/>
      </w:r>
    </w:p>
    <w:p w14:paraId="3E2E507E" w14:textId="5D80719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_Toc193991085 \h </w:instrText>
      </w:r>
      <w:r>
        <w:rPr>
          <w:noProof/>
        </w:rPr>
      </w:r>
      <w:r>
        <w:rPr>
          <w:noProof/>
        </w:rPr>
        <w:fldChar w:fldCharType="separate"/>
      </w:r>
      <w:r>
        <w:rPr>
          <w:noProof/>
        </w:rPr>
        <w:t>239</w:t>
      </w:r>
      <w:r>
        <w:rPr>
          <w:noProof/>
        </w:rPr>
        <w:fldChar w:fldCharType="end"/>
      </w:r>
    </w:p>
    <w:p w14:paraId="11D2C279" w14:textId="6AB1D68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_Toc193991086 \h </w:instrText>
      </w:r>
      <w:r>
        <w:rPr>
          <w:noProof/>
        </w:rPr>
      </w:r>
      <w:r>
        <w:rPr>
          <w:noProof/>
        </w:rPr>
        <w:fldChar w:fldCharType="separate"/>
      </w:r>
      <w:r>
        <w:rPr>
          <w:noProof/>
        </w:rPr>
        <w:t>240</w:t>
      </w:r>
      <w:r>
        <w:rPr>
          <w:noProof/>
        </w:rPr>
        <w:fldChar w:fldCharType="end"/>
      </w:r>
    </w:p>
    <w:p w14:paraId="5D7B677C" w14:textId="4DCDFE0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_Toc193991087 \h </w:instrText>
      </w:r>
      <w:r>
        <w:rPr>
          <w:noProof/>
        </w:rPr>
      </w:r>
      <w:r>
        <w:rPr>
          <w:noProof/>
        </w:rPr>
        <w:fldChar w:fldCharType="separate"/>
      </w:r>
      <w:r>
        <w:rPr>
          <w:noProof/>
        </w:rPr>
        <w:t>240</w:t>
      </w:r>
      <w:r>
        <w:rPr>
          <w:noProof/>
        </w:rPr>
        <w:fldChar w:fldCharType="end"/>
      </w:r>
    </w:p>
    <w:p w14:paraId="623DDD7B" w14:textId="10B0CCA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_Toc193991088 \h </w:instrText>
      </w:r>
      <w:r>
        <w:rPr>
          <w:noProof/>
        </w:rPr>
      </w:r>
      <w:r>
        <w:rPr>
          <w:noProof/>
        </w:rPr>
        <w:fldChar w:fldCharType="separate"/>
      </w:r>
      <w:r>
        <w:rPr>
          <w:noProof/>
        </w:rPr>
        <w:t>240</w:t>
      </w:r>
      <w:r>
        <w:rPr>
          <w:noProof/>
        </w:rPr>
        <w:fldChar w:fldCharType="end"/>
      </w:r>
    </w:p>
    <w:p w14:paraId="7A66A4ED" w14:textId="4025F39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_Toc193991089 \h </w:instrText>
      </w:r>
      <w:r>
        <w:rPr>
          <w:noProof/>
        </w:rPr>
      </w:r>
      <w:r>
        <w:rPr>
          <w:noProof/>
        </w:rPr>
        <w:fldChar w:fldCharType="separate"/>
      </w:r>
      <w:r>
        <w:rPr>
          <w:noProof/>
        </w:rPr>
        <w:t>240</w:t>
      </w:r>
      <w:r>
        <w:rPr>
          <w:noProof/>
        </w:rPr>
        <w:fldChar w:fldCharType="end"/>
      </w:r>
    </w:p>
    <w:p w14:paraId="4ED211DB" w14:textId="579FBBB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_Toc193991090 \h </w:instrText>
      </w:r>
      <w:r>
        <w:rPr>
          <w:noProof/>
        </w:rPr>
      </w:r>
      <w:r>
        <w:rPr>
          <w:noProof/>
        </w:rPr>
        <w:fldChar w:fldCharType="separate"/>
      </w:r>
      <w:r>
        <w:rPr>
          <w:noProof/>
        </w:rPr>
        <w:t>241</w:t>
      </w:r>
      <w:r>
        <w:rPr>
          <w:noProof/>
        </w:rPr>
        <w:fldChar w:fldCharType="end"/>
      </w:r>
    </w:p>
    <w:p w14:paraId="6C03DED7" w14:textId="4592DF6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_Toc193991091 \h </w:instrText>
      </w:r>
      <w:r>
        <w:rPr>
          <w:noProof/>
        </w:rPr>
      </w:r>
      <w:r>
        <w:rPr>
          <w:noProof/>
        </w:rPr>
        <w:fldChar w:fldCharType="separate"/>
      </w:r>
      <w:r>
        <w:rPr>
          <w:noProof/>
        </w:rPr>
        <w:t>241</w:t>
      </w:r>
      <w:r>
        <w:rPr>
          <w:noProof/>
        </w:rPr>
        <w:fldChar w:fldCharType="end"/>
      </w:r>
    </w:p>
    <w:p w14:paraId="6B88C79A" w14:textId="0B58584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_Toc193991092 \h </w:instrText>
      </w:r>
      <w:r>
        <w:rPr>
          <w:noProof/>
        </w:rPr>
      </w:r>
      <w:r>
        <w:rPr>
          <w:noProof/>
        </w:rPr>
        <w:fldChar w:fldCharType="separate"/>
      </w:r>
      <w:r>
        <w:rPr>
          <w:noProof/>
        </w:rPr>
        <w:t>242</w:t>
      </w:r>
      <w:r>
        <w:rPr>
          <w:noProof/>
        </w:rPr>
        <w:fldChar w:fldCharType="end"/>
      </w:r>
    </w:p>
    <w:p w14:paraId="795E558E" w14:textId="7D6C209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_Toc193991093 \h </w:instrText>
      </w:r>
      <w:r>
        <w:rPr>
          <w:noProof/>
        </w:rPr>
      </w:r>
      <w:r>
        <w:rPr>
          <w:noProof/>
        </w:rPr>
        <w:fldChar w:fldCharType="separate"/>
      </w:r>
      <w:r>
        <w:rPr>
          <w:noProof/>
        </w:rPr>
        <w:t>242</w:t>
      </w:r>
      <w:r>
        <w:rPr>
          <w:noProof/>
        </w:rPr>
        <w:fldChar w:fldCharType="end"/>
      </w:r>
    </w:p>
    <w:p w14:paraId="3305171B" w14:textId="30727AE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_Toc193991094 \h </w:instrText>
      </w:r>
      <w:r>
        <w:rPr>
          <w:noProof/>
        </w:rPr>
      </w:r>
      <w:r>
        <w:rPr>
          <w:noProof/>
        </w:rPr>
        <w:fldChar w:fldCharType="separate"/>
      </w:r>
      <w:r>
        <w:rPr>
          <w:noProof/>
        </w:rPr>
        <w:t>242</w:t>
      </w:r>
      <w:r>
        <w:rPr>
          <w:noProof/>
        </w:rPr>
        <w:fldChar w:fldCharType="end"/>
      </w:r>
    </w:p>
    <w:p w14:paraId="65543DA6" w14:textId="0F2C11D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_Toc193991095 \h </w:instrText>
      </w:r>
      <w:r>
        <w:rPr>
          <w:noProof/>
        </w:rPr>
      </w:r>
      <w:r>
        <w:rPr>
          <w:noProof/>
        </w:rPr>
        <w:fldChar w:fldCharType="separate"/>
      </w:r>
      <w:r>
        <w:rPr>
          <w:noProof/>
        </w:rPr>
        <w:t>243</w:t>
      </w:r>
      <w:r>
        <w:rPr>
          <w:noProof/>
        </w:rPr>
        <w:fldChar w:fldCharType="end"/>
      </w:r>
    </w:p>
    <w:p w14:paraId="6BCDF726" w14:textId="79D8463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_Toc193991096 \h </w:instrText>
      </w:r>
      <w:r>
        <w:rPr>
          <w:noProof/>
        </w:rPr>
      </w:r>
      <w:r>
        <w:rPr>
          <w:noProof/>
        </w:rPr>
        <w:fldChar w:fldCharType="separate"/>
      </w:r>
      <w:r>
        <w:rPr>
          <w:noProof/>
        </w:rPr>
        <w:t>243</w:t>
      </w:r>
      <w:r>
        <w:rPr>
          <w:noProof/>
        </w:rPr>
        <w:fldChar w:fldCharType="end"/>
      </w:r>
    </w:p>
    <w:p w14:paraId="578F5195" w14:textId="74AD13E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_Toc193991097 \h </w:instrText>
      </w:r>
      <w:r>
        <w:rPr>
          <w:noProof/>
        </w:rPr>
      </w:r>
      <w:r>
        <w:rPr>
          <w:noProof/>
        </w:rPr>
        <w:fldChar w:fldCharType="separate"/>
      </w:r>
      <w:r>
        <w:rPr>
          <w:noProof/>
        </w:rPr>
        <w:t>244</w:t>
      </w:r>
      <w:r>
        <w:rPr>
          <w:noProof/>
        </w:rPr>
        <w:fldChar w:fldCharType="end"/>
      </w:r>
    </w:p>
    <w:p w14:paraId="3039A6CF" w14:textId="0615675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_Toc193991098 \h </w:instrText>
      </w:r>
      <w:r>
        <w:rPr>
          <w:noProof/>
        </w:rPr>
      </w:r>
      <w:r>
        <w:rPr>
          <w:noProof/>
        </w:rPr>
        <w:fldChar w:fldCharType="separate"/>
      </w:r>
      <w:r>
        <w:rPr>
          <w:noProof/>
        </w:rPr>
        <w:t>245</w:t>
      </w:r>
      <w:r>
        <w:rPr>
          <w:noProof/>
        </w:rPr>
        <w:fldChar w:fldCharType="end"/>
      </w:r>
    </w:p>
    <w:p w14:paraId="2EC11955" w14:textId="0329FD6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_Toc193991099 \h </w:instrText>
      </w:r>
      <w:r>
        <w:rPr>
          <w:noProof/>
        </w:rPr>
      </w:r>
      <w:r>
        <w:rPr>
          <w:noProof/>
        </w:rPr>
        <w:fldChar w:fldCharType="separate"/>
      </w:r>
      <w:r>
        <w:rPr>
          <w:noProof/>
        </w:rPr>
        <w:t>246</w:t>
      </w:r>
      <w:r>
        <w:rPr>
          <w:noProof/>
        </w:rPr>
        <w:fldChar w:fldCharType="end"/>
      </w:r>
    </w:p>
    <w:p w14:paraId="40F5AC51" w14:textId="2CA9FA1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_Toc193991100 \h </w:instrText>
      </w:r>
      <w:r>
        <w:rPr>
          <w:noProof/>
        </w:rPr>
      </w:r>
      <w:r>
        <w:rPr>
          <w:noProof/>
        </w:rPr>
        <w:fldChar w:fldCharType="separate"/>
      </w:r>
      <w:r>
        <w:rPr>
          <w:noProof/>
        </w:rPr>
        <w:t>247</w:t>
      </w:r>
      <w:r>
        <w:rPr>
          <w:noProof/>
        </w:rPr>
        <w:fldChar w:fldCharType="end"/>
      </w:r>
    </w:p>
    <w:p w14:paraId="2BE0827C" w14:textId="54A0028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_Toc193991101 \h </w:instrText>
      </w:r>
      <w:r>
        <w:rPr>
          <w:noProof/>
        </w:rPr>
      </w:r>
      <w:r>
        <w:rPr>
          <w:noProof/>
        </w:rPr>
        <w:fldChar w:fldCharType="separate"/>
      </w:r>
      <w:r>
        <w:rPr>
          <w:noProof/>
        </w:rPr>
        <w:t>247</w:t>
      </w:r>
      <w:r>
        <w:rPr>
          <w:noProof/>
        </w:rPr>
        <w:fldChar w:fldCharType="end"/>
      </w:r>
    </w:p>
    <w:p w14:paraId="5EFA8777" w14:textId="2D4060E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_Toc193991102 \h </w:instrText>
      </w:r>
      <w:r>
        <w:rPr>
          <w:noProof/>
        </w:rPr>
      </w:r>
      <w:r>
        <w:rPr>
          <w:noProof/>
        </w:rPr>
        <w:fldChar w:fldCharType="separate"/>
      </w:r>
      <w:r>
        <w:rPr>
          <w:noProof/>
        </w:rPr>
        <w:t>248</w:t>
      </w:r>
      <w:r>
        <w:rPr>
          <w:noProof/>
        </w:rPr>
        <w:fldChar w:fldCharType="end"/>
      </w:r>
    </w:p>
    <w:p w14:paraId="4C2BD7D1" w14:textId="1EE55D6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_Toc193991103 \h </w:instrText>
      </w:r>
      <w:r>
        <w:rPr>
          <w:noProof/>
        </w:rPr>
      </w:r>
      <w:r>
        <w:rPr>
          <w:noProof/>
        </w:rPr>
        <w:fldChar w:fldCharType="separate"/>
      </w:r>
      <w:r>
        <w:rPr>
          <w:noProof/>
        </w:rPr>
        <w:t>250</w:t>
      </w:r>
      <w:r>
        <w:rPr>
          <w:noProof/>
        </w:rPr>
        <w:fldChar w:fldCharType="end"/>
      </w:r>
    </w:p>
    <w:p w14:paraId="490342DE" w14:textId="0CB6A36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_Toc193991104 \h </w:instrText>
      </w:r>
      <w:r>
        <w:rPr>
          <w:noProof/>
        </w:rPr>
      </w:r>
      <w:r>
        <w:rPr>
          <w:noProof/>
        </w:rPr>
        <w:fldChar w:fldCharType="separate"/>
      </w:r>
      <w:r>
        <w:rPr>
          <w:noProof/>
        </w:rPr>
        <w:t>250</w:t>
      </w:r>
      <w:r>
        <w:rPr>
          <w:noProof/>
        </w:rPr>
        <w:fldChar w:fldCharType="end"/>
      </w:r>
    </w:p>
    <w:p w14:paraId="1D29259A" w14:textId="13F1D6E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_Toc193991105 \h </w:instrText>
      </w:r>
      <w:r>
        <w:rPr>
          <w:noProof/>
        </w:rPr>
      </w:r>
      <w:r>
        <w:rPr>
          <w:noProof/>
        </w:rPr>
        <w:fldChar w:fldCharType="separate"/>
      </w:r>
      <w:r>
        <w:rPr>
          <w:noProof/>
        </w:rPr>
        <w:t>251</w:t>
      </w:r>
      <w:r>
        <w:rPr>
          <w:noProof/>
        </w:rPr>
        <w:fldChar w:fldCharType="end"/>
      </w:r>
    </w:p>
    <w:p w14:paraId="4E944E73" w14:textId="62A9A43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_Toc193991106 \h </w:instrText>
      </w:r>
      <w:r>
        <w:rPr>
          <w:noProof/>
        </w:rPr>
      </w:r>
      <w:r>
        <w:rPr>
          <w:noProof/>
        </w:rPr>
        <w:fldChar w:fldCharType="separate"/>
      </w:r>
      <w:r>
        <w:rPr>
          <w:noProof/>
        </w:rPr>
        <w:t>252</w:t>
      </w:r>
      <w:r>
        <w:rPr>
          <w:noProof/>
        </w:rPr>
        <w:fldChar w:fldCharType="end"/>
      </w:r>
    </w:p>
    <w:p w14:paraId="2A9272E3" w14:textId="5545C27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_Toc193991107 \h </w:instrText>
      </w:r>
      <w:r>
        <w:rPr>
          <w:noProof/>
        </w:rPr>
      </w:r>
      <w:r>
        <w:rPr>
          <w:noProof/>
        </w:rPr>
        <w:fldChar w:fldCharType="separate"/>
      </w:r>
      <w:r>
        <w:rPr>
          <w:noProof/>
        </w:rPr>
        <w:t>252</w:t>
      </w:r>
      <w:r>
        <w:rPr>
          <w:noProof/>
        </w:rPr>
        <w:fldChar w:fldCharType="end"/>
      </w:r>
    </w:p>
    <w:p w14:paraId="4F4E3186" w14:textId="2D7A82E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_Toc193991108 \h </w:instrText>
      </w:r>
      <w:r>
        <w:rPr>
          <w:noProof/>
        </w:rPr>
      </w:r>
      <w:r>
        <w:rPr>
          <w:noProof/>
        </w:rPr>
        <w:fldChar w:fldCharType="separate"/>
      </w:r>
      <w:r>
        <w:rPr>
          <w:noProof/>
        </w:rPr>
        <w:t>252</w:t>
      </w:r>
      <w:r>
        <w:rPr>
          <w:noProof/>
        </w:rPr>
        <w:fldChar w:fldCharType="end"/>
      </w:r>
    </w:p>
    <w:p w14:paraId="05CED154" w14:textId="0194337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_Toc193991109 \h </w:instrText>
      </w:r>
      <w:r>
        <w:rPr>
          <w:noProof/>
        </w:rPr>
      </w:r>
      <w:r>
        <w:rPr>
          <w:noProof/>
        </w:rPr>
        <w:fldChar w:fldCharType="separate"/>
      </w:r>
      <w:r>
        <w:rPr>
          <w:noProof/>
        </w:rPr>
        <w:t>252</w:t>
      </w:r>
      <w:r>
        <w:rPr>
          <w:noProof/>
        </w:rPr>
        <w:fldChar w:fldCharType="end"/>
      </w:r>
    </w:p>
    <w:p w14:paraId="6A41295A" w14:textId="0EDBF95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_Toc193991110 \h </w:instrText>
      </w:r>
      <w:r>
        <w:rPr>
          <w:noProof/>
        </w:rPr>
      </w:r>
      <w:r>
        <w:rPr>
          <w:noProof/>
        </w:rPr>
        <w:fldChar w:fldCharType="separate"/>
      </w:r>
      <w:r>
        <w:rPr>
          <w:noProof/>
        </w:rPr>
        <w:t>254</w:t>
      </w:r>
      <w:r>
        <w:rPr>
          <w:noProof/>
        </w:rPr>
        <w:fldChar w:fldCharType="end"/>
      </w:r>
    </w:p>
    <w:p w14:paraId="60DC577B" w14:textId="3AB063E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_Toc193991111 \h </w:instrText>
      </w:r>
      <w:r>
        <w:rPr>
          <w:noProof/>
        </w:rPr>
      </w:r>
      <w:r>
        <w:rPr>
          <w:noProof/>
        </w:rPr>
        <w:fldChar w:fldCharType="separate"/>
      </w:r>
      <w:r>
        <w:rPr>
          <w:noProof/>
        </w:rPr>
        <w:t>254</w:t>
      </w:r>
      <w:r>
        <w:rPr>
          <w:noProof/>
        </w:rPr>
        <w:fldChar w:fldCharType="end"/>
      </w:r>
    </w:p>
    <w:p w14:paraId="0014F835" w14:textId="6C7A822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_Toc193991112 \h </w:instrText>
      </w:r>
      <w:r>
        <w:rPr>
          <w:noProof/>
        </w:rPr>
      </w:r>
      <w:r>
        <w:rPr>
          <w:noProof/>
        </w:rPr>
        <w:fldChar w:fldCharType="separate"/>
      </w:r>
      <w:r>
        <w:rPr>
          <w:noProof/>
        </w:rPr>
        <w:t>255</w:t>
      </w:r>
      <w:r>
        <w:rPr>
          <w:noProof/>
        </w:rPr>
        <w:fldChar w:fldCharType="end"/>
      </w:r>
    </w:p>
    <w:p w14:paraId="3F82B9A8" w14:textId="10F0277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_Toc193991113 \h </w:instrText>
      </w:r>
      <w:r>
        <w:rPr>
          <w:noProof/>
        </w:rPr>
      </w:r>
      <w:r>
        <w:rPr>
          <w:noProof/>
        </w:rPr>
        <w:fldChar w:fldCharType="separate"/>
      </w:r>
      <w:r>
        <w:rPr>
          <w:noProof/>
        </w:rPr>
        <w:t>256</w:t>
      </w:r>
      <w:r>
        <w:rPr>
          <w:noProof/>
        </w:rPr>
        <w:fldChar w:fldCharType="end"/>
      </w:r>
    </w:p>
    <w:p w14:paraId="151948EA" w14:textId="6EC88D8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_Toc193991114 \h </w:instrText>
      </w:r>
      <w:r>
        <w:rPr>
          <w:noProof/>
        </w:rPr>
      </w:r>
      <w:r>
        <w:rPr>
          <w:noProof/>
        </w:rPr>
        <w:fldChar w:fldCharType="separate"/>
      </w:r>
      <w:r>
        <w:rPr>
          <w:noProof/>
        </w:rPr>
        <w:t>262</w:t>
      </w:r>
      <w:r>
        <w:rPr>
          <w:noProof/>
        </w:rPr>
        <w:fldChar w:fldCharType="end"/>
      </w:r>
    </w:p>
    <w:p w14:paraId="060EE2D2" w14:textId="20B9014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_Toc193991115 \h </w:instrText>
      </w:r>
      <w:r>
        <w:rPr>
          <w:noProof/>
        </w:rPr>
      </w:r>
      <w:r>
        <w:rPr>
          <w:noProof/>
        </w:rPr>
        <w:fldChar w:fldCharType="separate"/>
      </w:r>
      <w:r>
        <w:rPr>
          <w:noProof/>
        </w:rPr>
        <w:t>262</w:t>
      </w:r>
      <w:r>
        <w:rPr>
          <w:noProof/>
        </w:rPr>
        <w:fldChar w:fldCharType="end"/>
      </w:r>
    </w:p>
    <w:p w14:paraId="04205368" w14:textId="10E7035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0407AF">
        <w:rPr>
          <w:rFonts w:cs="Arial"/>
          <w:noProof/>
        </w:rPr>
        <w:t>"imageattr" attribute</w:t>
      </w:r>
      <w:r>
        <w:rPr>
          <w:noProof/>
        </w:rPr>
        <w:tab/>
      </w:r>
      <w:r>
        <w:rPr>
          <w:noProof/>
        </w:rPr>
        <w:fldChar w:fldCharType="begin" w:fldLock="1"/>
      </w:r>
      <w:r>
        <w:rPr>
          <w:noProof/>
        </w:rPr>
        <w:instrText xml:space="preserve"> PAGEREF _Toc193991116 \h </w:instrText>
      </w:r>
      <w:r>
        <w:rPr>
          <w:noProof/>
        </w:rPr>
      </w:r>
      <w:r>
        <w:rPr>
          <w:noProof/>
        </w:rPr>
        <w:fldChar w:fldCharType="separate"/>
      </w:r>
      <w:r>
        <w:rPr>
          <w:noProof/>
        </w:rPr>
        <w:t>262</w:t>
      </w:r>
      <w:r>
        <w:rPr>
          <w:noProof/>
        </w:rPr>
        <w:fldChar w:fldCharType="end"/>
      </w:r>
    </w:p>
    <w:p w14:paraId="672C6A56" w14:textId="5EAF5E9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_Toc193991117 \h </w:instrText>
      </w:r>
      <w:r>
        <w:rPr>
          <w:noProof/>
        </w:rPr>
      </w:r>
      <w:r>
        <w:rPr>
          <w:noProof/>
        </w:rPr>
        <w:fldChar w:fldCharType="separate"/>
      </w:r>
      <w:r>
        <w:rPr>
          <w:noProof/>
        </w:rPr>
        <w:t>264</w:t>
      </w:r>
      <w:r>
        <w:rPr>
          <w:noProof/>
        </w:rPr>
        <w:fldChar w:fldCharType="end"/>
      </w:r>
    </w:p>
    <w:p w14:paraId="2DF84FDE" w14:textId="7FB41C0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_Toc193991118 \h </w:instrText>
      </w:r>
      <w:r>
        <w:rPr>
          <w:noProof/>
        </w:rPr>
      </w:r>
      <w:r>
        <w:rPr>
          <w:noProof/>
        </w:rPr>
        <w:fldChar w:fldCharType="separate"/>
      </w:r>
      <w:r>
        <w:rPr>
          <w:noProof/>
        </w:rPr>
        <w:t>265</w:t>
      </w:r>
      <w:r>
        <w:rPr>
          <w:noProof/>
        </w:rPr>
        <w:fldChar w:fldCharType="end"/>
      </w:r>
    </w:p>
    <w:p w14:paraId="2A1CBD55" w14:textId="2A46AFEC"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0407AF">
        <w:rPr>
          <w:rFonts w:cs="Arial"/>
          <w:noProof/>
        </w:rPr>
        <w:t>"imageattr" attribute with multiple rtpmaps</w:t>
      </w:r>
      <w:r>
        <w:rPr>
          <w:noProof/>
        </w:rPr>
        <w:tab/>
      </w:r>
      <w:r>
        <w:rPr>
          <w:noProof/>
        </w:rPr>
        <w:fldChar w:fldCharType="begin" w:fldLock="1"/>
      </w:r>
      <w:r>
        <w:rPr>
          <w:noProof/>
        </w:rPr>
        <w:instrText xml:space="preserve"> PAGEREF _Toc193991119 \h </w:instrText>
      </w:r>
      <w:r>
        <w:rPr>
          <w:noProof/>
        </w:rPr>
      </w:r>
      <w:r>
        <w:rPr>
          <w:noProof/>
        </w:rPr>
        <w:fldChar w:fldCharType="separate"/>
      </w:r>
      <w:r>
        <w:rPr>
          <w:noProof/>
        </w:rPr>
        <w:t>266</w:t>
      </w:r>
      <w:r>
        <w:rPr>
          <w:noProof/>
        </w:rPr>
        <w:fldChar w:fldCharType="end"/>
      </w:r>
    </w:p>
    <w:p w14:paraId="2B983CDF" w14:textId="27EE07C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_Toc193991120 \h </w:instrText>
      </w:r>
      <w:r>
        <w:rPr>
          <w:noProof/>
        </w:rPr>
      </w:r>
      <w:r>
        <w:rPr>
          <w:noProof/>
        </w:rPr>
        <w:fldChar w:fldCharType="separate"/>
      </w:r>
      <w:r>
        <w:rPr>
          <w:noProof/>
        </w:rPr>
        <w:t>268</w:t>
      </w:r>
      <w:r>
        <w:rPr>
          <w:noProof/>
        </w:rPr>
        <w:fldChar w:fldCharType="end"/>
      </w:r>
    </w:p>
    <w:p w14:paraId="0A640C6F" w14:textId="142533D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sidRPr="000407AF">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0407AF">
        <w:rPr>
          <w:noProof/>
          <w:color w:val="000000"/>
        </w:rPr>
        <w:t xml:space="preserve">H.264/AVC with </w:t>
      </w:r>
      <w:r w:rsidRPr="000407AF">
        <w:rPr>
          <w:rFonts w:cs="Arial"/>
          <w:noProof/>
          <w:color w:val="000000"/>
        </w:rPr>
        <w:t>"imageattr" attribute for non-CVO operation</w:t>
      </w:r>
      <w:r>
        <w:rPr>
          <w:noProof/>
        </w:rPr>
        <w:tab/>
      </w:r>
      <w:r>
        <w:rPr>
          <w:noProof/>
        </w:rPr>
        <w:fldChar w:fldCharType="begin" w:fldLock="1"/>
      </w:r>
      <w:r>
        <w:rPr>
          <w:noProof/>
        </w:rPr>
        <w:instrText xml:space="preserve"> PAGEREF _Toc193991121 \h </w:instrText>
      </w:r>
      <w:r>
        <w:rPr>
          <w:noProof/>
        </w:rPr>
      </w:r>
      <w:r>
        <w:rPr>
          <w:noProof/>
        </w:rPr>
        <w:fldChar w:fldCharType="separate"/>
      </w:r>
      <w:r>
        <w:rPr>
          <w:noProof/>
        </w:rPr>
        <w:t>269</w:t>
      </w:r>
      <w:r>
        <w:rPr>
          <w:noProof/>
        </w:rPr>
        <w:fldChar w:fldCharType="end"/>
      </w:r>
    </w:p>
    <w:p w14:paraId="3B3DB47F" w14:textId="2089B1E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_Toc193991122 \h </w:instrText>
      </w:r>
      <w:r>
        <w:rPr>
          <w:noProof/>
        </w:rPr>
      </w:r>
      <w:r>
        <w:rPr>
          <w:noProof/>
        </w:rPr>
        <w:fldChar w:fldCharType="separate"/>
      </w:r>
      <w:r>
        <w:rPr>
          <w:noProof/>
        </w:rPr>
        <w:t>271</w:t>
      </w:r>
      <w:r>
        <w:rPr>
          <w:noProof/>
        </w:rPr>
        <w:fldChar w:fldCharType="end"/>
      </w:r>
    </w:p>
    <w:p w14:paraId="4942527D" w14:textId="504877E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_Toc193991123 \h </w:instrText>
      </w:r>
      <w:r>
        <w:rPr>
          <w:noProof/>
        </w:rPr>
      </w:r>
      <w:r>
        <w:rPr>
          <w:noProof/>
        </w:rPr>
        <w:fldChar w:fldCharType="separate"/>
      </w:r>
      <w:r>
        <w:rPr>
          <w:noProof/>
        </w:rPr>
        <w:t>271</w:t>
      </w:r>
      <w:r>
        <w:rPr>
          <w:noProof/>
        </w:rPr>
        <w:fldChar w:fldCharType="end"/>
      </w:r>
    </w:p>
    <w:p w14:paraId="106363E6" w14:textId="7D1383B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_Toc193991124 \h </w:instrText>
      </w:r>
      <w:r>
        <w:rPr>
          <w:noProof/>
        </w:rPr>
      </w:r>
      <w:r>
        <w:rPr>
          <w:noProof/>
        </w:rPr>
        <w:fldChar w:fldCharType="separate"/>
      </w:r>
      <w:r>
        <w:rPr>
          <w:noProof/>
        </w:rPr>
        <w:t>272</w:t>
      </w:r>
      <w:r>
        <w:rPr>
          <w:noProof/>
        </w:rPr>
        <w:fldChar w:fldCharType="end"/>
      </w:r>
    </w:p>
    <w:p w14:paraId="4FFC23E7" w14:textId="0226C45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_Toc193991125 \h </w:instrText>
      </w:r>
      <w:r>
        <w:rPr>
          <w:noProof/>
        </w:rPr>
      </w:r>
      <w:r>
        <w:rPr>
          <w:noProof/>
        </w:rPr>
        <w:fldChar w:fldCharType="separate"/>
      </w:r>
      <w:r>
        <w:rPr>
          <w:noProof/>
        </w:rPr>
        <w:t>273</w:t>
      </w:r>
      <w:r>
        <w:rPr>
          <w:noProof/>
        </w:rPr>
        <w:fldChar w:fldCharType="end"/>
      </w:r>
    </w:p>
    <w:p w14:paraId="16FA3B59" w14:textId="2B3E299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_Toc193991126 \h </w:instrText>
      </w:r>
      <w:r>
        <w:rPr>
          <w:noProof/>
        </w:rPr>
      </w:r>
      <w:r>
        <w:rPr>
          <w:noProof/>
        </w:rPr>
        <w:fldChar w:fldCharType="separate"/>
      </w:r>
      <w:r>
        <w:rPr>
          <w:noProof/>
        </w:rPr>
        <w:t>274</w:t>
      </w:r>
      <w:r>
        <w:rPr>
          <w:noProof/>
        </w:rPr>
        <w:fldChar w:fldCharType="end"/>
      </w:r>
    </w:p>
    <w:p w14:paraId="18C3846D" w14:textId="7DF06F8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_Toc193991127 \h </w:instrText>
      </w:r>
      <w:r>
        <w:rPr>
          <w:noProof/>
        </w:rPr>
      </w:r>
      <w:r>
        <w:rPr>
          <w:noProof/>
        </w:rPr>
        <w:fldChar w:fldCharType="separate"/>
      </w:r>
      <w:r>
        <w:rPr>
          <w:noProof/>
        </w:rPr>
        <w:t>275</w:t>
      </w:r>
      <w:r>
        <w:rPr>
          <w:noProof/>
        </w:rPr>
        <w:fldChar w:fldCharType="end"/>
      </w:r>
    </w:p>
    <w:p w14:paraId="1FBBFAD4" w14:textId="34FCE06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_Toc193991128 \h </w:instrText>
      </w:r>
      <w:r>
        <w:rPr>
          <w:noProof/>
        </w:rPr>
      </w:r>
      <w:r>
        <w:rPr>
          <w:noProof/>
        </w:rPr>
        <w:fldChar w:fldCharType="separate"/>
      </w:r>
      <w:r>
        <w:rPr>
          <w:noProof/>
        </w:rPr>
        <w:t>276</w:t>
      </w:r>
      <w:r>
        <w:rPr>
          <w:noProof/>
        </w:rPr>
        <w:fldChar w:fldCharType="end"/>
      </w:r>
    </w:p>
    <w:p w14:paraId="09925775" w14:textId="3D31CC8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_Toc193991129 \h </w:instrText>
      </w:r>
      <w:r>
        <w:rPr>
          <w:noProof/>
        </w:rPr>
      </w:r>
      <w:r>
        <w:rPr>
          <w:noProof/>
        </w:rPr>
        <w:fldChar w:fldCharType="separate"/>
      </w:r>
      <w:r>
        <w:rPr>
          <w:noProof/>
        </w:rPr>
        <w:t>276</w:t>
      </w:r>
      <w:r>
        <w:rPr>
          <w:noProof/>
        </w:rPr>
        <w:fldChar w:fldCharType="end"/>
      </w:r>
    </w:p>
    <w:p w14:paraId="4E31DF12" w14:textId="53B7A7F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_Toc193991130 \h </w:instrText>
      </w:r>
      <w:r>
        <w:rPr>
          <w:noProof/>
        </w:rPr>
      </w:r>
      <w:r>
        <w:rPr>
          <w:noProof/>
        </w:rPr>
        <w:fldChar w:fldCharType="separate"/>
      </w:r>
      <w:r>
        <w:rPr>
          <w:noProof/>
        </w:rPr>
        <w:t>278</w:t>
      </w:r>
      <w:r>
        <w:rPr>
          <w:noProof/>
        </w:rPr>
        <w:fldChar w:fldCharType="end"/>
      </w:r>
    </w:p>
    <w:p w14:paraId="6A479EE3" w14:textId="44A6C9D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_Toc193991131 \h </w:instrText>
      </w:r>
      <w:r>
        <w:rPr>
          <w:noProof/>
        </w:rPr>
      </w:r>
      <w:r>
        <w:rPr>
          <w:noProof/>
        </w:rPr>
        <w:fldChar w:fldCharType="separate"/>
      </w:r>
      <w:r>
        <w:rPr>
          <w:noProof/>
        </w:rPr>
        <w:t>278</w:t>
      </w:r>
      <w:r>
        <w:rPr>
          <w:noProof/>
        </w:rPr>
        <w:fldChar w:fldCharType="end"/>
      </w:r>
    </w:p>
    <w:p w14:paraId="58A75323" w14:textId="6049CF9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_Toc193991132 \h </w:instrText>
      </w:r>
      <w:r>
        <w:rPr>
          <w:noProof/>
        </w:rPr>
      </w:r>
      <w:r>
        <w:rPr>
          <w:noProof/>
        </w:rPr>
        <w:fldChar w:fldCharType="separate"/>
      </w:r>
      <w:r>
        <w:rPr>
          <w:noProof/>
        </w:rPr>
        <w:t>278</w:t>
      </w:r>
      <w:r>
        <w:rPr>
          <w:noProof/>
        </w:rPr>
        <w:fldChar w:fldCharType="end"/>
      </w:r>
    </w:p>
    <w:p w14:paraId="262D5C67" w14:textId="5496D2E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_Toc193991133 \h </w:instrText>
      </w:r>
      <w:r>
        <w:rPr>
          <w:noProof/>
        </w:rPr>
      </w:r>
      <w:r>
        <w:rPr>
          <w:noProof/>
        </w:rPr>
        <w:fldChar w:fldCharType="separate"/>
      </w:r>
      <w:r>
        <w:rPr>
          <w:noProof/>
        </w:rPr>
        <w:t>279</w:t>
      </w:r>
      <w:r>
        <w:rPr>
          <w:noProof/>
        </w:rPr>
        <w:fldChar w:fldCharType="end"/>
      </w:r>
    </w:p>
    <w:p w14:paraId="353EAA78" w14:textId="79D59F7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_Toc193991134 \h </w:instrText>
      </w:r>
      <w:r>
        <w:rPr>
          <w:noProof/>
        </w:rPr>
      </w:r>
      <w:r>
        <w:rPr>
          <w:noProof/>
        </w:rPr>
        <w:fldChar w:fldCharType="separate"/>
      </w:r>
      <w:r>
        <w:rPr>
          <w:noProof/>
        </w:rPr>
        <w:t>282</w:t>
      </w:r>
      <w:r>
        <w:rPr>
          <w:noProof/>
        </w:rPr>
        <w:fldChar w:fldCharType="end"/>
      </w:r>
    </w:p>
    <w:p w14:paraId="401E8946" w14:textId="617975F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_Toc193991135 \h </w:instrText>
      </w:r>
      <w:r>
        <w:rPr>
          <w:noProof/>
        </w:rPr>
      </w:r>
      <w:r>
        <w:rPr>
          <w:noProof/>
        </w:rPr>
        <w:fldChar w:fldCharType="separate"/>
      </w:r>
      <w:r>
        <w:rPr>
          <w:noProof/>
        </w:rPr>
        <w:t>282</w:t>
      </w:r>
      <w:r>
        <w:rPr>
          <w:noProof/>
        </w:rPr>
        <w:fldChar w:fldCharType="end"/>
      </w:r>
    </w:p>
    <w:p w14:paraId="6E850770" w14:textId="1E19EDB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_Toc193991136 \h </w:instrText>
      </w:r>
      <w:r>
        <w:rPr>
          <w:noProof/>
        </w:rPr>
      </w:r>
      <w:r>
        <w:rPr>
          <w:noProof/>
        </w:rPr>
        <w:fldChar w:fldCharType="separate"/>
      </w:r>
      <w:r>
        <w:rPr>
          <w:noProof/>
        </w:rPr>
        <w:t>282</w:t>
      </w:r>
      <w:r>
        <w:rPr>
          <w:noProof/>
        </w:rPr>
        <w:fldChar w:fldCharType="end"/>
      </w:r>
    </w:p>
    <w:p w14:paraId="007B38B2" w14:textId="2734D84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_Toc193991137 \h </w:instrText>
      </w:r>
      <w:r>
        <w:rPr>
          <w:noProof/>
        </w:rPr>
      </w:r>
      <w:r>
        <w:rPr>
          <w:noProof/>
        </w:rPr>
        <w:fldChar w:fldCharType="separate"/>
      </w:r>
      <w:r>
        <w:rPr>
          <w:noProof/>
        </w:rPr>
        <w:t>283</w:t>
      </w:r>
      <w:r>
        <w:rPr>
          <w:noProof/>
        </w:rPr>
        <w:fldChar w:fldCharType="end"/>
      </w:r>
    </w:p>
    <w:p w14:paraId="123AB273" w14:textId="11CFF04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_Toc193991138 \h </w:instrText>
      </w:r>
      <w:r>
        <w:rPr>
          <w:noProof/>
        </w:rPr>
      </w:r>
      <w:r>
        <w:rPr>
          <w:noProof/>
        </w:rPr>
        <w:fldChar w:fldCharType="separate"/>
      </w:r>
      <w:r>
        <w:rPr>
          <w:noProof/>
        </w:rPr>
        <w:t>287</w:t>
      </w:r>
      <w:r>
        <w:rPr>
          <w:noProof/>
        </w:rPr>
        <w:fldChar w:fldCharType="end"/>
      </w:r>
    </w:p>
    <w:p w14:paraId="70DC9894" w14:textId="13A481E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_Toc193991139 \h </w:instrText>
      </w:r>
      <w:r>
        <w:rPr>
          <w:noProof/>
        </w:rPr>
      </w:r>
      <w:r>
        <w:rPr>
          <w:noProof/>
        </w:rPr>
        <w:fldChar w:fldCharType="separate"/>
      </w:r>
      <w:r>
        <w:rPr>
          <w:noProof/>
        </w:rPr>
        <w:t>287</w:t>
      </w:r>
      <w:r>
        <w:rPr>
          <w:noProof/>
        </w:rPr>
        <w:fldChar w:fldCharType="end"/>
      </w:r>
    </w:p>
    <w:p w14:paraId="59D650F3" w14:textId="42CD2FE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_Toc193991140 \h </w:instrText>
      </w:r>
      <w:r>
        <w:rPr>
          <w:noProof/>
        </w:rPr>
      </w:r>
      <w:r>
        <w:rPr>
          <w:noProof/>
        </w:rPr>
        <w:fldChar w:fldCharType="separate"/>
      </w:r>
      <w:r>
        <w:rPr>
          <w:noProof/>
        </w:rPr>
        <w:t>288</w:t>
      </w:r>
      <w:r>
        <w:rPr>
          <w:noProof/>
        </w:rPr>
        <w:fldChar w:fldCharType="end"/>
      </w:r>
    </w:p>
    <w:p w14:paraId="0DEC6128" w14:textId="401530C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_Toc193991141 \h </w:instrText>
      </w:r>
      <w:r>
        <w:rPr>
          <w:noProof/>
        </w:rPr>
      </w:r>
      <w:r>
        <w:rPr>
          <w:noProof/>
        </w:rPr>
        <w:fldChar w:fldCharType="separate"/>
      </w:r>
      <w:r>
        <w:rPr>
          <w:noProof/>
        </w:rPr>
        <w:t>288</w:t>
      </w:r>
      <w:r>
        <w:rPr>
          <w:noProof/>
        </w:rPr>
        <w:fldChar w:fldCharType="end"/>
      </w:r>
    </w:p>
    <w:p w14:paraId="4057FE11" w14:textId="7AD14B3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_Toc193991142 \h </w:instrText>
      </w:r>
      <w:r>
        <w:rPr>
          <w:noProof/>
        </w:rPr>
      </w:r>
      <w:r>
        <w:rPr>
          <w:noProof/>
        </w:rPr>
        <w:fldChar w:fldCharType="separate"/>
      </w:r>
      <w:r>
        <w:rPr>
          <w:noProof/>
        </w:rPr>
        <w:t>288</w:t>
      </w:r>
      <w:r>
        <w:rPr>
          <w:noProof/>
        </w:rPr>
        <w:fldChar w:fldCharType="end"/>
      </w:r>
    </w:p>
    <w:p w14:paraId="0ABAB768" w14:textId="1C92006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_Toc193991143 \h </w:instrText>
      </w:r>
      <w:r>
        <w:rPr>
          <w:noProof/>
        </w:rPr>
      </w:r>
      <w:r>
        <w:rPr>
          <w:noProof/>
        </w:rPr>
        <w:fldChar w:fldCharType="separate"/>
      </w:r>
      <w:r>
        <w:rPr>
          <w:noProof/>
        </w:rPr>
        <w:t>288</w:t>
      </w:r>
      <w:r>
        <w:rPr>
          <w:noProof/>
        </w:rPr>
        <w:fldChar w:fldCharType="end"/>
      </w:r>
    </w:p>
    <w:p w14:paraId="381AD378" w14:textId="3C0F651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_Toc193991144 \h </w:instrText>
      </w:r>
      <w:r>
        <w:rPr>
          <w:noProof/>
        </w:rPr>
      </w:r>
      <w:r>
        <w:rPr>
          <w:noProof/>
        </w:rPr>
        <w:fldChar w:fldCharType="separate"/>
      </w:r>
      <w:r>
        <w:rPr>
          <w:noProof/>
        </w:rPr>
        <w:t>289</w:t>
      </w:r>
      <w:r>
        <w:rPr>
          <w:noProof/>
        </w:rPr>
        <w:fldChar w:fldCharType="end"/>
      </w:r>
    </w:p>
    <w:p w14:paraId="782F6F64" w14:textId="2FD53D0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_Toc193991145 \h </w:instrText>
      </w:r>
      <w:r>
        <w:rPr>
          <w:noProof/>
        </w:rPr>
      </w:r>
      <w:r>
        <w:rPr>
          <w:noProof/>
        </w:rPr>
        <w:fldChar w:fldCharType="separate"/>
      </w:r>
      <w:r>
        <w:rPr>
          <w:noProof/>
        </w:rPr>
        <w:t>290</w:t>
      </w:r>
      <w:r>
        <w:rPr>
          <w:noProof/>
        </w:rPr>
        <w:fldChar w:fldCharType="end"/>
      </w:r>
    </w:p>
    <w:p w14:paraId="4ED15680" w14:textId="514776D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_Toc193991146 \h </w:instrText>
      </w:r>
      <w:r>
        <w:rPr>
          <w:noProof/>
        </w:rPr>
      </w:r>
      <w:r>
        <w:rPr>
          <w:noProof/>
        </w:rPr>
        <w:fldChar w:fldCharType="separate"/>
      </w:r>
      <w:r>
        <w:rPr>
          <w:noProof/>
        </w:rPr>
        <w:t>292</w:t>
      </w:r>
      <w:r>
        <w:rPr>
          <w:noProof/>
        </w:rPr>
        <w:fldChar w:fldCharType="end"/>
      </w:r>
    </w:p>
    <w:p w14:paraId="4FF03A0D" w14:textId="493CC32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_Toc193991147 \h </w:instrText>
      </w:r>
      <w:r>
        <w:rPr>
          <w:noProof/>
        </w:rPr>
      </w:r>
      <w:r>
        <w:rPr>
          <w:noProof/>
        </w:rPr>
        <w:fldChar w:fldCharType="separate"/>
      </w:r>
      <w:r>
        <w:rPr>
          <w:noProof/>
        </w:rPr>
        <w:t>296</w:t>
      </w:r>
      <w:r>
        <w:rPr>
          <w:noProof/>
        </w:rPr>
        <w:fldChar w:fldCharType="end"/>
      </w:r>
    </w:p>
    <w:p w14:paraId="4DEFDE7C" w14:textId="4CBFB99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_Toc193991148 \h </w:instrText>
      </w:r>
      <w:r>
        <w:rPr>
          <w:noProof/>
        </w:rPr>
      </w:r>
      <w:r>
        <w:rPr>
          <w:noProof/>
        </w:rPr>
        <w:fldChar w:fldCharType="separate"/>
      </w:r>
      <w:r>
        <w:rPr>
          <w:noProof/>
        </w:rPr>
        <w:t>296</w:t>
      </w:r>
      <w:r>
        <w:rPr>
          <w:noProof/>
        </w:rPr>
        <w:fldChar w:fldCharType="end"/>
      </w:r>
    </w:p>
    <w:p w14:paraId="06372C1E" w14:textId="765504E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_Toc193991149 \h </w:instrText>
      </w:r>
      <w:r>
        <w:rPr>
          <w:noProof/>
        </w:rPr>
      </w:r>
      <w:r>
        <w:rPr>
          <w:noProof/>
        </w:rPr>
        <w:fldChar w:fldCharType="separate"/>
      </w:r>
      <w:r>
        <w:rPr>
          <w:noProof/>
        </w:rPr>
        <w:t>296</w:t>
      </w:r>
      <w:r>
        <w:rPr>
          <w:noProof/>
        </w:rPr>
        <w:fldChar w:fldCharType="end"/>
      </w:r>
    </w:p>
    <w:p w14:paraId="0DA4320D" w14:textId="3C121F1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_Toc193991150 \h </w:instrText>
      </w:r>
      <w:r>
        <w:rPr>
          <w:noProof/>
        </w:rPr>
      </w:r>
      <w:r>
        <w:rPr>
          <w:noProof/>
        </w:rPr>
        <w:fldChar w:fldCharType="separate"/>
      </w:r>
      <w:r>
        <w:rPr>
          <w:noProof/>
        </w:rPr>
        <w:t>297</w:t>
      </w:r>
      <w:r>
        <w:rPr>
          <w:noProof/>
        </w:rPr>
        <w:fldChar w:fldCharType="end"/>
      </w:r>
    </w:p>
    <w:p w14:paraId="6F20C435" w14:textId="481E290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_Toc193991151 \h </w:instrText>
      </w:r>
      <w:r>
        <w:rPr>
          <w:noProof/>
        </w:rPr>
      </w:r>
      <w:r>
        <w:rPr>
          <w:noProof/>
        </w:rPr>
        <w:fldChar w:fldCharType="separate"/>
      </w:r>
      <w:r>
        <w:rPr>
          <w:noProof/>
        </w:rPr>
        <w:t>298</w:t>
      </w:r>
      <w:r>
        <w:rPr>
          <w:noProof/>
        </w:rPr>
        <w:fldChar w:fldCharType="end"/>
      </w:r>
    </w:p>
    <w:p w14:paraId="57141AE4" w14:textId="4FBB0F8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_Toc193991152 \h </w:instrText>
      </w:r>
      <w:r>
        <w:rPr>
          <w:noProof/>
        </w:rPr>
      </w:r>
      <w:r>
        <w:rPr>
          <w:noProof/>
        </w:rPr>
        <w:fldChar w:fldCharType="separate"/>
      </w:r>
      <w:r>
        <w:rPr>
          <w:noProof/>
        </w:rPr>
        <w:t>299</w:t>
      </w:r>
      <w:r>
        <w:rPr>
          <w:noProof/>
        </w:rPr>
        <w:fldChar w:fldCharType="end"/>
      </w:r>
    </w:p>
    <w:p w14:paraId="39587D90" w14:textId="21406DD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_Toc193991153 \h </w:instrText>
      </w:r>
      <w:r>
        <w:rPr>
          <w:noProof/>
        </w:rPr>
      </w:r>
      <w:r>
        <w:rPr>
          <w:noProof/>
        </w:rPr>
        <w:fldChar w:fldCharType="separate"/>
      </w:r>
      <w:r>
        <w:rPr>
          <w:noProof/>
        </w:rPr>
        <w:t>299</w:t>
      </w:r>
      <w:r>
        <w:rPr>
          <w:noProof/>
        </w:rPr>
        <w:fldChar w:fldCharType="end"/>
      </w:r>
    </w:p>
    <w:p w14:paraId="12D5C3E6" w14:textId="0AB439B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_Toc193991154 \h </w:instrText>
      </w:r>
      <w:r>
        <w:rPr>
          <w:noProof/>
        </w:rPr>
      </w:r>
      <w:r>
        <w:rPr>
          <w:noProof/>
        </w:rPr>
        <w:fldChar w:fldCharType="separate"/>
      </w:r>
      <w:r>
        <w:rPr>
          <w:noProof/>
        </w:rPr>
        <w:t>300</w:t>
      </w:r>
      <w:r>
        <w:rPr>
          <w:noProof/>
        </w:rPr>
        <w:fldChar w:fldCharType="end"/>
      </w:r>
    </w:p>
    <w:p w14:paraId="2DC90614" w14:textId="6B071BD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_Toc193991155 \h </w:instrText>
      </w:r>
      <w:r>
        <w:rPr>
          <w:noProof/>
        </w:rPr>
      </w:r>
      <w:r>
        <w:rPr>
          <w:noProof/>
        </w:rPr>
        <w:fldChar w:fldCharType="separate"/>
      </w:r>
      <w:r>
        <w:rPr>
          <w:noProof/>
        </w:rPr>
        <w:t>301</w:t>
      </w:r>
      <w:r>
        <w:rPr>
          <w:noProof/>
        </w:rPr>
        <w:fldChar w:fldCharType="end"/>
      </w:r>
    </w:p>
    <w:p w14:paraId="13FAF799" w14:textId="4A17870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_Toc193991156 \h </w:instrText>
      </w:r>
      <w:r>
        <w:rPr>
          <w:noProof/>
        </w:rPr>
      </w:r>
      <w:r>
        <w:rPr>
          <w:noProof/>
        </w:rPr>
        <w:fldChar w:fldCharType="separate"/>
      </w:r>
      <w:r>
        <w:rPr>
          <w:noProof/>
        </w:rPr>
        <w:t>301</w:t>
      </w:r>
      <w:r>
        <w:rPr>
          <w:noProof/>
        </w:rPr>
        <w:fldChar w:fldCharType="end"/>
      </w:r>
    </w:p>
    <w:p w14:paraId="1DF96341" w14:textId="194FCF5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_Toc193991157 \h </w:instrText>
      </w:r>
      <w:r>
        <w:rPr>
          <w:noProof/>
        </w:rPr>
      </w:r>
      <w:r>
        <w:rPr>
          <w:noProof/>
        </w:rPr>
        <w:fldChar w:fldCharType="separate"/>
      </w:r>
      <w:r>
        <w:rPr>
          <w:noProof/>
        </w:rPr>
        <w:t>301</w:t>
      </w:r>
      <w:r>
        <w:rPr>
          <w:noProof/>
        </w:rPr>
        <w:fldChar w:fldCharType="end"/>
      </w:r>
    </w:p>
    <w:p w14:paraId="036170B6" w14:textId="7F493E6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_Toc193991158 \h </w:instrText>
      </w:r>
      <w:r>
        <w:rPr>
          <w:noProof/>
        </w:rPr>
      </w:r>
      <w:r>
        <w:rPr>
          <w:noProof/>
        </w:rPr>
        <w:fldChar w:fldCharType="separate"/>
      </w:r>
      <w:r>
        <w:rPr>
          <w:noProof/>
        </w:rPr>
        <w:t>302</w:t>
      </w:r>
      <w:r>
        <w:rPr>
          <w:noProof/>
        </w:rPr>
        <w:fldChar w:fldCharType="end"/>
      </w:r>
    </w:p>
    <w:p w14:paraId="4C2D9D28" w14:textId="0DF6D8A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_Toc193991159 \h </w:instrText>
      </w:r>
      <w:r>
        <w:rPr>
          <w:noProof/>
        </w:rPr>
      </w:r>
      <w:r>
        <w:rPr>
          <w:noProof/>
        </w:rPr>
        <w:fldChar w:fldCharType="separate"/>
      </w:r>
      <w:r>
        <w:rPr>
          <w:noProof/>
        </w:rPr>
        <w:t>302</w:t>
      </w:r>
      <w:r>
        <w:rPr>
          <w:noProof/>
        </w:rPr>
        <w:fldChar w:fldCharType="end"/>
      </w:r>
    </w:p>
    <w:p w14:paraId="0CF2D35D" w14:textId="53FCCB6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_Toc193991160 \h </w:instrText>
      </w:r>
      <w:r>
        <w:rPr>
          <w:noProof/>
        </w:rPr>
      </w:r>
      <w:r>
        <w:rPr>
          <w:noProof/>
        </w:rPr>
        <w:fldChar w:fldCharType="separate"/>
      </w:r>
      <w:r>
        <w:rPr>
          <w:noProof/>
        </w:rPr>
        <w:t>303</w:t>
      </w:r>
      <w:r>
        <w:rPr>
          <w:noProof/>
        </w:rPr>
        <w:fldChar w:fldCharType="end"/>
      </w:r>
    </w:p>
    <w:p w14:paraId="5AA3435E" w14:textId="7CBDDEC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_Toc193991161 \h </w:instrText>
      </w:r>
      <w:r>
        <w:rPr>
          <w:noProof/>
        </w:rPr>
      </w:r>
      <w:r>
        <w:rPr>
          <w:noProof/>
        </w:rPr>
        <w:fldChar w:fldCharType="separate"/>
      </w:r>
      <w:r>
        <w:rPr>
          <w:noProof/>
        </w:rPr>
        <w:t>303</w:t>
      </w:r>
      <w:r>
        <w:rPr>
          <w:noProof/>
        </w:rPr>
        <w:fldChar w:fldCharType="end"/>
      </w:r>
    </w:p>
    <w:p w14:paraId="445C49E9" w14:textId="1C9C69F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_Toc193991162 \h </w:instrText>
      </w:r>
      <w:r>
        <w:rPr>
          <w:noProof/>
        </w:rPr>
      </w:r>
      <w:r>
        <w:rPr>
          <w:noProof/>
        </w:rPr>
        <w:fldChar w:fldCharType="separate"/>
      </w:r>
      <w:r>
        <w:rPr>
          <w:noProof/>
        </w:rPr>
        <w:t>303</w:t>
      </w:r>
      <w:r>
        <w:rPr>
          <w:noProof/>
        </w:rPr>
        <w:fldChar w:fldCharType="end"/>
      </w:r>
    </w:p>
    <w:p w14:paraId="238C448A" w14:textId="06704F5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_Toc193991163 \h </w:instrText>
      </w:r>
      <w:r>
        <w:rPr>
          <w:noProof/>
        </w:rPr>
      </w:r>
      <w:r>
        <w:rPr>
          <w:noProof/>
        </w:rPr>
        <w:fldChar w:fldCharType="separate"/>
      </w:r>
      <w:r>
        <w:rPr>
          <w:noProof/>
        </w:rPr>
        <w:t>304</w:t>
      </w:r>
      <w:r>
        <w:rPr>
          <w:noProof/>
        </w:rPr>
        <w:fldChar w:fldCharType="end"/>
      </w:r>
    </w:p>
    <w:p w14:paraId="572E3441" w14:textId="04F3546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_Toc193991164 \h </w:instrText>
      </w:r>
      <w:r>
        <w:rPr>
          <w:noProof/>
        </w:rPr>
      </w:r>
      <w:r>
        <w:rPr>
          <w:noProof/>
        </w:rPr>
        <w:fldChar w:fldCharType="separate"/>
      </w:r>
      <w:r>
        <w:rPr>
          <w:noProof/>
        </w:rPr>
        <w:t>305</w:t>
      </w:r>
      <w:r>
        <w:rPr>
          <w:noProof/>
        </w:rPr>
        <w:fldChar w:fldCharType="end"/>
      </w:r>
    </w:p>
    <w:p w14:paraId="22977E74" w14:textId="02BBBFC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_Toc193991165 \h </w:instrText>
      </w:r>
      <w:r>
        <w:rPr>
          <w:noProof/>
        </w:rPr>
      </w:r>
      <w:r>
        <w:rPr>
          <w:noProof/>
        </w:rPr>
        <w:fldChar w:fldCharType="separate"/>
      </w:r>
      <w:r>
        <w:rPr>
          <w:noProof/>
        </w:rPr>
        <w:t>305</w:t>
      </w:r>
      <w:r>
        <w:rPr>
          <w:noProof/>
        </w:rPr>
        <w:fldChar w:fldCharType="end"/>
      </w:r>
    </w:p>
    <w:p w14:paraId="28DADDA4" w14:textId="728EABD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_Toc193991166 \h </w:instrText>
      </w:r>
      <w:r>
        <w:rPr>
          <w:noProof/>
        </w:rPr>
      </w:r>
      <w:r>
        <w:rPr>
          <w:noProof/>
        </w:rPr>
        <w:fldChar w:fldCharType="separate"/>
      </w:r>
      <w:r>
        <w:rPr>
          <w:noProof/>
        </w:rPr>
        <w:t>306</w:t>
      </w:r>
      <w:r>
        <w:rPr>
          <w:noProof/>
        </w:rPr>
        <w:fldChar w:fldCharType="end"/>
      </w:r>
    </w:p>
    <w:p w14:paraId="6F75AA93" w14:textId="29AF382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_Toc193991167 \h </w:instrText>
      </w:r>
      <w:r>
        <w:rPr>
          <w:noProof/>
        </w:rPr>
      </w:r>
      <w:r>
        <w:rPr>
          <w:noProof/>
        </w:rPr>
        <w:fldChar w:fldCharType="separate"/>
      </w:r>
      <w:r>
        <w:rPr>
          <w:noProof/>
        </w:rPr>
        <w:t>307</w:t>
      </w:r>
      <w:r>
        <w:rPr>
          <w:noProof/>
        </w:rPr>
        <w:fldChar w:fldCharType="end"/>
      </w:r>
    </w:p>
    <w:p w14:paraId="101DCCFB" w14:textId="4B505D7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_Toc193991168 \h </w:instrText>
      </w:r>
      <w:r>
        <w:rPr>
          <w:noProof/>
        </w:rPr>
      </w:r>
      <w:r>
        <w:rPr>
          <w:noProof/>
        </w:rPr>
        <w:fldChar w:fldCharType="separate"/>
      </w:r>
      <w:r>
        <w:rPr>
          <w:noProof/>
        </w:rPr>
        <w:t>308</w:t>
      </w:r>
      <w:r>
        <w:rPr>
          <w:noProof/>
        </w:rPr>
        <w:fldChar w:fldCharType="end"/>
      </w:r>
    </w:p>
    <w:p w14:paraId="624D6B29" w14:textId="310B3EC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_Toc193991169 \h </w:instrText>
      </w:r>
      <w:r>
        <w:rPr>
          <w:noProof/>
        </w:rPr>
      </w:r>
      <w:r>
        <w:rPr>
          <w:noProof/>
        </w:rPr>
        <w:fldChar w:fldCharType="separate"/>
      </w:r>
      <w:r>
        <w:rPr>
          <w:noProof/>
        </w:rPr>
        <w:t>308</w:t>
      </w:r>
      <w:r>
        <w:rPr>
          <w:noProof/>
        </w:rPr>
        <w:fldChar w:fldCharType="end"/>
      </w:r>
    </w:p>
    <w:p w14:paraId="4F14E3A7" w14:textId="58AD079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_Toc193991170 \h </w:instrText>
      </w:r>
      <w:r>
        <w:rPr>
          <w:noProof/>
        </w:rPr>
      </w:r>
      <w:r>
        <w:rPr>
          <w:noProof/>
        </w:rPr>
        <w:fldChar w:fldCharType="separate"/>
      </w:r>
      <w:r>
        <w:rPr>
          <w:noProof/>
        </w:rPr>
        <w:t>308</w:t>
      </w:r>
      <w:r>
        <w:rPr>
          <w:noProof/>
        </w:rPr>
        <w:fldChar w:fldCharType="end"/>
      </w:r>
    </w:p>
    <w:p w14:paraId="6F6E5CC0" w14:textId="5C5D683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_Toc193991171 \h </w:instrText>
      </w:r>
      <w:r>
        <w:rPr>
          <w:noProof/>
        </w:rPr>
      </w:r>
      <w:r>
        <w:rPr>
          <w:noProof/>
        </w:rPr>
        <w:fldChar w:fldCharType="separate"/>
      </w:r>
      <w:r>
        <w:rPr>
          <w:noProof/>
        </w:rPr>
        <w:t>309</w:t>
      </w:r>
      <w:r>
        <w:rPr>
          <w:noProof/>
        </w:rPr>
        <w:fldChar w:fldCharType="end"/>
      </w:r>
    </w:p>
    <w:p w14:paraId="77E91ED8" w14:textId="28A231B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_Toc193991172 \h </w:instrText>
      </w:r>
      <w:r>
        <w:rPr>
          <w:noProof/>
        </w:rPr>
      </w:r>
      <w:r>
        <w:rPr>
          <w:noProof/>
        </w:rPr>
        <w:fldChar w:fldCharType="separate"/>
      </w:r>
      <w:r>
        <w:rPr>
          <w:noProof/>
        </w:rPr>
        <w:t>309</w:t>
      </w:r>
      <w:r>
        <w:rPr>
          <w:noProof/>
        </w:rPr>
        <w:fldChar w:fldCharType="end"/>
      </w:r>
    </w:p>
    <w:p w14:paraId="4551304A" w14:textId="1D80179C"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_Toc193991173 \h </w:instrText>
      </w:r>
      <w:r>
        <w:rPr>
          <w:noProof/>
        </w:rPr>
      </w:r>
      <w:r>
        <w:rPr>
          <w:noProof/>
        </w:rPr>
        <w:fldChar w:fldCharType="separate"/>
      </w:r>
      <w:r>
        <w:rPr>
          <w:noProof/>
        </w:rPr>
        <w:t>309</w:t>
      </w:r>
      <w:r>
        <w:rPr>
          <w:noProof/>
        </w:rPr>
        <w:fldChar w:fldCharType="end"/>
      </w:r>
    </w:p>
    <w:p w14:paraId="56B66F68" w14:textId="78E6552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_Toc193991174 \h </w:instrText>
      </w:r>
      <w:r>
        <w:rPr>
          <w:noProof/>
        </w:rPr>
      </w:r>
      <w:r>
        <w:rPr>
          <w:noProof/>
        </w:rPr>
        <w:fldChar w:fldCharType="separate"/>
      </w:r>
      <w:r>
        <w:rPr>
          <w:noProof/>
        </w:rPr>
        <w:t>310</w:t>
      </w:r>
      <w:r>
        <w:rPr>
          <w:noProof/>
        </w:rPr>
        <w:fldChar w:fldCharType="end"/>
      </w:r>
    </w:p>
    <w:p w14:paraId="2FDCD188" w14:textId="27CA995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_Toc193991175 \h </w:instrText>
      </w:r>
      <w:r>
        <w:rPr>
          <w:noProof/>
        </w:rPr>
      </w:r>
      <w:r>
        <w:rPr>
          <w:noProof/>
        </w:rPr>
        <w:fldChar w:fldCharType="separate"/>
      </w:r>
      <w:r>
        <w:rPr>
          <w:noProof/>
        </w:rPr>
        <w:t>310</w:t>
      </w:r>
      <w:r>
        <w:rPr>
          <w:noProof/>
        </w:rPr>
        <w:fldChar w:fldCharType="end"/>
      </w:r>
    </w:p>
    <w:p w14:paraId="455F25B3" w14:textId="136699B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_Toc193991176 \h </w:instrText>
      </w:r>
      <w:r>
        <w:rPr>
          <w:noProof/>
        </w:rPr>
      </w:r>
      <w:r>
        <w:rPr>
          <w:noProof/>
        </w:rPr>
        <w:fldChar w:fldCharType="separate"/>
      </w:r>
      <w:r>
        <w:rPr>
          <w:noProof/>
        </w:rPr>
        <w:t>310</w:t>
      </w:r>
      <w:r>
        <w:rPr>
          <w:noProof/>
        </w:rPr>
        <w:fldChar w:fldCharType="end"/>
      </w:r>
    </w:p>
    <w:p w14:paraId="6E360EF4" w14:textId="009B9B7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_Toc193991177 \h </w:instrText>
      </w:r>
      <w:r>
        <w:rPr>
          <w:noProof/>
        </w:rPr>
      </w:r>
      <w:r>
        <w:rPr>
          <w:noProof/>
        </w:rPr>
        <w:fldChar w:fldCharType="separate"/>
      </w:r>
      <w:r>
        <w:rPr>
          <w:noProof/>
        </w:rPr>
        <w:t>311</w:t>
      </w:r>
      <w:r>
        <w:rPr>
          <w:noProof/>
        </w:rPr>
        <w:fldChar w:fldCharType="end"/>
      </w:r>
    </w:p>
    <w:p w14:paraId="2AE8990F" w14:textId="4AFD505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_Toc193991178 \h </w:instrText>
      </w:r>
      <w:r>
        <w:rPr>
          <w:noProof/>
        </w:rPr>
      </w:r>
      <w:r>
        <w:rPr>
          <w:noProof/>
        </w:rPr>
        <w:fldChar w:fldCharType="separate"/>
      </w:r>
      <w:r>
        <w:rPr>
          <w:noProof/>
        </w:rPr>
        <w:t>311</w:t>
      </w:r>
      <w:r>
        <w:rPr>
          <w:noProof/>
        </w:rPr>
        <w:fldChar w:fldCharType="end"/>
      </w:r>
    </w:p>
    <w:p w14:paraId="38449603" w14:textId="244314A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_Toc193991179 \h </w:instrText>
      </w:r>
      <w:r>
        <w:rPr>
          <w:noProof/>
        </w:rPr>
      </w:r>
      <w:r>
        <w:rPr>
          <w:noProof/>
        </w:rPr>
        <w:fldChar w:fldCharType="separate"/>
      </w:r>
      <w:r>
        <w:rPr>
          <w:noProof/>
        </w:rPr>
        <w:t>311</w:t>
      </w:r>
      <w:r>
        <w:rPr>
          <w:noProof/>
        </w:rPr>
        <w:fldChar w:fldCharType="end"/>
      </w:r>
    </w:p>
    <w:p w14:paraId="3A3BC875" w14:textId="7FE379F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_Toc193991180 \h </w:instrText>
      </w:r>
      <w:r>
        <w:rPr>
          <w:noProof/>
        </w:rPr>
      </w:r>
      <w:r>
        <w:rPr>
          <w:noProof/>
        </w:rPr>
        <w:fldChar w:fldCharType="separate"/>
      </w:r>
      <w:r>
        <w:rPr>
          <w:noProof/>
        </w:rPr>
        <w:t>312</w:t>
      </w:r>
      <w:r>
        <w:rPr>
          <w:noProof/>
        </w:rPr>
        <w:fldChar w:fldCharType="end"/>
      </w:r>
    </w:p>
    <w:p w14:paraId="22860267" w14:textId="35FD9300"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_Toc193991181 \h </w:instrText>
      </w:r>
      <w:r>
        <w:rPr>
          <w:noProof/>
        </w:rPr>
      </w:r>
      <w:r>
        <w:rPr>
          <w:noProof/>
        </w:rPr>
        <w:fldChar w:fldCharType="separate"/>
      </w:r>
      <w:r>
        <w:rPr>
          <w:noProof/>
        </w:rPr>
        <w:t>312</w:t>
      </w:r>
      <w:r>
        <w:rPr>
          <w:noProof/>
        </w:rPr>
        <w:fldChar w:fldCharType="end"/>
      </w:r>
    </w:p>
    <w:p w14:paraId="0A16F15A" w14:textId="6B6F023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_Toc193991182 \h </w:instrText>
      </w:r>
      <w:r>
        <w:rPr>
          <w:noProof/>
        </w:rPr>
      </w:r>
      <w:r>
        <w:rPr>
          <w:noProof/>
        </w:rPr>
        <w:fldChar w:fldCharType="separate"/>
      </w:r>
      <w:r>
        <w:rPr>
          <w:noProof/>
        </w:rPr>
        <w:t>313</w:t>
      </w:r>
      <w:r>
        <w:rPr>
          <w:noProof/>
        </w:rPr>
        <w:fldChar w:fldCharType="end"/>
      </w:r>
    </w:p>
    <w:p w14:paraId="2D35CB8F" w14:textId="33C58F9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_Toc193991183 \h </w:instrText>
      </w:r>
      <w:r>
        <w:rPr>
          <w:noProof/>
        </w:rPr>
      </w:r>
      <w:r>
        <w:rPr>
          <w:noProof/>
        </w:rPr>
        <w:fldChar w:fldCharType="separate"/>
      </w:r>
      <w:r>
        <w:rPr>
          <w:noProof/>
        </w:rPr>
        <w:t>314</w:t>
      </w:r>
      <w:r>
        <w:rPr>
          <w:noProof/>
        </w:rPr>
        <w:fldChar w:fldCharType="end"/>
      </w:r>
    </w:p>
    <w:p w14:paraId="03CEF9D4" w14:textId="3D6CAC3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_Toc193991184 \h </w:instrText>
      </w:r>
      <w:r>
        <w:rPr>
          <w:noProof/>
        </w:rPr>
      </w:r>
      <w:r>
        <w:rPr>
          <w:noProof/>
        </w:rPr>
        <w:fldChar w:fldCharType="separate"/>
      </w:r>
      <w:r>
        <w:rPr>
          <w:noProof/>
        </w:rPr>
        <w:t>316</w:t>
      </w:r>
      <w:r>
        <w:rPr>
          <w:noProof/>
        </w:rPr>
        <w:fldChar w:fldCharType="end"/>
      </w:r>
    </w:p>
    <w:p w14:paraId="3652FB6E" w14:textId="2884F29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_Toc193991185 \h </w:instrText>
      </w:r>
      <w:r>
        <w:rPr>
          <w:noProof/>
        </w:rPr>
      </w:r>
      <w:r>
        <w:rPr>
          <w:noProof/>
        </w:rPr>
        <w:fldChar w:fldCharType="separate"/>
      </w:r>
      <w:r>
        <w:rPr>
          <w:noProof/>
        </w:rPr>
        <w:t>320</w:t>
      </w:r>
      <w:r>
        <w:rPr>
          <w:noProof/>
        </w:rPr>
        <w:fldChar w:fldCharType="end"/>
      </w:r>
    </w:p>
    <w:p w14:paraId="28847464" w14:textId="2FB23BC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_Toc193991186 \h </w:instrText>
      </w:r>
      <w:r>
        <w:rPr>
          <w:noProof/>
        </w:rPr>
      </w:r>
      <w:r>
        <w:rPr>
          <w:noProof/>
        </w:rPr>
        <w:fldChar w:fldCharType="separate"/>
      </w:r>
      <w:r>
        <w:rPr>
          <w:noProof/>
        </w:rPr>
        <w:t>321</w:t>
      </w:r>
      <w:r>
        <w:rPr>
          <w:noProof/>
        </w:rPr>
        <w:fldChar w:fldCharType="end"/>
      </w:r>
    </w:p>
    <w:p w14:paraId="7C71FA77" w14:textId="058FD98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_Toc193991187 \h </w:instrText>
      </w:r>
      <w:r>
        <w:rPr>
          <w:noProof/>
        </w:rPr>
      </w:r>
      <w:r>
        <w:rPr>
          <w:noProof/>
        </w:rPr>
        <w:fldChar w:fldCharType="separate"/>
      </w:r>
      <w:r>
        <w:rPr>
          <w:noProof/>
        </w:rPr>
        <w:t>321</w:t>
      </w:r>
      <w:r>
        <w:rPr>
          <w:noProof/>
        </w:rPr>
        <w:fldChar w:fldCharType="end"/>
      </w:r>
    </w:p>
    <w:p w14:paraId="3BA294C7" w14:textId="1321FE1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_Toc193991188 \h </w:instrText>
      </w:r>
      <w:r>
        <w:rPr>
          <w:noProof/>
        </w:rPr>
      </w:r>
      <w:r>
        <w:rPr>
          <w:noProof/>
        </w:rPr>
        <w:fldChar w:fldCharType="separate"/>
      </w:r>
      <w:r>
        <w:rPr>
          <w:noProof/>
        </w:rPr>
        <w:t>321</w:t>
      </w:r>
      <w:r>
        <w:rPr>
          <w:noProof/>
        </w:rPr>
        <w:fldChar w:fldCharType="end"/>
      </w:r>
    </w:p>
    <w:p w14:paraId="67325F59" w14:textId="52745BB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_Toc193991189 \h </w:instrText>
      </w:r>
      <w:r>
        <w:rPr>
          <w:noProof/>
        </w:rPr>
      </w:r>
      <w:r>
        <w:rPr>
          <w:noProof/>
        </w:rPr>
        <w:fldChar w:fldCharType="separate"/>
      </w:r>
      <w:r>
        <w:rPr>
          <w:noProof/>
        </w:rPr>
        <w:t>322</w:t>
      </w:r>
      <w:r>
        <w:rPr>
          <w:noProof/>
        </w:rPr>
        <w:fldChar w:fldCharType="end"/>
      </w:r>
    </w:p>
    <w:p w14:paraId="1280B6FF" w14:textId="72FC992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_Toc193991190 \h </w:instrText>
      </w:r>
      <w:r>
        <w:rPr>
          <w:noProof/>
        </w:rPr>
      </w:r>
      <w:r>
        <w:rPr>
          <w:noProof/>
        </w:rPr>
        <w:fldChar w:fldCharType="separate"/>
      </w:r>
      <w:r>
        <w:rPr>
          <w:noProof/>
        </w:rPr>
        <w:t>322</w:t>
      </w:r>
      <w:r>
        <w:rPr>
          <w:noProof/>
        </w:rPr>
        <w:fldChar w:fldCharType="end"/>
      </w:r>
    </w:p>
    <w:p w14:paraId="6EF90A0F" w14:textId="1DE183F9"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_Toc193991191 \h </w:instrText>
      </w:r>
      <w:r>
        <w:rPr>
          <w:noProof/>
        </w:rPr>
      </w:r>
      <w:r>
        <w:rPr>
          <w:noProof/>
        </w:rPr>
        <w:fldChar w:fldCharType="separate"/>
      </w:r>
      <w:r>
        <w:rPr>
          <w:noProof/>
        </w:rPr>
        <w:t>324</w:t>
      </w:r>
      <w:r>
        <w:rPr>
          <w:noProof/>
        </w:rPr>
        <w:fldChar w:fldCharType="end"/>
      </w:r>
    </w:p>
    <w:p w14:paraId="6303CED8" w14:textId="7F293D5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_Toc193991192 \h </w:instrText>
      </w:r>
      <w:r>
        <w:rPr>
          <w:noProof/>
        </w:rPr>
      </w:r>
      <w:r>
        <w:rPr>
          <w:noProof/>
        </w:rPr>
        <w:fldChar w:fldCharType="separate"/>
      </w:r>
      <w:r>
        <w:rPr>
          <w:noProof/>
        </w:rPr>
        <w:t>324</w:t>
      </w:r>
      <w:r>
        <w:rPr>
          <w:noProof/>
        </w:rPr>
        <w:fldChar w:fldCharType="end"/>
      </w:r>
    </w:p>
    <w:p w14:paraId="242315CD" w14:textId="1D156C26"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_Toc193991193 \h </w:instrText>
      </w:r>
      <w:r>
        <w:rPr>
          <w:noProof/>
        </w:rPr>
      </w:r>
      <w:r>
        <w:rPr>
          <w:noProof/>
        </w:rPr>
        <w:fldChar w:fldCharType="separate"/>
      </w:r>
      <w:r>
        <w:rPr>
          <w:noProof/>
        </w:rPr>
        <w:t>325</w:t>
      </w:r>
      <w:r>
        <w:rPr>
          <w:noProof/>
        </w:rPr>
        <w:fldChar w:fldCharType="end"/>
      </w:r>
    </w:p>
    <w:p w14:paraId="71083170" w14:textId="6B7EE58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_Toc193991194 \h </w:instrText>
      </w:r>
      <w:r>
        <w:rPr>
          <w:noProof/>
        </w:rPr>
      </w:r>
      <w:r>
        <w:rPr>
          <w:noProof/>
        </w:rPr>
        <w:fldChar w:fldCharType="separate"/>
      </w:r>
      <w:r>
        <w:rPr>
          <w:noProof/>
        </w:rPr>
        <w:t>325</w:t>
      </w:r>
      <w:r>
        <w:rPr>
          <w:noProof/>
        </w:rPr>
        <w:fldChar w:fldCharType="end"/>
      </w:r>
    </w:p>
    <w:p w14:paraId="625D78F7" w14:textId="3E94266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_Toc193991195 \h </w:instrText>
      </w:r>
      <w:r>
        <w:rPr>
          <w:noProof/>
        </w:rPr>
      </w:r>
      <w:r>
        <w:rPr>
          <w:noProof/>
        </w:rPr>
        <w:fldChar w:fldCharType="separate"/>
      </w:r>
      <w:r>
        <w:rPr>
          <w:noProof/>
        </w:rPr>
        <w:t>325</w:t>
      </w:r>
      <w:r>
        <w:rPr>
          <w:noProof/>
        </w:rPr>
        <w:fldChar w:fldCharType="end"/>
      </w:r>
    </w:p>
    <w:p w14:paraId="36F68F7F" w14:textId="7B724A4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_Toc193991196 \h </w:instrText>
      </w:r>
      <w:r>
        <w:rPr>
          <w:noProof/>
        </w:rPr>
      </w:r>
      <w:r>
        <w:rPr>
          <w:noProof/>
        </w:rPr>
        <w:fldChar w:fldCharType="separate"/>
      </w:r>
      <w:r>
        <w:rPr>
          <w:noProof/>
        </w:rPr>
        <w:t>326</w:t>
      </w:r>
      <w:r>
        <w:rPr>
          <w:noProof/>
        </w:rPr>
        <w:fldChar w:fldCharType="end"/>
      </w:r>
    </w:p>
    <w:p w14:paraId="2BEBC6F7" w14:textId="29D6BB3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_Toc193991197 \h </w:instrText>
      </w:r>
      <w:r>
        <w:rPr>
          <w:noProof/>
        </w:rPr>
      </w:r>
      <w:r>
        <w:rPr>
          <w:noProof/>
        </w:rPr>
        <w:fldChar w:fldCharType="separate"/>
      </w:r>
      <w:r>
        <w:rPr>
          <w:noProof/>
        </w:rPr>
        <w:t>328</w:t>
      </w:r>
      <w:r>
        <w:rPr>
          <w:noProof/>
        </w:rPr>
        <w:fldChar w:fldCharType="end"/>
      </w:r>
    </w:p>
    <w:p w14:paraId="0F3CC4AE" w14:textId="4673D03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_Toc193991198 \h </w:instrText>
      </w:r>
      <w:r>
        <w:rPr>
          <w:noProof/>
        </w:rPr>
      </w:r>
      <w:r>
        <w:rPr>
          <w:noProof/>
        </w:rPr>
        <w:fldChar w:fldCharType="separate"/>
      </w:r>
      <w:r>
        <w:rPr>
          <w:noProof/>
        </w:rPr>
        <w:t>328</w:t>
      </w:r>
      <w:r>
        <w:rPr>
          <w:noProof/>
        </w:rPr>
        <w:fldChar w:fldCharType="end"/>
      </w:r>
    </w:p>
    <w:p w14:paraId="2951FD9C" w14:textId="57B6AD4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_Toc193991199 \h </w:instrText>
      </w:r>
      <w:r>
        <w:rPr>
          <w:noProof/>
        </w:rPr>
      </w:r>
      <w:r>
        <w:rPr>
          <w:noProof/>
        </w:rPr>
        <w:fldChar w:fldCharType="separate"/>
      </w:r>
      <w:r>
        <w:rPr>
          <w:noProof/>
        </w:rPr>
        <w:t>330</w:t>
      </w:r>
      <w:r>
        <w:rPr>
          <w:noProof/>
        </w:rPr>
        <w:fldChar w:fldCharType="end"/>
      </w:r>
    </w:p>
    <w:p w14:paraId="497B1E91" w14:textId="12A0E3A6"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_Toc193991200 \h </w:instrText>
      </w:r>
      <w:r>
        <w:rPr>
          <w:noProof/>
        </w:rPr>
      </w:r>
      <w:r>
        <w:rPr>
          <w:noProof/>
        </w:rPr>
        <w:fldChar w:fldCharType="separate"/>
      </w:r>
      <w:r>
        <w:rPr>
          <w:noProof/>
        </w:rPr>
        <w:t>333</w:t>
      </w:r>
      <w:r>
        <w:rPr>
          <w:noProof/>
        </w:rPr>
        <w:fldChar w:fldCharType="end"/>
      </w:r>
    </w:p>
    <w:p w14:paraId="135072CD" w14:textId="6D768C8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_Toc193991201 \h </w:instrText>
      </w:r>
      <w:r>
        <w:rPr>
          <w:noProof/>
        </w:rPr>
      </w:r>
      <w:r>
        <w:rPr>
          <w:noProof/>
        </w:rPr>
        <w:fldChar w:fldCharType="separate"/>
      </w:r>
      <w:r>
        <w:rPr>
          <w:noProof/>
        </w:rPr>
        <w:t>335</w:t>
      </w:r>
      <w:r>
        <w:rPr>
          <w:noProof/>
        </w:rPr>
        <w:fldChar w:fldCharType="end"/>
      </w:r>
    </w:p>
    <w:p w14:paraId="1050D8F3" w14:textId="5C06562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_Toc193991202 \h </w:instrText>
      </w:r>
      <w:r>
        <w:rPr>
          <w:noProof/>
        </w:rPr>
      </w:r>
      <w:r>
        <w:rPr>
          <w:noProof/>
        </w:rPr>
        <w:fldChar w:fldCharType="separate"/>
      </w:r>
      <w:r>
        <w:rPr>
          <w:noProof/>
        </w:rPr>
        <w:t>336</w:t>
      </w:r>
      <w:r>
        <w:rPr>
          <w:noProof/>
        </w:rPr>
        <w:fldChar w:fldCharType="end"/>
      </w:r>
    </w:p>
    <w:p w14:paraId="089F97C8" w14:textId="3CF6617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_Toc193991203 \h </w:instrText>
      </w:r>
      <w:r>
        <w:rPr>
          <w:noProof/>
        </w:rPr>
      </w:r>
      <w:r>
        <w:rPr>
          <w:noProof/>
        </w:rPr>
        <w:fldChar w:fldCharType="separate"/>
      </w:r>
      <w:r>
        <w:rPr>
          <w:noProof/>
        </w:rPr>
        <w:t>338</w:t>
      </w:r>
      <w:r>
        <w:rPr>
          <w:noProof/>
        </w:rPr>
        <w:fldChar w:fldCharType="end"/>
      </w:r>
    </w:p>
    <w:p w14:paraId="6D8E7B4A" w14:textId="0421D1A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_Toc193991204 \h </w:instrText>
      </w:r>
      <w:r>
        <w:rPr>
          <w:noProof/>
        </w:rPr>
      </w:r>
      <w:r>
        <w:rPr>
          <w:noProof/>
        </w:rPr>
        <w:fldChar w:fldCharType="separate"/>
      </w:r>
      <w:r>
        <w:rPr>
          <w:noProof/>
        </w:rPr>
        <w:t>338</w:t>
      </w:r>
      <w:r>
        <w:rPr>
          <w:noProof/>
        </w:rPr>
        <w:fldChar w:fldCharType="end"/>
      </w:r>
    </w:p>
    <w:p w14:paraId="0E1CC976" w14:textId="00C8402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_Toc193991205 \h </w:instrText>
      </w:r>
      <w:r>
        <w:rPr>
          <w:noProof/>
        </w:rPr>
      </w:r>
      <w:r>
        <w:rPr>
          <w:noProof/>
        </w:rPr>
        <w:fldChar w:fldCharType="separate"/>
      </w:r>
      <w:r>
        <w:rPr>
          <w:noProof/>
        </w:rPr>
        <w:t>338</w:t>
      </w:r>
      <w:r>
        <w:rPr>
          <w:noProof/>
        </w:rPr>
        <w:fldChar w:fldCharType="end"/>
      </w:r>
    </w:p>
    <w:p w14:paraId="016965D9" w14:textId="7522483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_Toc193991206 \h </w:instrText>
      </w:r>
      <w:r>
        <w:rPr>
          <w:noProof/>
        </w:rPr>
      </w:r>
      <w:r>
        <w:rPr>
          <w:noProof/>
        </w:rPr>
        <w:fldChar w:fldCharType="separate"/>
      </w:r>
      <w:r>
        <w:rPr>
          <w:noProof/>
        </w:rPr>
        <w:t>339</w:t>
      </w:r>
      <w:r>
        <w:rPr>
          <w:noProof/>
        </w:rPr>
        <w:fldChar w:fldCharType="end"/>
      </w:r>
    </w:p>
    <w:p w14:paraId="4374EF3A" w14:textId="111EF5E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_Toc193991207 \h </w:instrText>
      </w:r>
      <w:r>
        <w:rPr>
          <w:noProof/>
        </w:rPr>
      </w:r>
      <w:r>
        <w:rPr>
          <w:noProof/>
        </w:rPr>
        <w:fldChar w:fldCharType="separate"/>
      </w:r>
      <w:r>
        <w:rPr>
          <w:noProof/>
        </w:rPr>
        <w:t>339</w:t>
      </w:r>
      <w:r>
        <w:rPr>
          <w:noProof/>
        </w:rPr>
        <w:fldChar w:fldCharType="end"/>
      </w:r>
    </w:p>
    <w:p w14:paraId="780A6327" w14:textId="50DDFE3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_Toc193991208 \h </w:instrText>
      </w:r>
      <w:r>
        <w:rPr>
          <w:noProof/>
        </w:rPr>
      </w:r>
      <w:r>
        <w:rPr>
          <w:noProof/>
        </w:rPr>
        <w:fldChar w:fldCharType="separate"/>
      </w:r>
      <w:r>
        <w:rPr>
          <w:noProof/>
        </w:rPr>
        <w:t>340</w:t>
      </w:r>
      <w:r>
        <w:rPr>
          <w:noProof/>
        </w:rPr>
        <w:fldChar w:fldCharType="end"/>
      </w:r>
    </w:p>
    <w:p w14:paraId="418AC7BA" w14:textId="1B045E1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_Toc193991209 \h </w:instrText>
      </w:r>
      <w:r>
        <w:rPr>
          <w:noProof/>
        </w:rPr>
      </w:r>
      <w:r>
        <w:rPr>
          <w:noProof/>
        </w:rPr>
        <w:fldChar w:fldCharType="separate"/>
      </w:r>
      <w:r>
        <w:rPr>
          <w:noProof/>
        </w:rPr>
        <w:t>341</w:t>
      </w:r>
      <w:r>
        <w:rPr>
          <w:noProof/>
        </w:rPr>
        <w:fldChar w:fldCharType="end"/>
      </w:r>
    </w:p>
    <w:p w14:paraId="041D0E74" w14:textId="690F7945"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_Toc193991210 \h </w:instrText>
      </w:r>
      <w:r>
        <w:rPr>
          <w:noProof/>
        </w:rPr>
      </w:r>
      <w:r>
        <w:rPr>
          <w:noProof/>
        </w:rPr>
        <w:fldChar w:fldCharType="separate"/>
      </w:r>
      <w:r>
        <w:rPr>
          <w:noProof/>
        </w:rPr>
        <w:t>343</w:t>
      </w:r>
      <w:r>
        <w:rPr>
          <w:noProof/>
        </w:rPr>
        <w:fldChar w:fldCharType="end"/>
      </w:r>
    </w:p>
    <w:p w14:paraId="69C0307C" w14:textId="18AF137C"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_Toc193991211 \h </w:instrText>
      </w:r>
      <w:r>
        <w:rPr>
          <w:noProof/>
        </w:rPr>
      </w:r>
      <w:r>
        <w:rPr>
          <w:noProof/>
        </w:rPr>
        <w:fldChar w:fldCharType="separate"/>
      </w:r>
      <w:r>
        <w:rPr>
          <w:noProof/>
        </w:rPr>
        <w:t>345</w:t>
      </w:r>
      <w:r>
        <w:rPr>
          <w:noProof/>
        </w:rPr>
        <w:fldChar w:fldCharType="end"/>
      </w:r>
    </w:p>
    <w:p w14:paraId="0D10F5AB" w14:textId="52AE42D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_Toc193991212 \h </w:instrText>
      </w:r>
      <w:r>
        <w:rPr>
          <w:noProof/>
        </w:rPr>
      </w:r>
      <w:r>
        <w:rPr>
          <w:noProof/>
        </w:rPr>
        <w:fldChar w:fldCharType="separate"/>
      </w:r>
      <w:r>
        <w:rPr>
          <w:noProof/>
        </w:rPr>
        <w:t>345</w:t>
      </w:r>
      <w:r>
        <w:rPr>
          <w:noProof/>
        </w:rPr>
        <w:fldChar w:fldCharType="end"/>
      </w:r>
    </w:p>
    <w:p w14:paraId="5EAD54D2" w14:textId="270BEC9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_Toc193991213 \h </w:instrText>
      </w:r>
      <w:r>
        <w:rPr>
          <w:noProof/>
        </w:rPr>
      </w:r>
      <w:r>
        <w:rPr>
          <w:noProof/>
        </w:rPr>
        <w:fldChar w:fldCharType="separate"/>
      </w:r>
      <w:r>
        <w:rPr>
          <w:noProof/>
        </w:rPr>
        <w:t>345</w:t>
      </w:r>
      <w:r>
        <w:rPr>
          <w:noProof/>
        </w:rPr>
        <w:fldChar w:fldCharType="end"/>
      </w:r>
    </w:p>
    <w:p w14:paraId="3A9BE2DE" w14:textId="4654D9A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_Toc193991214 \h </w:instrText>
      </w:r>
      <w:r>
        <w:rPr>
          <w:noProof/>
        </w:rPr>
      </w:r>
      <w:r>
        <w:rPr>
          <w:noProof/>
        </w:rPr>
        <w:fldChar w:fldCharType="separate"/>
      </w:r>
      <w:r>
        <w:rPr>
          <w:noProof/>
        </w:rPr>
        <w:t>346</w:t>
      </w:r>
      <w:r>
        <w:rPr>
          <w:noProof/>
        </w:rPr>
        <w:fldChar w:fldCharType="end"/>
      </w:r>
    </w:p>
    <w:p w14:paraId="095B2BAE" w14:textId="7D47D9D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_Toc193991215 \h </w:instrText>
      </w:r>
      <w:r>
        <w:rPr>
          <w:noProof/>
        </w:rPr>
      </w:r>
      <w:r>
        <w:rPr>
          <w:noProof/>
        </w:rPr>
        <w:fldChar w:fldCharType="separate"/>
      </w:r>
      <w:r>
        <w:rPr>
          <w:noProof/>
        </w:rPr>
        <w:t>346</w:t>
      </w:r>
      <w:r>
        <w:rPr>
          <w:noProof/>
        </w:rPr>
        <w:fldChar w:fldCharType="end"/>
      </w:r>
    </w:p>
    <w:p w14:paraId="09A75B33" w14:textId="0F3395C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_Toc193991216 \h </w:instrText>
      </w:r>
      <w:r>
        <w:rPr>
          <w:noProof/>
        </w:rPr>
      </w:r>
      <w:r>
        <w:rPr>
          <w:noProof/>
        </w:rPr>
        <w:fldChar w:fldCharType="separate"/>
      </w:r>
      <w:r>
        <w:rPr>
          <w:noProof/>
        </w:rPr>
        <w:t>349</w:t>
      </w:r>
      <w:r>
        <w:rPr>
          <w:noProof/>
        </w:rPr>
        <w:fldChar w:fldCharType="end"/>
      </w:r>
    </w:p>
    <w:p w14:paraId="746274B6" w14:textId="4753F93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0407AF">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_Toc193991217 \h </w:instrText>
      </w:r>
      <w:r>
        <w:rPr>
          <w:noProof/>
        </w:rPr>
      </w:r>
      <w:r>
        <w:rPr>
          <w:noProof/>
        </w:rPr>
        <w:fldChar w:fldCharType="separate"/>
      </w:r>
      <w:r>
        <w:rPr>
          <w:noProof/>
        </w:rPr>
        <w:t>349</w:t>
      </w:r>
      <w:r>
        <w:rPr>
          <w:noProof/>
        </w:rPr>
        <w:fldChar w:fldCharType="end"/>
      </w:r>
    </w:p>
    <w:p w14:paraId="00246B5F" w14:textId="1EDAAF8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_Toc193991218 \h </w:instrText>
      </w:r>
      <w:r>
        <w:rPr>
          <w:noProof/>
        </w:rPr>
      </w:r>
      <w:r>
        <w:rPr>
          <w:noProof/>
        </w:rPr>
        <w:fldChar w:fldCharType="separate"/>
      </w:r>
      <w:r>
        <w:rPr>
          <w:noProof/>
        </w:rPr>
        <w:t>350</w:t>
      </w:r>
      <w:r>
        <w:rPr>
          <w:noProof/>
        </w:rPr>
        <w:fldChar w:fldCharType="end"/>
      </w:r>
    </w:p>
    <w:p w14:paraId="1037DBBA" w14:textId="19FA71F8"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_Toc193991219 \h </w:instrText>
      </w:r>
      <w:r>
        <w:rPr>
          <w:noProof/>
        </w:rPr>
      </w:r>
      <w:r>
        <w:rPr>
          <w:noProof/>
        </w:rPr>
        <w:fldChar w:fldCharType="separate"/>
      </w:r>
      <w:r>
        <w:rPr>
          <w:noProof/>
        </w:rPr>
        <w:t>351</w:t>
      </w:r>
      <w:r>
        <w:rPr>
          <w:noProof/>
        </w:rPr>
        <w:fldChar w:fldCharType="end"/>
      </w:r>
    </w:p>
    <w:p w14:paraId="49F53B99" w14:textId="737F640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_Toc193991220 \h </w:instrText>
      </w:r>
      <w:r>
        <w:rPr>
          <w:noProof/>
        </w:rPr>
      </w:r>
      <w:r>
        <w:rPr>
          <w:noProof/>
        </w:rPr>
        <w:fldChar w:fldCharType="separate"/>
      </w:r>
      <w:r>
        <w:rPr>
          <w:noProof/>
        </w:rPr>
        <w:t>352</w:t>
      </w:r>
      <w:r>
        <w:rPr>
          <w:noProof/>
        </w:rPr>
        <w:fldChar w:fldCharType="end"/>
      </w:r>
    </w:p>
    <w:p w14:paraId="5FFC3A4C" w14:textId="57E35B9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0407AF">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_Toc193991221 \h </w:instrText>
      </w:r>
      <w:r>
        <w:rPr>
          <w:noProof/>
        </w:rPr>
      </w:r>
      <w:r>
        <w:rPr>
          <w:noProof/>
        </w:rPr>
        <w:fldChar w:fldCharType="separate"/>
      </w:r>
      <w:r>
        <w:rPr>
          <w:noProof/>
        </w:rPr>
        <w:t>352</w:t>
      </w:r>
      <w:r>
        <w:rPr>
          <w:noProof/>
        </w:rPr>
        <w:fldChar w:fldCharType="end"/>
      </w:r>
    </w:p>
    <w:p w14:paraId="6A55603B" w14:textId="0D0D0AF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_Toc193991222 \h </w:instrText>
      </w:r>
      <w:r>
        <w:rPr>
          <w:noProof/>
        </w:rPr>
      </w:r>
      <w:r>
        <w:rPr>
          <w:noProof/>
        </w:rPr>
        <w:fldChar w:fldCharType="separate"/>
      </w:r>
      <w:r>
        <w:rPr>
          <w:noProof/>
        </w:rPr>
        <w:t>353</w:t>
      </w:r>
      <w:r>
        <w:rPr>
          <w:noProof/>
        </w:rPr>
        <w:fldChar w:fldCharType="end"/>
      </w:r>
    </w:p>
    <w:p w14:paraId="6859A37A" w14:textId="1873AF8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_Toc193991223 \h </w:instrText>
      </w:r>
      <w:r>
        <w:rPr>
          <w:noProof/>
        </w:rPr>
      </w:r>
      <w:r>
        <w:rPr>
          <w:noProof/>
        </w:rPr>
        <w:fldChar w:fldCharType="separate"/>
      </w:r>
      <w:r>
        <w:rPr>
          <w:noProof/>
        </w:rPr>
        <w:t>354</w:t>
      </w:r>
      <w:r>
        <w:rPr>
          <w:noProof/>
        </w:rPr>
        <w:fldChar w:fldCharType="end"/>
      </w:r>
    </w:p>
    <w:p w14:paraId="51E17CAD" w14:textId="75FA1E0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_Toc193991224 \h </w:instrText>
      </w:r>
      <w:r>
        <w:rPr>
          <w:noProof/>
        </w:rPr>
      </w:r>
      <w:r>
        <w:rPr>
          <w:noProof/>
        </w:rPr>
        <w:fldChar w:fldCharType="separate"/>
      </w:r>
      <w:r>
        <w:rPr>
          <w:noProof/>
        </w:rPr>
        <w:t>355</w:t>
      </w:r>
      <w:r>
        <w:rPr>
          <w:noProof/>
        </w:rPr>
        <w:fldChar w:fldCharType="end"/>
      </w:r>
    </w:p>
    <w:p w14:paraId="5278CE44" w14:textId="3825DB8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0407AF">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_Toc193991225 \h </w:instrText>
      </w:r>
      <w:r>
        <w:rPr>
          <w:noProof/>
        </w:rPr>
      </w:r>
      <w:r>
        <w:rPr>
          <w:noProof/>
        </w:rPr>
        <w:fldChar w:fldCharType="separate"/>
      </w:r>
      <w:r>
        <w:rPr>
          <w:noProof/>
        </w:rPr>
        <w:t>355</w:t>
      </w:r>
      <w:r>
        <w:rPr>
          <w:noProof/>
        </w:rPr>
        <w:fldChar w:fldCharType="end"/>
      </w:r>
    </w:p>
    <w:p w14:paraId="7F8DE33C" w14:textId="16E4D19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_Toc193991226 \h </w:instrText>
      </w:r>
      <w:r>
        <w:rPr>
          <w:noProof/>
        </w:rPr>
      </w:r>
      <w:r>
        <w:rPr>
          <w:noProof/>
        </w:rPr>
        <w:fldChar w:fldCharType="separate"/>
      </w:r>
      <w:r>
        <w:rPr>
          <w:noProof/>
        </w:rPr>
        <w:t>356</w:t>
      </w:r>
      <w:r>
        <w:rPr>
          <w:noProof/>
        </w:rPr>
        <w:fldChar w:fldCharType="end"/>
      </w:r>
    </w:p>
    <w:p w14:paraId="01538184" w14:textId="4EED938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_Toc193991227 \h </w:instrText>
      </w:r>
      <w:r>
        <w:rPr>
          <w:noProof/>
        </w:rPr>
      </w:r>
      <w:r>
        <w:rPr>
          <w:noProof/>
        </w:rPr>
        <w:fldChar w:fldCharType="separate"/>
      </w:r>
      <w:r>
        <w:rPr>
          <w:noProof/>
        </w:rPr>
        <w:t>357</w:t>
      </w:r>
      <w:r>
        <w:rPr>
          <w:noProof/>
        </w:rPr>
        <w:fldChar w:fldCharType="end"/>
      </w:r>
    </w:p>
    <w:p w14:paraId="7B9C5D39" w14:textId="725FBFC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_Toc193991228 \h </w:instrText>
      </w:r>
      <w:r>
        <w:rPr>
          <w:noProof/>
        </w:rPr>
      </w:r>
      <w:r>
        <w:rPr>
          <w:noProof/>
        </w:rPr>
        <w:fldChar w:fldCharType="separate"/>
      </w:r>
      <w:r>
        <w:rPr>
          <w:noProof/>
        </w:rPr>
        <w:t>358</w:t>
      </w:r>
      <w:r>
        <w:rPr>
          <w:noProof/>
        </w:rPr>
        <w:fldChar w:fldCharType="end"/>
      </w:r>
    </w:p>
    <w:p w14:paraId="38B13D5C" w14:textId="2A06F36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0407AF">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_Toc193991229 \h </w:instrText>
      </w:r>
      <w:r>
        <w:rPr>
          <w:noProof/>
        </w:rPr>
      </w:r>
      <w:r>
        <w:rPr>
          <w:noProof/>
        </w:rPr>
        <w:fldChar w:fldCharType="separate"/>
      </w:r>
      <w:r>
        <w:rPr>
          <w:noProof/>
        </w:rPr>
        <w:t>358</w:t>
      </w:r>
      <w:r>
        <w:rPr>
          <w:noProof/>
        </w:rPr>
        <w:fldChar w:fldCharType="end"/>
      </w:r>
    </w:p>
    <w:p w14:paraId="028BB5C9" w14:textId="7EA607E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_Toc193991230 \h </w:instrText>
      </w:r>
      <w:r>
        <w:rPr>
          <w:noProof/>
        </w:rPr>
      </w:r>
      <w:r>
        <w:rPr>
          <w:noProof/>
        </w:rPr>
        <w:fldChar w:fldCharType="separate"/>
      </w:r>
      <w:r>
        <w:rPr>
          <w:noProof/>
        </w:rPr>
        <w:t>359</w:t>
      </w:r>
      <w:r>
        <w:rPr>
          <w:noProof/>
        </w:rPr>
        <w:fldChar w:fldCharType="end"/>
      </w:r>
    </w:p>
    <w:p w14:paraId="44C99ECF" w14:textId="0A79DDB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_Toc193991231 \h </w:instrText>
      </w:r>
      <w:r>
        <w:rPr>
          <w:noProof/>
        </w:rPr>
      </w:r>
      <w:r>
        <w:rPr>
          <w:noProof/>
        </w:rPr>
        <w:fldChar w:fldCharType="separate"/>
      </w:r>
      <w:r>
        <w:rPr>
          <w:noProof/>
        </w:rPr>
        <w:t>360</w:t>
      </w:r>
      <w:r>
        <w:rPr>
          <w:noProof/>
        </w:rPr>
        <w:fldChar w:fldCharType="end"/>
      </w:r>
    </w:p>
    <w:p w14:paraId="05DE4D49" w14:textId="20E5D82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(H.264 AVC level 1.2, IPv4, RTCP and MBR&gt;GBR bearer)</w:t>
      </w:r>
      <w:r>
        <w:rPr>
          <w:noProof/>
        </w:rPr>
        <w:tab/>
      </w:r>
      <w:r>
        <w:rPr>
          <w:noProof/>
        </w:rPr>
        <w:fldChar w:fldCharType="begin" w:fldLock="1"/>
      </w:r>
      <w:r>
        <w:rPr>
          <w:noProof/>
        </w:rPr>
        <w:instrText xml:space="preserve"> PAGEREF _Toc193991232 \h </w:instrText>
      </w:r>
      <w:r>
        <w:rPr>
          <w:noProof/>
        </w:rPr>
      </w:r>
      <w:r>
        <w:rPr>
          <w:noProof/>
        </w:rPr>
        <w:fldChar w:fldCharType="separate"/>
      </w:r>
      <w:r>
        <w:rPr>
          <w:noProof/>
        </w:rPr>
        <w:t>362</w:t>
      </w:r>
      <w:r>
        <w:rPr>
          <w:noProof/>
        </w:rPr>
        <w:fldChar w:fldCharType="end"/>
      </w:r>
    </w:p>
    <w:p w14:paraId="3C47AB15" w14:textId="3215671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(H.264 AVC level 1.2, IPv6, RTCP and MBR&gt;GBR bearer)</w:t>
      </w:r>
      <w:r>
        <w:rPr>
          <w:noProof/>
        </w:rPr>
        <w:tab/>
      </w:r>
      <w:r>
        <w:rPr>
          <w:noProof/>
        </w:rPr>
        <w:fldChar w:fldCharType="begin" w:fldLock="1"/>
      </w:r>
      <w:r>
        <w:rPr>
          <w:noProof/>
        </w:rPr>
        <w:instrText xml:space="preserve"> PAGEREF _Toc193991233 \h </w:instrText>
      </w:r>
      <w:r>
        <w:rPr>
          <w:noProof/>
        </w:rPr>
      </w:r>
      <w:r>
        <w:rPr>
          <w:noProof/>
        </w:rPr>
        <w:fldChar w:fldCharType="separate"/>
      </w:r>
      <w:r>
        <w:rPr>
          <w:noProof/>
        </w:rPr>
        <w:t>365</w:t>
      </w:r>
      <w:r>
        <w:rPr>
          <w:noProof/>
        </w:rPr>
        <w:fldChar w:fldCharType="end"/>
      </w:r>
    </w:p>
    <w:p w14:paraId="247B1BFF" w14:textId="12041DA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_Toc193991234 \h </w:instrText>
      </w:r>
      <w:r>
        <w:rPr>
          <w:noProof/>
        </w:rPr>
      </w:r>
      <w:r>
        <w:rPr>
          <w:noProof/>
        </w:rPr>
        <w:fldChar w:fldCharType="separate"/>
      </w:r>
      <w:r>
        <w:rPr>
          <w:noProof/>
        </w:rPr>
        <w:t>366</w:t>
      </w:r>
      <w:r>
        <w:rPr>
          <w:noProof/>
        </w:rPr>
        <w:fldChar w:fldCharType="end"/>
      </w:r>
    </w:p>
    <w:p w14:paraId="21EDD789" w14:textId="315F5AE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_Toc193991235 \h </w:instrText>
      </w:r>
      <w:r>
        <w:rPr>
          <w:noProof/>
        </w:rPr>
      </w:r>
      <w:r>
        <w:rPr>
          <w:noProof/>
        </w:rPr>
        <w:fldChar w:fldCharType="separate"/>
      </w:r>
      <w:r>
        <w:rPr>
          <w:noProof/>
        </w:rPr>
        <w:t>367</w:t>
      </w:r>
      <w:r>
        <w:rPr>
          <w:noProof/>
        </w:rPr>
        <w:fldChar w:fldCharType="end"/>
      </w:r>
    </w:p>
    <w:p w14:paraId="3C726AB4" w14:textId="39725C7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_Toc193991236 \h </w:instrText>
      </w:r>
      <w:r>
        <w:rPr>
          <w:noProof/>
        </w:rPr>
      </w:r>
      <w:r>
        <w:rPr>
          <w:noProof/>
        </w:rPr>
        <w:fldChar w:fldCharType="separate"/>
      </w:r>
      <w:r>
        <w:rPr>
          <w:noProof/>
        </w:rPr>
        <w:t>368</w:t>
      </w:r>
      <w:r>
        <w:rPr>
          <w:noProof/>
        </w:rPr>
        <w:fldChar w:fldCharType="end"/>
      </w:r>
    </w:p>
    <w:p w14:paraId="0C743D42" w14:textId="450DF9C8"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_Toc193991237 \h </w:instrText>
      </w:r>
      <w:r>
        <w:rPr>
          <w:noProof/>
        </w:rPr>
      </w:r>
      <w:r>
        <w:rPr>
          <w:noProof/>
        </w:rPr>
        <w:fldChar w:fldCharType="separate"/>
      </w:r>
      <w:r>
        <w:rPr>
          <w:noProof/>
        </w:rPr>
        <w:t>369</w:t>
      </w:r>
      <w:r>
        <w:rPr>
          <w:noProof/>
        </w:rPr>
        <w:fldChar w:fldCharType="end"/>
      </w:r>
    </w:p>
    <w:p w14:paraId="625EB37D" w14:textId="42274E7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_Toc193991238 \h </w:instrText>
      </w:r>
      <w:r>
        <w:rPr>
          <w:noProof/>
        </w:rPr>
      </w:r>
      <w:r>
        <w:rPr>
          <w:noProof/>
        </w:rPr>
        <w:fldChar w:fldCharType="separate"/>
      </w:r>
      <w:r>
        <w:rPr>
          <w:noProof/>
        </w:rPr>
        <w:t>370</w:t>
      </w:r>
      <w:r>
        <w:rPr>
          <w:noProof/>
        </w:rPr>
        <w:fldChar w:fldCharType="end"/>
      </w:r>
    </w:p>
    <w:p w14:paraId="6618AA2F" w14:textId="550DE05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_Toc193991239 \h </w:instrText>
      </w:r>
      <w:r>
        <w:rPr>
          <w:noProof/>
        </w:rPr>
      </w:r>
      <w:r>
        <w:rPr>
          <w:noProof/>
        </w:rPr>
        <w:fldChar w:fldCharType="separate"/>
      </w:r>
      <w:r>
        <w:rPr>
          <w:noProof/>
        </w:rPr>
        <w:t>371</w:t>
      </w:r>
      <w:r>
        <w:rPr>
          <w:noProof/>
        </w:rPr>
        <w:fldChar w:fldCharType="end"/>
      </w:r>
    </w:p>
    <w:p w14:paraId="5B45BCDE" w14:textId="70B90D6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_Toc193991240 \h </w:instrText>
      </w:r>
      <w:r>
        <w:rPr>
          <w:noProof/>
        </w:rPr>
      </w:r>
      <w:r>
        <w:rPr>
          <w:noProof/>
        </w:rPr>
        <w:fldChar w:fldCharType="separate"/>
      </w:r>
      <w:r>
        <w:rPr>
          <w:noProof/>
        </w:rPr>
        <w:t>372</w:t>
      </w:r>
      <w:r>
        <w:rPr>
          <w:noProof/>
        </w:rPr>
        <w:fldChar w:fldCharType="end"/>
      </w:r>
    </w:p>
    <w:p w14:paraId="1D6B6ACA" w14:textId="7134B0B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0407AF">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_Toc193991241 \h </w:instrText>
      </w:r>
      <w:r>
        <w:rPr>
          <w:noProof/>
        </w:rPr>
      </w:r>
      <w:r>
        <w:rPr>
          <w:noProof/>
        </w:rPr>
        <w:fldChar w:fldCharType="separate"/>
      </w:r>
      <w:r>
        <w:rPr>
          <w:noProof/>
        </w:rPr>
        <w:t>373</w:t>
      </w:r>
      <w:r>
        <w:rPr>
          <w:noProof/>
        </w:rPr>
        <w:fldChar w:fldCharType="end"/>
      </w:r>
    </w:p>
    <w:p w14:paraId="3CEC8E91" w14:textId="421FE55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_Toc193991242 \h </w:instrText>
      </w:r>
      <w:r>
        <w:rPr>
          <w:noProof/>
        </w:rPr>
      </w:r>
      <w:r>
        <w:rPr>
          <w:noProof/>
        </w:rPr>
        <w:fldChar w:fldCharType="separate"/>
      </w:r>
      <w:r>
        <w:rPr>
          <w:noProof/>
        </w:rPr>
        <w:t>374</w:t>
      </w:r>
      <w:r>
        <w:rPr>
          <w:noProof/>
        </w:rPr>
        <w:fldChar w:fldCharType="end"/>
      </w:r>
    </w:p>
    <w:p w14:paraId="5A261994" w14:textId="0FBBE06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_Toc193991243 \h </w:instrText>
      </w:r>
      <w:r>
        <w:rPr>
          <w:noProof/>
        </w:rPr>
      </w:r>
      <w:r>
        <w:rPr>
          <w:noProof/>
        </w:rPr>
        <w:fldChar w:fldCharType="separate"/>
      </w:r>
      <w:r>
        <w:rPr>
          <w:noProof/>
        </w:rPr>
        <w:t>375</w:t>
      </w:r>
      <w:r>
        <w:rPr>
          <w:noProof/>
        </w:rPr>
        <w:fldChar w:fldCharType="end"/>
      </w:r>
    </w:p>
    <w:p w14:paraId="02B038DB" w14:textId="3AE0331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_Toc193991244 \h </w:instrText>
      </w:r>
      <w:r>
        <w:rPr>
          <w:noProof/>
        </w:rPr>
      </w:r>
      <w:r>
        <w:rPr>
          <w:noProof/>
        </w:rPr>
        <w:fldChar w:fldCharType="separate"/>
      </w:r>
      <w:r>
        <w:rPr>
          <w:noProof/>
        </w:rPr>
        <w:t>376</w:t>
      </w:r>
      <w:r>
        <w:rPr>
          <w:noProof/>
        </w:rPr>
        <w:fldChar w:fldCharType="end"/>
      </w:r>
    </w:p>
    <w:p w14:paraId="3D81E73A" w14:textId="12395C2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_Toc193991245 \h </w:instrText>
      </w:r>
      <w:r>
        <w:rPr>
          <w:noProof/>
        </w:rPr>
      </w:r>
      <w:r>
        <w:rPr>
          <w:noProof/>
        </w:rPr>
        <w:fldChar w:fldCharType="separate"/>
      </w:r>
      <w:r>
        <w:rPr>
          <w:noProof/>
        </w:rPr>
        <w:t>377</w:t>
      </w:r>
      <w:r>
        <w:rPr>
          <w:noProof/>
        </w:rPr>
        <w:fldChar w:fldCharType="end"/>
      </w:r>
    </w:p>
    <w:p w14:paraId="3B90625B" w14:textId="6B03E9D5"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_Toc193991246 \h </w:instrText>
      </w:r>
      <w:r>
        <w:rPr>
          <w:noProof/>
        </w:rPr>
      </w:r>
      <w:r>
        <w:rPr>
          <w:noProof/>
        </w:rPr>
        <w:fldChar w:fldCharType="separate"/>
      </w:r>
      <w:r>
        <w:rPr>
          <w:noProof/>
        </w:rPr>
        <w:t>379</w:t>
      </w:r>
      <w:r>
        <w:rPr>
          <w:noProof/>
        </w:rPr>
        <w:fldChar w:fldCharType="end"/>
      </w:r>
    </w:p>
    <w:p w14:paraId="2D1A1613" w14:textId="603D719F"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_Toc193991247 \h </w:instrText>
      </w:r>
      <w:r>
        <w:rPr>
          <w:noProof/>
        </w:rPr>
      </w:r>
      <w:r>
        <w:rPr>
          <w:noProof/>
        </w:rPr>
        <w:fldChar w:fldCharType="separate"/>
      </w:r>
      <w:r>
        <w:rPr>
          <w:noProof/>
        </w:rPr>
        <w:t>380</w:t>
      </w:r>
      <w:r>
        <w:rPr>
          <w:noProof/>
        </w:rPr>
        <w:fldChar w:fldCharType="end"/>
      </w:r>
    </w:p>
    <w:p w14:paraId="5CCDA8A6" w14:textId="50B7FAB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_Toc193991248 \h </w:instrText>
      </w:r>
      <w:r>
        <w:rPr>
          <w:noProof/>
        </w:rPr>
      </w:r>
      <w:r>
        <w:rPr>
          <w:noProof/>
        </w:rPr>
        <w:fldChar w:fldCharType="separate"/>
      </w:r>
      <w:r>
        <w:rPr>
          <w:noProof/>
        </w:rPr>
        <w:t>380</w:t>
      </w:r>
      <w:r>
        <w:rPr>
          <w:noProof/>
        </w:rPr>
        <w:fldChar w:fldCharType="end"/>
      </w:r>
    </w:p>
    <w:p w14:paraId="58CBC8A9" w14:textId="1D64DE3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_Toc193991249 \h </w:instrText>
      </w:r>
      <w:r>
        <w:rPr>
          <w:noProof/>
        </w:rPr>
      </w:r>
      <w:r>
        <w:rPr>
          <w:noProof/>
        </w:rPr>
        <w:fldChar w:fldCharType="separate"/>
      </w:r>
      <w:r>
        <w:rPr>
          <w:noProof/>
        </w:rPr>
        <w:t>380</w:t>
      </w:r>
      <w:r>
        <w:rPr>
          <w:noProof/>
        </w:rPr>
        <w:fldChar w:fldCharType="end"/>
      </w:r>
    </w:p>
    <w:p w14:paraId="1CDDEBDD" w14:textId="70D525C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_Toc193991250 \h </w:instrText>
      </w:r>
      <w:r>
        <w:rPr>
          <w:noProof/>
        </w:rPr>
      </w:r>
      <w:r>
        <w:rPr>
          <w:noProof/>
        </w:rPr>
        <w:fldChar w:fldCharType="separate"/>
      </w:r>
      <w:r>
        <w:rPr>
          <w:noProof/>
        </w:rPr>
        <w:t>380</w:t>
      </w:r>
      <w:r>
        <w:rPr>
          <w:noProof/>
        </w:rPr>
        <w:fldChar w:fldCharType="end"/>
      </w:r>
    </w:p>
    <w:p w14:paraId="08AE496A" w14:textId="5FCC9AC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_Toc193991251 \h </w:instrText>
      </w:r>
      <w:r>
        <w:rPr>
          <w:noProof/>
        </w:rPr>
      </w:r>
      <w:r>
        <w:rPr>
          <w:noProof/>
        </w:rPr>
        <w:fldChar w:fldCharType="separate"/>
      </w:r>
      <w:r>
        <w:rPr>
          <w:noProof/>
        </w:rPr>
        <w:t>382</w:t>
      </w:r>
      <w:r>
        <w:rPr>
          <w:noProof/>
        </w:rPr>
        <w:fldChar w:fldCharType="end"/>
      </w:r>
    </w:p>
    <w:p w14:paraId="21432FF7" w14:textId="296722B9"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_Toc193991252 \h </w:instrText>
      </w:r>
      <w:r>
        <w:rPr>
          <w:noProof/>
        </w:rPr>
      </w:r>
      <w:r>
        <w:rPr>
          <w:noProof/>
        </w:rPr>
        <w:fldChar w:fldCharType="separate"/>
      </w:r>
      <w:r>
        <w:rPr>
          <w:noProof/>
        </w:rPr>
        <w:t>384</w:t>
      </w:r>
      <w:r>
        <w:rPr>
          <w:noProof/>
        </w:rPr>
        <w:fldChar w:fldCharType="end"/>
      </w:r>
    </w:p>
    <w:p w14:paraId="2993E302" w14:textId="02FF538B"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_Toc193991253 \h </w:instrText>
      </w:r>
      <w:r>
        <w:rPr>
          <w:noProof/>
        </w:rPr>
      </w:r>
      <w:r>
        <w:rPr>
          <w:noProof/>
        </w:rPr>
        <w:fldChar w:fldCharType="separate"/>
      </w:r>
      <w:r>
        <w:rPr>
          <w:noProof/>
        </w:rPr>
        <w:t>385</w:t>
      </w:r>
      <w:r>
        <w:rPr>
          <w:noProof/>
        </w:rPr>
        <w:fldChar w:fldCharType="end"/>
      </w:r>
    </w:p>
    <w:p w14:paraId="29789A1F" w14:textId="38AD922F"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_Toc193991254 \h </w:instrText>
      </w:r>
      <w:r>
        <w:rPr>
          <w:noProof/>
        </w:rPr>
      </w:r>
      <w:r>
        <w:rPr>
          <w:noProof/>
        </w:rPr>
        <w:fldChar w:fldCharType="separate"/>
      </w:r>
      <w:r>
        <w:rPr>
          <w:noProof/>
        </w:rPr>
        <w:t>386</w:t>
      </w:r>
      <w:r>
        <w:rPr>
          <w:noProof/>
        </w:rPr>
        <w:fldChar w:fldCharType="end"/>
      </w:r>
    </w:p>
    <w:p w14:paraId="12BD5B4D" w14:textId="764B1016"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_Toc193991255 \h </w:instrText>
      </w:r>
      <w:r>
        <w:rPr>
          <w:noProof/>
        </w:rPr>
      </w:r>
      <w:r>
        <w:rPr>
          <w:noProof/>
        </w:rPr>
        <w:fldChar w:fldCharType="separate"/>
      </w:r>
      <w:r>
        <w:rPr>
          <w:noProof/>
        </w:rPr>
        <w:t>387</w:t>
      </w:r>
      <w:r>
        <w:rPr>
          <w:noProof/>
        </w:rPr>
        <w:fldChar w:fldCharType="end"/>
      </w:r>
    </w:p>
    <w:p w14:paraId="056449C1" w14:textId="0113ED3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_Toc193991256 \h </w:instrText>
      </w:r>
      <w:r>
        <w:rPr>
          <w:noProof/>
        </w:rPr>
      </w:r>
      <w:r>
        <w:rPr>
          <w:noProof/>
        </w:rPr>
        <w:fldChar w:fldCharType="separate"/>
      </w:r>
      <w:r>
        <w:rPr>
          <w:noProof/>
        </w:rPr>
        <w:t>387</w:t>
      </w:r>
      <w:r>
        <w:rPr>
          <w:noProof/>
        </w:rPr>
        <w:fldChar w:fldCharType="end"/>
      </w:r>
    </w:p>
    <w:p w14:paraId="736E2E1A" w14:textId="3223942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_Toc193991257 \h </w:instrText>
      </w:r>
      <w:r>
        <w:rPr>
          <w:noProof/>
        </w:rPr>
      </w:r>
      <w:r>
        <w:rPr>
          <w:noProof/>
        </w:rPr>
        <w:fldChar w:fldCharType="separate"/>
      </w:r>
      <w:r>
        <w:rPr>
          <w:noProof/>
        </w:rPr>
        <w:t>387</w:t>
      </w:r>
      <w:r>
        <w:rPr>
          <w:noProof/>
        </w:rPr>
        <w:fldChar w:fldCharType="end"/>
      </w:r>
    </w:p>
    <w:p w14:paraId="64EB961A" w14:textId="30A7A70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_Toc193991258 \h </w:instrText>
      </w:r>
      <w:r>
        <w:rPr>
          <w:noProof/>
        </w:rPr>
      </w:r>
      <w:r>
        <w:rPr>
          <w:noProof/>
        </w:rPr>
        <w:fldChar w:fldCharType="separate"/>
      </w:r>
      <w:r>
        <w:rPr>
          <w:noProof/>
        </w:rPr>
        <w:t>387</w:t>
      </w:r>
      <w:r>
        <w:rPr>
          <w:noProof/>
        </w:rPr>
        <w:fldChar w:fldCharType="end"/>
      </w:r>
    </w:p>
    <w:p w14:paraId="3CEA4A9F" w14:textId="21157F2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_Toc193991259 \h </w:instrText>
      </w:r>
      <w:r>
        <w:rPr>
          <w:noProof/>
        </w:rPr>
      </w:r>
      <w:r>
        <w:rPr>
          <w:noProof/>
        </w:rPr>
        <w:fldChar w:fldCharType="separate"/>
      </w:r>
      <w:r>
        <w:rPr>
          <w:noProof/>
        </w:rPr>
        <w:t>388</w:t>
      </w:r>
      <w:r>
        <w:rPr>
          <w:noProof/>
        </w:rPr>
        <w:fldChar w:fldCharType="end"/>
      </w:r>
    </w:p>
    <w:p w14:paraId="033D942D" w14:textId="13C5E16B"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_Toc193991260 \h </w:instrText>
      </w:r>
      <w:r>
        <w:rPr>
          <w:noProof/>
        </w:rPr>
      </w:r>
      <w:r>
        <w:rPr>
          <w:noProof/>
        </w:rPr>
        <w:fldChar w:fldCharType="separate"/>
      </w:r>
      <w:r>
        <w:rPr>
          <w:noProof/>
        </w:rPr>
        <w:t>397</w:t>
      </w:r>
      <w:r>
        <w:rPr>
          <w:noProof/>
        </w:rPr>
        <w:fldChar w:fldCharType="end"/>
      </w:r>
    </w:p>
    <w:p w14:paraId="6C6A30BA" w14:textId="639EA1C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_Toc193991261 \h </w:instrText>
      </w:r>
      <w:r>
        <w:rPr>
          <w:noProof/>
        </w:rPr>
      </w:r>
      <w:r>
        <w:rPr>
          <w:noProof/>
        </w:rPr>
        <w:fldChar w:fldCharType="separate"/>
      </w:r>
      <w:r>
        <w:rPr>
          <w:noProof/>
        </w:rPr>
        <w:t>397</w:t>
      </w:r>
      <w:r>
        <w:rPr>
          <w:noProof/>
        </w:rPr>
        <w:fldChar w:fldCharType="end"/>
      </w:r>
    </w:p>
    <w:p w14:paraId="40DC3A1F" w14:textId="0D8ACB3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_Toc193991262 \h </w:instrText>
      </w:r>
      <w:r>
        <w:rPr>
          <w:noProof/>
        </w:rPr>
      </w:r>
      <w:r>
        <w:rPr>
          <w:noProof/>
        </w:rPr>
        <w:fldChar w:fldCharType="separate"/>
      </w:r>
      <w:r>
        <w:rPr>
          <w:noProof/>
        </w:rPr>
        <w:t>397</w:t>
      </w:r>
      <w:r>
        <w:rPr>
          <w:noProof/>
        </w:rPr>
        <w:fldChar w:fldCharType="end"/>
      </w:r>
    </w:p>
    <w:p w14:paraId="5BAE8D0E" w14:textId="16F86B2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_Toc193991263 \h </w:instrText>
      </w:r>
      <w:r>
        <w:rPr>
          <w:noProof/>
        </w:rPr>
      </w:r>
      <w:r>
        <w:rPr>
          <w:noProof/>
        </w:rPr>
        <w:fldChar w:fldCharType="separate"/>
      </w:r>
      <w:r>
        <w:rPr>
          <w:noProof/>
        </w:rPr>
        <w:t>397</w:t>
      </w:r>
      <w:r>
        <w:rPr>
          <w:noProof/>
        </w:rPr>
        <w:fldChar w:fldCharType="end"/>
      </w:r>
    </w:p>
    <w:p w14:paraId="52662B1A" w14:textId="4BE72AE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_Toc193991264 \h </w:instrText>
      </w:r>
      <w:r>
        <w:rPr>
          <w:noProof/>
        </w:rPr>
      </w:r>
      <w:r>
        <w:rPr>
          <w:noProof/>
        </w:rPr>
        <w:fldChar w:fldCharType="separate"/>
      </w:r>
      <w:r>
        <w:rPr>
          <w:noProof/>
        </w:rPr>
        <w:t>397</w:t>
      </w:r>
      <w:r>
        <w:rPr>
          <w:noProof/>
        </w:rPr>
        <w:fldChar w:fldCharType="end"/>
      </w:r>
    </w:p>
    <w:p w14:paraId="34905631" w14:textId="16177EC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_Toc193991265 \h </w:instrText>
      </w:r>
      <w:r>
        <w:rPr>
          <w:noProof/>
        </w:rPr>
      </w:r>
      <w:r>
        <w:rPr>
          <w:noProof/>
        </w:rPr>
        <w:fldChar w:fldCharType="separate"/>
      </w:r>
      <w:r>
        <w:rPr>
          <w:noProof/>
        </w:rPr>
        <w:t>397</w:t>
      </w:r>
      <w:r>
        <w:rPr>
          <w:noProof/>
        </w:rPr>
        <w:fldChar w:fldCharType="end"/>
      </w:r>
    </w:p>
    <w:p w14:paraId="20477629" w14:textId="531935E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_Toc193991266 \h </w:instrText>
      </w:r>
      <w:r>
        <w:rPr>
          <w:noProof/>
        </w:rPr>
      </w:r>
      <w:r>
        <w:rPr>
          <w:noProof/>
        </w:rPr>
        <w:fldChar w:fldCharType="separate"/>
      </w:r>
      <w:r>
        <w:rPr>
          <w:noProof/>
        </w:rPr>
        <w:t>398</w:t>
      </w:r>
      <w:r>
        <w:rPr>
          <w:noProof/>
        </w:rPr>
        <w:fldChar w:fldCharType="end"/>
      </w:r>
    </w:p>
    <w:p w14:paraId="708CCCFF" w14:textId="2DB16CE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_Toc193991267 \h </w:instrText>
      </w:r>
      <w:r>
        <w:rPr>
          <w:noProof/>
        </w:rPr>
      </w:r>
      <w:r>
        <w:rPr>
          <w:noProof/>
        </w:rPr>
        <w:fldChar w:fldCharType="separate"/>
      </w:r>
      <w:r>
        <w:rPr>
          <w:noProof/>
        </w:rPr>
        <w:t>398</w:t>
      </w:r>
      <w:r>
        <w:rPr>
          <w:noProof/>
        </w:rPr>
        <w:fldChar w:fldCharType="end"/>
      </w:r>
    </w:p>
    <w:p w14:paraId="64A14520" w14:textId="0A7CD22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_Toc193991268 \h </w:instrText>
      </w:r>
      <w:r>
        <w:rPr>
          <w:noProof/>
        </w:rPr>
      </w:r>
      <w:r>
        <w:rPr>
          <w:noProof/>
        </w:rPr>
        <w:fldChar w:fldCharType="separate"/>
      </w:r>
      <w:r>
        <w:rPr>
          <w:noProof/>
        </w:rPr>
        <w:t>398</w:t>
      </w:r>
      <w:r>
        <w:rPr>
          <w:noProof/>
        </w:rPr>
        <w:fldChar w:fldCharType="end"/>
      </w:r>
    </w:p>
    <w:p w14:paraId="19E5CB72" w14:textId="52A6077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_Toc193991269 \h </w:instrText>
      </w:r>
      <w:r>
        <w:rPr>
          <w:noProof/>
        </w:rPr>
      </w:r>
      <w:r>
        <w:rPr>
          <w:noProof/>
        </w:rPr>
        <w:fldChar w:fldCharType="separate"/>
      </w:r>
      <w:r>
        <w:rPr>
          <w:noProof/>
        </w:rPr>
        <w:t>399</w:t>
      </w:r>
      <w:r>
        <w:rPr>
          <w:noProof/>
        </w:rPr>
        <w:fldChar w:fldCharType="end"/>
      </w:r>
    </w:p>
    <w:p w14:paraId="1FBAA0B2" w14:textId="16CC591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_Toc193991270 \h </w:instrText>
      </w:r>
      <w:r>
        <w:rPr>
          <w:noProof/>
        </w:rPr>
      </w:r>
      <w:r>
        <w:rPr>
          <w:noProof/>
        </w:rPr>
        <w:fldChar w:fldCharType="separate"/>
      </w:r>
      <w:r>
        <w:rPr>
          <w:noProof/>
        </w:rPr>
        <w:t>399</w:t>
      </w:r>
      <w:r>
        <w:rPr>
          <w:noProof/>
        </w:rPr>
        <w:fldChar w:fldCharType="end"/>
      </w:r>
    </w:p>
    <w:p w14:paraId="55B37CB1" w14:textId="3148F49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_Toc193991271 \h </w:instrText>
      </w:r>
      <w:r>
        <w:rPr>
          <w:noProof/>
        </w:rPr>
      </w:r>
      <w:r>
        <w:rPr>
          <w:noProof/>
        </w:rPr>
        <w:fldChar w:fldCharType="separate"/>
      </w:r>
      <w:r>
        <w:rPr>
          <w:noProof/>
        </w:rPr>
        <w:t>400</w:t>
      </w:r>
      <w:r>
        <w:rPr>
          <w:noProof/>
        </w:rPr>
        <w:fldChar w:fldCharType="end"/>
      </w:r>
    </w:p>
    <w:p w14:paraId="61C37CB2" w14:textId="3BEDA78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_Toc193991272 \h </w:instrText>
      </w:r>
      <w:r>
        <w:rPr>
          <w:noProof/>
        </w:rPr>
      </w:r>
      <w:r>
        <w:rPr>
          <w:noProof/>
        </w:rPr>
        <w:fldChar w:fldCharType="separate"/>
      </w:r>
      <w:r>
        <w:rPr>
          <w:noProof/>
        </w:rPr>
        <w:t>400</w:t>
      </w:r>
      <w:r>
        <w:rPr>
          <w:noProof/>
        </w:rPr>
        <w:fldChar w:fldCharType="end"/>
      </w:r>
    </w:p>
    <w:p w14:paraId="2393B62C" w14:textId="12C99926"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_Toc193991273 \h </w:instrText>
      </w:r>
      <w:r>
        <w:rPr>
          <w:noProof/>
        </w:rPr>
      </w:r>
      <w:r>
        <w:rPr>
          <w:noProof/>
        </w:rPr>
        <w:fldChar w:fldCharType="separate"/>
      </w:r>
      <w:r>
        <w:rPr>
          <w:noProof/>
        </w:rPr>
        <w:t>400</w:t>
      </w:r>
      <w:r>
        <w:rPr>
          <w:noProof/>
        </w:rPr>
        <w:fldChar w:fldCharType="end"/>
      </w:r>
    </w:p>
    <w:p w14:paraId="74C072F9" w14:textId="36C767AA"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_Toc193991274 \h </w:instrText>
      </w:r>
      <w:r>
        <w:rPr>
          <w:noProof/>
        </w:rPr>
      </w:r>
      <w:r>
        <w:rPr>
          <w:noProof/>
        </w:rPr>
        <w:fldChar w:fldCharType="separate"/>
      </w:r>
      <w:r>
        <w:rPr>
          <w:noProof/>
        </w:rPr>
        <w:t>402</w:t>
      </w:r>
      <w:r>
        <w:rPr>
          <w:noProof/>
        </w:rPr>
        <w:fldChar w:fldCharType="end"/>
      </w:r>
    </w:p>
    <w:p w14:paraId="1607B51E" w14:textId="4875468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_Toc193991275 \h </w:instrText>
      </w:r>
      <w:r>
        <w:rPr>
          <w:noProof/>
        </w:rPr>
      </w:r>
      <w:r>
        <w:rPr>
          <w:noProof/>
        </w:rPr>
        <w:fldChar w:fldCharType="separate"/>
      </w:r>
      <w:r>
        <w:rPr>
          <w:noProof/>
        </w:rPr>
        <w:t>402</w:t>
      </w:r>
      <w:r>
        <w:rPr>
          <w:noProof/>
        </w:rPr>
        <w:fldChar w:fldCharType="end"/>
      </w:r>
    </w:p>
    <w:p w14:paraId="40BC00B6" w14:textId="61F3041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_Toc193991276 \h </w:instrText>
      </w:r>
      <w:r>
        <w:rPr>
          <w:noProof/>
        </w:rPr>
      </w:r>
      <w:r>
        <w:rPr>
          <w:noProof/>
        </w:rPr>
        <w:fldChar w:fldCharType="separate"/>
      </w:r>
      <w:r>
        <w:rPr>
          <w:noProof/>
        </w:rPr>
        <w:t>402</w:t>
      </w:r>
      <w:r>
        <w:rPr>
          <w:noProof/>
        </w:rPr>
        <w:fldChar w:fldCharType="end"/>
      </w:r>
    </w:p>
    <w:p w14:paraId="07742488" w14:textId="7B7E3A5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_Toc193991277 \h </w:instrText>
      </w:r>
      <w:r>
        <w:rPr>
          <w:noProof/>
        </w:rPr>
      </w:r>
      <w:r>
        <w:rPr>
          <w:noProof/>
        </w:rPr>
        <w:fldChar w:fldCharType="separate"/>
      </w:r>
      <w:r>
        <w:rPr>
          <w:noProof/>
        </w:rPr>
        <w:t>402</w:t>
      </w:r>
      <w:r>
        <w:rPr>
          <w:noProof/>
        </w:rPr>
        <w:fldChar w:fldCharType="end"/>
      </w:r>
    </w:p>
    <w:p w14:paraId="0DAA23CA" w14:textId="217DB4A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_Toc193991278 \h </w:instrText>
      </w:r>
      <w:r>
        <w:rPr>
          <w:noProof/>
        </w:rPr>
      </w:r>
      <w:r>
        <w:rPr>
          <w:noProof/>
        </w:rPr>
        <w:fldChar w:fldCharType="separate"/>
      </w:r>
      <w:r>
        <w:rPr>
          <w:noProof/>
        </w:rPr>
        <w:t>403</w:t>
      </w:r>
      <w:r>
        <w:rPr>
          <w:noProof/>
        </w:rPr>
        <w:fldChar w:fldCharType="end"/>
      </w:r>
    </w:p>
    <w:p w14:paraId="532BC091" w14:textId="1FF840F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_Toc193991279 \h </w:instrText>
      </w:r>
      <w:r>
        <w:rPr>
          <w:noProof/>
        </w:rPr>
      </w:r>
      <w:r>
        <w:rPr>
          <w:noProof/>
        </w:rPr>
        <w:fldChar w:fldCharType="separate"/>
      </w:r>
      <w:r>
        <w:rPr>
          <w:noProof/>
        </w:rPr>
        <w:t>404</w:t>
      </w:r>
      <w:r>
        <w:rPr>
          <w:noProof/>
        </w:rPr>
        <w:fldChar w:fldCharType="end"/>
      </w:r>
    </w:p>
    <w:p w14:paraId="50875FC1" w14:textId="579763E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_Toc193991280 \h </w:instrText>
      </w:r>
      <w:r>
        <w:rPr>
          <w:noProof/>
        </w:rPr>
      </w:r>
      <w:r>
        <w:rPr>
          <w:noProof/>
        </w:rPr>
        <w:fldChar w:fldCharType="separate"/>
      </w:r>
      <w:r>
        <w:rPr>
          <w:noProof/>
        </w:rPr>
        <w:t>404</w:t>
      </w:r>
      <w:r>
        <w:rPr>
          <w:noProof/>
        </w:rPr>
        <w:fldChar w:fldCharType="end"/>
      </w:r>
    </w:p>
    <w:p w14:paraId="74714A39" w14:textId="67CC62D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_Toc193991281 \h </w:instrText>
      </w:r>
      <w:r>
        <w:rPr>
          <w:noProof/>
        </w:rPr>
      </w:r>
      <w:r>
        <w:rPr>
          <w:noProof/>
        </w:rPr>
        <w:fldChar w:fldCharType="separate"/>
      </w:r>
      <w:r>
        <w:rPr>
          <w:noProof/>
        </w:rPr>
        <w:t>405</w:t>
      </w:r>
      <w:r>
        <w:rPr>
          <w:noProof/>
        </w:rPr>
        <w:fldChar w:fldCharType="end"/>
      </w:r>
    </w:p>
    <w:p w14:paraId="3939681D" w14:textId="6CD88E5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_Toc193991282 \h </w:instrText>
      </w:r>
      <w:r>
        <w:rPr>
          <w:noProof/>
        </w:rPr>
      </w:r>
      <w:r>
        <w:rPr>
          <w:noProof/>
        </w:rPr>
        <w:fldChar w:fldCharType="separate"/>
      </w:r>
      <w:r>
        <w:rPr>
          <w:noProof/>
        </w:rPr>
        <w:t>405</w:t>
      </w:r>
      <w:r>
        <w:rPr>
          <w:noProof/>
        </w:rPr>
        <w:fldChar w:fldCharType="end"/>
      </w:r>
    </w:p>
    <w:p w14:paraId="6A5C00AA" w14:textId="1EC23CD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_Toc193991283 \h </w:instrText>
      </w:r>
      <w:r>
        <w:rPr>
          <w:noProof/>
        </w:rPr>
      </w:r>
      <w:r>
        <w:rPr>
          <w:noProof/>
        </w:rPr>
        <w:fldChar w:fldCharType="separate"/>
      </w:r>
      <w:r>
        <w:rPr>
          <w:noProof/>
        </w:rPr>
        <w:t>406</w:t>
      </w:r>
      <w:r>
        <w:rPr>
          <w:noProof/>
        </w:rPr>
        <w:fldChar w:fldCharType="end"/>
      </w:r>
    </w:p>
    <w:p w14:paraId="66927BAE" w14:textId="78A8DEC8"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_Toc193991284 \h </w:instrText>
      </w:r>
      <w:r>
        <w:rPr>
          <w:noProof/>
        </w:rPr>
      </w:r>
      <w:r>
        <w:rPr>
          <w:noProof/>
        </w:rPr>
        <w:fldChar w:fldCharType="separate"/>
      </w:r>
      <w:r>
        <w:rPr>
          <w:noProof/>
        </w:rPr>
        <w:t>407</w:t>
      </w:r>
      <w:r>
        <w:rPr>
          <w:noProof/>
        </w:rPr>
        <w:fldChar w:fldCharType="end"/>
      </w:r>
    </w:p>
    <w:p w14:paraId="1C9FC111" w14:textId="0DB7177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_Toc193991285 \h </w:instrText>
      </w:r>
      <w:r>
        <w:rPr>
          <w:noProof/>
        </w:rPr>
      </w:r>
      <w:r>
        <w:rPr>
          <w:noProof/>
        </w:rPr>
        <w:fldChar w:fldCharType="separate"/>
      </w:r>
      <w:r>
        <w:rPr>
          <w:noProof/>
        </w:rPr>
        <w:t>407</w:t>
      </w:r>
      <w:r>
        <w:rPr>
          <w:noProof/>
        </w:rPr>
        <w:fldChar w:fldCharType="end"/>
      </w:r>
    </w:p>
    <w:p w14:paraId="37BE7082" w14:textId="611AD7C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imageseq</w:t>
      </w:r>
      <w:r>
        <w:rPr>
          <w:noProof/>
        </w:rPr>
        <w:tab/>
      </w:r>
      <w:r>
        <w:rPr>
          <w:noProof/>
        </w:rPr>
        <w:fldChar w:fldCharType="begin" w:fldLock="1"/>
      </w:r>
      <w:r>
        <w:rPr>
          <w:noProof/>
        </w:rPr>
        <w:instrText xml:space="preserve"> PAGEREF _Toc193991286 \h </w:instrText>
      </w:r>
      <w:r>
        <w:rPr>
          <w:noProof/>
        </w:rPr>
      </w:r>
      <w:r>
        <w:rPr>
          <w:noProof/>
        </w:rPr>
        <w:fldChar w:fldCharType="separate"/>
      </w:r>
      <w:r>
        <w:rPr>
          <w:noProof/>
        </w:rPr>
        <w:t>408</w:t>
      </w:r>
      <w:r>
        <w:rPr>
          <w:noProof/>
        </w:rPr>
        <w:fldChar w:fldCharType="end"/>
      </w:r>
    </w:p>
    <w:p w14:paraId="1FEF0212" w14:textId="3B38D76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3gpp_360video</w:t>
      </w:r>
      <w:r>
        <w:rPr>
          <w:noProof/>
        </w:rPr>
        <w:tab/>
      </w:r>
      <w:r>
        <w:rPr>
          <w:noProof/>
        </w:rPr>
        <w:fldChar w:fldCharType="begin" w:fldLock="1"/>
      </w:r>
      <w:r>
        <w:rPr>
          <w:noProof/>
        </w:rPr>
        <w:instrText xml:space="preserve"> PAGEREF _Toc193991287 \h </w:instrText>
      </w:r>
      <w:r>
        <w:rPr>
          <w:noProof/>
        </w:rPr>
      </w:r>
      <w:r>
        <w:rPr>
          <w:noProof/>
        </w:rPr>
        <w:fldChar w:fldCharType="separate"/>
      </w:r>
      <w:r>
        <w:rPr>
          <w:noProof/>
        </w:rPr>
        <w:t>408</w:t>
      </w:r>
      <w:r>
        <w:rPr>
          <w:noProof/>
        </w:rPr>
        <w:fldChar w:fldCharType="end"/>
      </w:r>
    </w:p>
    <w:p w14:paraId="2F2F3406" w14:textId="4BDF2C4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itt4rt_group</w:t>
      </w:r>
      <w:r>
        <w:rPr>
          <w:noProof/>
        </w:rPr>
        <w:tab/>
      </w:r>
      <w:r>
        <w:rPr>
          <w:noProof/>
        </w:rPr>
        <w:fldChar w:fldCharType="begin" w:fldLock="1"/>
      </w:r>
      <w:r>
        <w:rPr>
          <w:noProof/>
        </w:rPr>
        <w:instrText xml:space="preserve"> PAGEREF _Toc193991288 \h </w:instrText>
      </w:r>
      <w:r>
        <w:rPr>
          <w:noProof/>
        </w:rPr>
      </w:r>
      <w:r>
        <w:rPr>
          <w:noProof/>
        </w:rPr>
        <w:fldChar w:fldCharType="separate"/>
      </w:r>
      <w:r>
        <w:rPr>
          <w:noProof/>
        </w:rPr>
        <w:t>409</w:t>
      </w:r>
      <w:r>
        <w:rPr>
          <w:noProof/>
        </w:rPr>
        <w:fldChar w:fldCharType="end"/>
      </w:r>
    </w:p>
    <w:p w14:paraId="40EB8898" w14:textId="2C15FA1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3gpp_overlay</w:t>
      </w:r>
      <w:r>
        <w:rPr>
          <w:noProof/>
        </w:rPr>
        <w:tab/>
      </w:r>
      <w:r>
        <w:rPr>
          <w:noProof/>
        </w:rPr>
        <w:fldChar w:fldCharType="begin" w:fldLock="1"/>
      </w:r>
      <w:r>
        <w:rPr>
          <w:noProof/>
        </w:rPr>
        <w:instrText xml:space="preserve"> PAGEREF _Toc193991289 \h </w:instrText>
      </w:r>
      <w:r>
        <w:rPr>
          <w:noProof/>
        </w:rPr>
      </w:r>
      <w:r>
        <w:rPr>
          <w:noProof/>
        </w:rPr>
        <w:fldChar w:fldCharType="separate"/>
      </w:r>
      <w:r>
        <w:rPr>
          <w:noProof/>
        </w:rPr>
        <w:t>410</w:t>
      </w:r>
      <w:r>
        <w:rPr>
          <w:noProof/>
        </w:rPr>
        <w:fldChar w:fldCharType="end"/>
      </w:r>
    </w:p>
    <w:p w14:paraId="26E414D3" w14:textId="543645E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3gpp_360video_replacement</w:t>
      </w:r>
      <w:r>
        <w:rPr>
          <w:noProof/>
        </w:rPr>
        <w:tab/>
      </w:r>
      <w:r>
        <w:rPr>
          <w:noProof/>
        </w:rPr>
        <w:fldChar w:fldCharType="begin" w:fldLock="1"/>
      </w:r>
      <w:r>
        <w:rPr>
          <w:noProof/>
        </w:rPr>
        <w:instrText xml:space="preserve"> PAGEREF _Toc193991290 \h </w:instrText>
      </w:r>
      <w:r>
        <w:rPr>
          <w:noProof/>
        </w:rPr>
      </w:r>
      <w:r>
        <w:rPr>
          <w:noProof/>
        </w:rPr>
        <w:fldChar w:fldCharType="separate"/>
      </w:r>
      <w:r>
        <w:rPr>
          <w:noProof/>
        </w:rPr>
        <w:t>410</w:t>
      </w:r>
      <w:r>
        <w:rPr>
          <w:noProof/>
        </w:rPr>
        <w:fldChar w:fldCharType="end"/>
      </w:r>
    </w:p>
    <w:p w14:paraId="16FFA1D2" w14:textId="5DB7C27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3gpp_fisheye</w:t>
      </w:r>
      <w:r>
        <w:rPr>
          <w:noProof/>
        </w:rPr>
        <w:tab/>
      </w:r>
      <w:r>
        <w:rPr>
          <w:noProof/>
        </w:rPr>
        <w:fldChar w:fldCharType="begin" w:fldLock="1"/>
      </w:r>
      <w:r>
        <w:rPr>
          <w:noProof/>
        </w:rPr>
        <w:instrText xml:space="preserve"> PAGEREF _Toc193991291 \h </w:instrText>
      </w:r>
      <w:r>
        <w:rPr>
          <w:noProof/>
        </w:rPr>
      </w:r>
      <w:r>
        <w:rPr>
          <w:noProof/>
        </w:rPr>
        <w:fldChar w:fldCharType="separate"/>
      </w:r>
      <w:r>
        <w:rPr>
          <w:noProof/>
        </w:rPr>
        <w:t>411</w:t>
      </w:r>
      <w:r>
        <w:rPr>
          <w:noProof/>
        </w:rPr>
        <w:fldChar w:fldCharType="end"/>
      </w:r>
    </w:p>
    <w:p w14:paraId="67EFAD7C" w14:textId="429A58C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3gpp-camera-calibration</w:t>
      </w:r>
      <w:r>
        <w:rPr>
          <w:noProof/>
        </w:rPr>
        <w:tab/>
      </w:r>
      <w:r>
        <w:rPr>
          <w:noProof/>
        </w:rPr>
        <w:fldChar w:fldCharType="begin" w:fldLock="1"/>
      </w:r>
      <w:r>
        <w:rPr>
          <w:noProof/>
        </w:rPr>
        <w:instrText xml:space="preserve"> PAGEREF _Toc193991292 \h </w:instrText>
      </w:r>
      <w:r>
        <w:rPr>
          <w:noProof/>
        </w:rPr>
      </w:r>
      <w:r>
        <w:rPr>
          <w:noProof/>
        </w:rPr>
        <w:fldChar w:fldCharType="separate"/>
      </w:r>
      <w:r>
        <w:rPr>
          <w:noProof/>
        </w:rPr>
        <w:t>411</w:t>
      </w:r>
      <w:r>
        <w:rPr>
          <w:noProof/>
        </w:rPr>
        <w:fldChar w:fldCharType="end"/>
      </w:r>
    </w:p>
    <w:p w14:paraId="70DF50BA" w14:textId="7D4967D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stitch_group</w:t>
      </w:r>
      <w:r>
        <w:rPr>
          <w:noProof/>
        </w:rPr>
        <w:tab/>
      </w:r>
      <w:r>
        <w:rPr>
          <w:noProof/>
        </w:rPr>
        <w:fldChar w:fldCharType="begin" w:fldLock="1"/>
      </w:r>
      <w:r>
        <w:rPr>
          <w:noProof/>
        </w:rPr>
        <w:instrText xml:space="preserve"> PAGEREF _Toc193991293 \h </w:instrText>
      </w:r>
      <w:r>
        <w:rPr>
          <w:noProof/>
        </w:rPr>
      </w:r>
      <w:r>
        <w:rPr>
          <w:noProof/>
        </w:rPr>
        <w:fldChar w:fldCharType="separate"/>
      </w:r>
      <w:r>
        <w:rPr>
          <w:noProof/>
        </w:rPr>
        <w:t>412</w:t>
      </w:r>
      <w:r>
        <w:rPr>
          <w:noProof/>
        </w:rPr>
        <w:fldChar w:fldCharType="end"/>
      </w:r>
    </w:p>
    <w:p w14:paraId="4228D1E0" w14:textId="02B8374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0407AF">
        <w:rPr>
          <w:rFonts w:eastAsia="Malgun Gothic"/>
          <w:noProof/>
        </w:rPr>
        <w:t>no_other_overlays</w:t>
      </w:r>
      <w:r>
        <w:rPr>
          <w:noProof/>
        </w:rPr>
        <w:tab/>
      </w:r>
      <w:r>
        <w:rPr>
          <w:noProof/>
        </w:rPr>
        <w:fldChar w:fldCharType="begin" w:fldLock="1"/>
      </w:r>
      <w:r>
        <w:rPr>
          <w:noProof/>
        </w:rPr>
        <w:instrText xml:space="preserve"> PAGEREF _Toc193991294 \h </w:instrText>
      </w:r>
      <w:r>
        <w:rPr>
          <w:noProof/>
        </w:rPr>
      </w:r>
      <w:r>
        <w:rPr>
          <w:noProof/>
        </w:rPr>
        <w:fldChar w:fldCharType="separate"/>
      </w:r>
      <w:r>
        <w:rPr>
          <w:noProof/>
        </w:rPr>
        <w:t>412</w:t>
      </w:r>
      <w:r>
        <w:rPr>
          <w:noProof/>
        </w:rPr>
        <w:fldChar w:fldCharType="end"/>
      </w:r>
    </w:p>
    <w:p w14:paraId="33086434" w14:textId="0D94016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_Toc193991295 \h </w:instrText>
      </w:r>
      <w:r>
        <w:rPr>
          <w:noProof/>
        </w:rPr>
      </w:r>
      <w:r>
        <w:rPr>
          <w:noProof/>
        </w:rPr>
        <w:fldChar w:fldCharType="separate"/>
      </w:r>
      <w:r>
        <w:rPr>
          <w:noProof/>
        </w:rPr>
        <w:t>413</w:t>
      </w:r>
      <w:r>
        <w:rPr>
          <w:noProof/>
        </w:rPr>
        <w:fldChar w:fldCharType="end"/>
      </w:r>
    </w:p>
    <w:p w14:paraId="63F8F2F5" w14:textId="3C80D3CC"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_Toc193991296 \h </w:instrText>
      </w:r>
      <w:r>
        <w:rPr>
          <w:noProof/>
        </w:rPr>
      </w:r>
      <w:r>
        <w:rPr>
          <w:noProof/>
        </w:rPr>
        <w:fldChar w:fldCharType="separate"/>
      </w:r>
      <w:r>
        <w:rPr>
          <w:noProof/>
        </w:rPr>
        <w:t>415</w:t>
      </w:r>
      <w:r>
        <w:rPr>
          <w:noProof/>
        </w:rPr>
        <w:fldChar w:fldCharType="end"/>
      </w:r>
    </w:p>
    <w:p w14:paraId="608D9990" w14:textId="0AFC7C8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_Toc193991297 \h </w:instrText>
      </w:r>
      <w:r>
        <w:rPr>
          <w:noProof/>
        </w:rPr>
      </w:r>
      <w:r>
        <w:rPr>
          <w:noProof/>
        </w:rPr>
        <w:fldChar w:fldCharType="separate"/>
      </w:r>
      <w:r>
        <w:rPr>
          <w:noProof/>
        </w:rPr>
        <w:t>415</w:t>
      </w:r>
      <w:r>
        <w:rPr>
          <w:noProof/>
        </w:rPr>
        <w:fldChar w:fldCharType="end"/>
      </w:r>
    </w:p>
    <w:p w14:paraId="33490D1E" w14:textId="7E15B4A2"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_Toc193991298 \h </w:instrText>
      </w:r>
      <w:r>
        <w:rPr>
          <w:noProof/>
        </w:rPr>
      </w:r>
      <w:r>
        <w:rPr>
          <w:noProof/>
        </w:rPr>
        <w:fldChar w:fldCharType="separate"/>
      </w:r>
      <w:r>
        <w:rPr>
          <w:noProof/>
        </w:rPr>
        <w:t>415</w:t>
      </w:r>
      <w:r>
        <w:rPr>
          <w:noProof/>
        </w:rPr>
        <w:fldChar w:fldCharType="end"/>
      </w:r>
    </w:p>
    <w:p w14:paraId="14890FA4" w14:textId="72D1C7F6"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_Toc193991299 \h </w:instrText>
      </w:r>
      <w:r>
        <w:rPr>
          <w:noProof/>
        </w:rPr>
      </w:r>
      <w:r>
        <w:rPr>
          <w:noProof/>
        </w:rPr>
        <w:fldChar w:fldCharType="separate"/>
      </w:r>
      <w:r>
        <w:rPr>
          <w:noProof/>
        </w:rPr>
        <w:t>416</w:t>
      </w:r>
      <w:r>
        <w:rPr>
          <w:noProof/>
        </w:rPr>
        <w:fldChar w:fldCharType="end"/>
      </w:r>
    </w:p>
    <w:p w14:paraId="6929D4F3" w14:textId="655E84A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_Toc193991300 \h </w:instrText>
      </w:r>
      <w:r>
        <w:rPr>
          <w:noProof/>
        </w:rPr>
      </w:r>
      <w:r>
        <w:rPr>
          <w:noProof/>
        </w:rPr>
        <w:fldChar w:fldCharType="separate"/>
      </w:r>
      <w:r>
        <w:rPr>
          <w:noProof/>
        </w:rPr>
        <w:t>416</w:t>
      </w:r>
      <w:r>
        <w:rPr>
          <w:noProof/>
        </w:rPr>
        <w:fldChar w:fldCharType="end"/>
      </w:r>
    </w:p>
    <w:p w14:paraId="04DB6E55" w14:textId="37811B7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urn:3gpp:video-orientation</w:t>
      </w:r>
      <w:r>
        <w:rPr>
          <w:noProof/>
        </w:rPr>
        <w:tab/>
      </w:r>
      <w:r>
        <w:rPr>
          <w:noProof/>
        </w:rPr>
        <w:fldChar w:fldCharType="begin" w:fldLock="1"/>
      </w:r>
      <w:r>
        <w:rPr>
          <w:noProof/>
        </w:rPr>
        <w:instrText xml:space="preserve"> PAGEREF _Toc193991301 \h </w:instrText>
      </w:r>
      <w:r>
        <w:rPr>
          <w:noProof/>
        </w:rPr>
      </w:r>
      <w:r>
        <w:rPr>
          <w:noProof/>
        </w:rPr>
        <w:fldChar w:fldCharType="separate"/>
      </w:r>
      <w:r>
        <w:rPr>
          <w:noProof/>
        </w:rPr>
        <w:t>416</w:t>
      </w:r>
      <w:r>
        <w:rPr>
          <w:noProof/>
        </w:rPr>
        <w:fldChar w:fldCharType="end"/>
      </w:r>
    </w:p>
    <w:p w14:paraId="7124769D" w14:textId="0DD6214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urn:3gpp:video-orientation:6</w:t>
      </w:r>
      <w:r>
        <w:rPr>
          <w:noProof/>
        </w:rPr>
        <w:tab/>
      </w:r>
      <w:r>
        <w:rPr>
          <w:noProof/>
        </w:rPr>
        <w:fldChar w:fldCharType="begin" w:fldLock="1"/>
      </w:r>
      <w:r>
        <w:rPr>
          <w:noProof/>
        </w:rPr>
        <w:instrText xml:space="preserve"> PAGEREF _Toc193991302 \h </w:instrText>
      </w:r>
      <w:r>
        <w:rPr>
          <w:noProof/>
        </w:rPr>
      </w:r>
      <w:r>
        <w:rPr>
          <w:noProof/>
        </w:rPr>
        <w:fldChar w:fldCharType="separate"/>
      </w:r>
      <w:r>
        <w:rPr>
          <w:noProof/>
        </w:rPr>
        <w:t>416</w:t>
      </w:r>
      <w:r>
        <w:rPr>
          <w:noProof/>
        </w:rPr>
        <w:fldChar w:fldCharType="end"/>
      </w:r>
    </w:p>
    <w:p w14:paraId="1EE746AB" w14:textId="4E829E9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urn:3gpp:roi-sent</w:t>
      </w:r>
      <w:r>
        <w:rPr>
          <w:noProof/>
        </w:rPr>
        <w:tab/>
      </w:r>
      <w:r>
        <w:rPr>
          <w:noProof/>
        </w:rPr>
        <w:fldChar w:fldCharType="begin" w:fldLock="1"/>
      </w:r>
      <w:r>
        <w:rPr>
          <w:noProof/>
        </w:rPr>
        <w:instrText xml:space="preserve"> PAGEREF _Toc193991303 \h </w:instrText>
      </w:r>
      <w:r>
        <w:rPr>
          <w:noProof/>
        </w:rPr>
      </w:r>
      <w:r>
        <w:rPr>
          <w:noProof/>
        </w:rPr>
        <w:fldChar w:fldCharType="separate"/>
      </w:r>
      <w:r>
        <w:rPr>
          <w:noProof/>
        </w:rPr>
        <w:t>416</w:t>
      </w:r>
      <w:r>
        <w:rPr>
          <w:noProof/>
        </w:rPr>
        <w:fldChar w:fldCharType="end"/>
      </w:r>
    </w:p>
    <w:p w14:paraId="298EDBAC" w14:textId="261C664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urn:3gpp:predefined-roi-sent</w:t>
      </w:r>
      <w:r>
        <w:rPr>
          <w:noProof/>
        </w:rPr>
        <w:tab/>
      </w:r>
      <w:r>
        <w:rPr>
          <w:noProof/>
        </w:rPr>
        <w:fldChar w:fldCharType="begin" w:fldLock="1"/>
      </w:r>
      <w:r>
        <w:rPr>
          <w:noProof/>
        </w:rPr>
        <w:instrText xml:space="preserve"> PAGEREF _Toc193991304 \h </w:instrText>
      </w:r>
      <w:r>
        <w:rPr>
          <w:noProof/>
        </w:rPr>
      </w:r>
      <w:r>
        <w:rPr>
          <w:noProof/>
        </w:rPr>
        <w:fldChar w:fldCharType="separate"/>
      </w:r>
      <w:r>
        <w:rPr>
          <w:noProof/>
        </w:rPr>
        <w:t>417</w:t>
      </w:r>
      <w:r>
        <w:rPr>
          <w:noProof/>
        </w:rPr>
        <w:fldChar w:fldCharType="end"/>
      </w:r>
    </w:p>
    <w:p w14:paraId="688E2F3F" w14:textId="78E8F61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_Toc193991305 \h </w:instrText>
      </w:r>
      <w:r>
        <w:rPr>
          <w:noProof/>
        </w:rPr>
      </w:r>
      <w:r>
        <w:rPr>
          <w:noProof/>
        </w:rPr>
        <w:fldChar w:fldCharType="separate"/>
      </w:r>
      <w:r>
        <w:rPr>
          <w:noProof/>
        </w:rPr>
        <w:t>417</w:t>
      </w:r>
      <w:r>
        <w:rPr>
          <w:noProof/>
        </w:rPr>
        <w:fldChar w:fldCharType="end"/>
      </w:r>
    </w:p>
    <w:p w14:paraId="31B774F4" w14:textId="5E500D2B"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_Toc193991306 \h </w:instrText>
      </w:r>
      <w:r>
        <w:rPr>
          <w:noProof/>
        </w:rPr>
      </w:r>
      <w:r>
        <w:rPr>
          <w:noProof/>
        </w:rPr>
        <w:fldChar w:fldCharType="separate"/>
      </w:r>
      <w:r>
        <w:rPr>
          <w:noProof/>
        </w:rPr>
        <w:t>418</w:t>
      </w:r>
      <w:r>
        <w:rPr>
          <w:noProof/>
        </w:rPr>
        <w:fldChar w:fldCharType="end"/>
      </w:r>
    </w:p>
    <w:p w14:paraId="660E9226" w14:textId="3E96EB9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_Toc193991307 \h </w:instrText>
      </w:r>
      <w:r>
        <w:rPr>
          <w:noProof/>
        </w:rPr>
      </w:r>
      <w:r>
        <w:rPr>
          <w:noProof/>
        </w:rPr>
        <w:fldChar w:fldCharType="separate"/>
      </w:r>
      <w:r>
        <w:rPr>
          <w:noProof/>
        </w:rPr>
        <w:t>418</w:t>
      </w:r>
      <w:r>
        <w:rPr>
          <w:noProof/>
        </w:rPr>
        <w:fldChar w:fldCharType="end"/>
      </w:r>
    </w:p>
    <w:p w14:paraId="5809B004" w14:textId="3250E3F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_Toc193991308 \h </w:instrText>
      </w:r>
      <w:r>
        <w:rPr>
          <w:noProof/>
        </w:rPr>
      </w:r>
      <w:r>
        <w:rPr>
          <w:noProof/>
        </w:rPr>
        <w:fldChar w:fldCharType="separate"/>
      </w:r>
      <w:r>
        <w:rPr>
          <w:noProof/>
        </w:rPr>
        <w:t>418</w:t>
      </w:r>
      <w:r>
        <w:rPr>
          <w:noProof/>
        </w:rPr>
        <w:fldChar w:fldCharType="end"/>
      </w:r>
    </w:p>
    <w:p w14:paraId="06B27F18" w14:textId="079919C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_Toc193991309 \h </w:instrText>
      </w:r>
      <w:r>
        <w:rPr>
          <w:noProof/>
        </w:rPr>
      </w:r>
      <w:r>
        <w:rPr>
          <w:noProof/>
        </w:rPr>
        <w:fldChar w:fldCharType="separate"/>
      </w:r>
      <w:r>
        <w:rPr>
          <w:noProof/>
        </w:rPr>
        <w:t>420</w:t>
      </w:r>
      <w:r>
        <w:rPr>
          <w:noProof/>
        </w:rPr>
        <w:fldChar w:fldCharType="end"/>
      </w:r>
    </w:p>
    <w:p w14:paraId="08C275F1" w14:textId="2884EB3B"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_Toc193991310 \h </w:instrText>
      </w:r>
      <w:r>
        <w:rPr>
          <w:noProof/>
        </w:rPr>
      </w:r>
      <w:r>
        <w:rPr>
          <w:noProof/>
        </w:rPr>
        <w:fldChar w:fldCharType="separate"/>
      </w:r>
      <w:r>
        <w:rPr>
          <w:noProof/>
        </w:rPr>
        <w:t>422</w:t>
      </w:r>
      <w:r>
        <w:rPr>
          <w:noProof/>
        </w:rPr>
        <w:fldChar w:fldCharType="end"/>
      </w:r>
    </w:p>
    <w:p w14:paraId="27335733" w14:textId="7C3204B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_Toc193991311 \h </w:instrText>
      </w:r>
      <w:r>
        <w:rPr>
          <w:noProof/>
        </w:rPr>
      </w:r>
      <w:r>
        <w:rPr>
          <w:noProof/>
        </w:rPr>
        <w:fldChar w:fldCharType="separate"/>
      </w:r>
      <w:r>
        <w:rPr>
          <w:noProof/>
        </w:rPr>
        <w:t>422</w:t>
      </w:r>
      <w:r>
        <w:rPr>
          <w:noProof/>
        </w:rPr>
        <w:fldChar w:fldCharType="end"/>
      </w:r>
    </w:p>
    <w:p w14:paraId="77A4FF4A" w14:textId="2F7C7868"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_Toc193991312 \h </w:instrText>
      </w:r>
      <w:r>
        <w:rPr>
          <w:noProof/>
        </w:rPr>
      </w:r>
      <w:r>
        <w:rPr>
          <w:noProof/>
        </w:rPr>
        <w:fldChar w:fldCharType="separate"/>
      </w:r>
      <w:r>
        <w:rPr>
          <w:noProof/>
        </w:rPr>
        <w:t>422</w:t>
      </w:r>
      <w:r>
        <w:rPr>
          <w:noProof/>
        </w:rPr>
        <w:fldChar w:fldCharType="end"/>
      </w:r>
    </w:p>
    <w:p w14:paraId="0FE2A9D4" w14:textId="7842FE6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_Toc193991313 \h </w:instrText>
      </w:r>
      <w:r>
        <w:rPr>
          <w:noProof/>
        </w:rPr>
      </w:r>
      <w:r>
        <w:rPr>
          <w:noProof/>
        </w:rPr>
        <w:fldChar w:fldCharType="separate"/>
      </w:r>
      <w:r>
        <w:rPr>
          <w:noProof/>
        </w:rPr>
        <w:t>422</w:t>
      </w:r>
      <w:r>
        <w:rPr>
          <w:noProof/>
        </w:rPr>
        <w:fldChar w:fldCharType="end"/>
      </w:r>
    </w:p>
    <w:p w14:paraId="0599EBE2" w14:textId="30EA020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_Toc193991314 \h </w:instrText>
      </w:r>
      <w:r>
        <w:rPr>
          <w:noProof/>
        </w:rPr>
      </w:r>
      <w:r>
        <w:rPr>
          <w:noProof/>
        </w:rPr>
        <w:fldChar w:fldCharType="separate"/>
      </w:r>
      <w:r>
        <w:rPr>
          <w:noProof/>
        </w:rPr>
        <w:t>423</w:t>
      </w:r>
      <w:r>
        <w:rPr>
          <w:noProof/>
        </w:rPr>
        <w:fldChar w:fldCharType="end"/>
      </w:r>
    </w:p>
    <w:p w14:paraId="7CFAE39C" w14:textId="6CD01080"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_Toc193991315 \h </w:instrText>
      </w:r>
      <w:r>
        <w:rPr>
          <w:noProof/>
        </w:rPr>
      </w:r>
      <w:r>
        <w:rPr>
          <w:noProof/>
        </w:rPr>
        <w:fldChar w:fldCharType="separate"/>
      </w:r>
      <w:r>
        <w:rPr>
          <w:noProof/>
        </w:rPr>
        <w:t>425</w:t>
      </w:r>
      <w:r>
        <w:rPr>
          <w:noProof/>
        </w:rPr>
        <w:fldChar w:fldCharType="end"/>
      </w:r>
    </w:p>
    <w:p w14:paraId="3FFAE5D0" w14:textId="6DF2CEC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Video Region-of-Interest (ROI)</w:t>
      </w:r>
      <w:r>
        <w:rPr>
          <w:noProof/>
        </w:rPr>
        <w:tab/>
      </w:r>
      <w:r>
        <w:rPr>
          <w:noProof/>
        </w:rPr>
        <w:fldChar w:fldCharType="begin" w:fldLock="1"/>
      </w:r>
      <w:r>
        <w:rPr>
          <w:noProof/>
        </w:rPr>
        <w:instrText xml:space="preserve"> PAGEREF _Toc193991316 \h </w:instrText>
      </w:r>
      <w:r>
        <w:rPr>
          <w:noProof/>
        </w:rPr>
      </w:r>
      <w:r>
        <w:rPr>
          <w:noProof/>
        </w:rPr>
        <w:fldChar w:fldCharType="separate"/>
      </w:r>
      <w:r>
        <w:rPr>
          <w:noProof/>
        </w:rPr>
        <w:t>425</w:t>
      </w:r>
      <w:r>
        <w:rPr>
          <w:noProof/>
        </w:rPr>
        <w:fldChar w:fldCharType="end"/>
      </w:r>
    </w:p>
    <w:p w14:paraId="174F2612" w14:textId="1B9BA63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Delay Budget Information (DBI)</w:t>
      </w:r>
      <w:r>
        <w:rPr>
          <w:noProof/>
        </w:rPr>
        <w:tab/>
      </w:r>
      <w:r>
        <w:rPr>
          <w:noProof/>
        </w:rPr>
        <w:fldChar w:fldCharType="begin" w:fldLock="1"/>
      </w:r>
      <w:r>
        <w:rPr>
          <w:noProof/>
        </w:rPr>
        <w:instrText xml:space="preserve"> PAGEREF _Toc193991317 \h </w:instrText>
      </w:r>
      <w:r>
        <w:rPr>
          <w:noProof/>
        </w:rPr>
      </w:r>
      <w:r>
        <w:rPr>
          <w:noProof/>
        </w:rPr>
        <w:fldChar w:fldCharType="separate"/>
      </w:r>
      <w:r>
        <w:rPr>
          <w:noProof/>
        </w:rPr>
        <w:t>425</w:t>
      </w:r>
      <w:r>
        <w:rPr>
          <w:noProof/>
        </w:rPr>
        <w:fldChar w:fldCharType="end"/>
      </w:r>
    </w:p>
    <w:p w14:paraId="52743B48" w14:textId="4B87B14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sidRPr="000407AF">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0407AF">
        <w:rPr>
          <w:rFonts w:cs="Arial"/>
          <w:noProof/>
        </w:rPr>
        <w:t>Viewport (VP)</w:t>
      </w:r>
      <w:r>
        <w:rPr>
          <w:noProof/>
        </w:rPr>
        <w:tab/>
      </w:r>
      <w:r>
        <w:rPr>
          <w:noProof/>
        </w:rPr>
        <w:fldChar w:fldCharType="begin" w:fldLock="1"/>
      </w:r>
      <w:r>
        <w:rPr>
          <w:noProof/>
        </w:rPr>
        <w:instrText xml:space="preserve"> PAGEREF _Toc193991318 \h </w:instrText>
      </w:r>
      <w:r>
        <w:rPr>
          <w:noProof/>
        </w:rPr>
      </w:r>
      <w:r>
        <w:rPr>
          <w:noProof/>
        </w:rPr>
        <w:fldChar w:fldCharType="separate"/>
      </w:r>
      <w:r>
        <w:rPr>
          <w:noProof/>
        </w:rPr>
        <w:t>426</w:t>
      </w:r>
      <w:r>
        <w:rPr>
          <w:noProof/>
        </w:rPr>
        <w:fldChar w:fldCharType="end"/>
      </w:r>
    </w:p>
    <w:p w14:paraId="50132294" w14:textId="37FB8F96"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_Toc193991319 \h </w:instrText>
      </w:r>
      <w:r>
        <w:rPr>
          <w:noProof/>
        </w:rPr>
      </w:r>
      <w:r>
        <w:rPr>
          <w:noProof/>
        </w:rPr>
        <w:fldChar w:fldCharType="separate"/>
      </w:r>
      <w:r>
        <w:rPr>
          <w:noProof/>
        </w:rPr>
        <w:t>427</w:t>
      </w:r>
      <w:r>
        <w:rPr>
          <w:noProof/>
        </w:rPr>
        <w:fldChar w:fldCharType="end"/>
      </w:r>
    </w:p>
    <w:p w14:paraId="0922776A" w14:textId="7C55A30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_Toc193991320 \h </w:instrText>
      </w:r>
      <w:r>
        <w:rPr>
          <w:noProof/>
        </w:rPr>
      </w:r>
      <w:r>
        <w:rPr>
          <w:noProof/>
        </w:rPr>
        <w:fldChar w:fldCharType="separate"/>
      </w:r>
      <w:r>
        <w:rPr>
          <w:noProof/>
        </w:rPr>
        <w:t>427</w:t>
      </w:r>
      <w:r>
        <w:rPr>
          <w:noProof/>
        </w:rPr>
        <w:fldChar w:fldCharType="end"/>
      </w:r>
    </w:p>
    <w:p w14:paraId="0A4BC35A" w14:textId="76DDD68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_Toc193991321 \h </w:instrText>
      </w:r>
      <w:r>
        <w:rPr>
          <w:noProof/>
        </w:rPr>
      </w:r>
      <w:r>
        <w:rPr>
          <w:noProof/>
        </w:rPr>
        <w:fldChar w:fldCharType="separate"/>
      </w:r>
      <w:r>
        <w:rPr>
          <w:noProof/>
        </w:rPr>
        <w:t>427</w:t>
      </w:r>
      <w:r>
        <w:rPr>
          <w:noProof/>
        </w:rPr>
        <w:fldChar w:fldCharType="end"/>
      </w:r>
    </w:p>
    <w:p w14:paraId="1791FCC2" w14:textId="614178E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_Toc193991322 \h </w:instrText>
      </w:r>
      <w:r>
        <w:rPr>
          <w:noProof/>
        </w:rPr>
      </w:r>
      <w:r>
        <w:rPr>
          <w:noProof/>
        </w:rPr>
        <w:fldChar w:fldCharType="separate"/>
      </w:r>
      <w:r>
        <w:rPr>
          <w:noProof/>
        </w:rPr>
        <w:t>427</w:t>
      </w:r>
      <w:r>
        <w:rPr>
          <w:noProof/>
        </w:rPr>
        <w:fldChar w:fldCharType="end"/>
      </w:r>
    </w:p>
    <w:p w14:paraId="569A66A2" w14:textId="1231AA9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_Toc193991323 \h </w:instrText>
      </w:r>
      <w:r>
        <w:rPr>
          <w:noProof/>
        </w:rPr>
      </w:r>
      <w:r>
        <w:rPr>
          <w:noProof/>
        </w:rPr>
        <w:fldChar w:fldCharType="separate"/>
      </w:r>
      <w:r>
        <w:rPr>
          <w:noProof/>
        </w:rPr>
        <w:t>427</w:t>
      </w:r>
      <w:r>
        <w:rPr>
          <w:noProof/>
        </w:rPr>
        <w:fldChar w:fldCharType="end"/>
      </w:r>
    </w:p>
    <w:p w14:paraId="7C602B9D" w14:textId="7A02EF4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_Toc193991324 \h </w:instrText>
      </w:r>
      <w:r>
        <w:rPr>
          <w:noProof/>
        </w:rPr>
      </w:r>
      <w:r>
        <w:rPr>
          <w:noProof/>
        </w:rPr>
        <w:fldChar w:fldCharType="separate"/>
      </w:r>
      <w:r>
        <w:rPr>
          <w:noProof/>
        </w:rPr>
        <w:t>427</w:t>
      </w:r>
      <w:r>
        <w:rPr>
          <w:noProof/>
        </w:rPr>
        <w:fldChar w:fldCharType="end"/>
      </w:r>
    </w:p>
    <w:p w14:paraId="10763347" w14:textId="559B442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_Toc193991325 \h </w:instrText>
      </w:r>
      <w:r>
        <w:rPr>
          <w:noProof/>
        </w:rPr>
      </w:r>
      <w:r>
        <w:rPr>
          <w:noProof/>
        </w:rPr>
        <w:fldChar w:fldCharType="separate"/>
      </w:r>
      <w:r>
        <w:rPr>
          <w:noProof/>
        </w:rPr>
        <w:t>427</w:t>
      </w:r>
      <w:r>
        <w:rPr>
          <w:noProof/>
        </w:rPr>
        <w:fldChar w:fldCharType="end"/>
      </w:r>
    </w:p>
    <w:p w14:paraId="2199ED68" w14:textId="39F438D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_Toc193991326 \h </w:instrText>
      </w:r>
      <w:r>
        <w:rPr>
          <w:noProof/>
        </w:rPr>
      </w:r>
      <w:r>
        <w:rPr>
          <w:noProof/>
        </w:rPr>
        <w:fldChar w:fldCharType="separate"/>
      </w:r>
      <w:r>
        <w:rPr>
          <w:noProof/>
        </w:rPr>
        <w:t>428</w:t>
      </w:r>
      <w:r>
        <w:rPr>
          <w:noProof/>
        </w:rPr>
        <w:fldChar w:fldCharType="end"/>
      </w:r>
    </w:p>
    <w:p w14:paraId="2935749E" w14:textId="71BD258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_Toc193991327 \h </w:instrText>
      </w:r>
      <w:r>
        <w:rPr>
          <w:noProof/>
        </w:rPr>
      </w:r>
      <w:r>
        <w:rPr>
          <w:noProof/>
        </w:rPr>
        <w:fldChar w:fldCharType="separate"/>
      </w:r>
      <w:r>
        <w:rPr>
          <w:noProof/>
        </w:rPr>
        <w:t>428</w:t>
      </w:r>
      <w:r>
        <w:rPr>
          <w:noProof/>
        </w:rPr>
        <w:fldChar w:fldCharType="end"/>
      </w:r>
    </w:p>
    <w:p w14:paraId="02C78FF8" w14:textId="4F5CFE4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_Toc193991328 \h </w:instrText>
      </w:r>
      <w:r>
        <w:rPr>
          <w:noProof/>
        </w:rPr>
      </w:r>
      <w:r>
        <w:rPr>
          <w:noProof/>
        </w:rPr>
        <w:fldChar w:fldCharType="separate"/>
      </w:r>
      <w:r>
        <w:rPr>
          <w:noProof/>
        </w:rPr>
        <w:t>428</w:t>
      </w:r>
      <w:r>
        <w:rPr>
          <w:noProof/>
        </w:rPr>
        <w:fldChar w:fldCharType="end"/>
      </w:r>
    </w:p>
    <w:p w14:paraId="3CEAC3E8" w14:textId="4EE32A1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_Toc193991329 \h </w:instrText>
      </w:r>
      <w:r>
        <w:rPr>
          <w:noProof/>
        </w:rPr>
      </w:r>
      <w:r>
        <w:rPr>
          <w:noProof/>
        </w:rPr>
        <w:fldChar w:fldCharType="separate"/>
      </w:r>
      <w:r>
        <w:rPr>
          <w:noProof/>
        </w:rPr>
        <w:t>429</w:t>
      </w:r>
      <w:r>
        <w:rPr>
          <w:noProof/>
        </w:rPr>
        <w:fldChar w:fldCharType="end"/>
      </w:r>
    </w:p>
    <w:p w14:paraId="156A7892" w14:textId="21D9893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_Toc193991330 \h </w:instrText>
      </w:r>
      <w:r>
        <w:rPr>
          <w:noProof/>
        </w:rPr>
      </w:r>
      <w:r>
        <w:rPr>
          <w:noProof/>
        </w:rPr>
        <w:fldChar w:fldCharType="separate"/>
      </w:r>
      <w:r>
        <w:rPr>
          <w:noProof/>
        </w:rPr>
        <w:t>429</w:t>
      </w:r>
      <w:r>
        <w:rPr>
          <w:noProof/>
        </w:rPr>
        <w:fldChar w:fldCharType="end"/>
      </w:r>
    </w:p>
    <w:p w14:paraId="30A048FD" w14:textId="74A0D3D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_Toc193991331 \h </w:instrText>
      </w:r>
      <w:r>
        <w:rPr>
          <w:noProof/>
        </w:rPr>
      </w:r>
      <w:r>
        <w:rPr>
          <w:noProof/>
        </w:rPr>
        <w:fldChar w:fldCharType="separate"/>
      </w:r>
      <w:r>
        <w:rPr>
          <w:noProof/>
        </w:rPr>
        <w:t>429</w:t>
      </w:r>
      <w:r>
        <w:rPr>
          <w:noProof/>
        </w:rPr>
        <w:fldChar w:fldCharType="end"/>
      </w:r>
    </w:p>
    <w:p w14:paraId="101CE47C" w14:textId="62A0F44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_Toc193991332 \h </w:instrText>
      </w:r>
      <w:r>
        <w:rPr>
          <w:noProof/>
        </w:rPr>
      </w:r>
      <w:r>
        <w:rPr>
          <w:noProof/>
        </w:rPr>
        <w:fldChar w:fldCharType="separate"/>
      </w:r>
      <w:r>
        <w:rPr>
          <w:noProof/>
        </w:rPr>
        <w:t>430</w:t>
      </w:r>
      <w:r>
        <w:rPr>
          <w:noProof/>
        </w:rPr>
        <w:fldChar w:fldCharType="end"/>
      </w:r>
    </w:p>
    <w:p w14:paraId="3F7622F8" w14:textId="51FF477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_Toc193991333 \h </w:instrText>
      </w:r>
      <w:r>
        <w:rPr>
          <w:noProof/>
        </w:rPr>
      </w:r>
      <w:r>
        <w:rPr>
          <w:noProof/>
        </w:rPr>
        <w:fldChar w:fldCharType="separate"/>
      </w:r>
      <w:r>
        <w:rPr>
          <w:noProof/>
        </w:rPr>
        <w:t>430</w:t>
      </w:r>
      <w:r>
        <w:rPr>
          <w:noProof/>
        </w:rPr>
        <w:fldChar w:fldCharType="end"/>
      </w:r>
    </w:p>
    <w:p w14:paraId="3228473B" w14:textId="74D1044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_Toc193991334 \h </w:instrText>
      </w:r>
      <w:r>
        <w:rPr>
          <w:noProof/>
        </w:rPr>
      </w:r>
      <w:r>
        <w:rPr>
          <w:noProof/>
        </w:rPr>
        <w:fldChar w:fldCharType="separate"/>
      </w:r>
      <w:r>
        <w:rPr>
          <w:noProof/>
        </w:rPr>
        <w:t>431</w:t>
      </w:r>
      <w:r>
        <w:rPr>
          <w:noProof/>
        </w:rPr>
        <w:fldChar w:fldCharType="end"/>
      </w:r>
    </w:p>
    <w:p w14:paraId="4E4172AE" w14:textId="0A10C447"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_Toc193991335 \h </w:instrText>
      </w:r>
      <w:r>
        <w:rPr>
          <w:noProof/>
        </w:rPr>
      </w:r>
      <w:r>
        <w:rPr>
          <w:noProof/>
        </w:rPr>
        <w:fldChar w:fldCharType="separate"/>
      </w:r>
      <w:r>
        <w:rPr>
          <w:noProof/>
        </w:rPr>
        <w:t>431</w:t>
      </w:r>
      <w:r>
        <w:rPr>
          <w:noProof/>
        </w:rPr>
        <w:fldChar w:fldCharType="end"/>
      </w:r>
    </w:p>
    <w:p w14:paraId="3FD96BA8" w14:textId="21DC2D3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_Toc193991336 \h </w:instrText>
      </w:r>
      <w:r>
        <w:rPr>
          <w:noProof/>
        </w:rPr>
      </w:r>
      <w:r>
        <w:rPr>
          <w:noProof/>
        </w:rPr>
        <w:fldChar w:fldCharType="separate"/>
      </w:r>
      <w:r>
        <w:rPr>
          <w:noProof/>
        </w:rPr>
        <w:t>431</w:t>
      </w:r>
      <w:r>
        <w:rPr>
          <w:noProof/>
        </w:rPr>
        <w:fldChar w:fldCharType="end"/>
      </w:r>
    </w:p>
    <w:p w14:paraId="1303DBD5" w14:textId="56CE974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_Toc193991337 \h </w:instrText>
      </w:r>
      <w:r>
        <w:rPr>
          <w:noProof/>
        </w:rPr>
      </w:r>
      <w:r>
        <w:rPr>
          <w:noProof/>
        </w:rPr>
        <w:fldChar w:fldCharType="separate"/>
      </w:r>
      <w:r>
        <w:rPr>
          <w:noProof/>
        </w:rPr>
        <w:t>431</w:t>
      </w:r>
      <w:r>
        <w:rPr>
          <w:noProof/>
        </w:rPr>
        <w:fldChar w:fldCharType="end"/>
      </w:r>
    </w:p>
    <w:p w14:paraId="16153F04" w14:textId="2210D34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_Toc193991338 \h </w:instrText>
      </w:r>
      <w:r>
        <w:rPr>
          <w:noProof/>
        </w:rPr>
      </w:r>
      <w:r>
        <w:rPr>
          <w:noProof/>
        </w:rPr>
        <w:fldChar w:fldCharType="separate"/>
      </w:r>
      <w:r>
        <w:rPr>
          <w:noProof/>
        </w:rPr>
        <w:t>431</w:t>
      </w:r>
      <w:r>
        <w:rPr>
          <w:noProof/>
        </w:rPr>
        <w:fldChar w:fldCharType="end"/>
      </w:r>
    </w:p>
    <w:p w14:paraId="481F3E9D" w14:textId="2E86426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_Toc193991339 \h </w:instrText>
      </w:r>
      <w:r>
        <w:rPr>
          <w:noProof/>
        </w:rPr>
      </w:r>
      <w:r>
        <w:rPr>
          <w:noProof/>
        </w:rPr>
        <w:fldChar w:fldCharType="separate"/>
      </w:r>
      <w:r>
        <w:rPr>
          <w:noProof/>
        </w:rPr>
        <w:t>431</w:t>
      </w:r>
      <w:r>
        <w:rPr>
          <w:noProof/>
        </w:rPr>
        <w:fldChar w:fldCharType="end"/>
      </w:r>
    </w:p>
    <w:p w14:paraId="71B1F5C8" w14:textId="52F5E8EB"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_Toc193991340 \h </w:instrText>
      </w:r>
      <w:r>
        <w:rPr>
          <w:noProof/>
        </w:rPr>
      </w:r>
      <w:r>
        <w:rPr>
          <w:noProof/>
        </w:rPr>
        <w:fldChar w:fldCharType="separate"/>
      </w:r>
      <w:r>
        <w:rPr>
          <w:noProof/>
        </w:rPr>
        <w:t>432</w:t>
      </w:r>
      <w:r>
        <w:rPr>
          <w:noProof/>
        </w:rPr>
        <w:fldChar w:fldCharType="end"/>
      </w:r>
    </w:p>
    <w:p w14:paraId="532EF74F" w14:textId="3B168B21"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_Toc193991341 \h </w:instrText>
      </w:r>
      <w:r>
        <w:rPr>
          <w:noProof/>
        </w:rPr>
      </w:r>
      <w:r>
        <w:rPr>
          <w:noProof/>
        </w:rPr>
        <w:fldChar w:fldCharType="separate"/>
      </w:r>
      <w:r>
        <w:rPr>
          <w:noProof/>
        </w:rPr>
        <w:t>433</w:t>
      </w:r>
      <w:r>
        <w:rPr>
          <w:noProof/>
        </w:rPr>
        <w:fldChar w:fldCharType="end"/>
      </w:r>
    </w:p>
    <w:p w14:paraId="4BD28311" w14:textId="6BB8C493"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_Toc193991342 \h </w:instrText>
      </w:r>
      <w:r>
        <w:rPr>
          <w:noProof/>
        </w:rPr>
      </w:r>
      <w:r>
        <w:rPr>
          <w:noProof/>
        </w:rPr>
        <w:fldChar w:fldCharType="separate"/>
      </w:r>
      <w:r>
        <w:rPr>
          <w:noProof/>
        </w:rPr>
        <w:t>433</w:t>
      </w:r>
      <w:r>
        <w:rPr>
          <w:noProof/>
        </w:rPr>
        <w:fldChar w:fldCharType="end"/>
      </w:r>
    </w:p>
    <w:p w14:paraId="65FAF632" w14:textId="2C991B36"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_Toc193991343 \h </w:instrText>
      </w:r>
      <w:r>
        <w:rPr>
          <w:noProof/>
        </w:rPr>
      </w:r>
      <w:r>
        <w:rPr>
          <w:noProof/>
        </w:rPr>
        <w:fldChar w:fldCharType="separate"/>
      </w:r>
      <w:r>
        <w:rPr>
          <w:noProof/>
        </w:rPr>
        <w:t>433</w:t>
      </w:r>
      <w:r>
        <w:rPr>
          <w:noProof/>
        </w:rPr>
        <w:fldChar w:fldCharType="end"/>
      </w:r>
    </w:p>
    <w:p w14:paraId="67C3BFE4" w14:textId="5D7651E4"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_Toc193991344 \h </w:instrText>
      </w:r>
      <w:r>
        <w:rPr>
          <w:noProof/>
        </w:rPr>
      </w:r>
      <w:r>
        <w:rPr>
          <w:noProof/>
        </w:rPr>
        <w:fldChar w:fldCharType="separate"/>
      </w:r>
      <w:r>
        <w:rPr>
          <w:noProof/>
        </w:rPr>
        <w:t>433</w:t>
      </w:r>
      <w:r>
        <w:rPr>
          <w:noProof/>
        </w:rPr>
        <w:fldChar w:fldCharType="end"/>
      </w:r>
    </w:p>
    <w:p w14:paraId="5BA584F6" w14:textId="2C4D1EE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_Toc193991345 \h </w:instrText>
      </w:r>
      <w:r>
        <w:rPr>
          <w:noProof/>
        </w:rPr>
      </w:r>
      <w:r>
        <w:rPr>
          <w:noProof/>
        </w:rPr>
        <w:fldChar w:fldCharType="separate"/>
      </w:r>
      <w:r>
        <w:rPr>
          <w:noProof/>
        </w:rPr>
        <w:t>433</w:t>
      </w:r>
      <w:r>
        <w:rPr>
          <w:noProof/>
        </w:rPr>
        <w:fldChar w:fldCharType="end"/>
      </w:r>
    </w:p>
    <w:p w14:paraId="77EACA39" w14:textId="389E69B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_Toc193991346 \h </w:instrText>
      </w:r>
      <w:r>
        <w:rPr>
          <w:noProof/>
        </w:rPr>
      </w:r>
      <w:r>
        <w:rPr>
          <w:noProof/>
        </w:rPr>
        <w:fldChar w:fldCharType="separate"/>
      </w:r>
      <w:r>
        <w:rPr>
          <w:noProof/>
        </w:rPr>
        <w:t>433</w:t>
      </w:r>
      <w:r>
        <w:rPr>
          <w:noProof/>
        </w:rPr>
        <w:fldChar w:fldCharType="end"/>
      </w:r>
    </w:p>
    <w:p w14:paraId="055CEC64" w14:textId="77BDDB1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_Toc193991347 \h </w:instrText>
      </w:r>
      <w:r>
        <w:rPr>
          <w:noProof/>
        </w:rPr>
      </w:r>
      <w:r>
        <w:rPr>
          <w:noProof/>
        </w:rPr>
        <w:fldChar w:fldCharType="separate"/>
      </w:r>
      <w:r>
        <w:rPr>
          <w:noProof/>
        </w:rPr>
        <w:t>434</w:t>
      </w:r>
      <w:r>
        <w:rPr>
          <w:noProof/>
        </w:rPr>
        <w:fldChar w:fldCharType="end"/>
      </w:r>
    </w:p>
    <w:p w14:paraId="58E55938" w14:textId="1AAC10B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_Toc193991348 \h </w:instrText>
      </w:r>
      <w:r>
        <w:rPr>
          <w:noProof/>
        </w:rPr>
      </w:r>
      <w:r>
        <w:rPr>
          <w:noProof/>
        </w:rPr>
        <w:fldChar w:fldCharType="separate"/>
      </w:r>
      <w:r>
        <w:rPr>
          <w:noProof/>
        </w:rPr>
        <w:t>434</w:t>
      </w:r>
      <w:r>
        <w:rPr>
          <w:noProof/>
        </w:rPr>
        <w:fldChar w:fldCharType="end"/>
      </w:r>
    </w:p>
    <w:p w14:paraId="719CAF94" w14:textId="3948FAE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_Toc193991349 \h </w:instrText>
      </w:r>
      <w:r>
        <w:rPr>
          <w:noProof/>
        </w:rPr>
      </w:r>
      <w:r>
        <w:rPr>
          <w:noProof/>
        </w:rPr>
        <w:fldChar w:fldCharType="separate"/>
      </w:r>
      <w:r>
        <w:rPr>
          <w:noProof/>
        </w:rPr>
        <w:t>435</w:t>
      </w:r>
      <w:r>
        <w:rPr>
          <w:noProof/>
        </w:rPr>
        <w:fldChar w:fldCharType="end"/>
      </w:r>
    </w:p>
    <w:p w14:paraId="2308B2BC" w14:textId="4C147FF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_Toc193991350 \h </w:instrText>
      </w:r>
      <w:r>
        <w:rPr>
          <w:noProof/>
        </w:rPr>
      </w:r>
      <w:r>
        <w:rPr>
          <w:noProof/>
        </w:rPr>
        <w:fldChar w:fldCharType="separate"/>
      </w:r>
      <w:r>
        <w:rPr>
          <w:noProof/>
        </w:rPr>
        <w:t>435</w:t>
      </w:r>
      <w:r>
        <w:rPr>
          <w:noProof/>
        </w:rPr>
        <w:fldChar w:fldCharType="end"/>
      </w:r>
    </w:p>
    <w:p w14:paraId="1FBD946A" w14:textId="506446D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_Toc193991351 \h </w:instrText>
      </w:r>
      <w:r>
        <w:rPr>
          <w:noProof/>
        </w:rPr>
      </w:r>
      <w:r>
        <w:rPr>
          <w:noProof/>
        </w:rPr>
        <w:fldChar w:fldCharType="separate"/>
      </w:r>
      <w:r>
        <w:rPr>
          <w:noProof/>
        </w:rPr>
        <w:t>435</w:t>
      </w:r>
      <w:r>
        <w:rPr>
          <w:noProof/>
        </w:rPr>
        <w:fldChar w:fldCharType="end"/>
      </w:r>
    </w:p>
    <w:p w14:paraId="46F3703D" w14:textId="370E98F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_Toc193991352 \h </w:instrText>
      </w:r>
      <w:r>
        <w:rPr>
          <w:noProof/>
        </w:rPr>
      </w:r>
      <w:r>
        <w:rPr>
          <w:noProof/>
        </w:rPr>
        <w:fldChar w:fldCharType="separate"/>
      </w:r>
      <w:r>
        <w:rPr>
          <w:noProof/>
        </w:rPr>
        <w:t>435</w:t>
      </w:r>
      <w:r>
        <w:rPr>
          <w:noProof/>
        </w:rPr>
        <w:fldChar w:fldCharType="end"/>
      </w:r>
    </w:p>
    <w:p w14:paraId="0425A3D0" w14:textId="737E036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_Toc193991353 \h </w:instrText>
      </w:r>
      <w:r>
        <w:rPr>
          <w:noProof/>
        </w:rPr>
      </w:r>
      <w:r>
        <w:rPr>
          <w:noProof/>
        </w:rPr>
        <w:fldChar w:fldCharType="separate"/>
      </w:r>
      <w:r>
        <w:rPr>
          <w:noProof/>
        </w:rPr>
        <w:t>436</w:t>
      </w:r>
      <w:r>
        <w:rPr>
          <w:noProof/>
        </w:rPr>
        <w:fldChar w:fldCharType="end"/>
      </w:r>
    </w:p>
    <w:p w14:paraId="330A1943" w14:textId="7219064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_Toc193991354 \h </w:instrText>
      </w:r>
      <w:r>
        <w:rPr>
          <w:noProof/>
        </w:rPr>
      </w:r>
      <w:r>
        <w:rPr>
          <w:noProof/>
        </w:rPr>
        <w:fldChar w:fldCharType="separate"/>
      </w:r>
      <w:r>
        <w:rPr>
          <w:noProof/>
        </w:rPr>
        <w:t>436</w:t>
      </w:r>
      <w:r>
        <w:rPr>
          <w:noProof/>
        </w:rPr>
        <w:fldChar w:fldCharType="end"/>
      </w:r>
    </w:p>
    <w:p w14:paraId="2577E9BF" w14:textId="779CAEF7"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_Toc193991355 \h </w:instrText>
      </w:r>
      <w:r>
        <w:rPr>
          <w:noProof/>
        </w:rPr>
      </w:r>
      <w:r>
        <w:rPr>
          <w:noProof/>
        </w:rPr>
        <w:fldChar w:fldCharType="separate"/>
      </w:r>
      <w:r>
        <w:rPr>
          <w:noProof/>
        </w:rPr>
        <w:t>436</w:t>
      </w:r>
      <w:r>
        <w:rPr>
          <w:noProof/>
        </w:rPr>
        <w:fldChar w:fldCharType="end"/>
      </w:r>
    </w:p>
    <w:p w14:paraId="044F0607" w14:textId="12CE0171"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_Toc193991356 \h </w:instrText>
      </w:r>
      <w:r>
        <w:rPr>
          <w:noProof/>
        </w:rPr>
      </w:r>
      <w:r>
        <w:rPr>
          <w:noProof/>
        </w:rPr>
        <w:fldChar w:fldCharType="separate"/>
      </w:r>
      <w:r>
        <w:rPr>
          <w:noProof/>
        </w:rPr>
        <w:t>437</w:t>
      </w:r>
      <w:r>
        <w:rPr>
          <w:noProof/>
        </w:rPr>
        <w:fldChar w:fldCharType="end"/>
      </w:r>
    </w:p>
    <w:p w14:paraId="66A6F283" w14:textId="31768AB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_Toc193991357 \h </w:instrText>
      </w:r>
      <w:r>
        <w:rPr>
          <w:noProof/>
        </w:rPr>
      </w:r>
      <w:r>
        <w:rPr>
          <w:noProof/>
        </w:rPr>
        <w:fldChar w:fldCharType="separate"/>
      </w:r>
      <w:r>
        <w:rPr>
          <w:noProof/>
        </w:rPr>
        <w:t>437</w:t>
      </w:r>
      <w:r>
        <w:rPr>
          <w:noProof/>
        </w:rPr>
        <w:fldChar w:fldCharType="end"/>
      </w:r>
    </w:p>
    <w:p w14:paraId="2DB27FBB" w14:textId="31EB3D4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_Toc193991358 \h </w:instrText>
      </w:r>
      <w:r>
        <w:rPr>
          <w:noProof/>
        </w:rPr>
      </w:r>
      <w:r>
        <w:rPr>
          <w:noProof/>
        </w:rPr>
        <w:fldChar w:fldCharType="separate"/>
      </w:r>
      <w:r>
        <w:rPr>
          <w:noProof/>
        </w:rPr>
        <w:t>437</w:t>
      </w:r>
      <w:r>
        <w:rPr>
          <w:noProof/>
        </w:rPr>
        <w:fldChar w:fldCharType="end"/>
      </w:r>
    </w:p>
    <w:p w14:paraId="33DAF13E" w14:textId="5BC10DB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_Toc193991359 \h </w:instrText>
      </w:r>
      <w:r>
        <w:rPr>
          <w:noProof/>
        </w:rPr>
      </w:r>
      <w:r>
        <w:rPr>
          <w:noProof/>
        </w:rPr>
        <w:fldChar w:fldCharType="separate"/>
      </w:r>
      <w:r>
        <w:rPr>
          <w:noProof/>
        </w:rPr>
        <w:t>437</w:t>
      </w:r>
      <w:r>
        <w:rPr>
          <w:noProof/>
        </w:rPr>
        <w:fldChar w:fldCharType="end"/>
      </w:r>
    </w:p>
    <w:p w14:paraId="716595DC" w14:textId="7D8E4A9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_Toc193991360 \h </w:instrText>
      </w:r>
      <w:r>
        <w:rPr>
          <w:noProof/>
        </w:rPr>
      </w:r>
      <w:r>
        <w:rPr>
          <w:noProof/>
        </w:rPr>
        <w:fldChar w:fldCharType="separate"/>
      </w:r>
      <w:r>
        <w:rPr>
          <w:noProof/>
        </w:rPr>
        <w:t>438</w:t>
      </w:r>
      <w:r>
        <w:rPr>
          <w:noProof/>
        </w:rPr>
        <w:fldChar w:fldCharType="end"/>
      </w:r>
    </w:p>
    <w:p w14:paraId="61331DEB" w14:textId="5CF1673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_Toc193991361 \h </w:instrText>
      </w:r>
      <w:r>
        <w:rPr>
          <w:noProof/>
        </w:rPr>
      </w:r>
      <w:r>
        <w:rPr>
          <w:noProof/>
        </w:rPr>
        <w:fldChar w:fldCharType="separate"/>
      </w:r>
      <w:r>
        <w:rPr>
          <w:noProof/>
        </w:rPr>
        <w:t>438</w:t>
      </w:r>
      <w:r>
        <w:rPr>
          <w:noProof/>
        </w:rPr>
        <w:fldChar w:fldCharType="end"/>
      </w:r>
    </w:p>
    <w:p w14:paraId="010FAA19" w14:textId="0AA5A413"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_Toc193991362 \h </w:instrText>
      </w:r>
      <w:r>
        <w:rPr>
          <w:noProof/>
        </w:rPr>
      </w:r>
      <w:r>
        <w:rPr>
          <w:noProof/>
        </w:rPr>
        <w:fldChar w:fldCharType="separate"/>
      </w:r>
      <w:r>
        <w:rPr>
          <w:noProof/>
        </w:rPr>
        <w:t>440</w:t>
      </w:r>
      <w:r>
        <w:rPr>
          <w:noProof/>
        </w:rPr>
        <w:fldChar w:fldCharType="end"/>
      </w:r>
    </w:p>
    <w:p w14:paraId="50FD3FDF" w14:textId="106C68B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_Toc193991363 \h </w:instrText>
      </w:r>
      <w:r>
        <w:rPr>
          <w:noProof/>
        </w:rPr>
      </w:r>
      <w:r>
        <w:rPr>
          <w:noProof/>
        </w:rPr>
        <w:fldChar w:fldCharType="separate"/>
      </w:r>
      <w:r>
        <w:rPr>
          <w:noProof/>
        </w:rPr>
        <w:t>442</w:t>
      </w:r>
      <w:r>
        <w:rPr>
          <w:noProof/>
        </w:rPr>
        <w:fldChar w:fldCharType="end"/>
      </w:r>
    </w:p>
    <w:p w14:paraId="1E883019" w14:textId="40B3C57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_Toc193991364 \h </w:instrText>
      </w:r>
      <w:r>
        <w:rPr>
          <w:noProof/>
        </w:rPr>
      </w:r>
      <w:r>
        <w:rPr>
          <w:noProof/>
        </w:rPr>
        <w:fldChar w:fldCharType="separate"/>
      </w:r>
      <w:r>
        <w:rPr>
          <w:noProof/>
        </w:rPr>
        <w:t>443</w:t>
      </w:r>
      <w:r>
        <w:rPr>
          <w:noProof/>
        </w:rPr>
        <w:fldChar w:fldCharType="end"/>
      </w:r>
    </w:p>
    <w:p w14:paraId="69A9E51A" w14:textId="39A851A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_Toc193991365 \h </w:instrText>
      </w:r>
      <w:r>
        <w:rPr>
          <w:noProof/>
        </w:rPr>
      </w:r>
      <w:r>
        <w:rPr>
          <w:noProof/>
        </w:rPr>
        <w:fldChar w:fldCharType="separate"/>
      </w:r>
      <w:r>
        <w:rPr>
          <w:noProof/>
        </w:rPr>
        <w:t>443</w:t>
      </w:r>
      <w:r>
        <w:rPr>
          <w:noProof/>
        </w:rPr>
        <w:fldChar w:fldCharType="end"/>
      </w:r>
    </w:p>
    <w:p w14:paraId="35C7153A" w14:textId="16225B6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_Toc193991366 \h </w:instrText>
      </w:r>
      <w:r>
        <w:rPr>
          <w:noProof/>
        </w:rPr>
      </w:r>
      <w:r>
        <w:rPr>
          <w:noProof/>
        </w:rPr>
        <w:fldChar w:fldCharType="separate"/>
      </w:r>
      <w:r>
        <w:rPr>
          <w:noProof/>
        </w:rPr>
        <w:t>444</w:t>
      </w:r>
      <w:r>
        <w:rPr>
          <w:noProof/>
        </w:rPr>
        <w:fldChar w:fldCharType="end"/>
      </w:r>
    </w:p>
    <w:p w14:paraId="3186126F" w14:textId="0FC29738"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_Toc193991367 \h </w:instrText>
      </w:r>
      <w:r>
        <w:rPr>
          <w:noProof/>
        </w:rPr>
      </w:r>
      <w:r>
        <w:rPr>
          <w:noProof/>
        </w:rPr>
        <w:fldChar w:fldCharType="separate"/>
      </w:r>
      <w:r>
        <w:rPr>
          <w:noProof/>
        </w:rPr>
        <w:t>444</w:t>
      </w:r>
      <w:r>
        <w:rPr>
          <w:noProof/>
        </w:rPr>
        <w:fldChar w:fldCharType="end"/>
      </w:r>
    </w:p>
    <w:p w14:paraId="7F7E0749" w14:textId="7CCD4F3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_Toc193991368 \h </w:instrText>
      </w:r>
      <w:r>
        <w:rPr>
          <w:noProof/>
        </w:rPr>
      </w:r>
      <w:r>
        <w:rPr>
          <w:noProof/>
        </w:rPr>
        <w:fldChar w:fldCharType="separate"/>
      </w:r>
      <w:r>
        <w:rPr>
          <w:noProof/>
        </w:rPr>
        <w:t>445</w:t>
      </w:r>
      <w:r>
        <w:rPr>
          <w:noProof/>
        </w:rPr>
        <w:fldChar w:fldCharType="end"/>
      </w:r>
    </w:p>
    <w:p w14:paraId="20EA68FE" w14:textId="71D027E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_Toc193991369 \h </w:instrText>
      </w:r>
      <w:r>
        <w:rPr>
          <w:noProof/>
        </w:rPr>
      </w:r>
      <w:r>
        <w:rPr>
          <w:noProof/>
        </w:rPr>
        <w:fldChar w:fldCharType="separate"/>
      </w:r>
      <w:r>
        <w:rPr>
          <w:noProof/>
        </w:rPr>
        <w:t>446</w:t>
      </w:r>
      <w:r>
        <w:rPr>
          <w:noProof/>
        </w:rPr>
        <w:fldChar w:fldCharType="end"/>
      </w:r>
    </w:p>
    <w:p w14:paraId="5BCA9A49" w14:textId="74D34F0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_Toc193991370 \h </w:instrText>
      </w:r>
      <w:r>
        <w:rPr>
          <w:noProof/>
        </w:rPr>
      </w:r>
      <w:r>
        <w:rPr>
          <w:noProof/>
        </w:rPr>
        <w:fldChar w:fldCharType="separate"/>
      </w:r>
      <w:r>
        <w:rPr>
          <w:noProof/>
        </w:rPr>
        <w:t>450</w:t>
      </w:r>
      <w:r>
        <w:rPr>
          <w:noProof/>
        </w:rPr>
        <w:fldChar w:fldCharType="end"/>
      </w:r>
    </w:p>
    <w:p w14:paraId="068DBD56" w14:textId="21C0853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_Toc193991371 \h </w:instrText>
      </w:r>
      <w:r>
        <w:rPr>
          <w:noProof/>
        </w:rPr>
      </w:r>
      <w:r>
        <w:rPr>
          <w:noProof/>
        </w:rPr>
        <w:fldChar w:fldCharType="separate"/>
      </w:r>
      <w:r>
        <w:rPr>
          <w:noProof/>
        </w:rPr>
        <w:t>452</w:t>
      </w:r>
      <w:r>
        <w:rPr>
          <w:noProof/>
        </w:rPr>
        <w:fldChar w:fldCharType="end"/>
      </w:r>
    </w:p>
    <w:p w14:paraId="06A5456B" w14:textId="7788EBE3"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_Toc193991372 \h </w:instrText>
      </w:r>
      <w:r>
        <w:rPr>
          <w:noProof/>
        </w:rPr>
      </w:r>
      <w:r>
        <w:rPr>
          <w:noProof/>
        </w:rPr>
        <w:fldChar w:fldCharType="separate"/>
      </w:r>
      <w:r>
        <w:rPr>
          <w:noProof/>
        </w:rPr>
        <w:t>454</w:t>
      </w:r>
      <w:r>
        <w:rPr>
          <w:noProof/>
        </w:rPr>
        <w:fldChar w:fldCharType="end"/>
      </w:r>
    </w:p>
    <w:p w14:paraId="0D64BDB1" w14:textId="46038A60"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_Toc193991373 \h </w:instrText>
      </w:r>
      <w:r>
        <w:rPr>
          <w:noProof/>
        </w:rPr>
      </w:r>
      <w:r>
        <w:rPr>
          <w:noProof/>
        </w:rPr>
        <w:fldChar w:fldCharType="separate"/>
      </w:r>
      <w:r>
        <w:rPr>
          <w:noProof/>
        </w:rPr>
        <w:t>454</w:t>
      </w:r>
      <w:r>
        <w:rPr>
          <w:noProof/>
        </w:rPr>
        <w:fldChar w:fldCharType="end"/>
      </w:r>
    </w:p>
    <w:p w14:paraId="6CCDDC08" w14:textId="44A59A8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_Toc193991374 \h </w:instrText>
      </w:r>
      <w:r>
        <w:rPr>
          <w:noProof/>
        </w:rPr>
      </w:r>
      <w:r>
        <w:rPr>
          <w:noProof/>
        </w:rPr>
        <w:fldChar w:fldCharType="separate"/>
      </w:r>
      <w:r>
        <w:rPr>
          <w:noProof/>
        </w:rPr>
        <w:t>454</w:t>
      </w:r>
      <w:r>
        <w:rPr>
          <w:noProof/>
        </w:rPr>
        <w:fldChar w:fldCharType="end"/>
      </w:r>
    </w:p>
    <w:p w14:paraId="307F099B" w14:textId="3C28798E"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_Toc193991375 \h </w:instrText>
      </w:r>
      <w:r>
        <w:rPr>
          <w:noProof/>
        </w:rPr>
      </w:r>
      <w:r>
        <w:rPr>
          <w:noProof/>
        </w:rPr>
        <w:fldChar w:fldCharType="separate"/>
      </w:r>
      <w:r>
        <w:rPr>
          <w:noProof/>
        </w:rPr>
        <w:t>455</w:t>
      </w:r>
      <w:r>
        <w:rPr>
          <w:noProof/>
        </w:rPr>
        <w:fldChar w:fldCharType="end"/>
      </w:r>
    </w:p>
    <w:p w14:paraId="14A04BF7" w14:textId="2C036455"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_Toc193991376 \h </w:instrText>
      </w:r>
      <w:r>
        <w:rPr>
          <w:noProof/>
        </w:rPr>
      </w:r>
      <w:r>
        <w:rPr>
          <w:noProof/>
        </w:rPr>
        <w:fldChar w:fldCharType="separate"/>
      </w:r>
      <w:r>
        <w:rPr>
          <w:noProof/>
        </w:rPr>
        <w:t>455</w:t>
      </w:r>
      <w:r>
        <w:rPr>
          <w:noProof/>
        </w:rPr>
        <w:fldChar w:fldCharType="end"/>
      </w:r>
    </w:p>
    <w:p w14:paraId="648EEF3C" w14:textId="3015ABE3"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_Toc193991377 \h </w:instrText>
      </w:r>
      <w:r>
        <w:rPr>
          <w:noProof/>
        </w:rPr>
      </w:r>
      <w:r>
        <w:rPr>
          <w:noProof/>
        </w:rPr>
        <w:fldChar w:fldCharType="separate"/>
      </w:r>
      <w:r>
        <w:rPr>
          <w:noProof/>
        </w:rPr>
        <w:t>455</w:t>
      </w:r>
      <w:r>
        <w:rPr>
          <w:noProof/>
        </w:rPr>
        <w:fldChar w:fldCharType="end"/>
      </w:r>
    </w:p>
    <w:p w14:paraId="5A7CCCF4" w14:textId="4C3F9EC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_Toc193991378 \h </w:instrText>
      </w:r>
      <w:r>
        <w:rPr>
          <w:noProof/>
        </w:rPr>
      </w:r>
      <w:r>
        <w:rPr>
          <w:noProof/>
        </w:rPr>
        <w:fldChar w:fldCharType="separate"/>
      </w:r>
      <w:r>
        <w:rPr>
          <w:noProof/>
        </w:rPr>
        <w:t>461</w:t>
      </w:r>
      <w:r>
        <w:rPr>
          <w:noProof/>
        </w:rPr>
        <w:fldChar w:fldCharType="end"/>
      </w:r>
    </w:p>
    <w:p w14:paraId="00CF85A9" w14:textId="6909E1D9"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_Toc193991379 \h </w:instrText>
      </w:r>
      <w:r>
        <w:rPr>
          <w:noProof/>
        </w:rPr>
      </w:r>
      <w:r>
        <w:rPr>
          <w:noProof/>
        </w:rPr>
        <w:fldChar w:fldCharType="separate"/>
      </w:r>
      <w:r>
        <w:rPr>
          <w:noProof/>
        </w:rPr>
        <w:t>463</w:t>
      </w:r>
      <w:r>
        <w:rPr>
          <w:noProof/>
        </w:rPr>
        <w:fldChar w:fldCharType="end"/>
      </w:r>
    </w:p>
    <w:p w14:paraId="34474FC7" w14:textId="6E8C68B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_Toc193991380 \h </w:instrText>
      </w:r>
      <w:r>
        <w:rPr>
          <w:noProof/>
        </w:rPr>
      </w:r>
      <w:r>
        <w:rPr>
          <w:noProof/>
        </w:rPr>
        <w:fldChar w:fldCharType="separate"/>
      </w:r>
      <w:r>
        <w:rPr>
          <w:noProof/>
        </w:rPr>
        <w:t>463</w:t>
      </w:r>
      <w:r>
        <w:rPr>
          <w:noProof/>
        </w:rPr>
        <w:fldChar w:fldCharType="end"/>
      </w:r>
    </w:p>
    <w:p w14:paraId="2ECC65A7" w14:textId="0B5143A6"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_Toc193991381 \h </w:instrText>
      </w:r>
      <w:r>
        <w:rPr>
          <w:noProof/>
        </w:rPr>
      </w:r>
      <w:r>
        <w:rPr>
          <w:noProof/>
        </w:rPr>
        <w:fldChar w:fldCharType="separate"/>
      </w:r>
      <w:r>
        <w:rPr>
          <w:noProof/>
        </w:rPr>
        <w:t>464</w:t>
      </w:r>
      <w:r>
        <w:rPr>
          <w:noProof/>
        </w:rPr>
        <w:fldChar w:fldCharType="end"/>
      </w:r>
    </w:p>
    <w:p w14:paraId="72648D45" w14:textId="5A8DCF52"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_Toc193991382 \h </w:instrText>
      </w:r>
      <w:r>
        <w:rPr>
          <w:noProof/>
        </w:rPr>
      </w:r>
      <w:r>
        <w:rPr>
          <w:noProof/>
        </w:rPr>
        <w:fldChar w:fldCharType="separate"/>
      </w:r>
      <w:r>
        <w:rPr>
          <w:noProof/>
        </w:rPr>
        <w:t>464</w:t>
      </w:r>
      <w:r>
        <w:rPr>
          <w:noProof/>
        </w:rPr>
        <w:fldChar w:fldCharType="end"/>
      </w:r>
    </w:p>
    <w:p w14:paraId="168C9135" w14:textId="774C7C2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_Toc193991383 \h </w:instrText>
      </w:r>
      <w:r>
        <w:rPr>
          <w:noProof/>
        </w:rPr>
      </w:r>
      <w:r>
        <w:rPr>
          <w:noProof/>
        </w:rPr>
        <w:fldChar w:fldCharType="separate"/>
      </w:r>
      <w:r>
        <w:rPr>
          <w:noProof/>
        </w:rPr>
        <w:t>465</w:t>
      </w:r>
      <w:r>
        <w:rPr>
          <w:noProof/>
        </w:rPr>
        <w:fldChar w:fldCharType="end"/>
      </w:r>
    </w:p>
    <w:p w14:paraId="29AB6729" w14:textId="482E38A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_Toc193991384 \h </w:instrText>
      </w:r>
      <w:r>
        <w:rPr>
          <w:noProof/>
        </w:rPr>
      </w:r>
      <w:r>
        <w:rPr>
          <w:noProof/>
        </w:rPr>
        <w:fldChar w:fldCharType="separate"/>
      </w:r>
      <w:r>
        <w:rPr>
          <w:noProof/>
        </w:rPr>
        <w:t>465</w:t>
      </w:r>
      <w:r>
        <w:rPr>
          <w:noProof/>
        </w:rPr>
        <w:fldChar w:fldCharType="end"/>
      </w:r>
    </w:p>
    <w:p w14:paraId="2FA15F9F" w14:textId="204842E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_Toc193991385 \h </w:instrText>
      </w:r>
      <w:r>
        <w:rPr>
          <w:noProof/>
        </w:rPr>
      </w:r>
      <w:r>
        <w:rPr>
          <w:noProof/>
        </w:rPr>
        <w:fldChar w:fldCharType="separate"/>
      </w:r>
      <w:r>
        <w:rPr>
          <w:noProof/>
        </w:rPr>
        <w:t>466</w:t>
      </w:r>
      <w:r>
        <w:rPr>
          <w:noProof/>
        </w:rPr>
        <w:fldChar w:fldCharType="end"/>
      </w:r>
    </w:p>
    <w:p w14:paraId="5CDE146D" w14:textId="6685E95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_Toc193991386 \h </w:instrText>
      </w:r>
      <w:r>
        <w:rPr>
          <w:noProof/>
        </w:rPr>
      </w:r>
      <w:r>
        <w:rPr>
          <w:noProof/>
        </w:rPr>
        <w:fldChar w:fldCharType="separate"/>
      </w:r>
      <w:r>
        <w:rPr>
          <w:noProof/>
        </w:rPr>
        <w:t>467</w:t>
      </w:r>
      <w:r>
        <w:rPr>
          <w:noProof/>
        </w:rPr>
        <w:fldChar w:fldCharType="end"/>
      </w:r>
    </w:p>
    <w:p w14:paraId="4EC2863E" w14:textId="5DA776C9"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_Toc193991387 \h </w:instrText>
      </w:r>
      <w:r>
        <w:rPr>
          <w:noProof/>
        </w:rPr>
      </w:r>
      <w:r>
        <w:rPr>
          <w:noProof/>
        </w:rPr>
        <w:fldChar w:fldCharType="separate"/>
      </w:r>
      <w:r>
        <w:rPr>
          <w:noProof/>
        </w:rPr>
        <w:t>469</w:t>
      </w:r>
      <w:r>
        <w:rPr>
          <w:noProof/>
        </w:rPr>
        <w:fldChar w:fldCharType="end"/>
      </w:r>
    </w:p>
    <w:p w14:paraId="17A4E0E7" w14:textId="1E1594FA"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_Toc193991388 \h </w:instrText>
      </w:r>
      <w:r>
        <w:rPr>
          <w:noProof/>
        </w:rPr>
      </w:r>
      <w:r>
        <w:rPr>
          <w:noProof/>
        </w:rPr>
        <w:fldChar w:fldCharType="separate"/>
      </w:r>
      <w:r>
        <w:rPr>
          <w:noProof/>
        </w:rPr>
        <w:t>469</w:t>
      </w:r>
      <w:r>
        <w:rPr>
          <w:noProof/>
        </w:rPr>
        <w:fldChar w:fldCharType="end"/>
      </w:r>
    </w:p>
    <w:p w14:paraId="2B54B25F" w14:textId="752B35B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_Toc193991389 \h </w:instrText>
      </w:r>
      <w:r>
        <w:rPr>
          <w:noProof/>
        </w:rPr>
      </w:r>
      <w:r>
        <w:rPr>
          <w:noProof/>
        </w:rPr>
        <w:fldChar w:fldCharType="separate"/>
      </w:r>
      <w:r>
        <w:rPr>
          <w:noProof/>
        </w:rPr>
        <w:t>469</w:t>
      </w:r>
      <w:r>
        <w:rPr>
          <w:noProof/>
        </w:rPr>
        <w:fldChar w:fldCharType="end"/>
      </w:r>
    </w:p>
    <w:p w14:paraId="6B4B9FAE" w14:textId="2D7E614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_Toc193991390 \h </w:instrText>
      </w:r>
      <w:r>
        <w:rPr>
          <w:noProof/>
        </w:rPr>
      </w:r>
      <w:r>
        <w:rPr>
          <w:noProof/>
        </w:rPr>
        <w:fldChar w:fldCharType="separate"/>
      </w:r>
      <w:r>
        <w:rPr>
          <w:noProof/>
        </w:rPr>
        <w:t>469</w:t>
      </w:r>
      <w:r>
        <w:rPr>
          <w:noProof/>
        </w:rPr>
        <w:fldChar w:fldCharType="end"/>
      </w:r>
    </w:p>
    <w:p w14:paraId="4F39C6C1" w14:textId="1BBFB9D1"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_Toc193991391 \h </w:instrText>
      </w:r>
      <w:r>
        <w:rPr>
          <w:noProof/>
        </w:rPr>
      </w:r>
      <w:r>
        <w:rPr>
          <w:noProof/>
        </w:rPr>
        <w:fldChar w:fldCharType="separate"/>
      </w:r>
      <w:r>
        <w:rPr>
          <w:noProof/>
        </w:rPr>
        <w:t>470</w:t>
      </w:r>
      <w:r>
        <w:rPr>
          <w:noProof/>
        </w:rPr>
        <w:fldChar w:fldCharType="end"/>
      </w:r>
    </w:p>
    <w:p w14:paraId="768AAD5B" w14:textId="19CA96C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_Toc193991392 \h </w:instrText>
      </w:r>
      <w:r>
        <w:rPr>
          <w:noProof/>
        </w:rPr>
      </w:r>
      <w:r>
        <w:rPr>
          <w:noProof/>
        </w:rPr>
        <w:fldChar w:fldCharType="separate"/>
      </w:r>
      <w:r>
        <w:rPr>
          <w:noProof/>
        </w:rPr>
        <w:t>470</w:t>
      </w:r>
      <w:r>
        <w:rPr>
          <w:noProof/>
        </w:rPr>
        <w:fldChar w:fldCharType="end"/>
      </w:r>
    </w:p>
    <w:p w14:paraId="412974B2" w14:textId="1D6A328F"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_Toc193991393 \h </w:instrText>
      </w:r>
      <w:r>
        <w:rPr>
          <w:noProof/>
        </w:rPr>
      </w:r>
      <w:r>
        <w:rPr>
          <w:noProof/>
        </w:rPr>
        <w:fldChar w:fldCharType="separate"/>
      </w:r>
      <w:r>
        <w:rPr>
          <w:noProof/>
        </w:rPr>
        <w:t>470</w:t>
      </w:r>
      <w:r>
        <w:rPr>
          <w:noProof/>
        </w:rPr>
        <w:fldChar w:fldCharType="end"/>
      </w:r>
    </w:p>
    <w:p w14:paraId="6E6E9539" w14:textId="27C43E7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_Toc193991394 \h </w:instrText>
      </w:r>
      <w:r>
        <w:rPr>
          <w:noProof/>
        </w:rPr>
      </w:r>
      <w:r>
        <w:rPr>
          <w:noProof/>
        </w:rPr>
        <w:fldChar w:fldCharType="separate"/>
      </w:r>
      <w:r>
        <w:rPr>
          <w:noProof/>
        </w:rPr>
        <w:t>471</w:t>
      </w:r>
      <w:r>
        <w:rPr>
          <w:noProof/>
        </w:rPr>
        <w:fldChar w:fldCharType="end"/>
      </w:r>
    </w:p>
    <w:p w14:paraId="235F8D44" w14:textId="1395D4EB"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_Toc193991395 \h </w:instrText>
      </w:r>
      <w:r>
        <w:rPr>
          <w:noProof/>
        </w:rPr>
      </w:r>
      <w:r>
        <w:rPr>
          <w:noProof/>
        </w:rPr>
        <w:fldChar w:fldCharType="separate"/>
      </w:r>
      <w:r>
        <w:rPr>
          <w:noProof/>
        </w:rPr>
        <w:t>473</w:t>
      </w:r>
      <w:r>
        <w:rPr>
          <w:noProof/>
        </w:rPr>
        <w:fldChar w:fldCharType="end"/>
      </w:r>
    </w:p>
    <w:p w14:paraId="23BB305D" w14:textId="13DF51CC"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_Toc193991396 \h </w:instrText>
      </w:r>
      <w:r>
        <w:rPr>
          <w:noProof/>
        </w:rPr>
      </w:r>
      <w:r>
        <w:rPr>
          <w:noProof/>
        </w:rPr>
        <w:fldChar w:fldCharType="separate"/>
      </w:r>
      <w:r>
        <w:rPr>
          <w:noProof/>
        </w:rPr>
        <w:t>475</w:t>
      </w:r>
      <w:r>
        <w:rPr>
          <w:noProof/>
        </w:rPr>
        <w:fldChar w:fldCharType="end"/>
      </w:r>
    </w:p>
    <w:p w14:paraId="5F3B1E46" w14:textId="511C011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_Toc193991397 \h </w:instrText>
      </w:r>
      <w:r>
        <w:rPr>
          <w:noProof/>
        </w:rPr>
      </w:r>
      <w:r>
        <w:rPr>
          <w:noProof/>
        </w:rPr>
        <w:fldChar w:fldCharType="separate"/>
      </w:r>
      <w:r>
        <w:rPr>
          <w:noProof/>
        </w:rPr>
        <w:t>475</w:t>
      </w:r>
      <w:r>
        <w:rPr>
          <w:noProof/>
        </w:rPr>
        <w:fldChar w:fldCharType="end"/>
      </w:r>
    </w:p>
    <w:p w14:paraId="7A054FFF" w14:textId="75EA73E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_Toc193991398 \h </w:instrText>
      </w:r>
      <w:r>
        <w:rPr>
          <w:noProof/>
        </w:rPr>
      </w:r>
      <w:r>
        <w:rPr>
          <w:noProof/>
        </w:rPr>
        <w:fldChar w:fldCharType="separate"/>
      </w:r>
      <w:r>
        <w:rPr>
          <w:noProof/>
        </w:rPr>
        <w:t>475</w:t>
      </w:r>
      <w:r>
        <w:rPr>
          <w:noProof/>
        </w:rPr>
        <w:fldChar w:fldCharType="end"/>
      </w:r>
    </w:p>
    <w:p w14:paraId="38DAF168" w14:textId="74B03F8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_Toc193991399 \h </w:instrText>
      </w:r>
      <w:r>
        <w:rPr>
          <w:noProof/>
        </w:rPr>
      </w:r>
      <w:r>
        <w:rPr>
          <w:noProof/>
        </w:rPr>
        <w:fldChar w:fldCharType="separate"/>
      </w:r>
      <w:r>
        <w:rPr>
          <w:noProof/>
        </w:rPr>
        <w:t>477</w:t>
      </w:r>
      <w:r>
        <w:rPr>
          <w:noProof/>
        </w:rPr>
        <w:fldChar w:fldCharType="end"/>
      </w:r>
    </w:p>
    <w:p w14:paraId="426C01B7" w14:textId="7EE151EC"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_Toc193991400 \h </w:instrText>
      </w:r>
      <w:r>
        <w:rPr>
          <w:noProof/>
        </w:rPr>
      </w:r>
      <w:r>
        <w:rPr>
          <w:noProof/>
        </w:rPr>
        <w:fldChar w:fldCharType="separate"/>
      </w:r>
      <w:r>
        <w:rPr>
          <w:noProof/>
        </w:rPr>
        <w:t>479</w:t>
      </w:r>
      <w:r>
        <w:rPr>
          <w:noProof/>
        </w:rPr>
        <w:fldChar w:fldCharType="end"/>
      </w:r>
    </w:p>
    <w:p w14:paraId="448AA8A4" w14:textId="1811CB98"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_Toc193991401 \h </w:instrText>
      </w:r>
      <w:r>
        <w:rPr>
          <w:noProof/>
        </w:rPr>
      </w:r>
      <w:r>
        <w:rPr>
          <w:noProof/>
        </w:rPr>
        <w:fldChar w:fldCharType="separate"/>
      </w:r>
      <w:r>
        <w:rPr>
          <w:noProof/>
        </w:rPr>
        <w:t>479</w:t>
      </w:r>
      <w:r>
        <w:rPr>
          <w:noProof/>
        </w:rPr>
        <w:fldChar w:fldCharType="end"/>
      </w:r>
    </w:p>
    <w:p w14:paraId="16746948" w14:textId="6308A0C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_Toc193991402 \h </w:instrText>
      </w:r>
      <w:r>
        <w:rPr>
          <w:noProof/>
        </w:rPr>
      </w:r>
      <w:r>
        <w:rPr>
          <w:noProof/>
        </w:rPr>
        <w:fldChar w:fldCharType="separate"/>
      </w:r>
      <w:r>
        <w:rPr>
          <w:noProof/>
        </w:rPr>
        <w:t>480</w:t>
      </w:r>
      <w:r>
        <w:rPr>
          <w:noProof/>
        </w:rPr>
        <w:fldChar w:fldCharType="end"/>
      </w:r>
    </w:p>
    <w:p w14:paraId="0AF7B07F" w14:textId="6E645942"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_Toc193991403 \h </w:instrText>
      </w:r>
      <w:r>
        <w:rPr>
          <w:noProof/>
        </w:rPr>
      </w:r>
      <w:r>
        <w:rPr>
          <w:noProof/>
        </w:rPr>
        <w:fldChar w:fldCharType="separate"/>
      </w:r>
      <w:r>
        <w:rPr>
          <w:noProof/>
        </w:rPr>
        <w:t>480</w:t>
      </w:r>
      <w:r>
        <w:rPr>
          <w:noProof/>
        </w:rPr>
        <w:fldChar w:fldCharType="end"/>
      </w:r>
    </w:p>
    <w:p w14:paraId="5B3ABA99" w14:textId="5946DCDA"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_Toc193991404 \h </w:instrText>
      </w:r>
      <w:r>
        <w:rPr>
          <w:noProof/>
        </w:rPr>
      </w:r>
      <w:r>
        <w:rPr>
          <w:noProof/>
        </w:rPr>
        <w:fldChar w:fldCharType="separate"/>
      </w:r>
      <w:r>
        <w:rPr>
          <w:noProof/>
        </w:rPr>
        <w:t>480</w:t>
      </w:r>
      <w:r>
        <w:rPr>
          <w:noProof/>
        </w:rPr>
        <w:fldChar w:fldCharType="end"/>
      </w:r>
    </w:p>
    <w:p w14:paraId="77155DD7" w14:textId="29FB29B5"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_Toc193991405 \h </w:instrText>
      </w:r>
      <w:r>
        <w:rPr>
          <w:noProof/>
        </w:rPr>
      </w:r>
      <w:r>
        <w:rPr>
          <w:noProof/>
        </w:rPr>
        <w:fldChar w:fldCharType="separate"/>
      </w:r>
      <w:r>
        <w:rPr>
          <w:noProof/>
        </w:rPr>
        <w:t>480</w:t>
      </w:r>
      <w:r>
        <w:rPr>
          <w:noProof/>
        </w:rPr>
        <w:fldChar w:fldCharType="end"/>
      </w:r>
    </w:p>
    <w:p w14:paraId="09BDEE48" w14:textId="52FC63E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_Toc193991406 \h </w:instrText>
      </w:r>
      <w:r>
        <w:rPr>
          <w:noProof/>
        </w:rPr>
      </w:r>
      <w:r>
        <w:rPr>
          <w:noProof/>
        </w:rPr>
        <w:fldChar w:fldCharType="separate"/>
      </w:r>
      <w:r>
        <w:rPr>
          <w:noProof/>
        </w:rPr>
        <w:t>482</w:t>
      </w:r>
      <w:r>
        <w:rPr>
          <w:noProof/>
        </w:rPr>
        <w:fldChar w:fldCharType="end"/>
      </w:r>
    </w:p>
    <w:p w14:paraId="566AE64B" w14:textId="68CFC8A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_Toc193991407 \h </w:instrText>
      </w:r>
      <w:r>
        <w:rPr>
          <w:noProof/>
        </w:rPr>
      </w:r>
      <w:r>
        <w:rPr>
          <w:noProof/>
        </w:rPr>
        <w:fldChar w:fldCharType="separate"/>
      </w:r>
      <w:r>
        <w:rPr>
          <w:noProof/>
        </w:rPr>
        <w:t>482</w:t>
      </w:r>
      <w:r>
        <w:rPr>
          <w:noProof/>
        </w:rPr>
        <w:fldChar w:fldCharType="end"/>
      </w:r>
    </w:p>
    <w:p w14:paraId="5E11B68B" w14:textId="01E02969"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_Toc193991408 \h </w:instrText>
      </w:r>
      <w:r>
        <w:rPr>
          <w:noProof/>
        </w:rPr>
      </w:r>
      <w:r>
        <w:rPr>
          <w:noProof/>
        </w:rPr>
        <w:fldChar w:fldCharType="separate"/>
      </w:r>
      <w:r>
        <w:rPr>
          <w:noProof/>
        </w:rPr>
        <w:t>482</w:t>
      </w:r>
      <w:r>
        <w:rPr>
          <w:noProof/>
        </w:rPr>
        <w:fldChar w:fldCharType="end"/>
      </w:r>
    </w:p>
    <w:p w14:paraId="6894D087" w14:textId="3B80D02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_Toc193991409 \h </w:instrText>
      </w:r>
      <w:r>
        <w:rPr>
          <w:noProof/>
        </w:rPr>
      </w:r>
      <w:r>
        <w:rPr>
          <w:noProof/>
        </w:rPr>
        <w:fldChar w:fldCharType="separate"/>
      </w:r>
      <w:r>
        <w:rPr>
          <w:noProof/>
        </w:rPr>
        <w:t>484</w:t>
      </w:r>
      <w:r>
        <w:rPr>
          <w:noProof/>
        </w:rPr>
        <w:fldChar w:fldCharType="end"/>
      </w:r>
    </w:p>
    <w:p w14:paraId="3010C9AC" w14:textId="05D932D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_Toc193991410 \h </w:instrText>
      </w:r>
      <w:r>
        <w:rPr>
          <w:noProof/>
        </w:rPr>
      </w:r>
      <w:r>
        <w:rPr>
          <w:noProof/>
        </w:rPr>
        <w:fldChar w:fldCharType="separate"/>
      </w:r>
      <w:r>
        <w:rPr>
          <w:noProof/>
        </w:rPr>
        <w:t>486</w:t>
      </w:r>
      <w:r>
        <w:rPr>
          <w:noProof/>
        </w:rPr>
        <w:fldChar w:fldCharType="end"/>
      </w:r>
    </w:p>
    <w:p w14:paraId="0F15A447" w14:textId="469CFCB9"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_Toc193991411 \h </w:instrText>
      </w:r>
      <w:r>
        <w:rPr>
          <w:noProof/>
        </w:rPr>
      </w:r>
      <w:r>
        <w:rPr>
          <w:noProof/>
        </w:rPr>
        <w:fldChar w:fldCharType="separate"/>
      </w:r>
      <w:r>
        <w:rPr>
          <w:noProof/>
        </w:rPr>
        <w:t>486</w:t>
      </w:r>
      <w:r>
        <w:rPr>
          <w:noProof/>
        </w:rPr>
        <w:fldChar w:fldCharType="end"/>
      </w:r>
    </w:p>
    <w:p w14:paraId="4C4BF4A2" w14:textId="66C42C37"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_Toc193991412 \h </w:instrText>
      </w:r>
      <w:r>
        <w:rPr>
          <w:noProof/>
        </w:rPr>
      </w:r>
      <w:r>
        <w:rPr>
          <w:noProof/>
        </w:rPr>
        <w:fldChar w:fldCharType="separate"/>
      </w:r>
      <w:r>
        <w:rPr>
          <w:noProof/>
        </w:rPr>
        <w:t>486</w:t>
      </w:r>
      <w:r>
        <w:rPr>
          <w:noProof/>
        </w:rPr>
        <w:fldChar w:fldCharType="end"/>
      </w:r>
    </w:p>
    <w:p w14:paraId="18F4D793" w14:textId="702BC052"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_Toc193991413 \h </w:instrText>
      </w:r>
      <w:r>
        <w:rPr>
          <w:noProof/>
        </w:rPr>
      </w:r>
      <w:r>
        <w:rPr>
          <w:noProof/>
        </w:rPr>
        <w:fldChar w:fldCharType="separate"/>
      </w:r>
      <w:r>
        <w:rPr>
          <w:noProof/>
        </w:rPr>
        <w:t>486</w:t>
      </w:r>
      <w:r>
        <w:rPr>
          <w:noProof/>
        </w:rPr>
        <w:fldChar w:fldCharType="end"/>
      </w:r>
    </w:p>
    <w:p w14:paraId="03FEEB63" w14:textId="7C094FD4"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_Toc193991414 \h </w:instrText>
      </w:r>
      <w:r>
        <w:rPr>
          <w:noProof/>
        </w:rPr>
      </w:r>
      <w:r>
        <w:rPr>
          <w:noProof/>
        </w:rPr>
        <w:fldChar w:fldCharType="separate"/>
      </w:r>
      <w:r>
        <w:rPr>
          <w:noProof/>
        </w:rPr>
        <w:t>486</w:t>
      </w:r>
      <w:r>
        <w:rPr>
          <w:noProof/>
        </w:rPr>
        <w:fldChar w:fldCharType="end"/>
      </w:r>
    </w:p>
    <w:p w14:paraId="6598E54B" w14:textId="6343E2F4"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_Toc193991415 \h </w:instrText>
      </w:r>
      <w:r>
        <w:rPr>
          <w:noProof/>
        </w:rPr>
      </w:r>
      <w:r>
        <w:rPr>
          <w:noProof/>
        </w:rPr>
        <w:fldChar w:fldCharType="separate"/>
      </w:r>
      <w:r>
        <w:rPr>
          <w:noProof/>
        </w:rPr>
        <w:t>486</w:t>
      </w:r>
      <w:r>
        <w:rPr>
          <w:noProof/>
        </w:rPr>
        <w:fldChar w:fldCharType="end"/>
      </w:r>
    </w:p>
    <w:p w14:paraId="35A14E28" w14:textId="098E7EAD"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_Toc193991416 \h </w:instrText>
      </w:r>
      <w:r>
        <w:rPr>
          <w:noProof/>
        </w:rPr>
      </w:r>
      <w:r>
        <w:rPr>
          <w:noProof/>
        </w:rPr>
        <w:fldChar w:fldCharType="separate"/>
      </w:r>
      <w:r>
        <w:rPr>
          <w:noProof/>
        </w:rPr>
        <w:t>488</w:t>
      </w:r>
      <w:r>
        <w:rPr>
          <w:noProof/>
        </w:rPr>
        <w:fldChar w:fldCharType="end"/>
      </w:r>
    </w:p>
    <w:p w14:paraId="08401B31" w14:textId="42C446FA"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_Toc193991417 \h </w:instrText>
      </w:r>
      <w:r>
        <w:rPr>
          <w:noProof/>
        </w:rPr>
      </w:r>
      <w:r>
        <w:rPr>
          <w:noProof/>
        </w:rPr>
        <w:fldChar w:fldCharType="separate"/>
      </w:r>
      <w:r>
        <w:rPr>
          <w:noProof/>
        </w:rPr>
        <w:t>489</w:t>
      </w:r>
      <w:r>
        <w:rPr>
          <w:noProof/>
        </w:rPr>
        <w:fldChar w:fldCharType="end"/>
      </w:r>
    </w:p>
    <w:p w14:paraId="1E5FE54B" w14:textId="662E3B49"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_Toc193991418 \h </w:instrText>
      </w:r>
      <w:r>
        <w:rPr>
          <w:noProof/>
        </w:rPr>
      </w:r>
      <w:r>
        <w:rPr>
          <w:noProof/>
        </w:rPr>
        <w:fldChar w:fldCharType="separate"/>
      </w:r>
      <w:r>
        <w:rPr>
          <w:noProof/>
        </w:rPr>
        <w:t>490</w:t>
      </w:r>
      <w:r>
        <w:rPr>
          <w:noProof/>
        </w:rPr>
        <w:fldChar w:fldCharType="end"/>
      </w:r>
    </w:p>
    <w:p w14:paraId="5FEC3474" w14:textId="2816261B" w:rsidR="00AD72AF" w:rsidRDefault="00AD72A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_Toc193991419 \h </w:instrText>
      </w:r>
      <w:r>
        <w:rPr>
          <w:noProof/>
        </w:rPr>
      </w:r>
      <w:r>
        <w:rPr>
          <w:noProof/>
        </w:rPr>
        <w:fldChar w:fldCharType="separate"/>
      </w:r>
      <w:r>
        <w:rPr>
          <w:noProof/>
        </w:rPr>
        <w:t>490</w:t>
      </w:r>
      <w:r>
        <w:rPr>
          <w:noProof/>
        </w:rPr>
        <w:fldChar w:fldCharType="end"/>
      </w:r>
    </w:p>
    <w:p w14:paraId="03A5278D" w14:textId="7734E73A"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_Toc193991420 \h </w:instrText>
      </w:r>
      <w:r>
        <w:rPr>
          <w:noProof/>
        </w:rPr>
      </w:r>
      <w:r>
        <w:rPr>
          <w:noProof/>
        </w:rPr>
        <w:fldChar w:fldCharType="separate"/>
      </w:r>
      <w:r>
        <w:rPr>
          <w:noProof/>
        </w:rPr>
        <w:t>490</w:t>
      </w:r>
      <w:r>
        <w:rPr>
          <w:noProof/>
        </w:rPr>
        <w:fldChar w:fldCharType="end"/>
      </w:r>
    </w:p>
    <w:p w14:paraId="71EB04CA" w14:textId="48CF028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_Toc193991421 \h </w:instrText>
      </w:r>
      <w:r>
        <w:rPr>
          <w:noProof/>
        </w:rPr>
      </w:r>
      <w:r>
        <w:rPr>
          <w:noProof/>
        </w:rPr>
        <w:fldChar w:fldCharType="separate"/>
      </w:r>
      <w:r>
        <w:rPr>
          <w:noProof/>
        </w:rPr>
        <w:t>491</w:t>
      </w:r>
      <w:r>
        <w:rPr>
          <w:noProof/>
        </w:rPr>
        <w:fldChar w:fldCharType="end"/>
      </w:r>
    </w:p>
    <w:p w14:paraId="6023BEE7" w14:textId="1396EA5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_Toc193991422 \h </w:instrText>
      </w:r>
      <w:r>
        <w:rPr>
          <w:noProof/>
        </w:rPr>
      </w:r>
      <w:r>
        <w:rPr>
          <w:noProof/>
        </w:rPr>
        <w:fldChar w:fldCharType="separate"/>
      </w:r>
      <w:r>
        <w:rPr>
          <w:noProof/>
        </w:rPr>
        <w:t>491</w:t>
      </w:r>
      <w:r>
        <w:rPr>
          <w:noProof/>
        </w:rPr>
        <w:fldChar w:fldCharType="end"/>
      </w:r>
    </w:p>
    <w:p w14:paraId="565F9821" w14:textId="36FD7BF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_Toc193991423 \h </w:instrText>
      </w:r>
      <w:r>
        <w:rPr>
          <w:noProof/>
        </w:rPr>
      </w:r>
      <w:r>
        <w:rPr>
          <w:noProof/>
        </w:rPr>
        <w:fldChar w:fldCharType="separate"/>
      </w:r>
      <w:r>
        <w:rPr>
          <w:noProof/>
        </w:rPr>
        <w:t>493</w:t>
      </w:r>
      <w:r>
        <w:rPr>
          <w:noProof/>
        </w:rPr>
        <w:fldChar w:fldCharType="end"/>
      </w:r>
    </w:p>
    <w:p w14:paraId="2C5C1FA1" w14:textId="33B92904"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_Toc193991424 \h </w:instrText>
      </w:r>
      <w:r>
        <w:rPr>
          <w:noProof/>
        </w:rPr>
      </w:r>
      <w:r>
        <w:rPr>
          <w:noProof/>
        </w:rPr>
        <w:fldChar w:fldCharType="separate"/>
      </w:r>
      <w:r>
        <w:rPr>
          <w:noProof/>
        </w:rPr>
        <w:t>493</w:t>
      </w:r>
      <w:r>
        <w:rPr>
          <w:noProof/>
        </w:rPr>
        <w:fldChar w:fldCharType="end"/>
      </w:r>
    </w:p>
    <w:p w14:paraId="65361DB5" w14:textId="3C47D295"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_Toc193991425 \h </w:instrText>
      </w:r>
      <w:r>
        <w:rPr>
          <w:noProof/>
        </w:rPr>
      </w:r>
      <w:r>
        <w:rPr>
          <w:noProof/>
        </w:rPr>
        <w:fldChar w:fldCharType="separate"/>
      </w:r>
      <w:r>
        <w:rPr>
          <w:noProof/>
        </w:rPr>
        <w:t>496</w:t>
      </w:r>
      <w:r>
        <w:rPr>
          <w:noProof/>
        </w:rPr>
        <w:fldChar w:fldCharType="end"/>
      </w:r>
    </w:p>
    <w:p w14:paraId="681E87C3" w14:textId="63BD2CB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_Toc193991426 \h </w:instrText>
      </w:r>
      <w:r>
        <w:rPr>
          <w:noProof/>
        </w:rPr>
      </w:r>
      <w:r>
        <w:rPr>
          <w:noProof/>
        </w:rPr>
        <w:fldChar w:fldCharType="separate"/>
      </w:r>
      <w:r>
        <w:rPr>
          <w:noProof/>
        </w:rPr>
        <w:t>496</w:t>
      </w:r>
      <w:r>
        <w:rPr>
          <w:noProof/>
        </w:rPr>
        <w:fldChar w:fldCharType="end"/>
      </w:r>
    </w:p>
    <w:p w14:paraId="764B29F7" w14:textId="2675429F"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_Toc193991427 \h </w:instrText>
      </w:r>
      <w:r>
        <w:rPr>
          <w:noProof/>
        </w:rPr>
      </w:r>
      <w:r>
        <w:rPr>
          <w:noProof/>
        </w:rPr>
        <w:fldChar w:fldCharType="separate"/>
      </w:r>
      <w:r>
        <w:rPr>
          <w:noProof/>
        </w:rPr>
        <w:t>496</w:t>
      </w:r>
      <w:r>
        <w:rPr>
          <w:noProof/>
        </w:rPr>
        <w:fldChar w:fldCharType="end"/>
      </w:r>
    </w:p>
    <w:p w14:paraId="3C95D8AD" w14:textId="71D240C0"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_Toc193991428 \h </w:instrText>
      </w:r>
      <w:r>
        <w:rPr>
          <w:noProof/>
        </w:rPr>
      </w:r>
      <w:r>
        <w:rPr>
          <w:noProof/>
        </w:rPr>
        <w:fldChar w:fldCharType="separate"/>
      </w:r>
      <w:r>
        <w:rPr>
          <w:noProof/>
        </w:rPr>
        <w:t>496</w:t>
      </w:r>
      <w:r>
        <w:rPr>
          <w:noProof/>
        </w:rPr>
        <w:fldChar w:fldCharType="end"/>
      </w:r>
    </w:p>
    <w:p w14:paraId="5BA626B5" w14:textId="11891373"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_Toc193991429 \h </w:instrText>
      </w:r>
      <w:r>
        <w:rPr>
          <w:noProof/>
        </w:rPr>
      </w:r>
      <w:r>
        <w:rPr>
          <w:noProof/>
        </w:rPr>
        <w:fldChar w:fldCharType="separate"/>
      </w:r>
      <w:r>
        <w:rPr>
          <w:noProof/>
        </w:rPr>
        <w:t>496</w:t>
      </w:r>
      <w:r>
        <w:rPr>
          <w:noProof/>
        </w:rPr>
        <w:fldChar w:fldCharType="end"/>
      </w:r>
    </w:p>
    <w:p w14:paraId="1027E0FF" w14:textId="157C54CE"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_Toc193991430 \h </w:instrText>
      </w:r>
      <w:r>
        <w:rPr>
          <w:noProof/>
        </w:rPr>
      </w:r>
      <w:r>
        <w:rPr>
          <w:noProof/>
        </w:rPr>
        <w:fldChar w:fldCharType="separate"/>
      </w:r>
      <w:r>
        <w:rPr>
          <w:noProof/>
        </w:rPr>
        <w:t>497</w:t>
      </w:r>
      <w:r>
        <w:rPr>
          <w:noProof/>
        </w:rPr>
        <w:fldChar w:fldCharType="end"/>
      </w:r>
    </w:p>
    <w:p w14:paraId="64EF580C" w14:textId="33731168" w:rsidR="00AD72AF" w:rsidRDefault="00AD72AF">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_Toc193991431 \h </w:instrText>
      </w:r>
      <w:r>
        <w:rPr>
          <w:noProof/>
        </w:rPr>
      </w:r>
      <w:r>
        <w:rPr>
          <w:noProof/>
        </w:rPr>
        <w:fldChar w:fldCharType="separate"/>
      </w:r>
      <w:r>
        <w:rPr>
          <w:noProof/>
        </w:rPr>
        <w:t>497</w:t>
      </w:r>
      <w:r>
        <w:rPr>
          <w:noProof/>
        </w:rPr>
        <w:fldChar w:fldCharType="end"/>
      </w:r>
    </w:p>
    <w:p w14:paraId="4D11B427" w14:textId="6A547A3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_Toc193991432 \h </w:instrText>
      </w:r>
      <w:r>
        <w:rPr>
          <w:noProof/>
        </w:rPr>
      </w:r>
      <w:r>
        <w:rPr>
          <w:noProof/>
        </w:rPr>
        <w:fldChar w:fldCharType="separate"/>
      </w:r>
      <w:r>
        <w:rPr>
          <w:noProof/>
        </w:rPr>
        <w:t>498</w:t>
      </w:r>
      <w:r>
        <w:rPr>
          <w:noProof/>
        </w:rPr>
        <w:fldChar w:fldCharType="end"/>
      </w:r>
    </w:p>
    <w:p w14:paraId="3B39164F" w14:textId="04F3C79D"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_Toc193991433 \h </w:instrText>
      </w:r>
      <w:r>
        <w:rPr>
          <w:noProof/>
        </w:rPr>
      </w:r>
      <w:r>
        <w:rPr>
          <w:noProof/>
        </w:rPr>
        <w:fldChar w:fldCharType="separate"/>
      </w:r>
      <w:r>
        <w:rPr>
          <w:noProof/>
        </w:rPr>
        <w:t>498</w:t>
      </w:r>
      <w:r>
        <w:rPr>
          <w:noProof/>
        </w:rPr>
        <w:fldChar w:fldCharType="end"/>
      </w:r>
    </w:p>
    <w:p w14:paraId="18199BE2" w14:textId="06B9B021"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_Toc193991434 \h </w:instrText>
      </w:r>
      <w:r>
        <w:rPr>
          <w:noProof/>
        </w:rPr>
      </w:r>
      <w:r>
        <w:rPr>
          <w:noProof/>
        </w:rPr>
        <w:fldChar w:fldCharType="separate"/>
      </w:r>
      <w:r>
        <w:rPr>
          <w:noProof/>
        </w:rPr>
        <w:t>498</w:t>
      </w:r>
      <w:r>
        <w:rPr>
          <w:noProof/>
        </w:rPr>
        <w:fldChar w:fldCharType="end"/>
      </w:r>
    </w:p>
    <w:p w14:paraId="297DF602" w14:textId="19B6D739"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_Toc193991435 \h </w:instrText>
      </w:r>
      <w:r>
        <w:rPr>
          <w:noProof/>
        </w:rPr>
      </w:r>
      <w:r>
        <w:rPr>
          <w:noProof/>
        </w:rPr>
        <w:fldChar w:fldCharType="separate"/>
      </w:r>
      <w:r>
        <w:rPr>
          <w:noProof/>
        </w:rPr>
        <w:t>499</w:t>
      </w:r>
      <w:r>
        <w:rPr>
          <w:noProof/>
        </w:rPr>
        <w:fldChar w:fldCharType="end"/>
      </w:r>
    </w:p>
    <w:p w14:paraId="60537A73" w14:textId="0E59C944"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_Toc193991436 \h </w:instrText>
      </w:r>
      <w:r>
        <w:rPr>
          <w:noProof/>
        </w:rPr>
      </w:r>
      <w:r>
        <w:rPr>
          <w:noProof/>
        </w:rPr>
        <w:fldChar w:fldCharType="separate"/>
      </w:r>
      <w:r>
        <w:rPr>
          <w:noProof/>
        </w:rPr>
        <w:t>500</w:t>
      </w:r>
      <w:r>
        <w:rPr>
          <w:noProof/>
        </w:rPr>
        <w:fldChar w:fldCharType="end"/>
      </w:r>
    </w:p>
    <w:p w14:paraId="7D8D71CE" w14:textId="025E0C5E" w:rsidR="00AD72AF" w:rsidRDefault="00AD72AF">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_Toc193991437 \h </w:instrText>
      </w:r>
      <w:r>
        <w:rPr>
          <w:noProof/>
        </w:rPr>
      </w:r>
      <w:r>
        <w:rPr>
          <w:noProof/>
        </w:rPr>
        <w:fldChar w:fldCharType="separate"/>
      </w:r>
      <w:r>
        <w:rPr>
          <w:noProof/>
        </w:rPr>
        <w:t>501</w:t>
      </w:r>
      <w:r>
        <w:rPr>
          <w:noProof/>
        </w:rPr>
        <w:fldChar w:fldCharType="end"/>
      </w:r>
    </w:p>
    <w:p w14:paraId="3653D87C" w14:textId="4FFD61FD"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_Toc193991438 \h </w:instrText>
      </w:r>
      <w:r>
        <w:rPr>
          <w:noProof/>
        </w:rPr>
      </w:r>
      <w:r>
        <w:rPr>
          <w:noProof/>
        </w:rPr>
        <w:fldChar w:fldCharType="separate"/>
      </w:r>
      <w:r>
        <w:rPr>
          <w:noProof/>
        </w:rPr>
        <w:t>501</w:t>
      </w:r>
      <w:r>
        <w:rPr>
          <w:noProof/>
        </w:rPr>
        <w:fldChar w:fldCharType="end"/>
      </w:r>
    </w:p>
    <w:p w14:paraId="49A4CF35" w14:textId="082480B2"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_Toc193991439 \h </w:instrText>
      </w:r>
      <w:r>
        <w:rPr>
          <w:noProof/>
        </w:rPr>
      </w:r>
      <w:r>
        <w:rPr>
          <w:noProof/>
        </w:rPr>
        <w:fldChar w:fldCharType="separate"/>
      </w:r>
      <w:r>
        <w:rPr>
          <w:noProof/>
        </w:rPr>
        <w:t>501</w:t>
      </w:r>
      <w:r>
        <w:rPr>
          <w:noProof/>
        </w:rPr>
        <w:fldChar w:fldCharType="end"/>
      </w:r>
    </w:p>
    <w:p w14:paraId="52AE0D01" w14:textId="1A89CBBB"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_Toc193991440 \h </w:instrText>
      </w:r>
      <w:r>
        <w:rPr>
          <w:noProof/>
        </w:rPr>
      </w:r>
      <w:r>
        <w:rPr>
          <w:noProof/>
        </w:rPr>
        <w:fldChar w:fldCharType="separate"/>
      </w:r>
      <w:r>
        <w:rPr>
          <w:noProof/>
        </w:rPr>
        <w:t>501</w:t>
      </w:r>
      <w:r>
        <w:rPr>
          <w:noProof/>
        </w:rPr>
        <w:fldChar w:fldCharType="end"/>
      </w:r>
    </w:p>
    <w:p w14:paraId="7A35B6A7" w14:textId="447387E7"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_Toc193991441 \h </w:instrText>
      </w:r>
      <w:r>
        <w:rPr>
          <w:noProof/>
        </w:rPr>
      </w:r>
      <w:r>
        <w:rPr>
          <w:noProof/>
        </w:rPr>
        <w:fldChar w:fldCharType="separate"/>
      </w:r>
      <w:r>
        <w:rPr>
          <w:noProof/>
        </w:rPr>
        <w:t>503</w:t>
      </w:r>
      <w:r>
        <w:rPr>
          <w:noProof/>
        </w:rPr>
        <w:fldChar w:fldCharType="end"/>
      </w:r>
    </w:p>
    <w:p w14:paraId="79AD15F5" w14:textId="7B92816E"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_Toc193991442 \h </w:instrText>
      </w:r>
      <w:r>
        <w:rPr>
          <w:noProof/>
        </w:rPr>
      </w:r>
      <w:r>
        <w:rPr>
          <w:noProof/>
        </w:rPr>
        <w:fldChar w:fldCharType="separate"/>
      </w:r>
      <w:r>
        <w:rPr>
          <w:noProof/>
        </w:rPr>
        <w:t>503</w:t>
      </w:r>
      <w:r>
        <w:rPr>
          <w:noProof/>
        </w:rPr>
        <w:fldChar w:fldCharType="end"/>
      </w:r>
    </w:p>
    <w:p w14:paraId="00304A6C" w14:textId="194E249F"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_Toc193991443 \h </w:instrText>
      </w:r>
      <w:r>
        <w:rPr>
          <w:noProof/>
        </w:rPr>
      </w:r>
      <w:r>
        <w:rPr>
          <w:noProof/>
        </w:rPr>
        <w:fldChar w:fldCharType="separate"/>
      </w:r>
      <w:r>
        <w:rPr>
          <w:noProof/>
        </w:rPr>
        <w:t>503</w:t>
      </w:r>
      <w:r>
        <w:rPr>
          <w:noProof/>
        </w:rPr>
        <w:fldChar w:fldCharType="end"/>
      </w:r>
    </w:p>
    <w:p w14:paraId="57A3D2CC" w14:textId="6B463E8D" w:rsidR="00AD72AF" w:rsidRDefault="00AD72AF">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_Toc193991444 \h </w:instrText>
      </w:r>
      <w:r>
        <w:rPr>
          <w:noProof/>
        </w:rPr>
      </w:r>
      <w:r>
        <w:rPr>
          <w:noProof/>
        </w:rPr>
        <w:fldChar w:fldCharType="separate"/>
      </w:r>
      <w:r>
        <w:rPr>
          <w:noProof/>
        </w:rPr>
        <w:t>503</w:t>
      </w:r>
      <w:r>
        <w:rPr>
          <w:noProof/>
        </w:rPr>
        <w:fldChar w:fldCharType="end"/>
      </w:r>
    </w:p>
    <w:p w14:paraId="42DAB37A" w14:textId="4A01D7AF" w:rsidR="00AD72AF" w:rsidRDefault="00AD72A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AB (informative):</w:t>
      </w:r>
      <w:r>
        <w:rPr>
          <w:noProof/>
          <w:lang w:eastAsia="ko-KR"/>
        </w:rPr>
        <w:tab/>
        <w:t>Change history</w:t>
      </w:r>
      <w:r>
        <w:rPr>
          <w:noProof/>
        </w:rPr>
        <w:tab/>
      </w:r>
      <w:r>
        <w:rPr>
          <w:noProof/>
        </w:rPr>
        <w:fldChar w:fldCharType="begin" w:fldLock="1"/>
      </w:r>
      <w:r>
        <w:rPr>
          <w:noProof/>
        </w:rPr>
        <w:instrText xml:space="preserve"> PAGEREF _Toc193991445 \h </w:instrText>
      </w:r>
      <w:r>
        <w:rPr>
          <w:noProof/>
        </w:rPr>
      </w:r>
      <w:r>
        <w:rPr>
          <w:noProof/>
        </w:rPr>
        <w:fldChar w:fldCharType="separate"/>
      </w:r>
      <w:r>
        <w:rPr>
          <w:noProof/>
        </w:rPr>
        <w:t>504</w:t>
      </w:r>
      <w:r>
        <w:rPr>
          <w:noProof/>
        </w:rPr>
        <w:fldChar w:fldCharType="end"/>
      </w:r>
    </w:p>
    <w:p w14:paraId="0B9E3498" w14:textId="5B242F9A"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93990735"/>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93990736"/>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93990737"/>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93990738"/>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6"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193990739"/>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93990740"/>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93990741"/>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93990742"/>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93990743"/>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2pt;height:269.1pt" o:ole="">
            <v:imagedata r:id="rId17" o:title=""/>
          </v:shape>
          <o:OLEObject Type="Embed" ProgID="Visio.Drawing.11" ShapeID="_x0000_i1027" DrawAspect="Content" ObjectID="_1804884765" r:id="rId18"/>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93990744"/>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9pt;height:400.9pt" o:ole="">
            <v:imagedata r:id="rId19" o:title=""/>
          </v:shape>
          <o:OLEObject Type="Embed" ProgID="Visio.Drawing.15" ShapeID="_x0000_i1028" DrawAspect="Content" ObjectID="_1804884766" r:id="rId20"/>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93990745"/>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93990746"/>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93990747"/>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93990748"/>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93990749"/>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93990750"/>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021C1B64"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t>-</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93990751"/>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93990752"/>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93990753"/>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93990754"/>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93990755"/>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93990756"/>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93990757"/>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93990758"/>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93990759"/>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93990760"/>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93990761"/>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93990762"/>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93990763"/>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93990764"/>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93990765"/>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93990766"/>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93990767"/>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93990768"/>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93990769"/>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2610C004" w:rsidR="003B0BD9" w:rsidRDefault="00066CA2" w:rsidP="003969FD">
            <w:pPr>
              <w:keepNext/>
              <w:keepLines/>
              <w:spacing w:after="0"/>
              <w:rPr>
                <w:rFonts w:ascii="Arial" w:hAnsi="Arial"/>
                <w:sz w:val="18"/>
              </w:rPr>
            </w:pPr>
            <w:r>
              <w:rPr>
                <w:rFonts w:ascii="Arial" w:hAnsi="Arial"/>
                <w:sz w:val="18"/>
              </w:rPr>
              <w:t>i</w:t>
            </w:r>
            <w:r w:rsidR="00EB06FD">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0B537345" w:rsidR="003B0BD9" w:rsidRDefault="00E65F58" w:rsidP="003969FD">
            <w:pPr>
              <w:keepNext/>
              <w:keepLines/>
              <w:spacing w:after="0"/>
              <w:rPr>
                <w:rFonts w:ascii="Arial" w:hAnsi="Arial"/>
                <w:sz w:val="18"/>
              </w:rPr>
            </w:pPr>
            <w:r>
              <w:rPr>
                <w:rFonts w:ascii="Arial" w:hAnsi="Arial"/>
                <w:sz w:val="18"/>
              </w:rPr>
              <w:t>Shall not be included.</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93990770"/>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193990771"/>
      <w:r w:rsidRPr="00567618">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193990772"/>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193990773"/>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193990774"/>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193990775"/>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193990776"/>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193990777"/>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193990778"/>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193990779"/>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193990780"/>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193990781"/>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B79CA6E"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193990782"/>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193990783"/>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193990784"/>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193990785"/>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193990786"/>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193990787"/>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193990788"/>
      <w:r w:rsidRPr="00443A17">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193990789"/>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193990790"/>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193990791"/>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193990792"/>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pt;height:123.25pt" o:ole="">
            <v:imagedata r:id="rId22" o:title=""/>
          </v:shape>
          <o:OLEObject Type="Embed" ProgID="Visio.Drawing.15" ShapeID="_x0000_i1029" DrawAspect="Content" ObjectID="_1804884767" r:id="rId23"/>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2.05pt;height:123.85pt" o:ole="">
            <v:imagedata r:id="rId24" o:title=""/>
          </v:shape>
          <o:OLEObject Type="Embed" ProgID="Visio.Drawing.15" ShapeID="_x0000_i1030" DrawAspect="Content" ObjectID="_1804884768" r:id="rId25"/>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193990793"/>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193990794"/>
      <w:r w:rsidRPr="00567618">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193990795"/>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193990796"/>
      <w:r w:rsidRPr="00567618">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193990797"/>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35pt;height:200.15pt" o:ole="">
            <v:imagedata r:id="rId26" o:title=""/>
          </v:shape>
          <o:OLEObject Type="Embed" ProgID="Visio.Drawing.15" ShapeID="_x0000_i1031" DrawAspect="Content" ObjectID="_1804884769" r:id="rId27"/>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3.4pt" o:ole="">
            <v:imagedata r:id="rId28" o:title=""/>
          </v:shape>
          <o:OLEObject Type="Embed" ProgID="Visio.Drawing.15" ShapeID="_x0000_i1032" DrawAspect="Content" ObjectID="_1804884770" r:id="rId29"/>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193990798"/>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193990799"/>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193990800"/>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710" w:name="_Toc99466492"/>
      <w:bookmarkStart w:id="711" w:name="_Toc193990801"/>
      <w:bookmarkStart w:id="712" w:name="_Toc26369249"/>
      <w:bookmarkStart w:id="713" w:name="_Toc36227131"/>
      <w:bookmarkStart w:id="714" w:name="_Toc36228146"/>
      <w:bookmarkStart w:id="715" w:name="_Toc36228773"/>
      <w:bookmarkStart w:id="716" w:name="_Toc68847092"/>
      <w:bookmarkStart w:id="717" w:name="_Toc74611027"/>
      <w:bookmarkStart w:id="718" w:name="_Toc75566306"/>
      <w:bookmarkStart w:id="719" w:name="_Toc89789857"/>
      <w:r w:rsidRPr="00567618">
        <w:t>6.2.11</w:t>
      </w:r>
      <w:r w:rsidRPr="00567618">
        <w:tab/>
        <w:t>Still Images</w:t>
      </w:r>
      <w:bookmarkEnd w:id="710"/>
      <w:bookmarkEnd w:id="7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193990802"/>
      <w:bookmarkStart w:id="722" w:name="_Toc99466493"/>
      <w:r>
        <w:t>6.2.12</w:t>
      </w:r>
      <w:r>
        <w:tab/>
      </w:r>
      <w:bookmarkEnd w:id="720"/>
      <w:r>
        <w:t>The a=3gpp-bdc-used-by SDP attribute</w:t>
      </w:r>
      <w:bookmarkEnd w:id="721"/>
      <w:r>
        <w:t xml:space="preserve"> </w:t>
      </w:r>
    </w:p>
    <w:p w14:paraId="5F137C0B" w14:textId="52F28F51" w:rsidR="00914437" w:rsidRDefault="00914437" w:rsidP="00914437">
      <w:pPr>
        <w:pStyle w:val="Heading4"/>
      </w:pPr>
      <w:bookmarkStart w:id="723" w:name="_Toc193990803"/>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24" w:name="_Toc193990804"/>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193990805"/>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193990806"/>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7" w:name="_Toc193990807"/>
      <w:bookmarkStart w:id="728" w:name="_Toc114648536"/>
      <w:r w:rsidRPr="006C3306">
        <w:t>6.2.1</w:t>
      </w:r>
      <w:r>
        <w:t>3</w:t>
      </w:r>
      <w:r w:rsidRPr="006C3306">
        <w:t>.2</w:t>
      </w:r>
      <w:r w:rsidRPr="006C3306">
        <w:tab/>
        <w:t>3gpp-req-app</w:t>
      </w:r>
      <w:r w:rsidRPr="006C3306" w:rsidDel="00B47F27">
        <w:t xml:space="preserve"> </w:t>
      </w:r>
      <w:r w:rsidRPr="006C3306">
        <w:t>ABNF syntax and semantics</w:t>
      </w:r>
      <w:bookmarkEnd w:id="727"/>
      <w:r w:rsidRPr="006C3306">
        <w:t xml:space="preserve"> </w:t>
      </w:r>
      <w:bookmarkEnd w:id="728"/>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9" w:name="_Toc193990808"/>
      <w:r w:rsidRPr="00567618">
        <w:t>6.3</w:t>
      </w:r>
      <w:r w:rsidRPr="00567618">
        <w:tab/>
        <w:t>Session control procedures</w:t>
      </w:r>
      <w:bookmarkEnd w:id="712"/>
      <w:bookmarkEnd w:id="713"/>
      <w:bookmarkEnd w:id="714"/>
      <w:bookmarkEnd w:id="715"/>
      <w:bookmarkEnd w:id="716"/>
      <w:bookmarkEnd w:id="717"/>
      <w:bookmarkEnd w:id="718"/>
      <w:bookmarkEnd w:id="719"/>
      <w:bookmarkEnd w:id="722"/>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193990809"/>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193990810"/>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193990811"/>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193990812"/>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193990813"/>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193990814"/>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193990815"/>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193990816"/>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193990817"/>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193990818"/>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193990819"/>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193990820"/>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193990821"/>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193990822"/>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193990823"/>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193990824"/>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193990825"/>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193990826"/>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193990827"/>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193990828"/>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193990829"/>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193990830"/>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193990831"/>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193990832"/>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193990833"/>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193990834"/>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193990835"/>
      <w:r w:rsidRPr="00567618">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193990836"/>
      <w:r w:rsidRPr="00567618">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193990837"/>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193990838"/>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193990839"/>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193990840"/>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193990841"/>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193990842"/>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094" w:name="_Toc193990843"/>
      <w:bookmarkStart w:id="1095" w:name="_Toc26369286"/>
      <w:bookmarkStart w:id="1096" w:name="_Toc36227168"/>
      <w:bookmarkStart w:id="1097" w:name="_Toc36228183"/>
      <w:bookmarkStart w:id="1098" w:name="_Toc36228810"/>
      <w:bookmarkStart w:id="1099" w:name="_Toc68847129"/>
      <w:bookmarkStart w:id="1100" w:name="_Toc74611064"/>
      <w:bookmarkStart w:id="1101" w:name="_Toc75566343"/>
      <w:bookmarkStart w:id="1102" w:name="_Toc89789894"/>
      <w:bookmarkStart w:id="1103" w:name="_Toc99466531"/>
      <w:r>
        <w:rPr>
          <w:noProof/>
        </w:rPr>
        <w:t>7.5.2.1.10</w:t>
      </w:r>
      <w:r>
        <w:rPr>
          <w:noProof/>
        </w:rPr>
        <w:tab/>
        <w:t>Initial codec mode for IVAS</w:t>
      </w:r>
      <w:bookmarkEnd w:id="1094"/>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193990844"/>
      <w:r w:rsidRPr="00567618">
        <w:t>7.5.2.2</w:t>
      </w:r>
      <w:r w:rsidRPr="00567618">
        <w:tab/>
        <w:t>Video</w:t>
      </w:r>
      <w:bookmarkEnd w:id="1095"/>
      <w:bookmarkEnd w:id="1096"/>
      <w:bookmarkEnd w:id="1097"/>
      <w:bookmarkEnd w:id="1098"/>
      <w:bookmarkEnd w:id="1099"/>
      <w:bookmarkEnd w:id="1100"/>
      <w:bookmarkEnd w:id="1101"/>
      <w:bookmarkEnd w:id="1102"/>
      <w:bookmarkEnd w:id="1103"/>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193990845"/>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193990846"/>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193990847"/>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193990848"/>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193990849"/>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193990850"/>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193990851"/>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193990852"/>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193990853"/>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193990854"/>
      <w:r w:rsidRPr="00567618">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193990855"/>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193990856"/>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193990857"/>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05pt;height:245.9pt" o:ole="">
            <v:imagedata r:id="rId30" o:title=""/>
          </v:shape>
          <o:OLEObject Type="Embed" ProgID="Word.Picture.8" ShapeID="_x0000_i1033" DrawAspect="Content" ObjectID="_1804884771" r:id="rId31"/>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193990858"/>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193990859"/>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193990860"/>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193990861"/>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193990862"/>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193990863"/>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9pt;height:281.3pt" o:ole="">
            <v:imagedata r:id="rId32" o:title=""/>
          </v:shape>
          <o:OLEObject Type="Embed" ProgID="Word.Picture.8" ShapeID="_x0000_i1034" DrawAspect="Content" ObjectID="_1804884772" r:id="rId33"/>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193990864"/>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193990865"/>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193990866"/>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193990867"/>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193990868"/>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193990869"/>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193990870"/>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193990871"/>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193990872"/>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193990873"/>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15pt;height:328.25pt" o:ole="">
            <v:imagedata r:id="rId34" o:title=""/>
          </v:shape>
          <o:OLEObject Type="Embed" ProgID="Word.Picture.8" ShapeID="_x0000_i1035" DrawAspect="Content" ObjectID="_1804884773" r:id="rId35"/>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25pt" o:ole="">
            <v:imagedata r:id="rId36" o:title=""/>
          </v:shape>
          <o:OLEObject Type="Embed" ProgID="Word.Picture.8" ShapeID="_x0000_i1036" DrawAspect="Content" ObjectID="_1804884774" r:id="rId37"/>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2pt;height:313pt" o:ole="">
            <v:imagedata r:id="rId38" o:title=""/>
          </v:shape>
          <o:OLEObject Type="Embed" ProgID="Word.Picture.8" ShapeID="_x0000_i1037" DrawAspect="Content" ObjectID="_1804884775" r:id="rId39"/>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193990874"/>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193990875"/>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193990876"/>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193990877"/>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193990878"/>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193990879"/>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193990880"/>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193990881"/>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193990882"/>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193990883"/>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193990884"/>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193990885"/>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193990886"/>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193990887"/>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25pt" o:ole="">
            <v:imagedata r:id="rId40" o:title=""/>
          </v:shape>
          <o:OLEObject Type="Embed" ProgID="Visio.Drawing.11" ShapeID="_x0000_i1038" DrawAspect="Content" ObjectID="_1804884776" r:id="rId41"/>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5pt" o:ole="">
            <v:imagedata r:id="rId42" o:title=""/>
          </v:shape>
          <o:OLEObject Type="Embed" ProgID="Visio.Drawing.11" ShapeID="_x0000_i1039" DrawAspect="Content" ObjectID="_1804884777" r:id="rId43"/>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193990888"/>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75pt;height:80.55pt" o:ole="">
            <v:imagedata r:id="rId44" o:title=""/>
          </v:shape>
          <o:OLEObject Type="Embed" ProgID="Word.Document.12" ShapeID="_x0000_i1040" DrawAspect="Content" ObjectID="_1804884778" r:id="rId45">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193990889"/>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5.05pt;height:54.9pt" o:ole="">
            <v:imagedata r:id="rId46" o:title=""/>
          </v:shape>
          <o:OLEObject Type="Embed" ProgID="Visio.Drawing.11" ShapeID="_x0000_i1041" DrawAspect="Content" ObjectID="_1804884779" r:id="rId47"/>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193990890"/>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7pt;height:43.95pt" o:ole="">
            <v:imagedata r:id="rId48" o:title=""/>
          </v:shape>
          <o:OLEObject Type="Embed" ProgID="Visio.Drawing.11" ShapeID="_x0000_i1042" DrawAspect="Content" ObjectID="_1804884780" r:id="rId49"/>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193990891"/>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4pt;height:43.95pt" o:ole="">
            <v:imagedata r:id="rId50" o:title=""/>
          </v:shape>
          <o:OLEObject Type="Embed" ProgID="Visio.Drawing.11" ShapeID="_x0000_i1043" DrawAspect="Content" ObjectID="_1804884781" r:id="rId51"/>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193990892"/>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8566830"/>
    <w:bookmarkStart w:id="1593" w:name="_MON_1267525569"/>
    <w:bookmarkEnd w:id="1592"/>
    <w:bookmarkEnd w:id="1593"/>
    <w:bookmarkStart w:id="1594" w:name="_MON_1268565926"/>
    <w:bookmarkEnd w:id="1594"/>
    <w:p w14:paraId="455C5AF8" w14:textId="77777777" w:rsidR="00FC7E52" w:rsidRPr="00567618" w:rsidRDefault="00FC7E52" w:rsidP="00FC7E52">
      <w:pPr>
        <w:pStyle w:val="TH"/>
      </w:pPr>
      <w:r w:rsidRPr="00567618">
        <w:object w:dxaOrig="9120" w:dyaOrig="8819" w14:anchorId="56B844A8">
          <v:shape id="_x0000_i1044" type="#_x0000_t75" style="width:415.55pt;height:402.1pt" o:ole="">
            <v:imagedata r:id="rId52" o:title=""/>
          </v:shape>
          <o:OLEObject Type="Embed" ProgID="Word.Picture.8" ShapeID="_x0000_i1044" DrawAspect="Content" ObjectID="_1804884782" r:id="rId53"/>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193990893"/>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15pt;height:65.3pt" o:ole="">
            <v:imagedata r:id="rId54" o:title=""/>
          </v:shape>
          <o:OLEObject Type="Embed" ProgID="Word.Document.12" ShapeID="_x0000_i1045" DrawAspect="Content" ObjectID="_1804884783" r:id="rId55">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193990894"/>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3.75pt;height:65.3pt" o:ole="">
            <v:imagedata r:id="rId56" o:title=""/>
          </v:shape>
          <o:OLEObject Type="Embed" ProgID="Word.Document.12" ShapeID="_x0000_i1046" DrawAspect="Content" ObjectID="_1804884784" r:id="rId57">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193990895"/>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5pt;height:65.3pt" o:ole="">
            <v:imagedata r:id="rId58" o:title=""/>
          </v:shape>
          <o:OLEObject Type="Embed" ProgID="Word.Document.12" ShapeID="_x0000_i1047" DrawAspect="Content" ObjectID="_1804884785" r:id="rId59">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193990896"/>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45pt;height:78.1pt" o:ole="">
            <v:imagedata r:id="rId60" o:title=""/>
          </v:shape>
          <o:OLEObject Type="Embed" ProgID="Word.Document.12" ShapeID="_x0000_i1048" DrawAspect="Content" ObjectID="_1804884786" r:id="rId61">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193990897"/>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2pt;height:68.35pt" o:ole="">
            <v:imagedata r:id="rId62" o:title=""/>
          </v:shape>
          <o:OLEObject Type="Embed" ProgID="Word.Document.12" ShapeID="_x0000_i1049" DrawAspect="Content" ObjectID="_1804884787" r:id="rId63">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193990898"/>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35pt;height:63.45pt" o:ole="">
            <v:imagedata r:id="rId64" o:title=""/>
          </v:shape>
          <o:OLEObject Type="Embed" ProgID="Word.Document.12" ShapeID="_x0000_i1050" DrawAspect="Content" ObjectID="_1804884788" r:id="rId65">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1" w:name="_Toc193990899"/>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35pt;height:63.45pt" o:ole="">
            <v:imagedata r:id="rId66" o:title=""/>
          </v:shape>
          <o:OLEObject Type="Embed" ProgID="Word.Document.12" ShapeID="_x0000_i1051" DrawAspect="Content" ObjectID="_1804884789" r:id="rId67">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193990900"/>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45pt;height:25pt" o:ole="">
            <v:imagedata r:id="rId68" o:title=""/>
          </v:shape>
          <o:OLEObject Type="Embed" ProgID="Visio.Drawing.11" ShapeID="_x0000_i1052" DrawAspect="Content" ObjectID="_1804884790" r:id="rId69"/>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95pt;height:92.75pt" o:ole="">
            <v:imagedata r:id="rId70" o:title=""/>
          </v:shape>
          <o:OLEObject Type="Embed" ProgID="Visio.Drawing.11" ShapeID="_x0000_i1053" DrawAspect="Content" ObjectID="_1804884791" r:id="rId71"/>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25pt;height:95.2pt" o:ole="">
            <v:imagedata r:id="rId72" o:title=""/>
          </v:shape>
          <o:OLEObject Type="Embed" ProgID="Visio.Drawing.11" ShapeID="_x0000_i1054" DrawAspect="Content" ObjectID="_1804884792" r:id="rId73"/>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25pt;height:97pt" o:ole="">
            <v:imagedata r:id="rId74" o:title=""/>
          </v:shape>
          <o:OLEObject Type="Embed" ProgID="Visio.Drawing.11" ShapeID="_x0000_i1055" DrawAspect="Content" ObjectID="_1804884793" r:id="rId75"/>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2pt" o:ole="">
            <v:imagedata r:id="rId76" o:title=""/>
          </v:shape>
          <o:OLEObject Type="Embed" ProgID="Visio.Drawing.11" ShapeID="_x0000_i1056" DrawAspect="Content" ObjectID="_1804884794" r:id="rId77"/>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25pt;height:119.6pt" o:ole="">
            <v:imagedata r:id="rId78" o:title=""/>
          </v:shape>
          <o:OLEObject Type="Embed" ProgID="Visio.Drawing.11" ShapeID="_x0000_i1057" DrawAspect="Content" ObjectID="_1804884795" r:id="rId79"/>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25pt;height:125.1pt" o:ole="">
            <v:imagedata r:id="rId80" o:title=""/>
          </v:shape>
          <o:OLEObject Type="Embed" ProgID="Visio.Drawing.11" ShapeID="_x0000_i1058" DrawAspect="Content" ObjectID="_1804884796" r:id="rId81"/>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193990901"/>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193990902"/>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193990903"/>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193990904"/>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193990905"/>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6pt;height:15.85pt" o:ole="">
            <v:imagedata r:id="rId82" o:title=""/>
          </v:shape>
          <o:OLEObject Type="Embed" ProgID="Equation.3" ShapeID="_x0000_i1059" DrawAspect="Content" ObjectID="_1804884797" r:id="rId83"/>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193990906"/>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193990907"/>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193990908"/>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1pt;height:15.85pt" o:ole="">
            <v:imagedata r:id="rId85" o:title=""/>
          </v:shape>
          <o:OLEObject Type="Embed" ProgID="Equation.3" ShapeID="_x0000_i1060" DrawAspect="Content" ObjectID="_1804884798" r:id="rId86"/>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7pt;height:15.85pt" o:ole="">
            <v:imagedata r:id="rId87" o:title=""/>
          </v:shape>
          <o:OLEObject Type="Embed" ProgID="Equation.3" ShapeID="_x0000_i1061" DrawAspect="Content" ObjectID="_1804884799" r:id="rId88"/>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85pt;height:15.85pt" o:ole="">
            <v:imagedata r:id="rId89" o:title=""/>
          </v:shape>
          <o:OLEObject Type="Embed" ProgID="Equation.3" ShapeID="_x0000_i1062" DrawAspect="Content" ObjectID="_1804884800" r:id="rId90"/>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6pt;height:15.85pt" o:ole="">
            <v:imagedata r:id="rId91" o:title=""/>
          </v:shape>
          <o:OLEObject Type="Embed" ProgID="Equation.3" ShapeID="_x0000_i1063" DrawAspect="Content" ObjectID="_1804884801" r:id="rId92"/>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45pt;height:15.85pt" o:ole="">
            <v:imagedata r:id="rId93" o:title=""/>
          </v:shape>
          <o:OLEObject Type="Embed" ProgID="Equation.3" ShapeID="_x0000_i1064" DrawAspect="Content" ObjectID="_1804884802" r:id="rId94"/>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pt;height:12.8pt" o:ole="">
            <v:imagedata r:id="rId95" o:title=""/>
          </v:shape>
          <o:OLEObject Type="Embed" ProgID="Equation.3" ShapeID="_x0000_i1065" DrawAspect="Content" ObjectID="_1804884803" r:id="rId96"/>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5pt;height:12.8pt" o:ole="">
            <v:imagedata r:id="rId97" o:title=""/>
          </v:shape>
          <o:OLEObject Type="Embed" ProgID="Equation.3" ShapeID="_x0000_i1066" DrawAspect="Content" ObjectID="_1804884804" r:id="rId98"/>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1pt;height:15.85pt" o:ole="">
            <v:imagedata r:id="rId99" o:title=""/>
          </v:shape>
          <o:OLEObject Type="Embed" ProgID="Equation.3" ShapeID="_x0000_i1067" DrawAspect="Content" ObjectID="_1804884805" r:id="rId100"/>
        </w:object>
      </w:r>
      <w:r w:rsidRPr="00567618">
        <w:t xml:space="preserve"> is calculated over the </w:t>
      </w:r>
      <w:r w:rsidRPr="00567618">
        <w:rPr>
          <w:position w:val="-10"/>
        </w:rPr>
        <w:object w:dxaOrig="1939" w:dyaOrig="300" w14:anchorId="125624C0">
          <v:shape id="_x0000_i1068" type="#_x0000_t75" style="width:98.25pt;height:15.85pt" o:ole="">
            <v:imagedata r:id="rId101" o:title=""/>
          </v:shape>
          <o:OLEObject Type="Embed" ProgID="Equation.3" ShapeID="_x0000_i1068" DrawAspect="Content" ObjectID="_1804884806" r:id="rId102"/>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5pt;height:12.8pt" o:ole="">
            <v:imagedata r:id="rId97" o:title=""/>
          </v:shape>
          <o:OLEObject Type="Embed" ProgID="Equation.3" ShapeID="_x0000_i1069" DrawAspect="Content" ObjectID="_1804884807" r:id="rId103"/>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5pt;height:12.8pt" o:ole="">
            <v:imagedata r:id="rId97" o:title=""/>
          </v:shape>
          <o:OLEObject Type="Embed" ProgID="Equation.3" ShapeID="_x0000_i1070" DrawAspect="Content" ObjectID="_1804884808" r:id="rId104"/>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5pt;height:12.8pt" o:ole="">
            <v:imagedata r:id="rId97" o:title=""/>
          </v:shape>
          <o:OLEObject Type="Embed" ProgID="Equation.3" ShapeID="_x0000_i1071" DrawAspect="Content" ObjectID="_1804884809" r:id="rId105"/>
        </w:object>
      </w:r>
      <w:r w:rsidRPr="00567618">
        <w:t xml:space="preserve"> </w:t>
      </w:r>
      <w:r w:rsidRPr="00567618">
        <w:rPr>
          <w:position w:val="-10"/>
        </w:rPr>
        <w:object w:dxaOrig="1860" w:dyaOrig="300" w14:anchorId="57EBD1FE">
          <v:shape id="_x0000_i1072" type="#_x0000_t75" style="width:93.95pt;height:15.85pt" o:ole="">
            <v:imagedata r:id="rId106" o:title=""/>
          </v:shape>
          <o:OLEObject Type="Embed" ProgID="Equation.3" ShapeID="_x0000_i1072" DrawAspect="Content" ObjectID="_1804884810" r:id="rId107"/>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5pt;height:12.8pt" o:ole="">
            <v:imagedata r:id="rId97" o:title=""/>
          </v:shape>
          <o:OLEObject Type="Embed" ProgID="Equation.3" ShapeID="_x0000_i1073" DrawAspect="Content" ObjectID="_1804884811" r:id="rId108"/>
        </w:object>
      </w:r>
      <w:r w:rsidRPr="00567618">
        <w:t xml:space="preserve"> </w:t>
      </w:r>
      <w:r w:rsidRPr="00567618">
        <w:rPr>
          <w:position w:val="-10"/>
        </w:rPr>
        <w:object w:dxaOrig="1719" w:dyaOrig="279" w14:anchorId="1E134A70">
          <v:shape id="_x0000_i1074" type="#_x0000_t75" style="width:87.25pt;height:14.05pt" o:ole="">
            <v:imagedata r:id="rId109" o:title=""/>
          </v:shape>
          <o:OLEObject Type="Embed" ProgID="Equation.3" ShapeID="_x0000_i1074" DrawAspect="Content" ObjectID="_1804884812" r:id="rId110"/>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193990909"/>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1pt;height:15.85pt" o:ole="">
            <v:imagedata r:id="rId85" o:title=""/>
          </v:shape>
          <o:OLEObject Type="Embed" ProgID="Equation.3" ShapeID="_x0000_i1075" DrawAspect="Content" ObjectID="_1804884813" r:id="rId111"/>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193990910"/>
      <w:r w:rsidRPr="00567618">
        <w:t>10.3.5</w:t>
      </w:r>
      <w:r w:rsidRPr="00567618">
        <w:tab/>
        <w:t>Sender behavior,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193990911"/>
      <w:r w:rsidRPr="00567618">
        <w:t>10.3.6</w:t>
      </w:r>
      <w:r w:rsidRPr="00567618">
        <w:tab/>
        <w:t>Receiver behavior,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193990912"/>
      <w:r w:rsidRPr="00567618">
        <w:t>10.3.7</w:t>
      </w:r>
      <w:r w:rsidRPr="00567618">
        <w:tab/>
        <w:t>Receiver behavior,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55pt;height:15.85pt" o:ole="">
            <v:imagedata r:id="rId112" o:title=""/>
          </v:shape>
          <o:OLEObject Type="Embed" ProgID="Equation.3" ShapeID="_x0000_i1076" DrawAspect="Content" ObjectID="_1804884814" r:id="rId113"/>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pt;height:30.5pt" o:ole="">
            <v:imagedata r:id="rId114" o:title=""/>
          </v:shape>
          <o:OLEObject Type="Embed" ProgID="Equation.3" ShapeID="_x0000_i1077" DrawAspect="Content" ObjectID="_1804884815" r:id="rId115"/>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193990913"/>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193990914"/>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193990915"/>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193990916"/>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193990917"/>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193990918"/>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193990919"/>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193990920"/>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193990921"/>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193990922"/>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193990923"/>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193990924"/>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193990925"/>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193990926"/>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193990927"/>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3.85pt;height:414.9pt" o:ole="" fillcolor="window">
            <v:imagedata r:id="rId120" o:title=""/>
          </v:shape>
          <o:OLEObject Type="Embed" ProgID="Word.Picture.8" ShapeID="_x0000_i1078" DrawAspect="Content" ObjectID="_1804884816" r:id="rId121"/>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193990928"/>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193990929"/>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193990930"/>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193990931"/>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193990932"/>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193990933"/>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193990934"/>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193990935"/>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193990936"/>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193990937"/>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193990938"/>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193990939"/>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193990940"/>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193990941"/>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193990942"/>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193990943"/>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193990944"/>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193990945"/>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193990946"/>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193990947"/>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193990948"/>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193990949"/>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193990950"/>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193990951"/>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193990952"/>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193990953"/>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193990954"/>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193990955"/>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193990956"/>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193990957"/>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193990958"/>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193990959"/>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193990960"/>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193990961"/>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193990962"/>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193990963"/>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193990964"/>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193990965"/>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193990966"/>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193990967"/>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193990968"/>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193990969"/>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193990970"/>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193990971"/>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193990972"/>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193990973"/>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193990974"/>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193990975"/>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193990976"/>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193990977"/>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193990978"/>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193990979"/>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193990980"/>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193990981"/>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193990982"/>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193990983"/>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193990984"/>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193990985"/>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193990986"/>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193990987"/>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193990988"/>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193990989"/>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193990990"/>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193990991"/>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193990992"/>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193990993"/>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193990994"/>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193990995"/>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193990996"/>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193990997"/>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193990998"/>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193990999"/>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193991000"/>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08FA32A2" w14:textId="7F0837C4" w:rsidR="00FC7E52" w:rsidRPr="00567618" w:rsidRDefault="000B703D" w:rsidP="00FC7E52">
      <w:pPr>
        <w:pStyle w:val="TF"/>
      </w:pPr>
      <w:r w:rsidRPr="00567618">
        <w:object w:dxaOrig="21751" w:dyaOrig="26837" w14:anchorId="3B2049FB">
          <v:shape id="_x0000_i1079" type="#_x0000_t75" style="width:518.65pt;height:642.5pt" o:ole="">
            <v:imagedata r:id="rId122" o:title=""/>
          </v:shape>
          <o:OLEObject Type="Embed" ProgID="Visio.Drawing.15" ShapeID="_x0000_i1079" DrawAspect="Content" ObjectID="_1804884817" r:id="rId123"/>
        </w:object>
      </w:r>
      <w:bookmarkEnd w:id="2676"/>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193991001"/>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193991002"/>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193991003"/>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193991004"/>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193991005"/>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193991006"/>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193991007"/>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193991008"/>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193991009"/>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193991010"/>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193991011"/>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193991012"/>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193991013"/>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193991014"/>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193991015"/>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5"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193991016"/>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193991017"/>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193991018"/>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4E40ED70" w14:textId="3D1920BA" w:rsidR="00265706" w:rsidRPr="007D774C" w:rsidRDefault="00265706" w:rsidP="007D774C">
      <w:pPr>
        <w:pStyle w:val="Heading3"/>
      </w:pPr>
      <w:bookmarkStart w:id="2935" w:name="_Toc193991019"/>
      <w:r w:rsidRPr="007D774C">
        <w:rPr>
          <w:rFonts w:eastAsiaTheme="minorEastAsia"/>
        </w:rPr>
        <w:t>16.4.0</w:t>
      </w:r>
      <w:r w:rsidRPr="007D774C">
        <w:rPr>
          <w:rFonts w:eastAsiaTheme="minorEastAsia"/>
        </w:rPr>
        <w:tab/>
        <w:t>General</w:t>
      </w:r>
      <w:bookmarkEnd w:id="293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6" w:name="_Toc26369458"/>
      <w:bookmarkStart w:id="2937" w:name="_Toc36227340"/>
      <w:bookmarkStart w:id="2938" w:name="_Toc36228355"/>
      <w:bookmarkStart w:id="2939" w:name="_Toc36228982"/>
      <w:bookmarkStart w:id="2940" w:name="_Toc68847301"/>
      <w:bookmarkStart w:id="2941" w:name="_Toc74611236"/>
      <w:bookmarkStart w:id="2942" w:name="_Toc75566515"/>
      <w:bookmarkStart w:id="2943" w:name="_Toc89790067"/>
      <w:bookmarkStart w:id="2944" w:name="_Toc99466704"/>
      <w:bookmarkStart w:id="2945" w:name="_Toc193991020"/>
      <w:r w:rsidRPr="00567618">
        <w:t>16.4.1</w:t>
      </w:r>
      <w:r w:rsidRPr="00567618">
        <w:tab/>
        <w:t>XML schema for QoE report message</w:t>
      </w:r>
      <w:bookmarkEnd w:id="2936"/>
      <w:bookmarkEnd w:id="2937"/>
      <w:bookmarkEnd w:id="2938"/>
      <w:bookmarkEnd w:id="2939"/>
      <w:bookmarkEnd w:id="2940"/>
      <w:bookmarkEnd w:id="2941"/>
      <w:bookmarkEnd w:id="2942"/>
      <w:bookmarkEnd w:id="2943"/>
      <w:bookmarkEnd w:id="2944"/>
      <w:bookmarkEnd w:id="294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46FFF6CC" w:rsidR="00FC7E52" w:rsidRPr="00567618" w:rsidRDefault="00FC7E52" w:rsidP="00FC7E52">
      <w:pPr>
        <w:pStyle w:val="PL"/>
      </w:pPr>
      <w:r w:rsidRPr="00567618">
        <w:tab/>
        <w:t>&lt;xs:attribute name="snssai" type="xs:unsignedLong" use=</w:t>
      </w:r>
      <w:bookmarkStart w:id="2946" w:name="_Hlk194269700"/>
      <w:r w:rsidR="00F31777">
        <w:t>"</w:t>
      </w:r>
      <w:bookmarkEnd w:id="2946"/>
      <w:r w:rsidRPr="00567618">
        <w:t>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7" w:name="_Toc26369459"/>
      <w:bookmarkStart w:id="2948" w:name="_Toc36227341"/>
      <w:bookmarkStart w:id="2949" w:name="_Toc36228356"/>
      <w:bookmarkStart w:id="2950" w:name="_Toc36228983"/>
      <w:bookmarkStart w:id="2951" w:name="_Toc68847302"/>
      <w:bookmarkStart w:id="2952" w:name="_Toc74611237"/>
      <w:bookmarkStart w:id="2953" w:name="_Toc75566516"/>
      <w:bookmarkStart w:id="2954" w:name="_Toc89790068"/>
      <w:bookmarkStart w:id="2955" w:name="_Toc99466705"/>
      <w:bookmarkStart w:id="2956" w:name="_Toc193991021"/>
      <w:r w:rsidRPr="00567618">
        <w:t>16.4.2</w:t>
      </w:r>
      <w:r w:rsidRPr="00567618">
        <w:tab/>
        <w:t>Example XML for QoE report message</w:t>
      </w:r>
      <w:bookmarkEnd w:id="2947"/>
      <w:bookmarkEnd w:id="2948"/>
      <w:bookmarkEnd w:id="2949"/>
      <w:bookmarkEnd w:id="2950"/>
      <w:bookmarkEnd w:id="2951"/>
      <w:bookmarkEnd w:id="2952"/>
      <w:bookmarkEnd w:id="2953"/>
      <w:bookmarkEnd w:id="2954"/>
      <w:bookmarkEnd w:id="2955"/>
      <w:bookmarkEnd w:id="2956"/>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7" w:name="_Toc26369460"/>
      <w:bookmarkStart w:id="2958" w:name="_Toc36227342"/>
      <w:bookmarkStart w:id="2959" w:name="_Toc36228357"/>
      <w:bookmarkStart w:id="2960" w:name="_Toc36228984"/>
      <w:bookmarkStart w:id="2961" w:name="_Toc68847303"/>
      <w:bookmarkStart w:id="2962" w:name="_Toc74611238"/>
      <w:bookmarkStart w:id="2963" w:name="_Toc75566517"/>
      <w:bookmarkStart w:id="2964" w:name="_Toc89790069"/>
      <w:bookmarkStart w:id="2965" w:name="_Toc99466706"/>
      <w:bookmarkStart w:id="2966" w:name="_Toc193991022"/>
      <w:r w:rsidRPr="00567618">
        <w:t>16.5</w:t>
      </w:r>
      <w:r w:rsidRPr="00567618">
        <w:tab/>
        <w:t>QoE Measurement Collection Functionalities</w:t>
      </w:r>
      <w:bookmarkEnd w:id="2957"/>
      <w:bookmarkEnd w:id="2958"/>
      <w:bookmarkEnd w:id="2959"/>
      <w:bookmarkEnd w:id="2960"/>
      <w:bookmarkEnd w:id="2961"/>
      <w:bookmarkEnd w:id="2962"/>
      <w:bookmarkEnd w:id="2963"/>
      <w:bookmarkEnd w:id="2964"/>
      <w:bookmarkEnd w:id="2965"/>
      <w:bookmarkEnd w:id="2966"/>
    </w:p>
    <w:p w14:paraId="26517289" w14:textId="77777777" w:rsidR="00FC7E52" w:rsidRPr="00567618" w:rsidRDefault="00FC7E52" w:rsidP="00FC7E52">
      <w:pPr>
        <w:pStyle w:val="Heading3"/>
      </w:pPr>
      <w:bookmarkStart w:id="2967" w:name="_Toc26369461"/>
      <w:bookmarkStart w:id="2968" w:name="_Toc36227343"/>
      <w:bookmarkStart w:id="2969" w:name="_Toc36228358"/>
      <w:bookmarkStart w:id="2970" w:name="_Toc36228985"/>
      <w:bookmarkStart w:id="2971" w:name="_Toc68847304"/>
      <w:bookmarkStart w:id="2972" w:name="_Toc74611239"/>
      <w:bookmarkStart w:id="2973" w:name="_Toc75566518"/>
      <w:bookmarkStart w:id="2974" w:name="_Toc89790070"/>
      <w:bookmarkStart w:id="2975" w:name="_Toc99466707"/>
      <w:bookmarkStart w:id="2976" w:name="_Toc193991023"/>
      <w:r w:rsidRPr="00567618">
        <w:t>16.5.1</w:t>
      </w:r>
      <w:r w:rsidRPr="00567618">
        <w:tab/>
        <w:t>Configuration and reporting</w:t>
      </w:r>
      <w:bookmarkEnd w:id="2967"/>
      <w:bookmarkEnd w:id="2968"/>
      <w:bookmarkEnd w:id="2969"/>
      <w:bookmarkEnd w:id="2970"/>
      <w:bookmarkEnd w:id="2971"/>
      <w:bookmarkEnd w:id="2972"/>
      <w:bookmarkEnd w:id="2973"/>
      <w:bookmarkEnd w:id="2974"/>
      <w:bookmarkEnd w:id="2975"/>
      <w:bookmarkEnd w:id="2976"/>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65pt;height:417.35pt" o:ole="">
            <v:imagedata r:id="rId126" o:title=""/>
          </v:shape>
          <o:OLEObject Type="Embed" ProgID="Visio.Drawing.15" ShapeID="_x0000_i1080" DrawAspect="Content" ObjectID="_1804884818" r:id="rId127"/>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3.9pt;height:306.9pt" o:ole="">
            <v:imagedata r:id="rId128" o:title=""/>
          </v:shape>
          <o:OLEObject Type="Embed" ProgID="Visio.Drawing.15" ShapeID="_x0000_i1081" DrawAspect="Content" ObjectID="_1804884819" r:id="rId129"/>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35pt;height:308.15pt" o:ole="">
            <v:imagedata r:id="rId130" o:title=""/>
          </v:shape>
          <o:OLEObject Type="Embed" ProgID="Visio.Drawing.15" ShapeID="_x0000_i1082" DrawAspect="Content" ObjectID="_1804884820" r:id="rId131"/>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7" w:name="_Toc26369462"/>
      <w:bookmarkStart w:id="2978" w:name="_Toc36227344"/>
      <w:bookmarkStart w:id="2979" w:name="_Toc36228359"/>
      <w:bookmarkStart w:id="2980" w:name="_Toc36228986"/>
      <w:bookmarkStart w:id="2981" w:name="_Toc68847305"/>
      <w:bookmarkStart w:id="2982" w:name="_Toc74611240"/>
      <w:bookmarkStart w:id="2983" w:name="_Toc75566519"/>
      <w:bookmarkStart w:id="2984" w:name="_Toc89790071"/>
      <w:bookmarkStart w:id="2985" w:name="_Toc99466708"/>
      <w:bookmarkStart w:id="2986" w:name="_Toc193991024"/>
      <w:r w:rsidRPr="00567618">
        <w:t>16.5.2</w:t>
      </w:r>
      <w:r w:rsidRPr="00567618">
        <w:tab/>
        <w:t>XML configuration</w:t>
      </w:r>
      <w:bookmarkEnd w:id="2977"/>
      <w:bookmarkEnd w:id="2978"/>
      <w:bookmarkEnd w:id="2979"/>
      <w:bookmarkEnd w:id="2980"/>
      <w:bookmarkEnd w:id="2981"/>
      <w:bookmarkEnd w:id="2982"/>
      <w:bookmarkEnd w:id="2983"/>
      <w:bookmarkEnd w:id="2984"/>
      <w:bookmarkEnd w:id="2985"/>
      <w:bookmarkEnd w:id="2986"/>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7" w:name="_MCCTEMPBM_CRPT86940210___5"/>
      <w:r w:rsidRPr="00567618">
        <w:rPr>
          <w:color w:val="000096"/>
          <w:lang w:eastAsia="de-DE"/>
        </w:rPr>
        <w:t xml:space="preserve">        &lt;xs:attribute name="qoeReferenceId" type="xs:hexBinary" use="optional"/&gt;</w:t>
      </w:r>
    </w:p>
    <w:bookmarkEnd w:id="2987"/>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8" w:name="_Toc26369463"/>
      <w:bookmarkStart w:id="2989" w:name="_Toc36227345"/>
      <w:bookmarkStart w:id="2990" w:name="_Toc36228360"/>
      <w:bookmarkStart w:id="2991" w:name="_Toc36228987"/>
      <w:bookmarkStart w:id="2992" w:name="_Toc68847306"/>
      <w:bookmarkStart w:id="2993" w:name="_Toc74611241"/>
      <w:bookmarkStart w:id="2994" w:name="_Toc75566520"/>
      <w:bookmarkStart w:id="2995" w:name="_Toc89790072"/>
      <w:bookmarkStart w:id="2996" w:name="_Toc99466709"/>
      <w:bookmarkStart w:id="2997" w:name="_Toc193991025"/>
      <w:r w:rsidRPr="00567618">
        <w:t>17</w:t>
      </w:r>
      <w:r w:rsidRPr="00567618">
        <w:tab/>
        <w:t>Management of Media Adaptation</w:t>
      </w:r>
      <w:bookmarkEnd w:id="2988"/>
      <w:bookmarkEnd w:id="2989"/>
      <w:bookmarkEnd w:id="2990"/>
      <w:bookmarkEnd w:id="2991"/>
      <w:bookmarkEnd w:id="2992"/>
      <w:bookmarkEnd w:id="2993"/>
      <w:bookmarkEnd w:id="2994"/>
      <w:bookmarkEnd w:id="2995"/>
      <w:bookmarkEnd w:id="2996"/>
      <w:bookmarkEnd w:id="2997"/>
    </w:p>
    <w:p w14:paraId="47014603" w14:textId="77777777" w:rsidR="00FC7E52" w:rsidRPr="00567618" w:rsidRDefault="00FC7E52" w:rsidP="00FC7E52">
      <w:pPr>
        <w:pStyle w:val="Heading2"/>
      </w:pPr>
      <w:bookmarkStart w:id="2998" w:name="_Toc26369464"/>
      <w:bookmarkStart w:id="2999" w:name="_Toc36227346"/>
      <w:bookmarkStart w:id="3000" w:name="_Toc36228361"/>
      <w:bookmarkStart w:id="3001" w:name="_Toc36228988"/>
      <w:bookmarkStart w:id="3002" w:name="_Toc68847307"/>
      <w:bookmarkStart w:id="3003" w:name="_Toc74611242"/>
      <w:bookmarkStart w:id="3004" w:name="_Toc75566521"/>
      <w:bookmarkStart w:id="3005" w:name="_Toc89790073"/>
      <w:bookmarkStart w:id="3006" w:name="_Toc99466710"/>
      <w:bookmarkStart w:id="3007" w:name="_Toc193991026"/>
      <w:r w:rsidRPr="00567618">
        <w:t>17.1</w:t>
      </w:r>
      <w:r w:rsidRPr="00567618">
        <w:tab/>
        <w:t>General</w:t>
      </w:r>
      <w:bookmarkEnd w:id="2998"/>
      <w:bookmarkEnd w:id="2999"/>
      <w:bookmarkEnd w:id="3000"/>
      <w:bookmarkEnd w:id="3001"/>
      <w:bookmarkEnd w:id="3002"/>
      <w:bookmarkEnd w:id="3003"/>
      <w:bookmarkEnd w:id="3004"/>
      <w:bookmarkEnd w:id="3005"/>
      <w:bookmarkEnd w:id="3006"/>
      <w:bookmarkEnd w:id="300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8" w:name="_Toc26369465"/>
      <w:bookmarkStart w:id="3009" w:name="_Toc36227347"/>
      <w:bookmarkStart w:id="3010" w:name="_Toc36228362"/>
      <w:bookmarkStart w:id="3011" w:name="_Toc36228989"/>
      <w:bookmarkStart w:id="3012" w:name="_Toc68847308"/>
      <w:bookmarkStart w:id="3013" w:name="_Toc74611243"/>
      <w:bookmarkStart w:id="3014" w:name="_Toc75566522"/>
      <w:bookmarkStart w:id="3015" w:name="_Toc89790074"/>
      <w:bookmarkStart w:id="3016" w:name="_Toc99466711"/>
      <w:bookmarkStart w:id="3017" w:name="_Toc193991027"/>
      <w:r w:rsidRPr="00567618">
        <w:t>1</w:t>
      </w:r>
      <w:r w:rsidRPr="00567618">
        <w:rPr>
          <w:lang w:eastAsia="ko-KR"/>
        </w:rPr>
        <w:t>7</w:t>
      </w:r>
      <w:r w:rsidRPr="00567618">
        <w:t>.2</w:t>
      </w:r>
      <w:r w:rsidRPr="00567618">
        <w:tab/>
        <w:t>Media adaptation management object</w:t>
      </w:r>
      <w:bookmarkEnd w:id="3008"/>
      <w:bookmarkEnd w:id="3009"/>
      <w:bookmarkEnd w:id="3010"/>
      <w:bookmarkEnd w:id="3011"/>
      <w:bookmarkEnd w:id="3012"/>
      <w:bookmarkEnd w:id="3013"/>
      <w:bookmarkEnd w:id="3014"/>
      <w:bookmarkEnd w:id="3015"/>
      <w:bookmarkEnd w:id="3016"/>
      <w:bookmarkEnd w:id="301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6pt;height:697.4pt" o:ole="">
            <v:imagedata r:id="rId132" o:title=""/>
          </v:shape>
          <o:OLEObject Type="Embed" ProgID="Visio.Drawing.15" ShapeID="_x0000_i1083" DrawAspect="Content" ObjectID="_1804884821" r:id="rId133"/>
        </w:object>
      </w:r>
    </w:p>
    <w:p w14:paraId="4A670F68" w14:textId="234CE754" w:rsidR="00FC7E52" w:rsidRPr="00567618" w:rsidRDefault="00FC7E52" w:rsidP="00FC7E52">
      <w:pPr>
        <w:pStyle w:val="TF"/>
        <w:rPr>
          <w:noProof/>
          <w:lang w:eastAsia="ko-KR"/>
        </w:rPr>
      </w:pPr>
      <w:bookmarkStart w:id="3018" w:name="_MCCTEMPBM_CRPT86940211___7"/>
      <w:r w:rsidRPr="00567618">
        <w:t>Figure 17.1: MTSI media adaptation management object tree</w:t>
      </w:r>
    </w:p>
    <w:bookmarkEnd w:id="3018"/>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9"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9"/>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20" w:name="_MCCTEMPBM_CRPT86940213___5"/>
      <w:r w:rsidRPr="00567618">
        <w:rPr>
          <w:color w:val="000000"/>
        </w:rPr>
        <w:t>This leaf node represents the list of bit rates to use during stepwise down-switch. This parameter is only applicable when stepwise down-switch is used.</w:t>
      </w:r>
    </w:p>
    <w:bookmarkEnd w:id="3020"/>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1"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1"/>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2"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2"/>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3"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3"/>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4"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4"/>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5"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5"/>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6"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6"/>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7"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7"/>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8"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9" w:name="_PERM_MCCTEMPBM_CRPT86940224___2" w:colFirst="0" w:colLast="0"/>
            <w:bookmarkEnd w:id="3028"/>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30" w:name="_PERM_MCCTEMPBM_CRPT86940225___2" w:colFirst="0" w:colLast="0"/>
            <w:bookmarkEnd w:id="3029"/>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1" w:name="_PERM_MCCTEMPBM_CRPT86940226___2" w:colFirst="0" w:colLast="0"/>
            <w:bookmarkEnd w:id="3030"/>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2" w:name="_PERM_MCCTEMPBM_CRPT86940227___2" w:colFirst="0" w:colLast="0"/>
            <w:bookmarkEnd w:id="3031"/>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3" w:name="_PERM_MCCTEMPBM_CRPT86940228___2" w:colFirst="0" w:colLast="0"/>
            <w:bookmarkEnd w:id="3032"/>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4" w:name="_PERM_MCCTEMPBM_CRPT86940229___2" w:colFirst="0" w:colLast="0"/>
            <w:bookmarkEnd w:id="3033"/>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5" w:name="_PERM_MCCTEMPBM_CRPT86940230___2" w:colFirst="0" w:colLast="0"/>
            <w:bookmarkEnd w:id="3034"/>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6" w:name="_PERM_MCCTEMPBM_CRPT86940231___2" w:colFirst="0" w:colLast="0"/>
            <w:bookmarkEnd w:id="3035"/>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7" w:name="_PERM_MCCTEMPBM_CRPT86940232___2" w:colFirst="0" w:colLast="0"/>
            <w:bookmarkEnd w:id="3036"/>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8" w:name="_PERM_MCCTEMPBM_CRPT86940233___2" w:colFirst="0" w:colLast="0"/>
            <w:bookmarkEnd w:id="3037"/>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9" w:name="_PERM_MCCTEMPBM_CRPT86940234___2" w:colFirst="0" w:colLast="0"/>
            <w:bookmarkEnd w:id="3038"/>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40" w:name="_PERM_MCCTEMPBM_CRPT86940235___2" w:colFirst="0" w:colLast="0"/>
            <w:bookmarkEnd w:id="3039"/>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1" w:name="_PERM_MCCTEMPBM_CRPT86940236___2"/>
            <w:bookmarkStart w:id="3042" w:name="_PERM_MCCTEMPBM_CRPT86940237___2" w:colFirst="1" w:colLast="1"/>
            <w:bookmarkEnd w:id="3040"/>
            <w:r w:rsidRPr="00E85FFA">
              <w:t>ECN/MIN_RATE (bps)</w:t>
            </w:r>
            <w:bookmarkEnd w:id="3041"/>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3" w:name="_PERM_MCCTEMPBM_CRPT86940238___2"/>
            <w:bookmarkEnd w:id="3042"/>
            <w:r w:rsidRPr="00E85FFA">
              <w:t>ECN/STEPWISE_DOWNSWITCH (Boolean)</w:t>
            </w:r>
            <w:bookmarkEnd w:id="3043"/>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4"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4"/>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5" w:name="_PERM_MCCTEMPBM_CRPT86940240___2"/>
            <w:bookmarkStart w:id="3046" w:name="_PERM_MCCTEMPBM_CRPT86940241___2" w:colFirst="1" w:colLast="1"/>
            <w:r w:rsidRPr="00E85FFA">
              <w:t>ECN/RATE_LIST (character set)</w:t>
            </w:r>
            <w:bookmarkEnd w:id="3045"/>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7" w:name="_PERM_MCCTEMPBM_CRPT86940242___2"/>
            <w:bookmarkStart w:id="3048" w:name="_PERM_MCCTEMPBM_CRPT86940243___2" w:colFirst="1" w:colLast="1"/>
            <w:bookmarkEnd w:id="3046"/>
            <w:r w:rsidRPr="00E85FFA">
              <w:t>ECN/INIT_WAIT (ms)</w:t>
            </w:r>
            <w:bookmarkEnd w:id="3047"/>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9" w:name="_PERM_MCCTEMPBM_CRPT86940244___2"/>
            <w:bookmarkStart w:id="3050" w:name="_PERM_MCCTEMPBM_CRPT86940245___2" w:colFirst="1" w:colLast="1"/>
            <w:bookmarkEnd w:id="3048"/>
            <w:r w:rsidRPr="00E85FFA">
              <w:t>ECN/INIT_UPSWITCH_WAIT (ms)</w:t>
            </w:r>
            <w:bookmarkEnd w:id="3049"/>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1" w:name="_PERM_MCCTEMPBM_CRPT86940246___2"/>
            <w:bookmarkStart w:id="3052" w:name="_PERM_MCCTEMPBM_CRPT86940247___2" w:colFirst="1" w:colLast="1"/>
            <w:bookmarkEnd w:id="3050"/>
            <w:r w:rsidRPr="00E85FFA">
              <w:t>ECN/CONGESTION_WAIT (ms)</w:t>
            </w:r>
            <w:bookmarkEnd w:id="3051"/>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3" w:name="_PERM_MCCTEMPBM_CRPT86940248___2"/>
            <w:bookmarkStart w:id="3054" w:name="_PERM_MCCTEMPBM_CRPT86940249___2" w:colFirst="1" w:colLast="1"/>
            <w:bookmarkEnd w:id="3052"/>
            <w:r w:rsidRPr="00E85FFA">
              <w:t>ECN/CONGESTION_UPSWITCH_ WAIT (ms)</w:t>
            </w:r>
            <w:bookmarkEnd w:id="3053"/>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5" w:name="_PERM_MCCTEMPBM_CRPT86940250___2" w:colFirst="0" w:colLast="0"/>
            <w:bookmarkEnd w:id="3054"/>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5"/>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6" w:name="_PERM_MCCTEMPBM_CRPT86940251___2"/>
            <w:r w:rsidRPr="00E85FFA">
              <w:t>ICM/INIT_WAIT (ms)</w:t>
            </w:r>
            <w:bookmarkEnd w:id="3056"/>
          </w:p>
        </w:tc>
        <w:tc>
          <w:tcPr>
            <w:tcW w:w="5103" w:type="dxa"/>
            <w:gridSpan w:val="4"/>
          </w:tcPr>
          <w:p w14:paraId="3C96329D" w14:textId="77777777" w:rsidR="00FC7E52" w:rsidRPr="00E85FFA" w:rsidRDefault="00FC7E52" w:rsidP="00DD54CD">
            <w:pPr>
              <w:pStyle w:val="TAL"/>
            </w:pPr>
            <w:bookmarkStart w:id="3057"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8" w:name="_PERM_MCCTEMPBM_CRPT86940253___2"/>
            <w:bookmarkEnd w:id="3057"/>
            <w:r w:rsidRPr="00E85FFA">
              <w:t>Default value: Same as Initial Waiting Time as defined in Clause 7.5.2.1.6.</w:t>
            </w:r>
            <w:bookmarkEnd w:id="3058"/>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9" w:name="_PERM_MCCTEMPBM_CRPT86940254___2"/>
            <w:r w:rsidRPr="00E85FFA">
              <w:t>ICM/INIT_UPSWITCH_WAIT (ms)</w:t>
            </w:r>
            <w:bookmarkEnd w:id="3059"/>
          </w:p>
        </w:tc>
        <w:tc>
          <w:tcPr>
            <w:tcW w:w="5103" w:type="dxa"/>
            <w:gridSpan w:val="4"/>
          </w:tcPr>
          <w:p w14:paraId="61F1AB81" w14:textId="77777777" w:rsidR="00FC7E52" w:rsidRPr="00E85FFA" w:rsidRDefault="00FC7E52" w:rsidP="00DD54CD">
            <w:pPr>
              <w:pStyle w:val="TAL"/>
            </w:pPr>
            <w:bookmarkStart w:id="3060"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1" w:name="_PERM_MCCTEMPBM_CRPT86940256___2"/>
            <w:bookmarkEnd w:id="3060"/>
            <w:r w:rsidRPr="00E85FFA">
              <w:t>Default value: Same as Initial Upswitch Waiting Time as defined in Clause 7.5.2.1.6.</w:t>
            </w:r>
            <w:bookmarkEnd w:id="3061"/>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2"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2"/>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3"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3"/>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4"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5" w:name="_PERM_MCCTEMPBM_CRPT86940260___2" w:colFirst="0" w:colLast="0"/>
            <w:bookmarkEnd w:id="3064"/>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6" w:name="_PERM_MCCTEMPBM_CRPT86940261___2" w:colFirst="0" w:colLast="0"/>
            <w:bookmarkEnd w:id="3065"/>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7" w:name="_PERM_MCCTEMPBM_CRPT86940262___2" w:colFirst="0" w:colLast="0"/>
            <w:bookmarkEnd w:id="3066"/>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8" w:name="_PERM_MCCTEMPBM_CRPT86940263___2" w:colFirst="0" w:colLast="1"/>
            <w:bookmarkEnd w:id="3067"/>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9" w:name="_PERM_MCCTEMPBM_CRPT86940266___2" w:colFirst="0" w:colLast="1"/>
            <w:bookmarkEnd w:id="3068"/>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70" w:name="_PERM_MCCTEMPBM_CRPT86940267___2" w:colFirst="0" w:colLast="1"/>
            <w:bookmarkEnd w:id="3069"/>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1" w:name="_PERM_MCCTEMPBM_CRPT86940269___2" w:colFirst="0" w:colLast="0"/>
            <w:bookmarkEnd w:id="3070"/>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2" w:name="MCCQCTEMPBM_00000044"/>
            <w:bookmarkStart w:id="3073"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1"/>
      <w:bookmarkEnd w:id="3072"/>
      <w:bookmarkEnd w:id="3073"/>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4"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5" w:name="_MCCTEMPBM_CRPT86940271___5" w:colFirst="0" w:colLast="0"/>
            <w:bookmarkEnd w:id="3074"/>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6" w:name="_MCCTEMPBM_CRPT86940272___5" w:colFirst="0" w:colLast="1"/>
            <w:bookmarkEnd w:id="3075"/>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7" w:name="_MCCTEMPBM_CRPT86940273___5" w:colFirst="0" w:colLast="1"/>
            <w:bookmarkEnd w:id="3076"/>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7"/>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8" w:name="_Toc26369466"/>
      <w:bookmarkStart w:id="3079" w:name="_Toc36227348"/>
      <w:bookmarkStart w:id="3080" w:name="_Toc36228363"/>
      <w:bookmarkStart w:id="3081" w:name="_Toc36228990"/>
      <w:bookmarkStart w:id="3082" w:name="_Toc68847309"/>
      <w:bookmarkStart w:id="3083" w:name="_Toc74611244"/>
      <w:bookmarkStart w:id="3084" w:name="_Toc75566523"/>
      <w:bookmarkStart w:id="3085" w:name="_Toc89790075"/>
      <w:bookmarkStart w:id="3086" w:name="_Toc99466712"/>
      <w:bookmarkStart w:id="3087" w:name="_Toc193991028"/>
      <w:r w:rsidRPr="00567618">
        <w:t>1</w:t>
      </w:r>
      <w:r w:rsidRPr="00567618">
        <w:rPr>
          <w:lang w:eastAsia="ko-KR"/>
        </w:rPr>
        <w:t>7</w:t>
      </w:r>
      <w:r w:rsidRPr="00567618">
        <w:t>.</w:t>
      </w:r>
      <w:r w:rsidRPr="00567618">
        <w:rPr>
          <w:lang w:eastAsia="ko-KR"/>
        </w:rPr>
        <w:t>3</w:t>
      </w:r>
      <w:r w:rsidRPr="00567618">
        <w:rPr>
          <w:lang w:eastAsia="ko-KR"/>
        </w:rPr>
        <w:tab/>
        <w:t>Management procedures</w:t>
      </w:r>
      <w:bookmarkEnd w:id="3078"/>
      <w:bookmarkEnd w:id="3079"/>
      <w:bookmarkEnd w:id="3080"/>
      <w:bookmarkEnd w:id="3081"/>
      <w:bookmarkEnd w:id="3082"/>
      <w:bookmarkEnd w:id="3083"/>
      <w:bookmarkEnd w:id="3084"/>
      <w:bookmarkEnd w:id="3085"/>
      <w:bookmarkEnd w:id="3086"/>
      <w:bookmarkEnd w:id="3087"/>
    </w:p>
    <w:p w14:paraId="5FB721CC" w14:textId="77777777" w:rsidR="00FC7E52" w:rsidRPr="00567618" w:rsidRDefault="00FC7E52" w:rsidP="00FC7E52">
      <w:pPr>
        <w:rPr>
          <w:noProof/>
          <w:lang w:eastAsia="ko-KR"/>
        </w:rPr>
      </w:pPr>
      <w:bookmarkStart w:id="3088"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8"/>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9" w:name="_Toc26369467"/>
      <w:bookmarkStart w:id="3090" w:name="_Toc36227349"/>
      <w:bookmarkStart w:id="3091" w:name="_Toc36228364"/>
      <w:bookmarkStart w:id="3092" w:name="_Toc36228991"/>
      <w:bookmarkStart w:id="3093" w:name="_Toc68847310"/>
      <w:bookmarkStart w:id="3094" w:name="_Toc74611245"/>
      <w:bookmarkStart w:id="3095" w:name="_Toc75566524"/>
      <w:bookmarkStart w:id="3096" w:name="_Toc89790076"/>
      <w:bookmarkStart w:id="3097" w:name="_Toc99466713"/>
      <w:bookmarkStart w:id="3098" w:name="_Toc193991029"/>
      <w:r w:rsidRPr="00567618">
        <w:rPr>
          <w:lang w:eastAsia="ko-KR"/>
        </w:rPr>
        <w:t>17.3.1</w:t>
      </w:r>
      <w:r w:rsidRPr="00567618">
        <w:rPr>
          <w:lang w:eastAsia="ko-KR"/>
        </w:rPr>
        <w:tab/>
        <w:t>Management of speech adaptation</w:t>
      </w:r>
      <w:bookmarkEnd w:id="3089"/>
      <w:bookmarkEnd w:id="3090"/>
      <w:bookmarkEnd w:id="3091"/>
      <w:bookmarkEnd w:id="3092"/>
      <w:bookmarkEnd w:id="3093"/>
      <w:bookmarkEnd w:id="3094"/>
      <w:bookmarkEnd w:id="3095"/>
      <w:bookmarkEnd w:id="3096"/>
      <w:bookmarkEnd w:id="3097"/>
      <w:bookmarkEnd w:id="3098"/>
    </w:p>
    <w:p w14:paraId="6616B5DE" w14:textId="77777777" w:rsidR="00FC7E52" w:rsidRPr="00567618" w:rsidRDefault="00FC7E52" w:rsidP="00FC7E52">
      <w:pPr>
        <w:rPr>
          <w:noProof/>
          <w:lang w:eastAsia="ko-KR"/>
        </w:rPr>
      </w:pPr>
      <w:bookmarkStart w:id="3099"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9"/>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100"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100"/>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1" w:name="_Toc26369468"/>
      <w:bookmarkStart w:id="3102" w:name="_Toc36227350"/>
      <w:bookmarkStart w:id="3103" w:name="_Toc36228365"/>
      <w:bookmarkStart w:id="3104" w:name="_Toc36228992"/>
      <w:bookmarkStart w:id="3105" w:name="_Toc68847311"/>
      <w:bookmarkStart w:id="3106" w:name="_Toc74611246"/>
      <w:bookmarkStart w:id="3107" w:name="_Toc75566525"/>
      <w:bookmarkStart w:id="3108" w:name="_Toc89790077"/>
      <w:bookmarkStart w:id="3109" w:name="_Toc99466714"/>
      <w:bookmarkStart w:id="3110" w:name="_Toc193991030"/>
      <w:r w:rsidRPr="00567618">
        <w:rPr>
          <w:lang w:eastAsia="ko-KR"/>
        </w:rPr>
        <w:t>17.3.2</w:t>
      </w:r>
      <w:r w:rsidRPr="00567618">
        <w:rPr>
          <w:lang w:eastAsia="ko-KR"/>
        </w:rPr>
        <w:tab/>
        <w:t>Management of video adaptation</w:t>
      </w:r>
      <w:bookmarkEnd w:id="3101"/>
      <w:bookmarkEnd w:id="3102"/>
      <w:bookmarkEnd w:id="3103"/>
      <w:bookmarkEnd w:id="3104"/>
      <w:bookmarkEnd w:id="3105"/>
      <w:bookmarkEnd w:id="3106"/>
      <w:bookmarkEnd w:id="3107"/>
      <w:bookmarkEnd w:id="3108"/>
      <w:bookmarkEnd w:id="3109"/>
      <w:bookmarkEnd w:id="3110"/>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1"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1"/>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2"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2"/>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3"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3"/>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4"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4"/>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5" w:name="_Toc26369469"/>
      <w:bookmarkStart w:id="3116" w:name="_Toc36227351"/>
      <w:bookmarkStart w:id="3117" w:name="_Toc36228366"/>
      <w:bookmarkStart w:id="3118" w:name="_Toc36228993"/>
      <w:bookmarkStart w:id="3119" w:name="_Toc68847312"/>
      <w:bookmarkStart w:id="3120" w:name="_Toc74611247"/>
      <w:bookmarkStart w:id="3121" w:name="_Toc75566526"/>
      <w:bookmarkStart w:id="3122" w:name="_Toc89790078"/>
      <w:bookmarkStart w:id="3123" w:name="_Toc99466715"/>
      <w:bookmarkStart w:id="3124" w:name="_Toc193991031"/>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5"/>
      <w:bookmarkEnd w:id="3116"/>
      <w:bookmarkEnd w:id="3117"/>
      <w:bookmarkEnd w:id="3118"/>
      <w:bookmarkEnd w:id="3119"/>
      <w:bookmarkEnd w:id="3120"/>
      <w:bookmarkEnd w:id="3121"/>
      <w:bookmarkEnd w:id="3122"/>
      <w:bookmarkEnd w:id="3123"/>
      <w:bookmarkEnd w:id="3124"/>
    </w:p>
    <w:p w14:paraId="40445CAA" w14:textId="107A7091" w:rsidR="00FC7E52" w:rsidRPr="00567618" w:rsidRDefault="00FC7E52" w:rsidP="00FC7E52">
      <w:pPr>
        <w:pStyle w:val="Heading3"/>
        <w:rPr>
          <w:lang w:eastAsia="ko-KR"/>
        </w:rPr>
      </w:pPr>
      <w:bookmarkStart w:id="3125" w:name="_Toc26369470"/>
      <w:bookmarkStart w:id="3126" w:name="_Toc36227352"/>
      <w:bookmarkStart w:id="3127" w:name="_Toc36228367"/>
      <w:bookmarkStart w:id="3128" w:name="_Toc36228994"/>
      <w:bookmarkStart w:id="3129" w:name="_Toc68847313"/>
      <w:bookmarkStart w:id="3130" w:name="_Toc74611248"/>
      <w:bookmarkStart w:id="3131" w:name="_Toc75566527"/>
      <w:bookmarkStart w:id="3132" w:name="_Toc89790079"/>
      <w:bookmarkStart w:id="3133" w:name="_Toc99466716"/>
      <w:bookmarkStart w:id="3134" w:name="_Toc193991032"/>
      <w:r w:rsidRPr="00567618">
        <w:rPr>
          <w:lang w:eastAsia="ko-KR"/>
        </w:rPr>
        <w:t>17.4.1</w:t>
      </w:r>
      <w:r w:rsidR="00051C87">
        <w:rPr>
          <w:lang w:eastAsia="ko-KR"/>
        </w:rPr>
        <w:tab/>
      </w:r>
      <w:r w:rsidRPr="00567618">
        <w:rPr>
          <w:lang w:eastAsia="ko-KR"/>
        </w:rPr>
        <w:t>General</w:t>
      </w:r>
      <w:bookmarkEnd w:id="3125"/>
      <w:bookmarkEnd w:id="3126"/>
      <w:bookmarkEnd w:id="3127"/>
      <w:bookmarkEnd w:id="3128"/>
      <w:bookmarkEnd w:id="3129"/>
      <w:bookmarkEnd w:id="3130"/>
      <w:bookmarkEnd w:id="3131"/>
      <w:bookmarkEnd w:id="3132"/>
      <w:bookmarkEnd w:id="3133"/>
      <w:bookmarkEnd w:id="3134"/>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5" w:name="_MON_1684549432"/>
    <w:bookmarkEnd w:id="3135"/>
    <w:p w14:paraId="19856284" w14:textId="7438D685" w:rsidR="00051C87" w:rsidRDefault="00051C87" w:rsidP="00C76F30">
      <w:pPr>
        <w:pStyle w:val="TH"/>
      </w:pPr>
      <w:r>
        <w:object w:dxaOrig="10366" w:dyaOrig="4281" w14:anchorId="4671DF03">
          <v:shape id="_x0000_i1084" type="#_x0000_t75" style="width:480.8pt;height:212.35pt" o:ole="">
            <v:imagedata r:id="rId134" o:title=""/>
          </v:shape>
          <o:OLEObject Type="Embed" ProgID="Word.Picture.8" ShapeID="_x0000_i1084" DrawAspect="Content" ObjectID="_1804884822" r:id="rId135"/>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6" w:name="_Toc26369471"/>
      <w:bookmarkStart w:id="3137" w:name="_Toc36227353"/>
      <w:bookmarkStart w:id="3138" w:name="_Toc36228368"/>
      <w:bookmarkStart w:id="3139" w:name="_Toc36228995"/>
      <w:bookmarkStart w:id="3140" w:name="_Toc68847314"/>
      <w:bookmarkStart w:id="3141" w:name="_Toc74611249"/>
      <w:bookmarkStart w:id="3142" w:name="_Toc75566528"/>
      <w:bookmarkStart w:id="3143" w:name="_Toc89790080"/>
      <w:bookmarkStart w:id="3144" w:name="_Toc99466717"/>
      <w:bookmarkStart w:id="3145" w:name="_Toc193991033"/>
      <w:r w:rsidRPr="00567618">
        <w:rPr>
          <w:noProof/>
        </w:rPr>
        <w:t>18</w:t>
      </w:r>
      <w:r w:rsidRPr="00567618">
        <w:rPr>
          <w:noProof/>
        </w:rPr>
        <w:tab/>
        <w:t>MTSI client in terminal using fixed access</w:t>
      </w:r>
      <w:bookmarkEnd w:id="3136"/>
      <w:bookmarkEnd w:id="3137"/>
      <w:bookmarkEnd w:id="3138"/>
      <w:bookmarkEnd w:id="3139"/>
      <w:bookmarkEnd w:id="3140"/>
      <w:bookmarkEnd w:id="3141"/>
      <w:bookmarkEnd w:id="3142"/>
      <w:bookmarkEnd w:id="3143"/>
      <w:bookmarkEnd w:id="3144"/>
      <w:bookmarkEnd w:id="3145"/>
    </w:p>
    <w:p w14:paraId="4BF02B2F" w14:textId="77777777" w:rsidR="00FC7E52" w:rsidRPr="00567618" w:rsidRDefault="00FC7E52" w:rsidP="00FC7E52">
      <w:pPr>
        <w:pStyle w:val="Heading2"/>
        <w:rPr>
          <w:noProof/>
        </w:rPr>
      </w:pPr>
      <w:bookmarkStart w:id="3146" w:name="_Toc26369472"/>
      <w:bookmarkStart w:id="3147" w:name="_Toc36227354"/>
      <w:bookmarkStart w:id="3148" w:name="_Toc36228369"/>
      <w:bookmarkStart w:id="3149" w:name="_Toc36228996"/>
      <w:bookmarkStart w:id="3150" w:name="_Toc68847315"/>
      <w:bookmarkStart w:id="3151" w:name="_Toc74611250"/>
      <w:bookmarkStart w:id="3152" w:name="_Toc75566529"/>
      <w:bookmarkStart w:id="3153" w:name="_Toc89790081"/>
      <w:bookmarkStart w:id="3154" w:name="_Toc99466718"/>
      <w:bookmarkStart w:id="3155" w:name="_Toc193991034"/>
      <w:r w:rsidRPr="00567618">
        <w:rPr>
          <w:noProof/>
        </w:rPr>
        <w:t>18.1</w:t>
      </w:r>
      <w:r w:rsidRPr="00567618">
        <w:rPr>
          <w:noProof/>
        </w:rPr>
        <w:tab/>
        <w:t>General</w:t>
      </w:r>
      <w:bookmarkEnd w:id="3146"/>
      <w:bookmarkEnd w:id="3147"/>
      <w:bookmarkEnd w:id="3148"/>
      <w:bookmarkEnd w:id="3149"/>
      <w:bookmarkEnd w:id="3150"/>
      <w:bookmarkEnd w:id="3151"/>
      <w:bookmarkEnd w:id="3152"/>
      <w:bookmarkEnd w:id="3153"/>
      <w:bookmarkEnd w:id="3154"/>
      <w:bookmarkEnd w:id="3155"/>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6" w:name="_Toc26369473"/>
      <w:bookmarkStart w:id="3157" w:name="_Toc36227355"/>
      <w:bookmarkStart w:id="3158" w:name="_Toc36228370"/>
      <w:bookmarkStart w:id="3159" w:name="_Toc36228997"/>
      <w:bookmarkStart w:id="3160" w:name="_Toc68847316"/>
      <w:bookmarkStart w:id="3161" w:name="_Toc74611251"/>
      <w:bookmarkStart w:id="3162" w:name="_Toc75566530"/>
      <w:bookmarkStart w:id="3163" w:name="_Toc89790082"/>
      <w:bookmarkStart w:id="3164" w:name="_Toc99466719"/>
      <w:bookmarkStart w:id="3165" w:name="_Toc193991035"/>
      <w:r w:rsidRPr="00567618">
        <w:rPr>
          <w:noProof/>
        </w:rPr>
        <w:t>18.2</w:t>
      </w:r>
      <w:r w:rsidRPr="00567618">
        <w:rPr>
          <w:noProof/>
        </w:rPr>
        <w:tab/>
        <w:t>Media codecs</w:t>
      </w:r>
      <w:bookmarkEnd w:id="3156"/>
      <w:bookmarkEnd w:id="3157"/>
      <w:bookmarkEnd w:id="3158"/>
      <w:bookmarkEnd w:id="3159"/>
      <w:bookmarkEnd w:id="3160"/>
      <w:bookmarkEnd w:id="3161"/>
      <w:bookmarkEnd w:id="3162"/>
      <w:bookmarkEnd w:id="3163"/>
      <w:bookmarkEnd w:id="3164"/>
      <w:bookmarkEnd w:id="3165"/>
    </w:p>
    <w:p w14:paraId="084D6E96" w14:textId="77777777" w:rsidR="00FC7E52" w:rsidRPr="00567618" w:rsidRDefault="00FC7E52" w:rsidP="00FC7E52">
      <w:pPr>
        <w:pStyle w:val="Heading3"/>
        <w:rPr>
          <w:noProof/>
        </w:rPr>
      </w:pPr>
      <w:bookmarkStart w:id="3166" w:name="_Toc26369474"/>
      <w:bookmarkStart w:id="3167" w:name="_Toc36227356"/>
      <w:bookmarkStart w:id="3168" w:name="_Toc36228371"/>
      <w:bookmarkStart w:id="3169" w:name="_Toc36228998"/>
      <w:bookmarkStart w:id="3170" w:name="_Toc68847317"/>
      <w:bookmarkStart w:id="3171" w:name="_Toc74611252"/>
      <w:bookmarkStart w:id="3172" w:name="_Toc75566531"/>
      <w:bookmarkStart w:id="3173" w:name="_Toc89790083"/>
      <w:bookmarkStart w:id="3174" w:name="_Toc99466720"/>
      <w:bookmarkStart w:id="3175" w:name="_Toc193991036"/>
      <w:r w:rsidRPr="00567618">
        <w:rPr>
          <w:noProof/>
        </w:rPr>
        <w:t>18.2.1</w:t>
      </w:r>
      <w:r w:rsidRPr="00567618">
        <w:rPr>
          <w:noProof/>
        </w:rPr>
        <w:tab/>
        <w:t>General</w:t>
      </w:r>
      <w:bookmarkEnd w:id="3166"/>
      <w:bookmarkEnd w:id="3167"/>
      <w:bookmarkEnd w:id="3168"/>
      <w:bookmarkEnd w:id="3169"/>
      <w:bookmarkEnd w:id="3170"/>
      <w:bookmarkEnd w:id="3171"/>
      <w:bookmarkEnd w:id="3172"/>
      <w:bookmarkEnd w:id="3173"/>
      <w:bookmarkEnd w:id="3174"/>
      <w:bookmarkEnd w:id="3175"/>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6" w:name="_Toc26369475"/>
      <w:bookmarkStart w:id="3177" w:name="_Toc36227357"/>
      <w:bookmarkStart w:id="3178" w:name="_Toc36228372"/>
      <w:bookmarkStart w:id="3179" w:name="_Toc36228999"/>
      <w:bookmarkStart w:id="3180" w:name="_Toc68847318"/>
      <w:bookmarkStart w:id="3181" w:name="_Toc74611253"/>
      <w:bookmarkStart w:id="3182" w:name="_Toc75566532"/>
      <w:bookmarkStart w:id="3183" w:name="_Toc89790084"/>
      <w:bookmarkStart w:id="3184" w:name="_Toc99466721"/>
      <w:bookmarkStart w:id="3185" w:name="_Toc193991037"/>
      <w:r w:rsidRPr="00567618">
        <w:rPr>
          <w:noProof/>
        </w:rPr>
        <w:t>18.2.2</w:t>
      </w:r>
      <w:r w:rsidRPr="00567618">
        <w:rPr>
          <w:noProof/>
        </w:rPr>
        <w:tab/>
        <w:t>Speech</w:t>
      </w:r>
      <w:bookmarkEnd w:id="3176"/>
      <w:bookmarkEnd w:id="3177"/>
      <w:bookmarkEnd w:id="3178"/>
      <w:bookmarkEnd w:id="3179"/>
      <w:bookmarkEnd w:id="3180"/>
      <w:bookmarkEnd w:id="3181"/>
      <w:bookmarkEnd w:id="3182"/>
      <w:bookmarkEnd w:id="3183"/>
      <w:bookmarkEnd w:id="3184"/>
      <w:bookmarkEnd w:id="3185"/>
    </w:p>
    <w:p w14:paraId="427615D6" w14:textId="77777777" w:rsidR="00FC7E52" w:rsidRPr="00567618" w:rsidRDefault="00FC7E52" w:rsidP="00FC7E52">
      <w:pPr>
        <w:pStyle w:val="Heading4"/>
        <w:rPr>
          <w:noProof/>
        </w:rPr>
      </w:pPr>
      <w:bookmarkStart w:id="3186" w:name="_Toc26369476"/>
      <w:bookmarkStart w:id="3187" w:name="_Toc36227358"/>
      <w:bookmarkStart w:id="3188" w:name="_Toc36228373"/>
      <w:bookmarkStart w:id="3189" w:name="_Toc36229000"/>
      <w:bookmarkStart w:id="3190" w:name="_Toc68847319"/>
      <w:bookmarkStart w:id="3191" w:name="_Toc74611254"/>
      <w:bookmarkStart w:id="3192" w:name="_Toc75566533"/>
      <w:bookmarkStart w:id="3193" w:name="_Toc89790085"/>
      <w:bookmarkStart w:id="3194" w:name="_Toc99466722"/>
      <w:bookmarkStart w:id="3195" w:name="_Toc193991038"/>
      <w:r w:rsidRPr="00567618">
        <w:rPr>
          <w:noProof/>
        </w:rPr>
        <w:t>18.2.2.1</w:t>
      </w:r>
      <w:r w:rsidRPr="00567618">
        <w:rPr>
          <w:noProof/>
        </w:rPr>
        <w:tab/>
        <w:t>Speech codecs</w:t>
      </w:r>
      <w:bookmarkEnd w:id="3186"/>
      <w:bookmarkEnd w:id="3187"/>
      <w:bookmarkEnd w:id="3188"/>
      <w:bookmarkEnd w:id="3189"/>
      <w:bookmarkEnd w:id="3190"/>
      <w:bookmarkEnd w:id="3191"/>
      <w:bookmarkEnd w:id="3192"/>
      <w:bookmarkEnd w:id="3193"/>
      <w:bookmarkEnd w:id="3194"/>
      <w:bookmarkEnd w:id="3195"/>
    </w:p>
    <w:p w14:paraId="2CEBEEAE" w14:textId="789DBC5F" w:rsidR="003B0BD9" w:rsidRPr="00567618" w:rsidRDefault="003B0BD9" w:rsidP="003B0BD9">
      <w:pPr>
        <w:rPr>
          <w:noProof/>
        </w:rPr>
      </w:pPr>
      <w:bookmarkStart w:id="3196"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6"/>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7" w:name="_Toc26369477"/>
      <w:bookmarkStart w:id="3198" w:name="_Toc36227359"/>
      <w:bookmarkStart w:id="3199" w:name="_Toc36228374"/>
      <w:bookmarkStart w:id="3200" w:name="_Toc36229001"/>
      <w:bookmarkStart w:id="3201" w:name="_Toc68847320"/>
      <w:bookmarkStart w:id="3202" w:name="_Toc74611255"/>
      <w:bookmarkStart w:id="3203" w:name="_Toc75566534"/>
      <w:bookmarkStart w:id="3204" w:name="_Toc89790086"/>
      <w:bookmarkStart w:id="3205" w:name="_Toc99466723"/>
      <w:bookmarkStart w:id="3206" w:name="_Toc193991039"/>
      <w:r w:rsidRPr="00567618">
        <w:rPr>
          <w:noProof/>
        </w:rPr>
        <w:t>18.2.2.2</w:t>
      </w:r>
      <w:r w:rsidRPr="00567618">
        <w:rPr>
          <w:noProof/>
        </w:rPr>
        <w:tab/>
        <w:t>Error concealment procedures</w:t>
      </w:r>
      <w:bookmarkEnd w:id="3197"/>
      <w:bookmarkEnd w:id="3198"/>
      <w:bookmarkEnd w:id="3199"/>
      <w:bookmarkEnd w:id="3200"/>
      <w:bookmarkEnd w:id="3201"/>
      <w:bookmarkEnd w:id="3202"/>
      <w:bookmarkEnd w:id="3203"/>
      <w:bookmarkEnd w:id="3204"/>
      <w:bookmarkEnd w:id="3205"/>
      <w:bookmarkEnd w:id="3206"/>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7" w:name="_Toc26369478"/>
      <w:bookmarkStart w:id="3208" w:name="_Toc36227360"/>
      <w:bookmarkStart w:id="3209" w:name="_Toc36228375"/>
      <w:bookmarkStart w:id="3210" w:name="_Toc36229002"/>
      <w:bookmarkStart w:id="3211" w:name="_Toc68847321"/>
      <w:bookmarkStart w:id="3212" w:name="_Toc74611256"/>
      <w:bookmarkStart w:id="3213" w:name="_Toc75566535"/>
      <w:bookmarkStart w:id="3214" w:name="_Toc89790087"/>
      <w:bookmarkStart w:id="3215" w:name="_Toc99466724"/>
      <w:bookmarkStart w:id="3216" w:name="_Toc193991040"/>
      <w:r w:rsidRPr="00567618">
        <w:rPr>
          <w:noProof/>
        </w:rPr>
        <w:t>18.2.2.3</w:t>
      </w:r>
      <w:r w:rsidRPr="00567618">
        <w:rPr>
          <w:noProof/>
        </w:rPr>
        <w:tab/>
        <w:t>Source controlled rate operation</w:t>
      </w:r>
      <w:bookmarkEnd w:id="3207"/>
      <w:bookmarkEnd w:id="3208"/>
      <w:bookmarkEnd w:id="3209"/>
      <w:bookmarkEnd w:id="3210"/>
      <w:bookmarkEnd w:id="3211"/>
      <w:bookmarkEnd w:id="3212"/>
      <w:bookmarkEnd w:id="3213"/>
      <w:bookmarkEnd w:id="3214"/>
      <w:bookmarkEnd w:id="3215"/>
      <w:bookmarkEnd w:id="3216"/>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7" w:name="_Toc26369479"/>
      <w:bookmarkStart w:id="3218" w:name="_Toc36227361"/>
      <w:bookmarkStart w:id="3219" w:name="_Toc36228376"/>
      <w:bookmarkStart w:id="3220" w:name="_Toc36229003"/>
      <w:bookmarkStart w:id="3221" w:name="_Toc68847322"/>
      <w:bookmarkStart w:id="3222" w:name="_Toc74611257"/>
      <w:bookmarkStart w:id="3223" w:name="_Toc75566536"/>
      <w:bookmarkStart w:id="3224" w:name="_Toc89790088"/>
      <w:bookmarkStart w:id="3225" w:name="_Toc99466725"/>
      <w:bookmarkStart w:id="3226" w:name="_Toc193991041"/>
      <w:r w:rsidRPr="00567618">
        <w:rPr>
          <w:noProof/>
        </w:rPr>
        <w:t>18.2.3</w:t>
      </w:r>
      <w:r w:rsidRPr="00567618">
        <w:rPr>
          <w:noProof/>
        </w:rPr>
        <w:tab/>
        <w:t>Video</w:t>
      </w:r>
      <w:bookmarkEnd w:id="3217"/>
      <w:bookmarkEnd w:id="3218"/>
      <w:bookmarkEnd w:id="3219"/>
      <w:bookmarkEnd w:id="3220"/>
      <w:bookmarkEnd w:id="3221"/>
      <w:bookmarkEnd w:id="3222"/>
      <w:bookmarkEnd w:id="3223"/>
      <w:bookmarkEnd w:id="3224"/>
      <w:bookmarkEnd w:id="3225"/>
      <w:bookmarkEnd w:id="3226"/>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7" w:name="_Toc26369480"/>
      <w:bookmarkStart w:id="3228" w:name="_Toc36227362"/>
      <w:bookmarkStart w:id="3229" w:name="_Toc36228377"/>
      <w:bookmarkStart w:id="3230" w:name="_Toc36229004"/>
      <w:bookmarkStart w:id="3231" w:name="_Toc68847323"/>
      <w:bookmarkStart w:id="3232" w:name="_Toc74611258"/>
      <w:bookmarkStart w:id="3233" w:name="_Toc75566537"/>
      <w:bookmarkStart w:id="3234" w:name="_Toc89790089"/>
      <w:bookmarkStart w:id="3235" w:name="_Toc99466726"/>
      <w:bookmarkStart w:id="3236" w:name="_Toc193991042"/>
      <w:r w:rsidRPr="00567618">
        <w:t>18.2.4</w:t>
      </w:r>
      <w:r w:rsidRPr="00567618">
        <w:tab/>
        <w:t>Real-time text</w:t>
      </w:r>
      <w:bookmarkEnd w:id="3227"/>
      <w:bookmarkEnd w:id="3228"/>
      <w:bookmarkEnd w:id="3229"/>
      <w:bookmarkEnd w:id="3230"/>
      <w:bookmarkEnd w:id="3231"/>
      <w:bookmarkEnd w:id="3232"/>
      <w:bookmarkEnd w:id="3233"/>
      <w:bookmarkEnd w:id="3234"/>
      <w:bookmarkEnd w:id="3235"/>
      <w:bookmarkEnd w:id="3236"/>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7" w:name="_Toc26369481"/>
      <w:bookmarkStart w:id="3238" w:name="_Toc36227363"/>
      <w:bookmarkStart w:id="3239" w:name="_Toc36228378"/>
      <w:bookmarkStart w:id="3240" w:name="_Toc36229005"/>
      <w:bookmarkStart w:id="3241" w:name="_Toc68847324"/>
      <w:bookmarkStart w:id="3242" w:name="_Toc74611259"/>
      <w:bookmarkStart w:id="3243" w:name="_Toc75566538"/>
      <w:bookmarkStart w:id="3244" w:name="_Toc89790090"/>
      <w:bookmarkStart w:id="3245" w:name="_Toc99466727"/>
      <w:bookmarkStart w:id="3246" w:name="_Toc193991043"/>
      <w:r w:rsidRPr="00567618">
        <w:rPr>
          <w:noProof/>
        </w:rPr>
        <w:t>18.3</w:t>
      </w:r>
      <w:r w:rsidRPr="00567618">
        <w:rPr>
          <w:noProof/>
        </w:rPr>
        <w:tab/>
        <w:t>Media configuration</w:t>
      </w:r>
      <w:bookmarkEnd w:id="3237"/>
      <w:bookmarkEnd w:id="3238"/>
      <w:bookmarkEnd w:id="3239"/>
      <w:bookmarkEnd w:id="3240"/>
      <w:bookmarkEnd w:id="3241"/>
      <w:bookmarkEnd w:id="3242"/>
      <w:bookmarkEnd w:id="3243"/>
      <w:bookmarkEnd w:id="3244"/>
      <w:bookmarkEnd w:id="3245"/>
      <w:bookmarkEnd w:id="3246"/>
    </w:p>
    <w:p w14:paraId="6E406E4A" w14:textId="77777777" w:rsidR="00FC7E52" w:rsidRPr="00567618" w:rsidRDefault="00FC7E52" w:rsidP="00FC7E52">
      <w:pPr>
        <w:pStyle w:val="Heading3"/>
      </w:pPr>
      <w:bookmarkStart w:id="3247" w:name="_Toc26369482"/>
      <w:bookmarkStart w:id="3248" w:name="_Toc36227364"/>
      <w:bookmarkStart w:id="3249" w:name="_Toc36228379"/>
      <w:bookmarkStart w:id="3250" w:name="_Toc36229006"/>
      <w:bookmarkStart w:id="3251" w:name="_Toc68847325"/>
      <w:bookmarkStart w:id="3252" w:name="_Toc74611260"/>
      <w:bookmarkStart w:id="3253" w:name="_Toc75566539"/>
      <w:bookmarkStart w:id="3254" w:name="_Toc89790091"/>
      <w:bookmarkStart w:id="3255" w:name="_Toc99466728"/>
      <w:bookmarkStart w:id="3256" w:name="_Toc193991044"/>
      <w:r w:rsidRPr="00567618">
        <w:t>18.3.1</w:t>
      </w:r>
      <w:r w:rsidRPr="00567618">
        <w:tab/>
        <w:t>General</w:t>
      </w:r>
      <w:bookmarkEnd w:id="3247"/>
      <w:bookmarkEnd w:id="3248"/>
      <w:bookmarkEnd w:id="3249"/>
      <w:bookmarkEnd w:id="3250"/>
      <w:bookmarkEnd w:id="3251"/>
      <w:bookmarkEnd w:id="3252"/>
      <w:bookmarkEnd w:id="3253"/>
      <w:bookmarkEnd w:id="3254"/>
      <w:bookmarkEnd w:id="3255"/>
      <w:bookmarkEnd w:id="3256"/>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7" w:name="_Toc26369483"/>
      <w:bookmarkStart w:id="3258" w:name="_Toc36227365"/>
      <w:bookmarkStart w:id="3259" w:name="_Toc36228380"/>
      <w:bookmarkStart w:id="3260" w:name="_Toc36229007"/>
      <w:bookmarkStart w:id="3261" w:name="_Toc68847326"/>
      <w:bookmarkStart w:id="3262" w:name="_Toc74611261"/>
      <w:bookmarkStart w:id="3263" w:name="_Toc75566540"/>
      <w:bookmarkStart w:id="3264" w:name="_Toc89790092"/>
      <w:bookmarkStart w:id="3265" w:name="_Toc99466729"/>
      <w:bookmarkStart w:id="3266" w:name="_Toc193991045"/>
      <w:r w:rsidRPr="00567618">
        <w:t>18.3.2</w:t>
      </w:r>
      <w:r w:rsidRPr="00567618">
        <w:tab/>
        <w:t>Session setup procedures</w:t>
      </w:r>
      <w:bookmarkEnd w:id="3257"/>
      <w:bookmarkEnd w:id="3258"/>
      <w:bookmarkEnd w:id="3259"/>
      <w:bookmarkEnd w:id="3260"/>
      <w:bookmarkEnd w:id="3261"/>
      <w:bookmarkEnd w:id="3262"/>
      <w:bookmarkEnd w:id="3263"/>
      <w:bookmarkEnd w:id="3264"/>
      <w:bookmarkEnd w:id="3265"/>
      <w:bookmarkEnd w:id="3266"/>
    </w:p>
    <w:p w14:paraId="0C1AEE0F" w14:textId="77777777" w:rsidR="00FC7E52" w:rsidRPr="00567618" w:rsidRDefault="00FC7E52" w:rsidP="00FC7E52">
      <w:pPr>
        <w:pStyle w:val="Heading4"/>
      </w:pPr>
      <w:bookmarkStart w:id="3267" w:name="_Toc26369484"/>
      <w:bookmarkStart w:id="3268" w:name="_Toc36227366"/>
      <w:bookmarkStart w:id="3269" w:name="_Toc36228381"/>
      <w:bookmarkStart w:id="3270" w:name="_Toc36229008"/>
      <w:bookmarkStart w:id="3271" w:name="_Toc68847327"/>
      <w:bookmarkStart w:id="3272" w:name="_Toc74611262"/>
      <w:bookmarkStart w:id="3273" w:name="_Toc75566541"/>
      <w:bookmarkStart w:id="3274" w:name="_Toc89790093"/>
      <w:bookmarkStart w:id="3275" w:name="_Toc99466730"/>
      <w:bookmarkStart w:id="3276" w:name="_Toc193991046"/>
      <w:r w:rsidRPr="00567618">
        <w:t>18.3.2.1</w:t>
      </w:r>
      <w:r w:rsidRPr="00567618">
        <w:tab/>
        <w:t>General</w:t>
      </w:r>
      <w:bookmarkEnd w:id="3267"/>
      <w:bookmarkEnd w:id="3268"/>
      <w:bookmarkEnd w:id="3269"/>
      <w:bookmarkEnd w:id="3270"/>
      <w:bookmarkEnd w:id="3271"/>
      <w:bookmarkEnd w:id="3272"/>
      <w:bookmarkEnd w:id="3273"/>
      <w:bookmarkEnd w:id="3274"/>
      <w:bookmarkEnd w:id="3275"/>
      <w:bookmarkEnd w:id="3276"/>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7" w:name="_Toc26369485"/>
      <w:bookmarkStart w:id="3278" w:name="_Toc36227367"/>
      <w:bookmarkStart w:id="3279" w:name="_Toc36228382"/>
      <w:bookmarkStart w:id="3280" w:name="_Toc36229009"/>
      <w:bookmarkStart w:id="3281" w:name="_Toc68847328"/>
      <w:bookmarkStart w:id="3282" w:name="_Toc74611263"/>
      <w:bookmarkStart w:id="3283" w:name="_Toc75566542"/>
      <w:bookmarkStart w:id="3284" w:name="_Toc89790094"/>
      <w:bookmarkStart w:id="3285" w:name="_Toc99466731"/>
      <w:bookmarkStart w:id="3286" w:name="_Toc193991047"/>
      <w:r w:rsidRPr="00567618">
        <w:rPr>
          <w:noProof/>
        </w:rPr>
        <w:t>18.3.2.2</w:t>
      </w:r>
      <w:r w:rsidRPr="00567618">
        <w:rPr>
          <w:noProof/>
        </w:rPr>
        <w:tab/>
        <w:t>Speech</w:t>
      </w:r>
      <w:bookmarkEnd w:id="3277"/>
      <w:bookmarkEnd w:id="3278"/>
      <w:bookmarkEnd w:id="3279"/>
      <w:bookmarkEnd w:id="3280"/>
      <w:bookmarkEnd w:id="3281"/>
      <w:bookmarkEnd w:id="3282"/>
      <w:bookmarkEnd w:id="3283"/>
      <w:bookmarkEnd w:id="3284"/>
      <w:bookmarkEnd w:id="3285"/>
      <w:bookmarkEnd w:id="3286"/>
    </w:p>
    <w:p w14:paraId="3F6C2B9A" w14:textId="01E25A0B" w:rsidR="003B0BD9" w:rsidRPr="00567618" w:rsidRDefault="003B0BD9" w:rsidP="003B0BD9">
      <w:pPr>
        <w:rPr>
          <w:noProof/>
        </w:rPr>
      </w:pPr>
      <w:bookmarkStart w:id="3287"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7"/>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8" w:name="_Toc26369486"/>
      <w:bookmarkStart w:id="3289" w:name="_Toc36227368"/>
      <w:bookmarkStart w:id="3290" w:name="_Toc36228383"/>
      <w:bookmarkStart w:id="3291" w:name="_Toc36229010"/>
      <w:bookmarkStart w:id="3292" w:name="_Toc68847329"/>
      <w:bookmarkStart w:id="3293" w:name="_Toc74611264"/>
      <w:bookmarkStart w:id="3294" w:name="_Toc75566543"/>
      <w:bookmarkStart w:id="3295" w:name="_Toc89790095"/>
      <w:bookmarkStart w:id="3296" w:name="_Toc99466732"/>
      <w:bookmarkStart w:id="3297" w:name="_Toc193991048"/>
      <w:r w:rsidRPr="00567618">
        <w:rPr>
          <w:noProof/>
        </w:rPr>
        <w:t>18.3.2.3</w:t>
      </w:r>
      <w:r w:rsidRPr="00567618">
        <w:rPr>
          <w:noProof/>
        </w:rPr>
        <w:tab/>
        <w:t>Video</w:t>
      </w:r>
      <w:bookmarkEnd w:id="3288"/>
      <w:bookmarkEnd w:id="3289"/>
      <w:bookmarkEnd w:id="3290"/>
      <w:bookmarkEnd w:id="3291"/>
      <w:bookmarkEnd w:id="3292"/>
      <w:bookmarkEnd w:id="3293"/>
      <w:bookmarkEnd w:id="3294"/>
      <w:bookmarkEnd w:id="3295"/>
      <w:bookmarkEnd w:id="3296"/>
      <w:bookmarkEnd w:id="3297"/>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8" w:name="_Toc26369487"/>
      <w:bookmarkStart w:id="3299" w:name="_Toc36227369"/>
      <w:bookmarkStart w:id="3300" w:name="_Toc36228384"/>
      <w:bookmarkStart w:id="3301" w:name="_Toc36229011"/>
      <w:bookmarkStart w:id="3302" w:name="_Toc68847330"/>
      <w:bookmarkStart w:id="3303" w:name="_Toc74611265"/>
      <w:bookmarkStart w:id="3304" w:name="_Toc75566544"/>
      <w:bookmarkStart w:id="3305" w:name="_Toc89790096"/>
      <w:bookmarkStart w:id="3306" w:name="_Toc99466733"/>
      <w:bookmarkStart w:id="3307" w:name="_Toc193991049"/>
      <w:r w:rsidRPr="00567618">
        <w:rPr>
          <w:noProof/>
        </w:rPr>
        <w:t>18.3.2.4</w:t>
      </w:r>
      <w:r w:rsidRPr="00567618">
        <w:rPr>
          <w:noProof/>
        </w:rPr>
        <w:tab/>
        <w:t>Text</w:t>
      </w:r>
      <w:bookmarkEnd w:id="3298"/>
      <w:bookmarkEnd w:id="3299"/>
      <w:bookmarkEnd w:id="3300"/>
      <w:bookmarkEnd w:id="3301"/>
      <w:bookmarkEnd w:id="3302"/>
      <w:bookmarkEnd w:id="3303"/>
      <w:bookmarkEnd w:id="3304"/>
      <w:bookmarkEnd w:id="3305"/>
      <w:bookmarkEnd w:id="3306"/>
      <w:bookmarkEnd w:id="3307"/>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8" w:name="_Toc26369488"/>
      <w:bookmarkStart w:id="3309" w:name="_Toc36227370"/>
      <w:bookmarkStart w:id="3310" w:name="_Toc36228385"/>
      <w:bookmarkStart w:id="3311" w:name="_Toc36229012"/>
      <w:bookmarkStart w:id="3312" w:name="_Toc68847331"/>
      <w:bookmarkStart w:id="3313" w:name="_Toc74611266"/>
      <w:bookmarkStart w:id="3314" w:name="_Toc75566545"/>
      <w:bookmarkStart w:id="3315" w:name="_Toc89790097"/>
      <w:bookmarkStart w:id="3316" w:name="_Toc99466734"/>
      <w:bookmarkStart w:id="3317" w:name="_Toc193991050"/>
      <w:r w:rsidRPr="00567618">
        <w:rPr>
          <w:noProof/>
        </w:rPr>
        <w:t>18.3.2.5</w:t>
      </w:r>
      <w:r w:rsidRPr="00567618">
        <w:rPr>
          <w:noProof/>
        </w:rPr>
        <w:tab/>
        <w:t>Bandwidth negotiation</w:t>
      </w:r>
      <w:bookmarkEnd w:id="3308"/>
      <w:bookmarkEnd w:id="3309"/>
      <w:bookmarkEnd w:id="3310"/>
      <w:bookmarkEnd w:id="3311"/>
      <w:bookmarkEnd w:id="3312"/>
      <w:bookmarkEnd w:id="3313"/>
      <w:bookmarkEnd w:id="3314"/>
      <w:bookmarkEnd w:id="3315"/>
      <w:bookmarkEnd w:id="3316"/>
      <w:bookmarkEnd w:id="3317"/>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8" w:name="_Toc26369489"/>
      <w:bookmarkStart w:id="3319" w:name="_Toc36227371"/>
      <w:bookmarkStart w:id="3320" w:name="_Toc36228386"/>
      <w:bookmarkStart w:id="3321" w:name="_Toc36229013"/>
      <w:bookmarkStart w:id="3322" w:name="_Toc68847332"/>
      <w:bookmarkStart w:id="3323" w:name="_Toc74611267"/>
      <w:bookmarkStart w:id="3324" w:name="_Toc75566546"/>
      <w:bookmarkStart w:id="3325" w:name="_Toc89790098"/>
      <w:bookmarkStart w:id="3326" w:name="_Toc99466735"/>
      <w:bookmarkStart w:id="3327" w:name="_Toc193991051"/>
      <w:r w:rsidRPr="00567618">
        <w:rPr>
          <w:noProof/>
        </w:rPr>
        <w:t>18.3.3</w:t>
      </w:r>
      <w:r w:rsidRPr="00567618">
        <w:rPr>
          <w:noProof/>
        </w:rPr>
        <w:tab/>
        <w:t>Session control procedures</w:t>
      </w:r>
      <w:bookmarkEnd w:id="3318"/>
      <w:bookmarkEnd w:id="3319"/>
      <w:bookmarkEnd w:id="3320"/>
      <w:bookmarkEnd w:id="3321"/>
      <w:bookmarkEnd w:id="3322"/>
      <w:bookmarkEnd w:id="3323"/>
      <w:bookmarkEnd w:id="3324"/>
      <w:bookmarkEnd w:id="3325"/>
      <w:bookmarkEnd w:id="3326"/>
      <w:bookmarkEnd w:id="3327"/>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8" w:name="_Toc26369490"/>
      <w:bookmarkStart w:id="3329" w:name="_Toc36227372"/>
      <w:bookmarkStart w:id="3330" w:name="_Toc36228387"/>
      <w:bookmarkStart w:id="3331" w:name="_Toc36229014"/>
      <w:bookmarkStart w:id="3332" w:name="_Toc68847333"/>
      <w:bookmarkStart w:id="3333" w:name="_Toc74611268"/>
      <w:bookmarkStart w:id="3334" w:name="_Toc75566547"/>
      <w:bookmarkStart w:id="3335" w:name="_Toc89790099"/>
      <w:bookmarkStart w:id="3336" w:name="_Toc99466736"/>
      <w:bookmarkStart w:id="3337" w:name="_Toc193991052"/>
      <w:r w:rsidRPr="00567618">
        <w:rPr>
          <w:noProof/>
        </w:rPr>
        <w:t>18.4</w:t>
      </w:r>
      <w:r w:rsidRPr="00567618">
        <w:rPr>
          <w:noProof/>
        </w:rPr>
        <w:tab/>
        <w:t>Data transport</w:t>
      </w:r>
      <w:bookmarkEnd w:id="3328"/>
      <w:bookmarkEnd w:id="3329"/>
      <w:bookmarkEnd w:id="3330"/>
      <w:bookmarkEnd w:id="3331"/>
      <w:bookmarkEnd w:id="3332"/>
      <w:bookmarkEnd w:id="3333"/>
      <w:bookmarkEnd w:id="3334"/>
      <w:bookmarkEnd w:id="3335"/>
      <w:bookmarkEnd w:id="3336"/>
      <w:bookmarkEnd w:id="3337"/>
    </w:p>
    <w:p w14:paraId="0F90C4CB" w14:textId="77777777" w:rsidR="00FC7E52" w:rsidRPr="00567618" w:rsidRDefault="00FC7E52" w:rsidP="00FC7E52">
      <w:pPr>
        <w:pStyle w:val="Heading3"/>
        <w:rPr>
          <w:noProof/>
        </w:rPr>
      </w:pPr>
      <w:bookmarkStart w:id="3338" w:name="_Toc26369491"/>
      <w:bookmarkStart w:id="3339" w:name="_Toc36227373"/>
      <w:bookmarkStart w:id="3340" w:name="_Toc36228388"/>
      <w:bookmarkStart w:id="3341" w:name="_Toc36229015"/>
      <w:bookmarkStart w:id="3342" w:name="_Toc68847334"/>
      <w:bookmarkStart w:id="3343" w:name="_Toc74611269"/>
      <w:bookmarkStart w:id="3344" w:name="_Toc75566548"/>
      <w:bookmarkStart w:id="3345" w:name="_Toc89790100"/>
      <w:bookmarkStart w:id="3346" w:name="_Toc99466737"/>
      <w:bookmarkStart w:id="3347" w:name="_Toc193991053"/>
      <w:r w:rsidRPr="00567618">
        <w:rPr>
          <w:noProof/>
        </w:rPr>
        <w:t>18.4.1</w:t>
      </w:r>
      <w:r w:rsidRPr="00567618">
        <w:rPr>
          <w:noProof/>
        </w:rPr>
        <w:tab/>
        <w:t>General</w:t>
      </w:r>
      <w:bookmarkEnd w:id="3338"/>
      <w:bookmarkEnd w:id="3339"/>
      <w:bookmarkEnd w:id="3340"/>
      <w:bookmarkEnd w:id="3341"/>
      <w:bookmarkEnd w:id="3342"/>
      <w:bookmarkEnd w:id="3343"/>
      <w:bookmarkEnd w:id="3344"/>
      <w:bookmarkEnd w:id="3345"/>
      <w:bookmarkEnd w:id="3346"/>
      <w:bookmarkEnd w:id="3347"/>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8" w:name="_Toc26369492"/>
      <w:bookmarkStart w:id="3349" w:name="_Toc36227374"/>
      <w:bookmarkStart w:id="3350" w:name="_Toc36228389"/>
      <w:bookmarkStart w:id="3351" w:name="_Toc36229016"/>
      <w:bookmarkStart w:id="3352" w:name="_Toc68847335"/>
      <w:bookmarkStart w:id="3353" w:name="_Toc74611270"/>
      <w:bookmarkStart w:id="3354" w:name="_Toc75566549"/>
      <w:bookmarkStart w:id="3355" w:name="_Toc89790101"/>
      <w:bookmarkStart w:id="3356" w:name="_Toc99466738"/>
      <w:bookmarkStart w:id="3357" w:name="_Toc193991054"/>
      <w:r w:rsidRPr="00567618">
        <w:rPr>
          <w:noProof/>
        </w:rPr>
        <w:t>18.4.2</w:t>
      </w:r>
      <w:r w:rsidRPr="00567618">
        <w:rPr>
          <w:noProof/>
        </w:rPr>
        <w:tab/>
        <w:t>Packetization</w:t>
      </w:r>
      <w:bookmarkEnd w:id="3348"/>
      <w:bookmarkEnd w:id="3349"/>
      <w:bookmarkEnd w:id="3350"/>
      <w:bookmarkEnd w:id="3351"/>
      <w:bookmarkEnd w:id="3352"/>
      <w:bookmarkEnd w:id="3353"/>
      <w:bookmarkEnd w:id="3354"/>
      <w:bookmarkEnd w:id="3355"/>
      <w:bookmarkEnd w:id="3356"/>
      <w:bookmarkEnd w:id="3357"/>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8" w:name="_Toc26369493"/>
      <w:bookmarkStart w:id="3359" w:name="_Toc36227375"/>
      <w:bookmarkStart w:id="3360" w:name="_Toc36228390"/>
      <w:bookmarkStart w:id="3361" w:name="_Toc36229017"/>
      <w:bookmarkStart w:id="3362" w:name="_Toc68847336"/>
      <w:bookmarkStart w:id="3363" w:name="_Toc74611271"/>
      <w:bookmarkStart w:id="3364" w:name="_Toc75566550"/>
      <w:bookmarkStart w:id="3365" w:name="_Toc89790102"/>
      <w:bookmarkStart w:id="3366" w:name="_Toc99466739"/>
      <w:bookmarkStart w:id="3367" w:name="_Toc193991055"/>
      <w:r w:rsidRPr="00567618">
        <w:rPr>
          <w:noProof/>
        </w:rPr>
        <w:t>18.4.3</w:t>
      </w:r>
      <w:r w:rsidRPr="00567618">
        <w:rPr>
          <w:noProof/>
        </w:rPr>
        <w:tab/>
        <w:t>RTP payload format</w:t>
      </w:r>
      <w:bookmarkEnd w:id="3358"/>
      <w:bookmarkEnd w:id="3359"/>
      <w:bookmarkEnd w:id="3360"/>
      <w:bookmarkEnd w:id="3361"/>
      <w:bookmarkEnd w:id="3362"/>
      <w:bookmarkEnd w:id="3363"/>
      <w:bookmarkEnd w:id="3364"/>
      <w:bookmarkEnd w:id="3365"/>
      <w:bookmarkEnd w:id="3366"/>
      <w:bookmarkEnd w:id="3367"/>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8" w:name="_Toc26369494"/>
      <w:bookmarkStart w:id="3369" w:name="_Toc36227376"/>
      <w:bookmarkStart w:id="3370" w:name="_Toc36228391"/>
      <w:bookmarkStart w:id="3371" w:name="_Toc36229018"/>
      <w:bookmarkStart w:id="3372" w:name="_Toc68847337"/>
      <w:bookmarkStart w:id="3373" w:name="_Toc74611272"/>
      <w:bookmarkStart w:id="3374" w:name="_Toc75566551"/>
      <w:bookmarkStart w:id="3375" w:name="_Toc89790103"/>
      <w:bookmarkStart w:id="3376" w:name="_Toc99466740"/>
      <w:bookmarkStart w:id="3377" w:name="_Toc193991056"/>
      <w:r w:rsidRPr="00567618">
        <w:rPr>
          <w:noProof/>
        </w:rPr>
        <w:t>18.5</w:t>
      </w:r>
      <w:r w:rsidRPr="00567618">
        <w:rPr>
          <w:noProof/>
        </w:rPr>
        <w:tab/>
        <w:t>Jitter buffer management</w:t>
      </w:r>
      <w:bookmarkEnd w:id="3368"/>
      <w:bookmarkEnd w:id="3369"/>
      <w:bookmarkEnd w:id="3370"/>
      <w:bookmarkEnd w:id="3371"/>
      <w:bookmarkEnd w:id="3372"/>
      <w:bookmarkEnd w:id="3373"/>
      <w:bookmarkEnd w:id="3374"/>
      <w:bookmarkEnd w:id="3375"/>
      <w:bookmarkEnd w:id="3376"/>
      <w:bookmarkEnd w:id="3377"/>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8" w:name="_Toc26369495"/>
      <w:bookmarkStart w:id="3379" w:name="_Toc36227377"/>
      <w:bookmarkStart w:id="3380" w:name="_Toc36228392"/>
      <w:bookmarkStart w:id="3381" w:name="_Toc36229019"/>
      <w:bookmarkStart w:id="3382" w:name="_Toc68847338"/>
      <w:bookmarkStart w:id="3383" w:name="_Toc74611273"/>
      <w:bookmarkStart w:id="3384" w:name="_Toc75566552"/>
      <w:bookmarkStart w:id="3385" w:name="_Toc89790104"/>
      <w:bookmarkStart w:id="3386" w:name="_Toc99466741"/>
      <w:bookmarkStart w:id="3387" w:name="_Toc193991057"/>
      <w:r w:rsidRPr="00567618">
        <w:t>18.6</w:t>
      </w:r>
      <w:r w:rsidRPr="00567618">
        <w:tab/>
        <w:t>Packet-loss handling</w:t>
      </w:r>
      <w:bookmarkEnd w:id="3378"/>
      <w:bookmarkEnd w:id="3379"/>
      <w:bookmarkEnd w:id="3380"/>
      <w:bookmarkEnd w:id="3381"/>
      <w:bookmarkEnd w:id="3382"/>
      <w:bookmarkEnd w:id="3383"/>
      <w:bookmarkEnd w:id="3384"/>
      <w:bookmarkEnd w:id="3385"/>
      <w:bookmarkEnd w:id="3386"/>
      <w:bookmarkEnd w:id="3387"/>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8" w:name="_Toc26369496"/>
      <w:bookmarkStart w:id="3389" w:name="_Toc36227378"/>
      <w:bookmarkStart w:id="3390" w:name="_Toc36228393"/>
      <w:bookmarkStart w:id="3391" w:name="_Toc36229020"/>
      <w:bookmarkStart w:id="3392" w:name="_Toc68847339"/>
      <w:bookmarkStart w:id="3393" w:name="_Toc74611274"/>
      <w:bookmarkStart w:id="3394" w:name="_Toc75566553"/>
      <w:bookmarkStart w:id="3395" w:name="_Toc89790105"/>
      <w:bookmarkStart w:id="3396" w:name="_Toc99466742"/>
      <w:bookmarkStart w:id="3397" w:name="_Toc193991058"/>
      <w:r w:rsidRPr="00567618">
        <w:t>18.7</w:t>
      </w:r>
      <w:r w:rsidRPr="00567618">
        <w:tab/>
        <w:t>Adaptation</w:t>
      </w:r>
      <w:bookmarkEnd w:id="3388"/>
      <w:bookmarkEnd w:id="3389"/>
      <w:bookmarkEnd w:id="3390"/>
      <w:bookmarkEnd w:id="3391"/>
      <w:bookmarkEnd w:id="3392"/>
      <w:bookmarkEnd w:id="3393"/>
      <w:bookmarkEnd w:id="3394"/>
      <w:bookmarkEnd w:id="3395"/>
      <w:bookmarkEnd w:id="3396"/>
      <w:bookmarkEnd w:id="3397"/>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8" w:name="_Toc26369497"/>
      <w:bookmarkStart w:id="3399" w:name="_Toc36227379"/>
      <w:bookmarkStart w:id="3400" w:name="_Toc36228394"/>
      <w:bookmarkStart w:id="3401" w:name="_Toc36229021"/>
      <w:bookmarkStart w:id="3402" w:name="_Toc68847340"/>
      <w:bookmarkStart w:id="3403" w:name="_Toc74611275"/>
      <w:bookmarkStart w:id="3404" w:name="_Toc75566554"/>
      <w:bookmarkStart w:id="3405" w:name="_Toc89790106"/>
      <w:bookmarkStart w:id="3406" w:name="_Toc99466743"/>
      <w:bookmarkStart w:id="3407" w:name="_Toc193991059"/>
      <w:r w:rsidRPr="00567618">
        <w:rPr>
          <w:noProof/>
        </w:rPr>
        <w:t>18.8</w:t>
      </w:r>
      <w:r w:rsidRPr="00567618">
        <w:rPr>
          <w:noProof/>
        </w:rPr>
        <w:tab/>
        <w:t>Front-end handling</w:t>
      </w:r>
      <w:bookmarkEnd w:id="3398"/>
      <w:bookmarkEnd w:id="3399"/>
      <w:bookmarkEnd w:id="3400"/>
      <w:bookmarkEnd w:id="3401"/>
      <w:bookmarkEnd w:id="3402"/>
      <w:bookmarkEnd w:id="3403"/>
      <w:bookmarkEnd w:id="3404"/>
      <w:bookmarkEnd w:id="3405"/>
      <w:bookmarkEnd w:id="3406"/>
      <w:bookmarkEnd w:id="3407"/>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8" w:name="_Toc26369498"/>
      <w:bookmarkStart w:id="3409" w:name="_Toc36227380"/>
      <w:bookmarkStart w:id="3410" w:name="_Toc36228395"/>
      <w:bookmarkStart w:id="3411" w:name="_Toc36229022"/>
      <w:bookmarkStart w:id="3412" w:name="_Toc68847341"/>
      <w:bookmarkStart w:id="3413" w:name="_Toc74611276"/>
      <w:bookmarkStart w:id="3414" w:name="_Toc75566555"/>
      <w:bookmarkStart w:id="3415" w:name="_Toc89790107"/>
      <w:bookmarkStart w:id="3416" w:name="_Toc99466744"/>
      <w:bookmarkStart w:id="3417" w:name="_Toc193991060"/>
      <w:r w:rsidRPr="00567618">
        <w:rPr>
          <w:noProof/>
        </w:rPr>
        <w:t>18.9</w:t>
      </w:r>
      <w:r w:rsidRPr="00567618">
        <w:rPr>
          <w:noProof/>
        </w:rPr>
        <w:tab/>
        <w:t>Supplementary services</w:t>
      </w:r>
      <w:bookmarkEnd w:id="3408"/>
      <w:bookmarkEnd w:id="3409"/>
      <w:bookmarkEnd w:id="3410"/>
      <w:bookmarkEnd w:id="3411"/>
      <w:bookmarkEnd w:id="3412"/>
      <w:bookmarkEnd w:id="3413"/>
      <w:bookmarkEnd w:id="3414"/>
      <w:bookmarkEnd w:id="3415"/>
      <w:bookmarkEnd w:id="3416"/>
      <w:bookmarkEnd w:id="3417"/>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8" w:name="_Toc26369499"/>
      <w:bookmarkStart w:id="3419" w:name="_Toc36227381"/>
      <w:bookmarkStart w:id="3420" w:name="_Toc36228396"/>
      <w:bookmarkStart w:id="3421" w:name="_Toc36229023"/>
      <w:bookmarkStart w:id="3422" w:name="_Toc68847342"/>
      <w:bookmarkStart w:id="3423" w:name="_Toc74611277"/>
      <w:bookmarkStart w:id="3424" w:name="_Toc75566556"/>
      <w:bookmarkStart w:id="3425" w:name="_Toc89790108"/>
      <w:bookmarkStart w:id="3426" w:name="_Toc99466745"/>
      <w:bookmarkStart w:id="3427" w:name="_Toc193991061"/>
      <w:r w:rsidRPr="00567618">
        <w:t>19</w:t>
      </w:r>
      <w:r w:rsidRPr="00567618">
        <w:tab/>
        <w:t>Additional bandwidth information</w:t>
      </w:r>
      <w:bookmarkEnd w:id="3418"/>
      <w:bookmarkEnd w:id="3419"/>
      <w:bookmarkEnd w:id="3420"/>
      <w:bookmarkEnd w:id="3421"/>
      <w:bookmarkEnd w:id="3422"/>
      <w:bookmarkEnd w:id="3423"/>
      <w:bookmarkEnd w:id="3424"/>
      <w:bookmarkEnd w:id="3425"/>
      <w:bookmarkEnd w:id="3426"/>
      <w:bookmarkEnd w:id="3427"/>
    </w:p>
    <w:p w14:paraId="5288EEF4" w14:textId="77777777" w:rsidR="00FC7E52" w:rsidRPr="00567618" w:rsidRDefault="00FC7E52" w:rsidP="00FC7E52">
      <w:pPr>
        <w:pStyle w:val="Heading2"/>
      </w:pPr>
      <w:bookmarkStart w:id="3428" w:name="_Toc26369500"/>
      <w:bookmarkStart w:id="3429" w:name="_Toc36227382"/>
      <w:bookmarkStart w:id="3430" w:name="_Toc36228397"/>
      <w:bookmarkStart w:id="3431" w:name="_Toc36229024"/>
      <w:bookmarkStart w:id="3432" w:name="_Toc68847343"/>
      <w:bookmarkStart w:id="3433" w:name="_Toc74611278"/>
      <w:bookmarkStart w:id="3434" w:name="_Toc75566557"/>
      <w:bookmarkStart w:id="3435" w:name="_Toc89790109"/>
      <w:bookmarkStart w:id="3436" w:name="_Toc99466746"/>
      <w:bookmarkStart w:id="3437" w:name="_Toc193991062"/>
      <w:r w:rsidRPr="00567618">
        <w:t>19.1</w:t>
      </w:r>
      <w:r w:rsidRPr="00567618">
        <w:tab/>
        <w:t>General</w:t>
      </w:r>
      <w:bookmarkEnd w:id="3428"/>
      <w:bookmarkEnd w:id="3429"/>
      <w:bookmarkEnd w:id="3430"/>
      <w:bookmarkEnd w:id="3431"/>
      <w:bookmarkEnd w:id="3432"/>
      <w:bookmarkEnd w:id="3433"/>
      <w:bookmarkEnd w:id="3434"/>
      <w:bookmarkEnd w:id="3435"/>
      <w:bookmarkEnd w:id="3436"/>
      <w:bookmarkEnd w:id="3437"/>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8" w:name="_Toc26369501"/>
      <w:bookmarkStart w:id="3439" w:name="_Toc36227383"/>
      <w:bookmarkStart w:id="3440" w:name="_Toc36228398"/>
      <w:bookmarkStart w:id="3441" w:name="_Toc36229025"/>
      <w:bookmarkStart w:id="3442" w:name="_Toc68847344"/>
      <w:bookmarkStart w:id="3443" w:name="_Toc74611279"/>
      <w:bookmarkStart w:id="3444" w:name="_Toc75566558"/>
      <w:bookmarkStart w:id="3445" w:name="_Toc89790110"/>
      <w:bookmarkStart w:id="3446" w:name="_Toc99466747"/>
      <w:bookmarkStart w:id="3447" w:name="_Toc193991063"/>
      <w:r w:rsidRPr="00567618">
        <w:t>19.2</w:t>
      </w:r>
      <w:r w:rsidRPr="00567618">
        <w:tab/>
        <w:t>Bandwidth properties</w:t>
      </w:r>
      <w:bookmarkEnd w:id="3438"/>
      <w:bookmarkEnd w:id="3439"/>
      <w:bookmarkEnd w:id="3440"/>
      <w:bookmarkEnd w:id="3441"/>
      <w:bookmarkEnd w:id="3442"/>
      <w:bookmarkEnd w:id="3443"/>
      <w:bookmarkEnd w:id="3444"/>
      <w:bookmarkEnd w:id="3445"/>
      <w:bookmarkEnd w:id="3446"/>
      <w:bookmarkEnd w:id="3447"/>
    </w:p>
    <w:p w14:paraId="01F3FD29" w14:textId="77777777" w:rsidR="00FC7E52" w:rsidRPr="00567618" w:rsidRDefault="00FC7E52" w:rsidP="00FC7E52">
      <w:pPr>
        <w:pStyle w:val="Heading3"/>
      </w:pPr>
      <w:bookmarkStart w:id="3448" w:name="_Toc26369502"/>
      <w:bookmarkStart w:id="3449" w:name="_Toc36227384"/>
      <w:bookmarkStart w:id="3450" w:name="_Toc36228399"/>
      <w:bookmarkStart w:id="3451" w:name="_Toc36229026"/>
      <w:bookmarkStart w:id="3452" w:name="_Toc68847345"/>
      <w:bookmarkStart w:id="3453" w:name="_Toc74611280"/>
      <w:bookmarkStart w:id="3454" w:name="_Toc75566559"/>
      <w:bookmarkStart w:id="3455" w:name="_Toc89790111"/>
      <w:bookmarkStart w:id="3456" w:name="_Toc99466748"/>
      <w:bookmarkStart w:id="3457" w:name="_Toc193991064"/>
      <w:r w:rsidRPr="00567618">
        <w:t>19.2.1</w:t>
      </w:r>
      <w:r w:rsidRPr="00567618">
        <w:tab/>
        <w:t>General description</w:t>
      </w:r>
      <w:bookmarkEnd w:id="3448"/>
      <w:bookmarkEnd w:id="3449"/>
      <w:bookmarkEnd w:id="3450"/>
      <w:bookmarkEnd w:id="3451"/>
      <w:bookmarkEnd w:id="3452"/>
      <w:bookmarkEnd w:id="3453"/>
      <w:bookmarkEnd w:id="3454"/>
      <w:bookmarkEnd w:id="3455"/>
      <w:bookmarkEnd w:id="3456"/>
      <w:bookmarkEnd w:id="3457"/>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8" w:name="_Toc26369503"/>
      <w:bookmarkStart w:id="3459" w:name="_Toc36227385"/>
      <w:bookmarkStart w:id="3460" w:name="_Toc36228400"/>
      <w:bookmarkStart w:id="3461" w:name="_Toc36229027"/>
      <w:bookmarkStart w:id="3462" w:name="_Toc68847346"/>
      <w:bookmarkStart w:id="3463" w:name="_Toc74611281"/>
      <w:bookmarkStart w:id="3464" w:name="_Toc75566560"/>
      <w:bookmarkStart w:id="3465" w:name="_Toc89790112"/>
      <w:bookmarkStart w:id="3466" w:name="_Toc99466749"/>
      <w:bookmarkStart w:id="3467" w:name="_Toc193991065"/>
      <w:r w:rsidRPr="00567618">
        <w:t>19.2.2</w:t>
      </w:r>
      <w:r w:rsidRPr="00567618">
        <w:tab/>
        <w:t>Maximum Supported Bandwidth</w:t>
      </w:r>
      <w:bookmarkEnd w:id="3458"/>
      <w:bookmarkEnd w:id="3459"/>
      <w:bookmarkEnd w:id="3460"/>
      <w:bookmarkEnd w:id="3461"/>
      <w:bookmarkEnd w:id="3462"/>
      <w:bookmarkEnd w:id="3463"/>
      <w:bookmarkEnd w:id="3464"/>
      <w:bookmarkEnd w:id="3465"/>
      <w:bookmarkEnd w:id="3466"/>
      <w:bookmarkEnd w:id="3467"/>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8" w:name="_Toc26369504"/>
      <w:bookmarkStart w:id="3469" w:name="_Toc36227386"/>
      <w:bookmarkStart w:id="3470" w:name="_Toc36228401"/>
      <w:bookmarkStart w:id="3471" w:name="_Toc36229028"/>
      <w:bookmarkStart w:id="3472" w:name="_Toc68847347"/>
      <w:bookmarkStart w:id="3473" w:name="_Toc74611282"/>
      <w:bookmarkStart w:id="3474" w:name="_Toc75566561"/>
      <w:bookmarkStart w:id="3475" w:name="_Toc89790113"/>
      <w:bookmarkStart w:id="3476" w:name="_Toc99466750"/>
      <w:bookmarkStart w:id="3477" w:name="_Toc193991066"/>
      <w:r w:rsidRPr="00567618">
        <w:t>19.2.3</w:t>
      </w:r>
      <w:r w:rsidRPr="00567618">
        <w:tab/>
        <w:t>Maximum Desired Bandwidth</w:t>
      </w:r>
      <w:bookmarkEnd w:id="3468"/>
      <w:bookmarkEnd w:id="3469"/>
      <w:bookmarkEnd w:id="3470"/>
      <w:bookmarkEnd w:id="3471"/>
      <w:bookmarkEnd w:id="3472"/>
      <w:bookmarkEnd w:id="3473"/>
      <w:bookmarkEnd w:id="3474"/>
      <w:bookmarkEnd w:id="3475"/>
      <w:bookmarkEnd w:id="3476"/>
      <w:bookmarkEnd w:id="3477"/>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8" w:name="_Toc26369505"/>
      <w:bookmarkStart w:id="3479" w:name="_Toc36227387"/>
      <w:bookmarkStart w:id="3480" w:name="_Toc36228402"/>
      <w:bookmarkStart w:id="3481" w:name="_Toc36229029"/>
      <w:bookmarkStart w:id="3482" w:name="_Toc68847348"/>
      <w:bookmarkStart w:id="3483" w:name="_Toc74611283"/>
      <w:bookmarkStart w:id="3484" w:name="_Toc75566562"/>
      <w:bookmarkStart w:id="3485" w:name="_Toc89790114"/>
      <w:bookmarkStart w:id="3486" w:name="_Toc99466751"/>
      <w:bookmarkStart w:id="3487" w:name="_Toc193991067"/>
      <w:r w:rsidRPr="00567618">
        <w:t>19.2.4</w:t>
      </w:r>
      <w:r w:rsidRPr="00567618">
        <w:tab/>
        <w:t>Minimum Desired Bandwidth</w:t>
      </w:r>
      <w:bookmarkEnd w:id="3478"/>
      <w:bookmarkEnd w:id="3479"/>
      <w:bookmarkEnd w:id="3480"/>
      <w:bookmarkEnd w:id="3481"/>
      <w:bookmarkEnd w:id="3482"/>
      <w:bookmarkEnd w:id="3483"/>
      <w:bookmarkEnd w:id="3484"/>
      <w:bookmarkEnd w:id="3485"/>
      <w:bookmarkEnd w:id="3486"/>
      <w:bookmarkEnd w:id="3487"/>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8" w:name="_Toc26369506"/>
      <w:bookmarkStart w:id="3489" w:name="_Toc36227388"/>
      <w:bookmarkStart w:id="3490" w:name="_Toc36228403"/>
      <w:bookmarkStart w:id="3491" w:name="_Toc36229030"/>
      <w:bookmarkStart w:id="3492" w:name="_Toc68847349"/>
      <w:bookmarkStart w:id="3493" w:name="_Toc74611284"/>
      <w:bookmarkStart w:id="3494" w:name="_Toc75566563"/>
      <w:bookmarkStart w:id="3495" w:name="_Toc89790115"/>
      <w:bookmarkStart w:id="3496" w:name="_Toc99466752"/>
      <w:bookmarkStart w:id="3497" w:name="_Toc193991068"/>
      <w:r w:rsidRPr="00567618">
        <w:t>19.2.5</w:t>
      </w:r>
      <w:r w:rsidRPr="00567618">
        <w:tab/>
        <w:t>Minimum Supported Bandwidth</w:t>
      </w:r>
      <w:bookmarkEnd w:id="3488"/>
      <w:bookmarkEnd w:id="3489"/>
      <w:bookmarkEnd w:id="3490"/>
      <w:bookmarkEnd w:id="3491"/>
      <w:bookmarkEnd w:id="3492"/>
      <w:bookmarkEnd w:id="3493"/>
      <w:bookmarkEnd w:id="3494"/>
      <w:bookmarkEnd w:id="3495"/>
      <w:bookmarkEnd w:id="3496"/>
      <w:bookmarkEnd w:id="3497"/>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8" w:name="_Toc26369507"/>
      <w:bookmarkStart w:id="3499" w:name="_Toc36227389"/>
      <w:bookmarkStart w:id="3500" w:name="_Toc36228404"/>
      <w:bookmarkStart w:id="3501" w:name="_Toc36229031"/>
      <w:bookmarkStart w:id="3502" w:name="_Toc68847350"/>
      <w:bookmarkStart w:id="3503" w:name="_Toc74611285"/>
      <w:bookmarkStart w:id="3504" w:name="_Toc75566564"/>
      <w:bookmarkStart w:id="3505" w:name="_Toc89790116"/>
      <w:bookmarkStart w:id="3506" w:name="_Toc99466753"/>
      <w:bookmarkStart w:id="3507" w:name="_Toc193991069"/>
      <w:r w:rsidRPr="00567618">
        <w:t>19.2.6</w:t>
      </w:r>
      <w:r w:rsidRPr="00567618">
        <w:tab/>
        <w:t>IP version</w:t>
      </w:r>
      <w:bookmarkEnd w:id="3498"/>
      <w:bookmarkEnd w:id="3499"/>
      <w:bookmarkEnd w:id="3500"/>
      <w:bookmarkEnd w:id="3501"/>
      <w:bookmarkEnd w:id="3502"/>
      <w:bookmarkEnd w:id="3503"/>
      <w:bookmarkEnd w:id="3504"/>
      <w:bookmarkEnd w:id="3505"/>
      <w:bookmarkEnd w:id="3506"/>
      <w:bookmarkEnd w:id="3507"/>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8" w:name="_Toc26369508"/>
      <w:bookmarkStart w:id="3509" w:name="_Toc36227390"/>
      <w:bookmarkStart w:id="3510" w:name="_Toc36228405"/>
      <w:bookmarkStart w:id="3511" w:name="_Toc36229032"/>
      <w:bookmarkStart w:id="3512" w:name="_Toc68847351"/>
      <w:bookmarkStart w:id="3513" w:name="_Toc74611286"/>
      <w:bookmarkStart w:id="3514" w:name="_Toc75566565"/>
      <w:bookmarkStart w:id="3515" w:name="_Toc89790117"/>
      <w:bookmarkStart w:id="3516" w:name="_Toc99466754"/>
      <w:bookmarkStart w:id="3517" w:name="_Toc193991070"/>
      <w:r w:rsidRPr="00567618">
        <w:t>19.2.7</w:t>
      </w:r>
      <w:r w:rsidRPr="00567618">
        <w:tab/>
        <w:t>Maximum Packet Rate</w:t>
      </w:r>
      <w:bookmarkEnd w:id="3508"/>
      <w:bookmarkEnd w:id="3509"/>
      <w:bookmarkEnd w:id="3510"/>
      <w:bookmarkEnd w:id="3511"/>
      <w:bookmarkEnd w:id="3512"/>
      <w:bookmarkEnd w:id="3513"/>
      <w:bookmarkEnd w:id="3514"/>
      <w:bookmarkEnd w:id="3515"/>
      <w:bookmarkEnd w:id="3516"/>
      <w:bookmarkEnd w:id="3517"/>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8" w:name="_Toc26369509"/>
      <w:bookmarkStart w:id="3519" w:name="_Toc36227391"/>
      <w:bookmarkStart w:id="3520" w:name="_Toc36228406"/>
      <w:bookmarkStart w:id="3521" w:name="_Toc36229033"/>
      <w:bookmarkStart w:id="3522" w:name="_Toc68847352"/>
      <w:bookmarkStart w:id="3523" w:name="_Toc74611287"/>
      <w:bookmarkStart w:id="3524" w:name="_Toc75566566"/>
      <w:bookmarkStart w:id="3525" w:name="_Toc89790118"/>
      <w:bookmarkStart w:id="3526" w:name="_Toc99466755"/>
      <w:bookmarkStart w:id="3527" w:name="_Toc193991071"/>
      <w:r w:rsidRPr="00567618">
        <w:t>19.2.8</w:t>
      </w:r>
      <w:r w:rsidRPr="00567618">
        <w:tab/>
        <w:t>Minimum Packet Rate</w:t>
      </w:r>
      <w:bookmarkEnd w:id="3518"/>
      <w:bookmarkEnd w:id="3519"/>
      <w:bookmarkEnd w:id="3520"/>
      <w:bookmarkEnd w:id="3521"/>
      <w:bookmarkEnd w:id="3522"/>
      <w:bookmarkEnd w:id="3523"/>
      <w:bookmarkEnd w:id="3524"/>
      <w:bookmarkEnd w:id="3525"/>
      <w:bookmarkEnd w:id="3526"/>
      <w:bookmarkEnd w:id="3527"/>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8" w:name="_Toc26369510"/>
      <w:bookmarkStart w:id="3529" w:name="_Toc36227392"/>
      <w:bookmarkStart w:id="3530" w:name="_Toc36228407"/>
      <w:bookmarkStart w:id="3531" w:name="_Toc36229034"/>
      <w:bookmarkStart w:id="3532" w:name="_Toc68847353"/>
      <w:bookmarkStart w:id="3533" w:name="_Toc74611288"/>
      <w:bookmarkStart w:id="3534" w:name="_Toc75566567"/>
      <w:bookmarkStart w:id="3535" w:name="_Toc89790119"/>
      <w:bookmarkStart w:id="3536" w:name="_Toc99466756"/>
      <w:bookmarkStart w:id="3537" w:name="_Toc193991072"/>
      <w:r w:rsidRPr="00567618">
        <w:t>19.3</w:t>
      </w:r>
      <w:r w:rsidRPr="00567618">
        <w:tab/>
        <w:t>SDP attribute</w:t>
      </w:r>
      <w:bookmarkEnd w:id="3528"/>
      <w:bookmarkEnd w:id="3529"/>
      <w:bookmarkEnd w:id="3530"/>
      <w:bookmarkEnd w:id="3531"/>
      <w:bookmarkEnd w:id="3532"/>
      <w:bookmarkEnd w:id="3533"/>
      <w:bookmarkEnd w:id="3534"/>
      <w:bookmarkEnd w:id="3535"/>
      <w:bookmarkEnd w:id="3536"/>
      <w:bookmarkEnd w:id="3537"/>
    </w:p>
    <w:p w14:paraId="6FAAD9E0" w14:textId="77777777" w:rsidR="00FC7E52" w:rsidRPr="00567618" w:rsidRDefault="00FC7E52" w:rsidP="00FC7E52">
      <w:pPr>
        <w:pStyle w:val="Heading3"/>
      </w:pPr>
      <w:bookmarkStart w:id="3538" w:name="_Toc26369511"/>
      <w:bookmarkStart w:id="3539" w:name="_Toc36227393"/>
      <w:bookmarkStart w:id="3540" w:name="_Toc36228408"/>
      <w:bookmarkStart w:id="3541" w:name="_Toc36229035"/>
      <w:bookmarkStart w:id="3542" w:name="_Toc68847354"/>
      <w:bookmarkStart w:id="3543" w:name="_Toc74611289"/>
      <w:bookmarkStart w:id="3544" w:name="_Toc75566568"/>
      <w:bookmarkStart w:id="3545" w:name="_Toc89790120"/>
      <w:bookmarkStart w:id="3546" w:name="_Toc99466757"/>
      <w:bookmarkStart w:id="3547" w:name="_Toc193991073"/>
      <w:r w:rsidRPr="00567618">
        <w:t>19.3.1</w:t>
      </w:r>
      <w:r w:rsidRPr="00567618">
        <w:tab/>
        <w:t>Definition</w:t>
      </w:r>
      <w:bookmarkEnd w:id="3538"/>
      <w:bookmarkEnd w:id="3539"/>
      <w:bookmarkEnd w:id="3540"/>
      <w:bookmarkEnd w:id="3541"/>
      <w:bookmarkEnd w:id="3542"/>
      <w:bookmarkEnd w:id="3543"/>
      <w:bookmarkEnd w:id="3544"/>
      <w:bookmarkEnd w:id="3545"/>
      <w:bookmarkEnd w:id="3546"/>
      <w:bookmarkEnd w:id="3547"/>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8" w:name="_Toc26369512"/>
      <w:bookmarkStart w:id="3549" w:name="_Toc36227394"/>
      <w:bookmarkStart w:id="3550" w:name="_Toc36228409"/>
      <w:bookmarkStart w:id="3551" w:name="_Toc36229036"/>
      <w:bookmarkStart w:id="3552" w:name="_Toc68847355"/>
      <w:bookmarkStart w:id="3553" w:name="_Toc74611290"/>
      <w:bookmarkStart w:id="3554" w:name="_Toc75566569"/>
      <w:bookmarkStart w:id="3555" w:name="_Toc89790121"/>
      <w:bookmarkStart w:id="3556" w:name="_Toc99466758"/>
      <w:bookmarkStart w:id="3557" w:name="_Toc193991074"/>
      <w:r w:rsidRPr="00567618">
        <w:t>19.3.2</w:t>
      </w:r>
      <w:r w:rsidRPr="00567618">
        <w:tab/>
        <w:t>SDP grammar</w:t>
      </w:r>
      <w:bookmarkEnd w:id="3548"/>
      <w:bookmarkEnd w:id="3549"/>
      <w:bookmarkEnd w:id="3550"/>
      <w:bookmarkEnd w:id="3551"/>
      <w:bookmarkEnd w:id="3552"/>
      <w:bookmarkEnd w:id="3553"/>
      <w:bookmarkEnd w:id="3554"/>
      <w:bookmarkEnd w:id="3555"/>
      <w:bookmarkEnd w:id="3556"/>
      <w:bookmarkEnd w:id="3557"/>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8" w:name="_Toc26369513"/>
      <w:bookmarkStart w:id="3559" w:name="_Toc36227395"/>
      <w:bookmarkStart w:id="3560" w:name="_Toc36228410"/>
      <w:bookmarkStart w:id="3561" w:name="_Toc36229037"/>
      <w:bookmarkStart w:id="3562" w:name="_Toc68847356"/>
      <w:bookmarkStart w:id="3563" w:name="_Toc74611291"/>
      <w:bookmarkStart w:id="3564" w:name="_Toc75566570"/>
      <w:bookmarkStart w:id="3565" w:name="_Toc89790122"/>
      <w:bookmarkStart w:id="3566" w:name="_Toc99466759"/>
      <w:bookmarkStart w:id="3567" w:name="_Toc193991075"/>
      <w:r w:rsidRPr="00567618">
        <w:t>19.3.3</w:t>
      </w:r>
      <w:r w:rsidRPr="00567618">
        <w:tab/>
        <w:t>Declarative use</w:t>
      </w:r>
      <w:bookmarkEnd w:id="3558"/>
      <w:bookmarkEnd w:id="3559"/>
      <w:bookmarkEnd w:id="3560"/>
      <w:bookmarkEnd w:id="3561"/>
      <w:bookmarkEnd w:id="3562"/>
      <w:bookmarkEnd w:id="3563"/>
      <w:bookmarkEnd w:id="3564"/>
      <w:bookmarkEnd w:id="3565"/>
      <w:bookmarkEnd w:id="3566"/>
      <w:bookmarkEnd w:id="3567"/>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8" w:name="_Toc26369514"/>
      <w:bookmarkStart w:id="3569" w:name="_Toc36227396"/>
      <w:bookmarkStart w:id="3570" w:name="_Toc36228411"/>
      <w:bookmarkStart w:id="3571" w:name="_Toc36229038"/>
      <w:bookmarkStart w:id="3572" w:name="_Toc68847357"/>
      <w:bookmarkStart w:id="3573" w:name="_Toc74611292"/>
      <w:bookmarkStart w:id="3574" w:name="_Toc75566571"/>
      <w:bookmarkStart w:id="3575" w:name="_Toc89790123"/>
      <w:bookmarkStart w:id="3576" w:name="_Toc99466760"/>
      <w:bookmarkStart w:id="3577" w:name="_Toc193991076"/>
      <w:r w:rsidRPr="00567618">
        <w:t>19.3.4</w:t>
      </w:r>
      <w:r w:rsidRPr="00567618">
        <w:tab/>
        <w:t>Usage in offer/answer</w:t>
      </w:r>
      <w:bookmarkEnd w:id="3568"/>
      <w:bookmarkEnd w:id="3569"/>
      <w:bookmarkEnd w:id="3570"/>
      <w:bookmarkEnd w:id="3571"/>
      <w:bookmarkEnd w:id="3572"/>
      <w:bookmarkEnd w:id="3573"/>
      <w:bookmarkEnd w:id="3574"/>
      <w:bookmarkEnd w:id="3575"/>
      <w:bookmarkEnd w:id="3576"/>
      <w:bookmarkEnd w:id="3577"/>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8" w:name="_Toc26369515"/>
      <w:bookmarkStart w:id="3579" w:name="_Toc36227397"/>
      <w:bookmarkStart w:id="3580" w:name="_Toc36228412"/>
      <w:bookmarkStart w:id="3581" w:name="_Toc36229039"/>
      <w:bookmarkStart w:id="3582" w:name="_Toc68847358"/>
      <w:bookmarkStart w:id="3583" w:name="_Toc74611293"/>
      <w:bookmarkStart w:id="3584" w:name="_Toc75566572"/>
      <w:bookmarkStart w:id="3585" w:name="_Toc89790124"/>
      <w:bookmarkStart w:id="3586" w:name="_Toc99466761"/>
      <w:bookmarkStart w:id="3587" w:name="_Toc193991077"/>
      <w:r w:rsidRPr="00567618">
        <w:t>19.4</w:t>
      </w:r>
      <w:r w:rsidRPr="00567618">
        <w:tab/>
        <w:t>Modifications of the bandwidth information by intermediate network nodes</w:t>
      </w:r>
      <w:bookmarkEnd w:id="3578"/>
      <w:bookmarkEnd w:id="3579"/>
      <w:bookmarkEnd w:id="3580"/>
      <w:bookmarkEnd w:id="3581"/>
      <w:bookmarkEnd w:id="3582"/>
      <w:bookmarkEnd w:id="3583"/>
      <w:bookmarkEnd w:id="3584"/>
      <w:bookmarkEnd w:id="3585"/>
      <w:bookmarkEnd w:id="3586"/>
      <w:bookmarkEnd w:id="3587"/>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8" w:name="_Toc26369516"/>
      <w:bookmarkStart w:id="3589" w:name="_Toc36227398"/>
      <w:bookmarkStart w:id="3590" w:name="_Toc36228413"/>
      <w:bookmarkStart w:id="3591" w:name="_Toc36229040"/>
      <w:bookmarkStart w:id="3592" w:name="_Toc68847359"/>
      <w:bookmarkStart w:id="3593" w:name="_Toc74611294"/>
      <w:bookmarkStart w:id="3594" w:name="_Toc75566573"/>
      <w:bookmarkStart w:id="3595" w:name="_Toc89790125"/>
      <w:bookmarkStart w:id="3596" w:name="_Toc99466762"/>
      <w:bookmarkStart w:id="3597" w:name="_Toc193991078"/>
      <w:r w:rsidRPr="00567618">
        <w:t>Annex A (informative):</w:t>
      </w:r>
      <w:r w:rsidRPr="00567618">
        <w:br/>
        <w:t>Examples of SDP offers and answers</w:t>
      </w:r>
      <w:bookmarkEnd w:id="3588"/>
      <w:bookmarkEnd w:id="3589"/>
      <w:bookmarkEnd w:id="3590"/>
      <w:bookmarkEnd w:id="3591"/>
      <w:bookmarkEnd w:id="3592"/>
      <w:bookmarkEnd w:id="3593"/>
      <w:bookmarkEnd w:id="3594"/>
      <w:bookmarkEnd w:id="3595"/>
      <w:bookmarkEnd w:id="3596"/>
      <w:bookmarkEnd w:id="3597"/>
    </w:p>
    <w:p w14:paraId="6C6BE638" w14:textId="77777777" w:rsidR="00FC7E52" w:rsidRPr="00567618" w:rsidRDefault="00FC7E52" w:rsidP="00FC7E52">
      <w:pPr>
        <w:pStyle w:val="Heading1"/>
      </w:pPr>
      <w:bookmarkStart w:id="3598" w:name="_Toc26369517"/>
      <w:bookmarkStart w:id="3599" w:name="_Toc36227399"/>
      <w:bookmarkStart w:id="3600" w:name="_Toc36228414"/>
      <w:bookmarkStart w:id="3601" w:name="_Toc36229041"/>
      <w:bookmarkStart w:id="3602" w:name="_Toc68847360"/>
      <w:bookmarkStart w:id="3603" w:name="_Toc74611295"/>
      <w:bookmarkStart w:id="3604" w:name="_Toc75566574"/>
      <w:bookmarkStart w:id="3605" w:name="_Toc89790126"/>
      <w:bookmarkStart w:id="3606" w:name="_Toc99466763"/>
      <w:bookmarkStart w:id="3607" w:name="_Toc193991079"/>
      <w:r w:rsidRPr="00567618">
        <w:t>A.1</w:t>
      </w:r>
      <w:r w:rsidRPr="00567618">
        <w:tab/>
        <w:t>SDP offers for speech sessions initiated by MTSI client in terminal</w:t>
      </w:r>
      <w:bookmarkEnd w:id="3598"/>
      <w:bookmarkEnd w:id="3599"/>
      <w:bookmarkEnd w:id="3600"/>
      <w:bookmarkEnd w:id="3601"/>
      <w:bookmarkEnd w:id="3602"/>
      <w:bookmarkEnd w:id="3603"/>
      <w:bookmarkEnd w:id="3604"/>
      <w:bookmarkEnd w:id="3605"/>
      <w:bookmarkEnd w:id="3606"/>
      <w:bookmarkEnd w:id="3607"/>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8" w:name="_Toc26369518"/>
      <w:bookmarkStart w:id="3609" w:name="_Toc36227400"/>
      <w:bookmarkStart w:id="3610" w:name="_Toc36228415"/>
      <w:bookmarkStart w:id="3611" w:name="_Toc36229042"/>
      <w:bookmarkStart w:id="3612" w:name="_Toc68847361"/>
      <w:bookmarkStart w:id="3613" w:name="_Toc74611296"/>
      <w:bookmarkStart w:id="3614" w:name="_Toc75566575"/>
      <w:bookmarkStart w:id="3615" w:name="_Toc89790127"/>
      <w:bookmarkStart w:id="3616" w:name="_Toc99466764"/>
      <w:bookmarkStart w:id="3617" w:name="_Toc193991080"/>
      <w:r w:rsidRPr="00567618">
        <w:t>A.1.1</w:t>
      </w:r>
      <w:r w:rsidRPr="00567618">
        <w:tab/>
        <w:t>HSPA or unknown access technology</w:t>
      </w:r>
      <w:bookmarkEnd w:id="3608"/>
      <w:bookmarkEnd w:id="3609"/>
      <w:bookmarkEnd w:id="3610"/>
      <w:bookmarkEnd w:id="3611"/>
      <w:bookmarkEnd w:id="3612"/>
      <w:bookmarkEnd w:id="3613"/>
      <w:bookmarkEnd w:id="3614"/>
      <w:bookmarkEnd w:id="3615"/>
      <w:bookmarkEnd w:id="3616"/>
      <w:bookmarkEnd w:id="3617"/>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8" w:name="_Toc26369519"/>
      <w:bookmarkStart w:id="3619" w:name="_Toc36227401"/>
      <w:bookmarkStart w:id="3620" w:name="_Toc36228416"/>
      <w:bookmarkStart w:id="3621" w:name="_Toc36229043"/>
      <w:bookmarkStart w:id="3622" w:name="_Toc68847362"/>
      <w:bookmarkStart w:id="3623" w:name="_Toc74611297"/>
      <w:bookmarkStart w:id="3624" w:name="_Toc75566576"/>
      <w:bookmarkStart w:id="3625" w:name="_Toc89790128"/>
      <w:bookmarkStart w:id="3626" w:name="_Toc99466765"/>
      <w:bookmarkStart w:id="3627" w:name="_Toc193991081"/>
      <w:r w:rsidRPr="00567618">
        <w:t>A.1.1.1</w:t>
      </w:r>
      <w:r w:rsidRPr="00567618">
        <w:tab/>
        <w:t>Only AMR-NB supported by MTSI client in terminal</w:t>
      </w:r>
      <w:bookmarkEnd w:id="3618"/>
      <w:bookmarkEnd w:id="3619"/>
      <w:bookmarkEnd w:id="3620"/>
      <w:bookmarkEnd w:id="3621"/>
      <w:bookmarkEnd w:id="3622"/>
      <w:bookmarkEnd w:id="3623"/>
      <w:bookmarkEnd w:id="3624"/>
      <w:bookmarkEnd w:id="3625"/>
      <w:bookmarkEnd w:id="3626"/>
      <w:bookmarkEnd w:id="3627"/>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8" w:name="_MCCTEMPBM_CRPT86940289___7"/>
            <w:bookmarkStart w:id="3629"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0" w:name="_MCCTEMPBM_CRPT86940290___7"/>
            <w:bookmarkEnd w:id="3628"/>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0"/>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9"/>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1" w:name="_Toc26369520"/>
      <w:bookmarkStart w:id="3632" w:name="_Toc36227402"/>
      <w:bookmarkStart w:id="3633" w:name="_Toc36228417"/>
      <w:bookmarkStart w:id="3634" w:name="_Toc36229044"/>
      <w:bookmarkStart w:id="3635" w:name="_Toc68847363"/>
      <w:bookmarkStart w:id="3636" w:name="_Toc74611298"/>
      <w:bookmarkStart w:id="3637" w:name="_Toc75566577"/>
      <w:bookmarkStart w:id="3638" w:name="_Toc89790129"/>
      <w:bookmarkStart w:id="3639" w:name="_Toc99466766"/>
      <w:bookmarkStart w:id="3640" w:name="_Toc193991082"/>
      <w:r w:rsidRPr="00567618">
        <w:t>A.1.1.2</w:t>
      </w:r>
      <w:r w:rsidRPr="00567618">
        <w:tab/>
        <w:t>AMR and AMR-WB are supported by MTSI client in terminal</w:t>
      </w:r>
      <w:bookmarkEnd w:id="3631"/>
      <w:bookmarkEnd w:id="3632"/>
      <w:bookmarkEnd w:id="3633"/>
      <w:bookmarkEnd w:id="3634"/>
      <w:bookmarkEnd w:id="3635"/>
      <w:bookmarkEnd w:id="3636"/>
      <w:bookmarkEnd w:id="3637"/>
      <w:bookmarkEnd w:id="3638"/>
      <w:bookmarkEnd w:id="3639"/>
      <w:bookmarkEnd w:id="3640"/>
    </w:p>
    <w:p w14:paraId="59BCBED3" w14:textId="77777777" w:rsidR="00FC7E52" w:rsidRPr="00567618" w:rsidRDefault="00FC7E52" w:rsidP="00FC7E52">
      <w:pPr>
        <w:pStyle w:val="Heading4"/>
      </w:pPr>
      <w:bookmarkStart w:id="3641" w:name="_Toc26369521"/>
      <w:bookmarkStart w:id="3642" w:name="_Toc36227403"/>
      <w:bookmarkStart w:id="3643" w:name="_Toc36228418"/>
      <w:bookmarkStart w:id="3644" w:name="_Toc36229045"/>
      <w:bookmarkStart w:id="3645" w:name="_Toc68847364"/>
      <w:bookmarkStart w:id="3646" w:name="_Toc74611299"/>
      <w:bookmarkStart w:id="3647" w:name="_Toc75566578"/>
      <w:bookmarkStart w:id="3648" w:name="_Toc89790130"/>
      <w:bookmarkStart w:id="3649" w:name="_Toc99466767"/>
      <w:bookmarkStart w:id="3650" w:name="_Toc193991083"/>
      <w:r w:rsidRPr="00567618">
        <w:t>A.1.1.2.1</w:t>
      </w:r>
      <w:r w:rsidRPr="00567618">
        <w:tab/>
        <w:t>One-phase approach</w:t>
      </w:r>
      <w:bookmarkEnd w:id="3641"/>
      <w:bookmarkEnd w:id="3642"/>
      <w:bookmarkEnd w:id="3643"/>
      <w:bookmarkEnd w:id="3644"/>
      <w:bookmarkEnd w:id="3645"/>
      <w:bookmarkEnd w:id="3646"/>
      <w:bookmarkEnd w:id="3647"/>
      <w:bookmarkEnd w:id="3648"/>
      <w:bookmarkEnd w:id="3649"/>
      <w:bookmarkEnd w:id="3650"/>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1" w:name="_MCCTEMPBM_CRPT86940292___7"/>
            <w:bookmarkStart w:id="3652"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1"/>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2"/>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3" w:name="_Toc26369522"/>
      <w:bookmarkStart w:id="3654" w:name="_Toc36227404"/>
      <w:bookmarkStart w:id="3655" w:name="_Toc36228419"/>
      <w:bookmarkStart w:id="3656" w:name="_Toc36229046"/>
      <w:bookmarkStart w:id="3657" w:name="_Toc68847365"/>
      <w:bookmarkStart w:id="3658" w:name="_Toc74611300"/>
      <w:bookmarkStart w:id="3659" w:name="_Toc75566579"/>
      <w:bookmarkStart w:id="3660" w:name="_Toc89790131"/>
      <w:bookmarkStart w:id="3661" w:name="_Toc99466768"/>
      <w:bookmarkStart w:id="3662" w:name="_Toc193991084"/>
      <w:r w:rsidRPr="00567618">
        <w:t>A.1.1.2.2</w:t>
      </w:r>
      <w:r w:rsidRPr="00567618">
        <w:tab/>
        <w:t>Two-phase approach</w:t>
      </w:r>
      <w:bookmarkEnd w:id="3653"/>
      <w:bookmarkEnd w:id="3654"/>
      <w:bookmarkEnd w:id="3655"/>
      <w:bookmarkEnd w:id="3656"/>
      <w:bookmarkEnd w:id="3657"/>
      <w:bookmarkEnd w:id="3658"/>
      <w:bookmarkEnd w:id="3659"/>
      <w:bookmarkEnd w:id="3660"/>
      <w:bookmarkEnd w:id="3661"/>
      <w:bookmarkEnd w:id="3662"/>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3" w:name="_MCCTEMPBM_CRPT86940294___7"/>
            <w:bookmarkStart w:id="3664"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5" w:name="_MCCTEMPBM_CRPT86940295___7"/>
            <w:bookmarkEnd w:id="3663"/>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5"/>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4"/>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6" w:name="_MCCTEMPBM_CRPT86940297___7"/>
            <w:bookmarkStart w:id="3667"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6"/>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7"/>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8" w:name="_Toc26369523"/>
      <w:bookmarkStart w:id="3669" w:name="_Toc36227405"/>
      <w:bookmarkStart w:id="3670" w:name="_Toc36228420"/>
      <w:bookmarkStart w:id="3671" w:name="_Toc36229047"/>
      <w:bookmarkStart w:id="3672" w:name="_Toc68847366"/>
      <w:bookmarkStart w:id="3673" w:name="_Toc74611301"/>
      <w:bookmarkStart w:id="3674" w:name="_Toc75566580"/>
      <w:bookmarkStart w:id="3675" w:name="_Toc89790132"/>
      <w:bookmarkStart w:id="3676" w:name="_Toc99466769"/>
      <w:bookmarkStart w:id="3677" w:name="_Toc193991085"/>
      <w:r w:rsidRPr="00567618">
        <w:t>A.1.2</w:t>
      </w:r>
      <w:r w:rsidRPr="00567618">
        <w:tab/>
        <w:t>EGPRS</w:t>
      </w:r>
      <w:bookmarkEnd w:id="3668"/>
      <w:bookmarkEnd w:id="3669"/>
      <w:bookmarkEnd w:id="3670"/>
      <w:bookmarkEnd w:id="3671"/>
      <w:bookmarkEnd w:id="3672"/>
      <w:bookmarkEnd w:id="3673"/>
      <w:bookmarkEnd w:id="3674"/>
      <w:bookmarkEnd w:id="3675"/>
      <w:bookmarkEnd w:id="3676"/>
      <w:bookmarkEnd w:id="3677"/>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8" w:name="_MCCTEMPBM_CRPT86940298___7"/>
            <w:bookmarkStart w:id="3679" w:name="_MCCTEMPBM_CRPT86940300___7" w:colFirst="0" w:colLast="0"/>
            <w:bookmarkStart w:id="3680"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1" w:name="_MCCTEMPBM_CRPT86940299___7"/>
            <w:bookmarkEnd w:id="3678"/>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1"/>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9"/>
      <w:bookmarkEnd w:id="3680"/>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2" w:name="_Toc26369524"/>
      <w:bookmarkStart w:id="3683" w:name="_Toc36227406"/>
      <w:bookmarkStart w:id="3684" w:name="_Toc36228421"/>
      <w:bookmarkStart w:id="3685" w:name="_Toc36229048"/>
      <w:bookmarkStart w:id="3686" w:name="_Toc68847367"/>
      <w:bookmarkStart w:id="3687" w:name="_Toc74611302"/>
      <w:bookmarkStart w:id="3688" w:name="_Toc75566581"/>
      <w:bookmarkStart w:id="3689" w:name="_Toc89790133"/>
      <w:bookmarkStart w:id="3690" w:name="_Toc99466770"/>
      <w:bookmarkStart w:id="3691" w:name="_Toc193991086"/>
      <w:r w:rsidRPr="00567618">
        <w:t>A.1.3</w:t>
      </w:r>
      <w:r w:rsidRPr="00567618">
        <w:tab/>
        <w:t>Generic Access</w:t>
      </w:r>
      <w:bookmarkEnd w:id="3682"/>
      <w:bookmarkEnd w:id="3683"/>
      <w:bookmarkEnd w:id="3684"/>
      <w:bookmarkEnd w:id="3685"/>
      <w:bookmarkEnd w:id="3686"/>
      <w:bookmarkEnd w:id="3687"/>
      <w:bookmarkEnd w:id="3688"/>
      <w:bookmarkEnd w:id="3689"/>
      <w:bookmarkEnd w:id="3690"/>
      <w:bookmarkEnd w:id="3691"/>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2" w:name="_MCCTEMPBM_CRPT86940301___7"/>
            <w:bookmarkStart w:id="3693" w:name="_MCCTEMPBM_CRPT86940303___7" w:colFirst="0" w:colLast="0"/>
            <w:bookmarkStart w:id="3694"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5" w:name="_MCCTEMPBM_CRPT86940302___7"/>
            <w:bookmarkEnd w:id="3692"/>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5"/>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3"/>
      <w:bookmarkEnd w:id="3694"/>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6" w:name="_Toc26369525"/>
      <w:bookmarkStart w:id="3697" w:name="_Toc36227407"/>
      <w:bookmarkStart w:id="3698" w:name="_Toc36228422"/>
      <w:bookmarkStart w:id="3699" w:name="_Toc36229049"/>
      <w:bookmarkStart w:id="3700" w:name="_Toc68847368"/>
      <w:bookmarkStart w:id="3701" w:name="_Toc74611303"/>
      <w:bookmarkStart w:id="3702" w:name="_Toc75566582"/>
      <w:bookmarkStart w:id="3703" w:name="_Toc89790134"/>
      <w:bookmarkStart w:id="3704" w:name="_Toc99466771"/>
      <w:bookmarkStart w:id="3705" w:name="_Toc193991087"/>
      <w:r w:rsidRPr="00567618">
        <w:t>A.2</w:t>
      </w:r>
      <w:r w:rsidRPr="00567618">
        <w:tab/>
        <w:t>SDP offers for speech sessions initiated by media gateway</w:t>
      </w:r>
      <w:bookmarkEnd w:id="3696"/>
      <w:bookmarkEnd w:id="3697"/>
      <w:bookmarkEnd w:id="3698"/>
      <w:bookmarkEnd w:id="3699"/>
      <w:bookmarkEnd w:id="3700"/>
      <w:bookmarkEnd w:id="3701"/>
      <w:bookmarkEnd w:id="3702"/>
      <w:bookmarkEnd w:id="3703"/>
      <w:bookmarkEnd w:id="3704"/>
      <w:bookmarkEnd w:id="3705"/>
    </w:p>
    <w:p w14:paraId="51C50459" w14:textId="77777777" w:rsidR="00FC7E52" w:rsidRPr="00567618" w:rsidRDefault="00FC7E52" w:rsidP="00FC7E52">
      <w:pPr>
        <w:pStyle w:val="Heading2"/>
      </w:pPr>
      <w:bookmarkStart w:id="3706" w:name="_Toc26369526"/>
      <w:bookmarkStart w:id="3707" w:name="_Toc36227408"/>
      <w:bookmarkStart w:id="3708" w:name="_Toc36228423"/>
      <w:bookmarkStart w:id="3709" w:name="_Toc36229050"/>
      <w:bookmarkStart w:id="3710" w:name="_Toc68847369"/>
      <w:bookmarkStart w:id="3711" w:name="_Toc74611304"/>
      <w:bookmarkStart w:id="3712" w:name="_Toc75566583"/>
      <w:bookmarkStart w:id="3713" w:name="_Toc89790135"/>
      <w:bookmarkStart w:id="3714" w:name="_Toc99466772"/>
      <w:bookmarkStart w:id="3715" w:name="_Toc193991088"/>
      <w:r w:rsidRPr="00567618">
        <w:t>A.2.1</w:t>
      </w:r>
      <w:r w:rsidRPr="00567618">
        <w:tab/>
        <w:t>General</w:t>
      </w:r>
      <w:bookmarkEnd w:id="3706"/>
      <w:bookmarkEnd w:id="3707"/>
      <w:bookmarkEnd w:id="3708"/>
      <w:bookmarkEnd w:id="3709"/>
      <w:bookmarkEnd w:id="3710"/>
      <w:bookmarkEnd w:id="3711"/>
      <w:bookmarkEnd w:id="3712"/>
      <w:bookmarkEnd w:id="3713"/>
      <w:bookmarkEnd w:id="3714"/>
      <w:bookmarkEnd w:id="3715"/>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6" w:name="_Toc26369527"/>
      <w:bookmarkStart w:id="3717" w:name="_Toc36227409"/>
      <w:bookmarkStart w:id="3718" w:name="_Toc36228424"/>
      <w:bookmarkStart w:id="3719" w:name="_Toc36229051"/>
      <w:bookmarkStart w:id="3720" w:name="_Toc68847370"/>
      <w:bookmarkStart w:id="3721" w:name="_Toc74611305"/>
      <w:bookmarkStart w:id="3722" w:name="_Toc75566584"/>
      <w:bookmarkStart w:id="3723" w:name="_Toc89790136"/>
      <w:bookmarkStart w:id="3724" w:name="_Toc99466773"/>
      <w:bookmarkStart w:id="3725" w:name="_Toc193991089"/>
      <w:r w:rsidRPr="00567618">
        <w:t>A.2.2</w:t>
      </w:r>
      <w:r w:rsidRPr="00567618">
        <w:tab/>
        <w:t>MGW between GERAN UE and MTSI</w:t>
      </w:r>
      <w:bookmarkEnd w:id="3716"/>
      <w:bookmarkEnd w:id="3717"/>
      <w:bookmarkEnd w:id="3718"/>
      <w:bookmarkEnd w:id="3719"/>
      <w:bookmarkEnd w:id="3720"/>
      <w:bookmarkEnd w:id="3721"/>
      <w:bookmarkEnd w:id="3722"/>
      <w:bookmarkEnd w:id="3723"/>
      <w:bookmarkEnd w:id="3724"/>
      <w:bookmarkEnd w:id="3725"/>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6" w:name="_MCCTEMPBM_CRPT86940304___7"/>
            <w:bookmarkStart w:id="3727" w:name="_MCCTEMPBM_CRPT86940306___7" w:colFirst="0" w:colLast="0"/>
            <w:bookmarkStart w:id="3728"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9" w:name="_MCCTEMPBM_CRPT86940305___7"/>
            <w:bookmarkEnd w:id="3726"/>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9"/>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7"/>
      <w:bookmarkEnd w:id="3728"/>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30" w:name="_Toc26369528"/>
      <w:bookmarkStart w:id="3731" w:name="_Toc36227410"/>
      <w:bookmarkStart w:id="3732" w:name="_Toc36228425"/>
      <w:bookmarkStart w:id="3733" w:name="_Toc36229052"/>
      <w:bookmarkStart w:id="3734" w:name="_Toc68847371"/>
      <w:bookmarkStart w:id="3735" w:name="_Toc74611306"/>
      <w:bookmarkStart w:id="3736" w:name="_Toc75566585"/>
      <w:bookmarkStart w:id="3737" w:name="_Toc89790137"/>
      <w:bookmarkStart w:id="3738" w:name="_Toc99466774"/>
      <w:bookmarkStart w:id="3739" w:name="_Toc193991090"/>
      <w:r w:rsidRPr="00567618">
        <w:t>A.2.3</w:t>
      </w:r>
      <w:r w:rsidRPr="00567618">
        <w:tab/>
        <w:t>MGW between legacy UTRAN UE and MTSI</w:t>
      </w:r>
      <w:bookmarkEnd w:id="3730"/>
      <w:bookmarkEnd w:id="3731"/>
      <w:bookmarkEnd w:id="3732"/>
      <w:bookmarkEnd w:id="3733"/>
      <w:bookmarkEnd w:id="3734"/>
      <w:bookmarkEnd w:id="3735"/>
      <w:bookmarkEnd w:id="3736"/>
      <w:bookmarkEnd w:id="3737"/>
      <w:bookmarkEnd w:id="3738"/>
      <w:bookmarkEnd w:id="3739"/>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40" w:name="_MCCTEMPBM_CRPT86940307___7"/>
            <w:bookmarkStart w:id="3741" w:name="_MCCTEMPBM_CRPT86940309___7" w:colFirst="0" w:colLast="0"/>
            <w:bookmarkStart w:id="3742"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3" w:name="_MCCTEMPBM_CRPT86940308___7"/>
            <w:bookmarkEnd w:id="3740"/>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3"/>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1"/>
      <w:bookmarkEnd w:id="3742"/>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4" w:name="_Toc26369529"/>
      <w:bookmarkStart w:id="3745" w:name="_Toc36227411"/>
      <w:bookmarkStart w:id="3746" w:name="_Toc36228426"/>
      <w:bookmarkStart w:id="3747" w:name="_Toc36229053"/>
      <w:bookmarkStart w:id="3748" w:name="_Toc68847372"/>
      <w:bookmarkStart w:id="3749" w:name="_Toc74611307"/>
      <w:bookmarkStart w:id="3750" w:name="_Toc75566586"/>
      <w:bookmarkStart w:id="3751" w:name="_Toc89790138"/>
      <w:bookmarkStart w:id="3752" w:name="_Toc99466775"/>
      <w:bookmarkStart w:id="3753" w:name="_Toc193991091"/>
      <w:r w:rsidRPr="00567618">
        <w:t>A.2.4</w:t>
      </w:r>
      <w:r w:rsidRPr="00567618">
        <w:tab/>
        <w:t>MGW between CS UE and MTSI</w:t>
      </w:r>
      <w:bookmarkEnd w:id="3744"/>
      <w:bookmarkEnd w:id="3745"/>
      <w:bookmarkEnd w:id="3746"/>
      <w:bookmarkEnd w:id="3747"/>
      <w:bookmarkEnd w:id="3748"/>
      <w:bookmarkEnd w:id="3749"/>
      <w:bookmarkEnd w:id="3750"/>
      <w:bookmarkEnd w:id="3751"/>
      <w:bookmarkEnd w:id="3752"/>
      <w:bookmarkEnd w:id="3753"/>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4" w:name="_MCCTEMPBM_CRPT86940310___7"/>
            <w:bookmarkStart w:id="3755" w:name="_MCCTEMPBM_CRPT86940312___7" w:colFirst="0" w:colLast="0"/>
            <w:bookmarkStart w:id="3756"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7" w:name="_MCCTEMPBM_CRPT86940311___7"/>
            <w:bookmarkEnd w:id="3754"/>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7"/>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5"/>
      <w:bookmarkEnd w:id="3756"/>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8" w:name="_Toc26369530"/>
      <w:bookmarkStart w:id="3759" w:name="_Toc36227412"/>
      <w:bookmarkStart w:id="3760" w:name="_Toc36228427"/>
      <w:bookmarkStart w:id="3761" w:name="_Toc36229054"/>
      <w:bookmarkStart w:id="3762" w:name="_Toc68847373"/>
      <w:bookmarkStart w:id="3763" w:name="_Toc74611308"/>
      <w:bookmarkStart w:id="3764" w:name="_Toc75566587"/>
      <w:bookmarkStart w:id="3765" w:name="_Toc89790139"/>
      <w:bookmarkStart w:id="3766" w:name="_Toc99466776"/>
      <w:bookmarkStart w:id="3767" w:name="_Toc193991092"/>
      <w:r w:rsidRPr="00567618">
        <w:t>A.2.5</w:t>
      </w:r>
      <w:r w:rsidRPr="00567618">
        <w:tab/>
        <w:t>MGW between GERAN UE and MTSI when wideband speech is supported</w:t>
      </w:r>
      <w:bookmarkEnd w:id="3758"/>
      <w:bookmarkEnd w:id="3759"/>
      <w:bookmarkEnd w:id="3760"/>
      <w:bookmarkEnd w:id="3761"/>
      <w:bookmarkEnd w:id="3762"/>
      <w:bookmarkEnd w:id="3763"/>
      <w:bookmarkEnd w:id="3764"/>
      <w:bookmarkEnd w:id="3765"/>
      <w:bookmarkEnd w:id="3766"/>
      <w:bookmarkEnd w:id="376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8" w:name="_MCCTEMPBM_CRPT86940313___7"/>
            <w:bookmarkStart w:id="3769" w:name="_MCCTEMPBM_CRPT86940315___7" w:colFirst="0" w:colLast="0"/>
            <w:bookmarkStart w:id="3770"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1" w:name="_MCCTEMPBM_CRPT86940314___7"/>
            <w:bookmarkEnd w:id="376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9"/>
      <w:bookmarkEnd w:id="377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2" w:name="_Toc26369531"/>
      <w:bookmarkStart w:id="3773" w:name="_Toc36227413"/>
      <w:bookmarkStart w:id="3774" w:name="_Toc36228428"/>
      <w:bookmarkStart w:id="3775" w:name="_Toc36229055"/>
      <w:bookmarkStart w:id="3776" w:name="_Toc68847374"/>
      <w:bookmarkStart w:id="3777" w:name="_Toc74611309"/>
      <w:bookmarkStart w:id="3778" w:name="_Toc75566588"/>
      <w:bookmarkStart w:id="3779" w:name="_Toc89790140"/>
      <w:bookmarkStart w:id="3780" w:name="_Toc99466777"/>
      <w:bookmarkStart w:id="3781" w:name="_Toc193991093"/>
      <w:r w:rsidRPr="00567618">
        <w:t>A.3</w:t>
      </w:r>
      <w:r w:rsidRPr="00567618">
        <w:tab/>
        <w:t>SDP answers to SDP speech session offers</w:t>
      </w:r>
      <w:bookmarkEnd w:id="3772"/>
      <w:bookmarkEnd w:id="3773"/>
      <w:bookmarkEnd w:id="3774"/>
      <w:bookmarkEnd w:id="3775"/>
      <w:bookmarkEnd w:id="3776"/>
      <w:bookmarkEnd w:id="3777"/>
      <w:bookmarkEnd w:id="3778"/>
      <w:bookmarkEnd w:id="3779"/>
      <w:bookmarkEnd w:id="3780"/>
      <w:bookmarkEnd w:id="3781"/>
    </w:p>
    <w:p w14:paraId="11656F2E" w14:textId="77777777" w:rsidR="00FC7E52" w:rsidRPr="00567618" w:rsidRDefault="00FC7E52" w:rsidP="00FC7E52">
      <w:pPr>
        <w:pStyle w:val="Heading2"/>
      </w:pPr>
      <w:bookmarkStart w:id="3782" w:name="_Toc26369532"/>
      <w:bookmarkStart w:id="3783" w:name="_Toc36227414"/>
      <w:bookmarkStart w:id="3784" w:name="_Toc36228429"/>
      <w:bookmarkStart w:id="3785" w:name="_Toc36229056"/>
      <w:bookmarkStart w:id="3786" w:name="_Toc68847375"/>
      <w:bookmarkStart w:id="3787" w:name="_Toc74611310"/>
      <w:bookmarkStart w:id="3788" w:name="_Toc75566589"/>
      <w:bookmarkStart w:id="3789" w:name="_Toc89790141"/>
      <w:bookmarkStart w:id="3790" w:name="_Toc99466778"/>
      <w:bookmarkStart w:id="3791" w:name="_Toc193991094"/>
      <w:r w:rsidRPr="00567618">
        <w:t>A.3.1</w:t>
      </w:r>
      <w:r w:rsidRPr="00567618">
        <w:tab/>
        <w:t>General</w:t>
      </w:r>
      <w:bookmarkEnd w:id="3782"/>
      <w:bookmarkEnd w:id="3783"/>
      <w:bookmarkEnd w:id="3784"/>
      <w:bookmarkEnd w:id="3785"/>
      <w:bookmarkEnd w:id="3786"/>
      <w:bookmarkEnd w:id="3787"/>
      <w:bookmarkEnd w:id="3788"/>
      <w:bookmarkEnd w:id="3789"/>
      <w:bookmarkEnd w:id="3790"/>
      <w:bookmarkEnd w:id="379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2" w:name="_Toc26369533"/>
      <w:bookmarkStart w:id="3793" w:name="_Toc36227415"/>
      <w:bookmarkStart w:id="3794" w:name="_Toc36228430"/>
      <w:bookmarkStart w:id="3795" w:name="_Toc36229057"/>
      <w:bookmarkStart w:id="3796" w:name="_Toc68847376"/>
      <w:bookmarkStart w:id="3797" w:name="_Toc74611311"/>
      <w:bookmarkStart w:id="3798" w:name="_Toc75566590"/>
      <w:bookmarkStart w:id="3799" w:name="_Toc89790142"/>
      <w:bookmarkStart w:id="3800" w:name="_Toc99466779"/>
      <w:bookmarkStart w:id="3801" w:name="_Toc193991095"/>
      <w:r w:rsidRPr="00567618">
        <w:t>A.3.1a</w:t>
      </w:r>
      <w:r w:rsidRPr="00567618">
        <w:tab/>
        <w:t>SDP answer from an MTSI client in terminal when only narrowband speech was offered</w:t>
      </w:r>
      <w:bookmarkEnd w:id="3792"/>
      <w:bookmarkEnd w:id="3793"/>
      <w:bookmarkEnd w:id="3794"/>
      <w:bookmarkEnd w:id="3795"/>
      <w:bookmarkEnd w:id="3796"/>
      <w:bookmarkEnd w:id="3797"/>
      <w:bookmarkEnd w:id="3798"/>
      <w:bookmarkEnd w:id="3799"/>
      <w:bookmarkEnd w:id="3800"/>
      <w:bookmarkEnd w:id="380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2" w:name="_MCCTEMPBM_CRPT86940316___4"/>
            <w:r w:rsidRPr="00567618">
              <w:rPr>
                <w:rFonts w:ascii="Arial" w:hAnsi="Arial"/>
                <w:b/>
                <w:sz w:val="18"/>
              </w:rPr>
              <w:t>SDP offer</w:t>
            </w:r>
            <w:bookmarkEnd w:id="380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3" w:name="MCCQCTEMPBM_00000086"/>
            <w:bookmarkStart w:id="3804"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3"/>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5" w:name="_MCCTEMPBM_CRPT86940318___4"/>
            <w:bookmarkEnd w:id="3804"/>
            <w:r w:rsidRPr="00567618">
              <w:rPr>
                <w:rFonts w:ascii="Arial" w:hAnsi="Arial"/>
                <w:b/>
                <w:sz w:val="18"/>
              </w:rPr>
              <w:t>SDP answer</w:t>
            </w:r>
            <w:bookmarkEnd w:id="3805"/>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6"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6"/>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7"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7"/>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8" w:name="_Toc26369534"/>
      <w:bookmarkStart w:id="3809" w:name="_Toc36227416"/>
      <w:bookmarkStart w:id="3810" w:name="_Toc36228431"/>
      <w:bookmarkStart w:id="3811" w:name="_Toc36229058"/>
      <w:bookmarkStart w:id="3812" w:name="_Toc68847377"/>
      <w:bookmarkStart w:id="3813" w:name="_Toc74611312"/>
      <w:bookmarkStart w:id="3814" w:name="_Toc75566591"/>
      <w:bookmarkStart w:id="3815" w:name="_Toc89790143"/>
      <w:bookmarkStart w:id="3816" w:name="_Toc99466780"/>
      <w:bookmarkStart w:id="3817" w:name="_Toc193991096"/>
      <w:r w:rsidRPr="00567618">
        <w:t>A.3.2</w:t>
      </w:r>
      <w:r w:rsidRPr="00567618">
        <w:tab/>
        <w:t>SDP answer from an MTSI client in terminal</w:t>
      </w:r>
      <w:bookmarkEnd w:id="3808"/>
      <w:bookmarkEnd w:id="3809"/>
      <w:bookmarkEnd w:id="3810"/>
      <w:bookmarkEnd w:id="3811"/>
      <w:bookmarkEnd w:id="3812"/>
      <w:bookmarkEnd w:id="3813"/>
      <w:bookmarkEnd w:id="3814"/>
      <w:bookmarkEnd w:id="3815"/>
      <w:bookmarkEnd w:id="3816"/>
      <w:bookmarkEnd w:id="3817"/>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8" w:name="_MCCTEMPBM_CRPT86940321___7"/>
            <w:bookmarkStart w:id="3819" w:name="MCCQCTEMPBM_00000087"/>
            <w:bookmarkStart w:id="3820"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1" w:name="_MCCTEMPBM_CRPT86940322___7"/>
            <w:bookmarkEnd w:id="3818"/>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1"/>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9"/>
          </w:p>
        </w:tc>
      </w:tr>
      <w:bookmarkEnd w:id="3820"/>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2" w:name="_MCCTEMPBM_CRPT86940324___7"/>
            <w:bookmarkStart w:id="3823"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4" w:name="_MCCTEMPBM_CRPT86940325___7"/>
            <w:bookmarkEnd w:id="3822"/>
            <w:r w:rsidRPr="00567618">
              <w:rPr>
                <w:rFonts w:ascii="Courier New" w:hAnsi="Courier New" w:cs="Courier New"/>
                <w:sz w:val="18"/>
                <w:szCs w:val="18"/>
              </w:rPr>
              <w:t>a=acfg:1 t=1</w:t>
            </w:r>
          </w:p>
          <w:bookmarkEnd w:id="3824"/>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3"/>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5"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5"/>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6" w:name="_Toc26369535"/>
      <w:bookmarkStart w:id="3827" w:name="_Toc36227417"/>
      <w:bookmarkStart w:id="3828" w:name="_Toc36228432"/>
      <w:bookmarkStart w:id="3829" w:name="_Toc36229059"/>
      <w:bookmarkStart w:id="3830" w:name="_Toc68847378"/>
      <w:bookmarkStart w:id="3831" w:name="_Toc74611313"/>
      <w:bookmarkStart w:id="3832" w:name="_Toc75566592"/>
      <w:bookmarkStart w:id="3833" w:name="_Toc89790144"/>
      <w:bookmarkStart w:id="3834" w:name="_Toc99466781"/>
      <w:bookmarkStart w:id="3835" w:name="_Toc193991097"/>
      <w:r w:rsidRPr="00567618">
        <w:t>A.3.2a</w:t>
      </w:r>
      <w:r w:rsidRPr="00567618">
        <w:tab/>
        <w:t>SDP answer from a non-MTSI UE with AVP</w:t>
      </w:r>
      <w:bookmarkEnd w:id="3826"/>
      <w:bookmarkEnd w:id="3827"/>
      <w:bookmarkEnd w:id="3828"/>
      <w:bookmarkEnd w:id="3829"/>
      <w:bookmarkEnd w:id="3830"/>
      <w:bookmarkEnd w:id="3831"/>
      <w:bookmarkEnd w:id="3832"/>
      <w:bookmarkEnd w:id="3833"/>
      <w:bookmarkEnd w:id="3834"/>
      <w:bookmarkEnd w:id="3835"/>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6" w:name="_MCCTEMPBM_CRPT86940328___4"/>
            <w:r w:rsidRPr="00567618">
              <w:rPr>
                <w:rFonts w:ascii="Arial" w:hAnsi="Arial"/>
                <w:b/>
                <w:sz w:val="18"/>
              </w:rPr>
              <w:t>SDP answer with AVP</w:t>
            </w:r>
            <w:bookmarkEnd w:id="3836"/>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7" w:name="_MCCTEMPBM_CRPT86940329___7" w:colFirst="0" w:colLast="0"/>
            <w:bookmarkStart w:id="3838"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7"/>
      <w:bookmarkEnd w:id="3838"/>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9" w:name="_Toc26369536"/>
      <w:bookmarkStart w:id="3840" w:name="_Toc36227418"/>
      <w:bookmarkStart w:id="3841" w:name="_Toc36228433"/>
      <w:bookmarkStart w:id="3842" w:name="_Toc36229060"/>
      <w:bookmarkStart w:id="3843" w:name="_Toc68847379"/>
      <w:bookmarkStart w:id="3844" w:name="_Toc74611314"/>
      <w:bookmarkStart w:id="3845" w:name="_Toc75566593"/>
      <w:bookmarkStart w:id="3846" w:name="_Toc89790145"/>
      <w:bookmarkStart w:id="3847" w:name="_Toc99466782"/>
      <w:bookmarkStart w:id="3848" w:name="_Toc193991098"/>
      <w:r w:rsidRPr="00567618">
        <w:t>A.3.3</w:t>
      </w:r>
      <w:r w:rsidRPr="00567618">
        <w:tab/>
        <w:t>SDP answer from an MTSI client in terminal supporting only AMR</w:t>
      </w:r>
      <w:bookmarkEnd w:id="3839"/>
      <w:bookmarkEnd w:id="3840"/>
      <w:bookmarkEnd w:id="3841"/>
      <w:bookmarkEnd w:id="3842"/>
      <w:bookmarkEnd w:id="3843"/>
      <w:bookmarkEnd w:id="3844"/>
      <w:bookmarkEnd w:id="3845"/>
      <w:bookmarkEnd w:id="3846"/>
      <w:bookmarkEnd w:id="3847"/>
      <w:bookmarkEnd w:id="3848"/>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9" w:name="_MCCTEMPBM_CRPT86940330___7"/>
            <w:bookmarkStart w:id="3850" w:name="MCCQCTEMPBM_00000089"/>
            <w:bookmarkStart w:id="3851"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2" w:name="_MCCTEMPBM_CRPT86940331___7"/>
            <w:bookmarkEnd w:id="3849"/>
            <w:r w:rsidRPr="00567618">
              <w:rPr>
                <w:rFonts w:ascii="Courier New" w:hAnsi="Courier New" w:cs="Courier New"/>
                <w:sz w:val="18"/>
              </w:rPr>
              <w:t>a=tcap:1 RTP/AVPF</w:t>
            </w:r>
          </w:p>
          <w:bookmarkEnd w:id="3852"/>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50"/>
          </w:p>
        </w:tc>
      </w:tr>
      <w:bookmarkEnd w:id="3851"/>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3" w:name="_MCCTEMPBM_CRPT86940333___7"/>
            <w:bookmarkStart w:id="3854"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5" w:name="_MCCTEMPBM_CRPT86940334___7"/>
            <w:bookmarkEnd w:id="3853"/>
            <w:r w:rsidRPr="00567618">
              <w:rPr>
                <w:rFonts w:ascii="Courier New" w:hAnsi="Courier New" w:cs="Courier New"/>
                <w:sz w:val="18"/>
                <w:szCs w:val="18"/>
              </w:rPr>
              <w:t>a=acfg:1 t=1</w:t>
            </w:r>
          </w:p>
          <w:bookmarkEnd w:id="3855"/>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4"/>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6"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6"/>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7" w:name="_Toc26369537"/>
      <w:bookmarkStart w:id="3858" w:name="_Toc36227419"/>
      <w:bookmarkStart w:id="3859" w:name="_Toc36228434"/>
      <w:bookmarkStart w:id="3860" w:name="_Toc36229061"/>
      <w:bookmarkStart w:id="3861" w:name="_Toc68847380"/>
      <w:bookmarkStart w:id="3862" w:name="_Toc74611315"/>
      <w:bookmarkStart w:id="3863" w:name="_Toc75566594"/>
      <w:bookmarkStart w:id="3864" w:name="_Toc89790146"/>
      <w:bookmarkStart w:id="3865" w:name="_Toc99466783"/>
      <w:bookmarkStart w:id="3866" w:name="_Toc193991099"/>
      <w:r w:rsidRPr="00567618">
        <w:t>A.3.4</w:t>
      </w:r>
      <w:r w:rsidRPr="00567618">
        <w:tab/>
        <w:t>SDP answer from an MTSI client in terminal using EGPRS access when both AMR and AMR-WB are supported</w:t>
      </w:r>
      <w:bookmarkEnd w:id="3857"/>
      <w:bookmarkEnd w:id="3858"/>
      <w:bookmarkEnd w:id="3859"/>
      <w:bookmarkEnd w:id="3860"/>
      <w:bookmarkEnd w:id="3861"/>
      <w:bookmarkEnd w:id="3862"/>
      <w:bookmarkEnd w:id="3863"/>
      <w:bookmarkEnd w:id="3864"/>
      <w:bookmarkEnd w:id="3865"/>
      <w:bookmarkEnd w:id="3866"/>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7" w:name="_MCCTEMPBM_CRPT86940337___7"/>
            <w:bookmarkStart w:id="3868" w:name="MCCQCTEMPBM_00000090"/>
            <w:bookmarkStart w:id="3869"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70" w:name="_MCCTEMPBM_CRPT86940338___7"/>
            <w:bookmarkEnd w:id="3867"/>
            <w:r w:rsidRPr="00567618">
              <w:rPr>
                <w:rFonts w:ascii="Courier New" w:hAnsi="Courier New" w:cs="Courier New"/>
                <w:sz w:val="18"/>
              </w:rPr>
              <w:t>a=tcap:1 RTP/AVPF</w:t>
            </w:r>
          </w:p>
          <w:bookmarkEnd w:id="3870"/>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8"/>
          </w:p>
        </w:tc>
      </w:tr>
      <w:bookmarkEnd w:id="3869"/>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1" w:name="_MCCTEMPBM_CRPT86940340___7"/>
            <w:bookmarkStart w:id="3872"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3" w:name="_MCCTEMPBM_CRPT86940341___7"/>
            <w:bookmarkEnd w:id="3871"/>
            <w:r w:rsidRPr="00567618">
              <w:rPr>
                <w:rFonts w:ascii="Courier New" w:hAnsi="Courier New" w:cs="Courier New"/>
                <w:sz w:val="18"/>
                <w:szCs w:val="18"/>
              </w:rPr>
              <w:t>a=acfg:1 t=1</w:t>
            </w:r>
          </w:p>
          <w:bookmarkEnd w:id="3873"/>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2"/>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4" w:name="_Toc26369538"/>
      <w:bookmarkStart w:id="3875" w:name="_Toc36227420"/>
      <w:bookmarkStart w:id="3876" w:name="_Toc36228435"/>
      <w:bookmarkStart w:id="3877" w:name="_Toc36229062"/>
      <w:bookmarkStart w:id="3878" w:name="_Toc68847381"/>
      <w:bookmarkStart w:id="3879" w:name="_Toc74611316"/>
      <w:bookmarkStart w:id="3880" w:name="_Toc75566595"/>
      <w:bookmarkStart w:id="3881" w:name="_Toc89790147"/>
      <w:bookmarkStart w:id="3882" w:name="_Toc99466784"/>
      <w:bookmarkStart w:id="3883" w:name="_Toc193991100"/>
      <w:r w:rsidRPr="00567618">
        <w:t>A.3.4a</w:t>
      </w:r>
      <w:r w:rsidRPr="00567618">
        <w:tab/>
        <w:t>SDP answer from an MTSI client in terminal using EGPRS access when only AMR is supported</w:t>
      </w:r>
      <w:bookmarkEnd w:id="3874"/>
      <w:bookmarkEnd w:id="3875"/>
      <w:bookmarkEnd w:id="3876"/>
      <w:bookmarkEnd w:id="3877"/>
      <w:bookmarkEnd w:id="3878"/>
      <w:bookmarkEnd w:id="3879"/>
      <w:bookmarkEnd w:id="3880"/>
      <w:bookmarkEnd w:id="3881"/>
      <w:bookmarkEnd w:id="3882"/>
      <w:bookmarkEnd w:id="3883"/>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4" w:name="_MCCTEMPBM_CRPT86940343___4"/>
            <w:r w:rsidRPr="00567618">
              <w:rPr>
                <w:rFonts w:ascii="Arial" w:hAnsi="Arial"/>
                <w:b/>
                <w:sz w:val="18"/>
              </w:rPr>
              <w:t>SDP offer</w:t>
            </w:r>
            <w:bookmarkEnd w:id="3884"/>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5" w:name="MCCQCTEMPBM_00000091"/>
            <w:bookmarkStart w:id="3886"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5"/>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7" w:name="_MCCTEMPBM_CRPT86940345___4"/>
            <w:bookmarkEnd w:id="3886"/>
            <w:r w:rsidRPr="00567618">
              <w:rPr>
                <w:rFonts w:ascii="Arial" w:hAnsi="Arial"/>
                <w:b/>
                <w:sz w:val="18"/>
              </w:rPr>
              <w:t>SDP answer</w:t>
            </w:r>
            <w:bookmarkEnd w:id="3887"/>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8"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8"/>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9" w:name="_Toc26369539"/>
      <w:bookmarkStart w:id="3890" w:name="_Toc36227421"/>
      <w:bookmarkStart w:id="3891" w:name="_Toc36228436"/>
      <w:bookmarkStart w:id="3892" w:name="_Toc36229063"/>
      <w:bookmarkStart w:id="3893" w:name="_Toc68847382"/>
      <w:bookmarkStart w:id="3894" w:name="_Toc74611317"/>
      <w:bookmarkStart w:id="3895" w:name="_Toc75566596"/>
      <w:bookmarkStart w:id="3896" w:name="_Toc89790148"/>
      <w:bookmarkStart w:id="3897" w:name="_Toc99466785"/>
      <w:bookmarkStart w:id="3898" w:name="_Toc193991101"/>
      <w:r w:rsidRPr="00567618">
        <w:t>A.3.4b</w:t>
      </w:r>
      <w:r w:rsidRPr="00567618">
        <w:tab/>
        <w:t>SDP answer from an MTSI client in terminal using WLAN</w:t>
      </w:r>
      <w:bookmarkEnd w:id="3889"/>
      <w:bookmarkEnd w:id="3890"/>
      <w:bookmarkEnd w:id="3891"/>
      <w:bookmarkEnd w:id="3892"/>
      <w:bookmarkEnd w:id="3893"/>
      <w:bookmarkEnd w:id="3894"/>
      <w:bookmarkEnd w:id="3895"/>
      <w:bookmarkEnd w:id="3896"/>
      <w:bookmarkEnd w:id="3897"/>
      <w:bookmarkEnd w:id="3898"/>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9" w:name="_MCCTEMPBM_CRPT86940347___4"/>
            <w:r w:rsidRPr="00567618">
              <w:rPr>
                <w:rFonts w:ascii="Arial" w:hAnsi="Arial"/>
                <w:b/>
                <w:sz w:val="18"/>
              </w:rPr>
              <w:t>SDP offer</w:t>
            </w:r>
            <w:bookmarkEnd w:id="3899"/>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0" w:name="MCCQCTEMPBM_00000092"/>
            <w:bookmarkStart w:id="3901"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900"/>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2" w:name="_MCCTEMPBM_CRPT86940349___4"/>
            <w:bookmarkEnd w:id="3901"/>
            <w:r w:rsidRPr="00567618">
              <w:rPr>
                <w:rFonts w:ascii="Arial" w:hAnsi="Arial"/>
                <w:b/>
                <w:sz w:val="18"/>
              </w:rPr>
              <w:t>SDP answer</w:t>
            </w:r>
            <w:bookmarkEnd w:id="3902"/>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3"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3"/>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4" w:name="_Toc26369540"/>
      <w:bookmarkStart w:id="3905" w:name="_Toc36227422"/>
      <w:bookmarkStart w:id="3906" w:name="_Toc36228437"/>
      <w:bookmarkStart w:id="3907" w:name="_Toc36229064"/>
      <w:bookmarkStart w:id="3908" w:name="_Toc68847383"/>
      <w:bookmarkStart w:id="3909" w:name="_Toc74611318"/>
      <w:bookmarkStart w:id="3910" w:name="_Toc75566597"/>
      <w:bookmarkStart w:id="3911" w:name="_Toc89790149"/>
      <w:bookmarkStart w:id="3912" w:name="_Toc99466786"/>
      <w:bookmarkStart w:id="3913" w:name="_Toc193991102"/>
      <w:r w:rsidRPr="00567618">
        <w:t>A.3.5</w:t>
      </w:r>
      <w:r w:rsidRPr="00567618">
        <w:tab/>
        <w:t>SDP answer from MTSI MGW supporting only one codec mode set for AMR and AMR-WB each</w:t>
      </w:r>
      <w:bookmarkEnd w:id="3904"/>
      <w:bookmarkEnd w:id="3905"/>
      <w:bookmarkEnd w:id="3906"/>
      <w:bookmarkEnd w:id="3907"/>
      <w:bookmarkEnd w:id="3908"/>
      <w:bookmarkEnd w:id="3909"/>
      <w:bookmarkEnd w:id="3910"/>
      <w:bookmarkEnd w:id="3911"/>
      <w:bookmarkEnd w:id="3912"/>
      <w:bookmarkEnd w:id="3913"/>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4" w:name="_MCCTEMPBM_CRPT86940351___7"/>
            <w:bookmarkStart w:id="3915" w:name="MCCQCTEMPBM_00000093"/>
            <w:bookmarkStart w:id="3916"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7" w:name="_MCCTEMPBM_CRPT86940352___7"/>
            <w:bookmarkEnd w:id="3914"/>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7"/>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5"/>
          </w:p>
        </w:tc>
      </w:tr>
      <w:bookmarkEnd w:id="3916"/>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8" w:name="_MCCTEMPBM_CRPT86940354___7"/>
            <w:bookmarkStart w:id="3919"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0" w:name="_MCCTEMPBM_CRPT86940355___7"/>
            <w:bookmarkEnd w:id="3918"/>
            <w:r w:rsidRPr="00567618">
              <w:rPr>
                <w:rFonts w:ascii="Courier New" w:hAnsi="Courier New" w:cs="Courier New"/>
                <w:sz w:val="18"/>
                <w:szCs w:val="18"/>
              </w:rPr>
              <w:t>a=acfg:1 t=1</w:t>
            </w:r>
          </w:p>
          <w:bookmarkEnd w:id="3920"/>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9"/>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1" w:name="_Toc26369541"/>
      <w:bookmarkStart w:id="3922" w:name="_Toc36227423"/>
      <w:bookmarkStart w:id="3923" w:name="_Toc36228438"/>
      <w:bookmarkStart w:id="3924" w:name="_Toc36229065"/>
      <w:bookmarkStart w:id="3925" w:name="_Toc68847384"/>
      <w:bookmarkStart w:id="3926" w:name="_Toc74611319"/>
      <w:bookmarkStart w:id="3927" w:name="_Toc75566598"/>
      <w:bookmarkStart w:id="3928" w:name="_Toc89790150"/>
      <w:bookmarkStart w:id="3929" w:name="_Toc99466787"/>
      <w:bookmarkStart w:id="3930" w:name="_Toc193991103"/>
      <w:r w:rsidRPr="00567618">
        <w:t>A.3.5a</w:t>
      </w:r>
      <w:r w:rsidRPr="00567618">
        <w:tab/>
        <w:t>SDP answer from MTSI MGW supporting only one codec mode set for AMR</w:t>
      </w:r>
      <w:bookmarkEnd w:id="3921"/>
      <w:bookmarkEnd w:id="3922"/>
      <w:bookmarkEnd w:id="3923"/>
      <w:bookmarkEnd w:id="3924"/>
      <w:bookmarkEnd w:id="3925"/>
      <w:bookmarkEnd w:id="3926"/>
      <w:bookmarkEnd w:id="3927"/>
      <w:bookmarkEnd w:id="3928"/>
      <w:bookmarkEnd w:id="3929"/>
      <w:bookmarkEnd w:id="393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1" w:name="_MCCTEMPBM_CRPT86940357___7"/>
            <w:bookmarkStart w:id="3932" w:name="MCCQCTEMPBM_00000094"/>
            <w:bookmarkStart w:id="393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4" w:name="_MCCTEMPBM_CRPT86940358___7"/>
            <w:bookmarkEnd w:id="3931"/>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2"/>
          </w:p>
        </w:tc>
      </w:tr>
      <w:bookmarkEnd w:id="393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5" w:name="_MCCTEMPBM_CRPT86940360___7"/>
            <w:bookmarkStart w:id="393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7" w:name="_MCCTEMPBM_CRPT86940361___7"/>
            <w:bookmarkEnd w:id="3935"/>
            <w:r w:rsidRPr="00567618">
              <w:rPr>
                <w:rFonts w:ascii="Courier New" w:hAnsi="Courier New" w:cs="Courier New"/>
                <w:sz w:val="18"/>
                <w:szCs w:val="18"/>
              </w:rPr>
              <w:t>a=acfg:1 t=1</w:t>
            </w:r>
          </w:p>
          <w:bookmarkEnd w:id="393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8" w:name="_Toc26369542"/>
      <w:bookmarkStart w:id="3939" w:name="_Toc36227424"/>
      <w:bookmarkStart w:id="3940" w:name="_Toc36228439"/>
      <w:bookmarkStart w:id="3941" w:name="_Toc36229066"/>
      <w:bookmarkStart w:id="3942" w:name="_Toc68847385"/>
      <w:bookmarkStart w:id="3943" w:name="_Toc74611320"/>
      <w:bookmarkStart w:id="3944" w:name="_Toc75566599"/>
      <w:bookmarkStart w:id="3945" w:name="_Toc89790151"/>
      <w:bookmarkStart w:id="3946" w:name="_Toc99466788"/>
      <w:bookmarkStart w:id="3947" w:name="_Toc193991104"/>
      <w:r w:rsidRPr="00567618">
        <w:t>A.3.6</w:t>
      </w:r>
      <w:r w:rsidRPr="00567618">
        <w:tab/>
        <w:t>SDP answer from MTSI client in terminal on HSPA for session initiated from MTSI MGW interfacing UE on GERAN</w:t>
      </w:r>
      <w:bookmarkEnd w:id="3938"/>
      <w:bookmarkEnd w:id="3939"/>
      <w:bookmarkEnd w:id="3940"/>
      <w:bookmarkEnd w:id="3941"/>
      <w:bookmarkEnd w:id="3942"/>
      <w:bookmarkEnd w:id="3943"/>
      <w:bookmarkEnd w:id="3944"/>
      <w:bookmarkEnd w:id="3945"/>
      <w:bookmarkEnd w:id="3946"/>
      <w:bookmarkEnd w:id="3947"/>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8" w:name="_MCCTEMPBM_CRPT86940363___7"/>
            <w:bookmarkStart w:id="3949" w:name="MCCQCTEMPBM_00000095"/>
            <w:bookmarkStart w:id="395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1" w:name="_MCCTEMPBM_CRPT86940364___7"/>
            <w:bookmarkEnd w:id="3948"/>
            <w:r w:rsidRPr="00567618">
              <w:rPr>
                <w:rFonts w:ascii="Courier New" w:hAnsi="Courier New" w:cs="Courier New"/>
                <w:sz w:val="18"/>
              </w:rPr>
              <w:t>a=tcap:1 RTP/AVPF</w:t>
            </w:r>
          </w:p>
          <w:bookmarkEnd w:id="395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9"/>
          </w:p>
        </w:tc>
      </w:tr>
      <w:bookmarkEnd w:id="395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2" w:name="_MCCTEMPBM_CRPT86940366___7"/>
            <w:bookmarkStart w:id="395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4" w:name="_MCCTEMPBM_CRPT86940367___7"/>
            <w:bookmarkEnd w:id="3952"/>
            <w:r w:rsidRPr="00567618">
              <w:rPr>
                <w:rFonts w:ascii="Courier New" w:hAnsi="Courier New" w:cs="Courier New"/>
                <w:sz w:val="18"/>
                <w:szCs w:val="18"/>
              </w:rPr>
              <w:t>a=acfg:1 t=1</w:t>
            </w:r>
          </w:p>
          <w:bookmarkEnd w:id="395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5" w:name="_Toc26369543"/>
      <w:bookmarkStart w:id="3956" w:name="_Toc36227425"/>
      <w:bookmarkStart w:id="3957" w:name="_Toc36228440"/>
      <w:bookmarkStart w:id="3958" w:name="_Toc36229067"/>
      <w:bookmarkStart w:id="3959" w:name="_Toc68847386"/>
      <w:bookmarkStart w:id="3960" w:name="_Toc74611321"/>
      <w:bookmarkStart w:id="3961" w:name="_Toc75566600"/>
      <w:bookmarkStart w:id="3962" w:name="_Toc89790152"/>
      <w:bookmarkStart w:id="3963" w:name="_Toc99466789"/>
      <w:bookmarkStart w:id="3964" w:name="_Toc193991105"/>
      <w:r w:rsidRPr="00567618">
        <w:t>A.3.7</w:t>
      </w:r>
      <w:r w:rsidRPr="00567618">
        <w:tab/>
        <w:t>SDP answer from MTSI client in terminal on HSPA for session initiated from MTSI MGW interfacing legacy UE on UTRAN</w:t>
      </w:r>
      <w:bookmarkEnd w:id="3955"/>
      <w:bookmarkEnd w:id="3956"/>
      <w:bookmarkEnd w:id="3957"/>
      <w:bookmarkEnd w:id="3958"/>
      <w:bookmarkEnd w:id="3959"/>
      <w:bookmarkEnd w:id="3960"/>
      <w:bookmarkEnd w:id="3961"/>
      <w:bookmarkEnd w:id="3962"/>
      <w:bookmarkEnd w:id="3963"/>
      <w:bookmarkEnd w:id="396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5" w:name="_MCCTEMPBM_CRPT86940369___4"/>
            <w:r w:rsidRPr="00567618">
              <w:rPr>
                <w:rFonts w:ascii="Arial" w:hAnsi="Arial"/>
                <w:b/>
                <w:sz w:val="18"/>
              </w:rPr>
              <w:t>SDP offer (from MTSI MGW)</w:t>
            </w:r>
            <w:bookmarkEnd w:id="396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MCCQCTEMPBM_00000096"/>
            <w:bookmarkStart w:id="3967"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6"/>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8" w:name="_MCCTEMPBM_CRPT86940371___4"/>
            <w:bookmarkEnd w:id="3967"/>
            <w:r w:rsidRPr="00567618">
              <w:rPr>
                <w:rFonts w:ascii="Arial" w:hAnsi="Arial"/>
                <w:b/>
                <w:sz w:val="18"/>
              </w:rPr>
              <w:t>SDP answer (from MTSI client in terminal)</w:t>
            </w:r>
            <w:bookmarkEnd w:id="3968"/>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9"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9"/>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70" w:name="_Toc26369544"/>
      <w:bookmarkStart w:id="3971" w:name="_Toc36227426"/>
      <w:bookmarkStart w:id="3972" w:name="_Toc36228441"/>
      <w:bookmarkStart w:id="3973" w:name="_Toc36229068"/>
      <w:bookmarkStart w:id="3974" w:name="_Toc68847387"/>
      <w:bookmarkStart w:id="3975" w:name="_Toc74611322"/>
      <w:bookmarkStart w:id="3976" w:name="_Toc75566601"/>
      <w:bookmarkStart w:id="3977" w:name="_Toc89790153"/>
      <w:bookmarkStart w:id="3978" w:name="_Toc99466790"/>
      <w:bookmarkStart w:id="3979" w:name="_Toc193991106"/>
      <w:r w:rsidRPr="00567618">
        <w:t>A.4</w:t>
      </w:r>
      <w:r w:rsidRPr="00567618">
        <w:tab/>
        <w:t>SDP offers and answers for video sessions</w:t>
      </w:r>
      <w:bookmarkEnd w:id="3970"/>
      <w:bookmarkEnd w:id="3971"/>
      <w:bookmarkEnd w:id="3972"/>
      <w:bookmarkEnd w:id="3973"/>
      <w:bookmarkEnd w:id="3974"/>
      <w:bookmarkEnd w:id="3975"/>
      <w:bookmarkEnd w:id="3976"/>
      <w:bookmarkEnd w:id="3977"/>
      <w:bookmarkEnd w:id="3978"/>
      <w:bookmarkEnd w:id="3979"/>
    </w:p>
    <w:p w14:paraId="482B6F19" w14:textId="77777777" w:rsidR="00FC7E52" w:rsidRPr="00567618" w:rsidRDefault="00FC7E52" w:rsidP="00FC7E52">
      <w:pPr>
        <w:pStyle w:val="Heading2"/>
      </w:pPr>
      <w:bookmarkStart w:id="3980" w:name="_Toc26369545"/>
      <w:bookmarkStart w:id="3981" w:name="_Toc36227427"/>
      <w:bookmarkStart w:id="3982" w:name="_Toc36228442"/>
      <w:bookmarkStart w:id="3983" w:name="_Toc36229069"/>
      <w:bookmarkStart w:id="3984" w:name="_Toc68847388"/>
      <w:bookmarkStart w:id="3985" w:name="_Toc74611323"/>
      <w:bookmarkStart w:id="3986" w:name="_Toc75566602"/>
      <w:bookmarkStart w:id="3987" w:name="_Toc89790154"/>
      <w:bookmarkStart w:id="3988" w:name="_Toc99466791"/>
      <w:bookmarkStart w:id="3989" w:name="_Toc193991107"/>
      <w:r w:rsidRPr="00567618">
        <w:t>A.4.1</w:t>
      </w:r>
      <w:r w:rsidRPr="00567618">
        <w:tab/>
        <w:t>Void</w:t>
      </w:r>
      <w:bookmarkEnd w:id="3980"/>
      <w:bookmarkEnd w:id="3981"/>
      <w:bookmarkEnd w:id="3982"/>
      <w:bookmarkEnd w:id="3983"/>
      <w:bookmarkEnd w:id="3984"/>
      <w:bookmarkEnd w:id="3985"/>
      <w:bookmarkEnd w:id="3986"/>
      <w:bookmarkEnd w:id="3987"/>
      <w:bookmarkEnd w:id="3988"/>
      <w:bookmarkEnd w:id="3989"/>
    </w:p>
    <w:p w14:paraId="4551E5C7" w14:textId="77777777" w:rsidR="00FC7E52" w:rsidRPr="00567618" w:rsidRDefault="00FC7E52" w:rsidP="00FC7E52">
      <w:pPr>
        <w:pStyle w:val="Heading2"/>
      </w:pPr>
      <w:bookmarkStart w:id="3990" w:name="_Toc26369546"/>
      <w:bookmarkStart w:id="3991" w:name="_Toc36227428"/>
      <w:bookmarkStart w:id="3992" w:name="_Toc36228443"/>
      <w:bookmarkStart w:id="3993" w:name="_Toc36229070"/>
      <w:bookmarkStart w:id="3994" w:name="_Toc68847389"/>
      <w:bookmarkStart w:id="3995" w:name="_Toc74611324"/>
      <w:bookmarkStart w:id="3996" w:name="_Toc75566603"/>
      <w:bookmarkStart w:id="3997" w:name="_Toc89790155"/>
      <w:bookmarkStart w:id="3998" w:name="_Toc99466792"/>
      <w:bookmarkStart w:id="3999" w:name="_Toc193991108"/>
      <w:r w:rsidRPr="00567618">
        <w:t>A.4.2</w:t>
      </w:r>
      <w:r w:rsidRPr="00567618">
        <w:tab/>
        <w:t>Void</w:t>
      </w:r>
      <w:bookmarkEnd w:id="3990"/>
      <w:bookmarkEnd w:id="3991"/>
      <w:bookmarkEnd w:id="3992"/>
      <w:bookmarkEnd w:id="3993"/>
      <w:bookmarkEnd w:id="3994"/>
      <w:bookmarkEnd w:id="3995"/>
      <w:bookmarkEnd w:id="3996"/>
      <w:bookmarkEnd w:id="3997"/>
      <w:bookmarkEnd w:id="3998"/>
      <w:bookmarkEnd w:id="3999"/>
    </w:p>
    <w:p w14:paraId="71E8D902" w14:textId="77777777" w:rsidR="00FC7E52" w:rsidRPr="00567618" w:rsidRDefault="00FC7E52" w:rsidP="00FC7E52">
      <w:pPr>
        <w:pStyle w:val="Heading2"/>
      </w:pPr>
      <w:bookmarkStart w:id="4000" w:name="_Toc26369547"/>
      <w:bookmarkStart w:id="4001" w:name="_Toc36227429"/>
      <w:bookmarkStart w:id="4002" w:name="_Toc36228444"/>
      <w:bookmarkStart w:id="4003" w:name="_Toc36229071"/>
      <w:bookmarkStart w:id="4004" w:name="_Toc68847390"/>
      <w:bookmarkStart w:id="4005" w:name="_Toc74611325"/>
      <w:bookmarkStart w:id="4006" w:name="_Toc75566604"/>
      <w:bookmarkStart w:id="4007" w:name="_Toc89790156"/>
      <w:bookmarkStart w:id="4008" w:name="_Toc99466793"/>
      <w:bookmarkStart w:id="4009" w:name="_Toc193991109"/>
      <w:r w:rsidRPr="00567618">
        <w:t>A.4.2a</w:t>
      </w:r>
      <w:r w:rsidRPr="00567618">
        <w:tab/>
        <w:t>H.264/AVC</w:t>
      </w:r>
      <w:bookmarkEnd w:id="4000"/>
      <w:bookmarkEnd w:id="4001"/>
      <w:bookmarkEnd w:id="4002"/>
      <w:bookmarkEnd w:id="4003"/>
      <w:bookmarkEnd w:id="4004"/>
      <w:bookmarkEnd w:id="4005"/>
      <w:bookmarkEnd w:id="4006"/>
      <w:bookmarkEnd w:id="4007"/>
      <w:bookmarkEnd w:id="4008"/>
      <w:bookmarkEnd w:id="4009"/>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373___7"/>
            <w:bookmarkStart w:id="4011" w:name="_MCCTEMPBM_CRPT86940377___7" w:colFirst="0" w:colLast="0"/>
            <w:bookmarkStart w:id="4012"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74___7"/>
            <w:bookmarkEnd w:id="401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75___7"/>
            <w:bookmarkEnd w:id="401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5" w:name="_MCCTEMPBM_CRPT86940376___7"/>
            <w:bookmarkEnd w:id="4014"/>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1"/>
      <w:bookmarkEnd w:id="401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6" w:name="_MCCTEMPBM_CRPT86940378___7"/>
            <w:bookmarkStart w:id="4017" w:name="_MCCTEMPBM_CRPT86940382___7" w:colFirst="0" w:colLast="0"/>
            <w:bookmarkStart w:id="4018"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379___7"/>
            <w:bookmarkEnd w:id="4016"/>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380___7"/>
            <w:bookmarkEnd w:id="4019"/>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1" w:name="_MCCTEMPBM_CRPT86940381___7"/>
            <w:bookmarkEnd w:id="4020"/>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1"/>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7"/>
      <w:bookmarkEnd w:id="4018"/>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2" w:name="_Toc26369548"/>
      <w:bookmarkStart w:id="4023" w:name="_Toc36227430"/>
      <w:bookmarkStart w:id="4024" w:name="_Toc36228445"/>
      <w:bookmarkStart w:id="4025" w:name="_Toc36229072"/>
      <w:bookmarkStart w:id="4026" w:name="_Toc68847391"/>
      <w:bookmarkStart w:id="4027" w:name="_Toc74611326"/>
      <w:bookmarkStart w:id="4028" w:name="_Toc75566605"/>
      <w:bookmarkStart w:id="4029" w:name="_Toc89790157"/>
      <w:bookmarkStart w:id="4030" w:name="_Toc99466794"/>
      <w:bookmarkStart w:id="4031" w:name="_Toc193991110"/>
      <w:r w:rsidRPr="00567618">
        <w:t>A.4.2b</w:t>
      </w:r>
      <w:r w:rsidRPr="00567618">
        <w:tab/>
        <w:t>High Granularity CVO example</w:t>
      </w:r>
      <w:bookmarkEnd w:id="4022"/>
      <w:bookmarkEnd w:id="4023"/>
      <w:bookmarkEnd w:id="4024"/>
      <w:bookmarkEnd w:id="4025"/>
      <w:bookmarkEnd w:id="4026"/>
      <w:bookmarkEnd w:id="4027"/>
      <w:bookmarkEnd w:id="4028"/>
      <w:bookmarkEnd w:id="4029"/>
      <w:bookmarkEnd w:id="4030"/>
      <w:bookmarkEnd w:id="4031"/>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383___7"/>
            <w:bookmarkStart w:id="4033" w:name="_MCCTEMPBM_CRPT86940387___7" w:colFirst="0" w:colLast="0"/>
            <w:bookmarkStart w:id="4034"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384___7"/>
            <w:bookmarkEnd w:id="4032"/>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385___7"/>
            <w:bookmarkEnd w:id="4035"/>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7" w:name="_MCCTEMPBM_CRPT86940386___7"/>
            <w:bookmarkEnd w:id="4036"/>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7"/>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3"/>
      <w:bookmarkEnd w:id="4034"/>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388___7"/>
            <w:bookmarkStart w:id="4039" w:name="_MCCTEMPBM_CRPT86940392___7" w:colFirst="0" w:colLast="0"/>
            <w:bookmarkStart w:id="4040"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389___7"/>
            <w:bookmarkEnd w:id="4038"/>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390___7"/>
            <w:bookmarkEnd w:id="4041"/>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391___7"/>
            <w:bookmarkEnd w:id="4042"/>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3"/>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9"/>
      <w:bookmarkEnd w:id="4040"/>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4" w:name="_Toc26369549"/>
      <w:bookmarkStart w:id="4045" w:name="_Toc36227431"/>
      <w:bookmarkStart w:id="4046" w:name="_Toc36228446"/>
      <w:bookmarkStart w:id="4047" w:name="_Toc36229073"/>
      <w:bookmarkStart w:id="4048" w:name="_Toc68847392"/>
      <w:bookmarkStart w:id="4049" w:name="_Toc74611327"/>
      <w:bookmarkStart w:id="4050" w:name="_Toc75566606"/>
      <w:bookmarkStart w:id="4051" w:name="_Toc89790158"/>
      <w:bookmarkStart w:id="4052" w:name="_Toc99466795"/>
      <w:bookmarkStart w:id="4053" w:name="_Toc193991111"/>
      <w:r w:rsidRPr="00567618">
        <w:t>A.4.2c</w:t>
      </w:r>
      <w:r w:rsidRPr="00567618">
        <w:tab/>
        <w:t>RTP Retransmission</w:t>
      </w:r>
      <w:bookmarkEnd w:id="4044"/>
      <w:bookmarkEnd w:id="4045"/>
      <w:bookmarkEnd w:id="4046"/>
      <w:bookmarkEnd w:id="4047"/>
      <w:bookmarkEnd w:id="4048"/>
      <w:bookmarkEnd w:id="4049"/>
      <w:bookmarkEnd w:id="4050"/>
      <w:bookmarkEnd w:id="4051"/>
      <w:bookmarkEnd w:id="4052"/>
      <w:bookmarkEnd w:id="4053"/>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393___7"/>
            <w:bookmarkStart w:id="4055"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394___7"/>
            <w:bookmarkEnd w:id="4054"/>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395___7"/>
            <w:bookmarkEnd w:id="4056"/>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396___7"/>
            <w:bookmarkEnd w:id="4057"/>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7___7"/>
            <w:bookmarkEnd w:id="4058"/>
            <w:r w:rsidRPr="00567618">
              <w:rPr>
                <w:rFonts w:ascii="Courier New" w:hAnsi="Courier New" w:cs="Courier New"/>
                <w:szCs w:val="18"/>
              </w:rPr>
              <w:t>a=rtcp-fb:99 ccm tmmbr</w:t>
            </w:r>
            <w:bookmarkEnd w:id="4059"/>
          </w:p>
        </w:tc>
      </w:tr>
      <w:bookmarkEnd w:id="4055"/>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398___7"/>
            <w:bookmarkStart w:id="4061"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399___7"/>
            <w:bookmarkEnd w:id="4060"/>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00___7"/>
            <w:bookmarkEnd w:id="4062"/>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4" w:name="_MCCTEMPBM_CRPT86940401___7"/>
            <w:bookmarkEnd w:id="4063"/>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02___7"/>
            <w:bookmarkEnd w:id="4064"/>
            <w:r w:rsidRPr="00567618">
              <w:rPr>
                <w:rFonts w:ascii="Courier New" w:hAnsi="Courier New" w:cs="Courier New"/>
                <w:szCs w:val="18"/>
              </w:rPr>
              <w:t>a=rtcp-fb:99 ccm tmmbr</w:t>
            </w:r>
            <w:bookmarkEnd w:id="4065"/>
          </w:p>
        </w:tc>
      </w:tr>
      <w:bookmarkEnd w:id="4061"/>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6" w:name="_Toc26369550"/>
      <w:bookmarkStart w:id="4067" w:name="_Toc36227432"/>
      <w:bookmarkStart w:id="4068" w:name="_Toc36228447"/>
      <w:bookmarkStart w:id="4069" w:name="_Toc36229074"/>
      <w:bookmarkStart w:id="4070" w:name="_Toc68847393"/>
      <w:bookmarkStart w:id="4071" w:name="_Toc74611328"/>
      <w:bookmarkStart w:id="4072" w:name="_Toc75566607"/>
      <w:bookmarkStart w:id="4073" w:name="_Toc89790159"/>
      <w:bookmarkStart w:id="4074" w:name="_Toc99466796"/>
      <w:bookmarkStart w:id="4075" w:name="_Toc193991112"/>
      <w:r w:rsidRPr="00567618">
        <w:t>A.4.2d</w:t>
      </w:r>
      <w:r w:rsidRPr="00567618">
        <w:tab/>
        <w:t>RTP Forward Error Correction (FEC)</w:t>
      </w:r>
      <w:bookmarkEnd w:id="4066"/>
      <w:bookmarkEnd w:id="4067"/>
      <w:bookmarkEnd w:id="4068"/>
      <w:bookmarkEnd w:id="4069"/>
      <w:bookmarkEnd w:id="4070"/>
      <w:bookmarkEnd w:id="4071"/>
      <w:bookmarkEnd w:id="4072"/>
      <w:bookmarkEnd w:id="4073"/>
      <w:bookmarkEnd w:id="4074"/>
      <w:bookmarkEnd w:id="4075"/>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03___7"/>
            <w:bookmarkStart w:id="4077"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04___7"/>
            <w:bookmarkEnd w:id="4076"/>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05___7"/>
            <w:bookmarkEnd w:id="4078"/>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0" w:name="_MCCTEMPBM_CRPT86940406___7"/>
            <w:bookmarkEnd w:id="4079"/>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7___7"/>
            <w:bookmarkEnd w:id="4080"/>
            <w:r w:rsidRPr="00567618">
              <w:rPr>
                <w:rFonts w:ascii="Courier New" w:hAnsi="Courier New" w:cs="Courier New"/>
                <w:szCs w:val="18"/>
              </w:rPr>
              <w:t>a=rtcp-fb:99 ccm tmmbr</w:t>
            </w:r>
            <w:bookmarkEnd w:id="4081"/>
          </w:p>
        </w:tc>
      </w:tr>
      <w:bookmarkEnd w:id="4077"/>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2" w:name="_MCCTEMPBM_CRPT86940408___7"/>
            <w:bookmarkStart w:id="4083"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4" w:name="_MCCTEMPBM_CRPT86940409___7"/>
            <w:bookmarkEnd w:id="408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10___7"/>
            <w:bookmarkEnd w:id="408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6" w:name="_MCCTEMPBM_CRPT86940411___7"/>
            <w:bookmarkEnd w:id="408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7" w:name="_MCCTEMPBM_CRPT86940412___7"/>
            <w:bookmarkEnd w:id="4086"/>
            <w:r w:rsidRPr="00567618">
              <w:rPr>
                <w:rFonts w:ascii="Courier New" w:hAnsi="Courier New" w:cs="Courier New"/>
                <w:szCs w:val="18"/>
              </w:rPr>
              <w:t>a=rtcp-fb:99 ccm tmmbr</w:t>
            </w:r>
            <w:bookmarkEnd w:id="4087"/>
          </w:p>
        </w:tc>
      </w:tr>
      <w:bookmarkEnd w:id="4083"/>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8" w:name="_Toc26369551"/>
      <w:bookmarkStart w:id="4089" w:name="_Toc36227433"/>
      <w:bookmarkStart w:id="4090" w:name="_Toc36228448"/>
      <w:bookmarkStart w:id="4091" w:name="_Toc36229075"/>
      <w:bookmarkStart w:id="4092" w:name="_Toc68847394"/>
      <w:bookmarkStart w:id="4093" w:name="_Toc74611329"/>
      <w:bookmarkStart w:id="4094" w:name="_Toc75566608"/>
      <w:bookmarkStart w:id="4095" w:name="_Toc89790160"/>
      <w:bookmarkStart w:id="4096" w:name="_Toc99466797"/>
      <w:bookmarkStart w:id="4097" w:name="_Toc193991113"/>
      <w:r w:rsidRPr="00567618">
        <w:t>A.4.2e</w:t>
      </w:r>
      <w:r w:rsidRPr="00567618">
        <w:tab/>
        <w:t>SDP Examples with ROI</w:t>
      </w:r>
      <w:bookmarkEnd w:id="4088"/>
      <w:bookmarkEnd w:id="4089"/>
      <w:bookmarkEnd w:id="4090"/>
      <w:bookmarkEnd w:id="4091"/>
      <w:bookmarkEnd w:id="4092"/>
      <w:bookmarkEnd w:id="4093"/>
      <w:bookmarkEnd w:id="4094"/>
      <w:bookmarkEnd w:id="4095"/>
      <w:bookmarkEnd w:id="4096"/>
      <w:bookmarkEnd w:id="409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8" w:name="_MCCTEMPBM_CRPT86940413___7"/>
            <w:bookmarkStart w:id="4099" w:name="_MCCTEMPBM_CRPT86940417___7" w:colFirst="0" w:colLast="0"/>
            <w:bookmarkStart w:id="4100"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1" w:name="_MCCTEMPBM_CRPT86940414___7"/>
            <w:bookmarkEnd w:id="4098"/>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2" w:name="_MCCTEMPBM_CRPT86940415___7"/>
            <w:bookmarkEnd w:id="410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3" w:name="_MCCTEMPBM_CRPT86940416___7"/>
            <w:bookmarkEnd w:id="410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9"/>
      <w:bookmarkEnd w:id="410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4" w:name="_MCCTEMPBM_CRPT86940418___7"/>
            <w:bookmarkStart w:id="4105" w:name="_MCCTEMPBM_CRPT86940422___7" w:colFirst="0" w:colLast="0"/>
            <w:bookmarkStart w:id="4106"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7" w:name="_MCCTEMPBM_CRPT86940419___7"/>
            <w:bookmarkEnd w:id="410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8" w:name="_MCCTEMPBM_CRPT86940420___7"/>
            <w:bookmarkEnd w:id="4107"/>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9" w:name="_MCCTEMPBM_CRPT86940421___7"/>
            <w:bookmarkEnd w:id="4108"/>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9"/>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5"/>
      <w:bookmarkEnd w:id="4106"/>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0" w:name="_MCCTEMPBM_CRPT86940423___7"/>
            <w:bookmarkStart w:id="4111" w:name="_MCCTEMPBM_CRPT86940427___7" w:colFirst="0" w:colLast="0"/>
            <w:bookmarkStart w:id="4112"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3" w:name="_MCCTEMPBM_CRPT86940424___7"/>
            <w:bookmarkEnd w:id="4110"/>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4" w:name="_MCCTEMPBM_CRPT86940425___7"/>
            <w:bookmarkEnd w:id="4113"/>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5" w:name="_MCCTEMPBM_CRPT86940426___7"/>
            <w:bookmarkEnd w:id="4114"/>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5"/>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1"/>
      <w:bookmarkEnd w:id="4112"/>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6" w:name="_MCCTEMPBM_CRPT86940428___7"/>
            <w:bookmarkStart w:id="4117" w:name="_MCCTEMPBM_CRPT86940432___7" w:colFirst="0" w:colLast="0"/>
            <w:bookmarkStart w:id="4118"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9" w:name="_MCCTEMPBM_CRPT86940429___7"/>
            <w:bookmarkEnd w:id="4116"/>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0" w:name="_MCCTEMPBM_CRPT86940430___7"/>
            <w:bookmarkEnd w:id="4119"/>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1" w:name="_MCCTEMPBM_CRPT86940431___7"/>
            <w:bookmarkEnd w:id="4120"/>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1"/>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7"/>
      <w:bookmarkEnd w:id="4118"/>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2" w:name="_MCCTEMPBM_CRPT86940433___7"/>
            <w:bookmarkStart w:id="4123" w:name="_MCCTEMPBM_CRPT86940437___7" w:colFirst="0" w:colLast="0"/>
            <w:bookmarkStart w:id="4124"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5" w:name="_MCCTEMPBM_CRPT86940434___7"/>
            <w:bookmarkEnd w:id="4122"/>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6" w:name="_MCCTEMPBM_CRPT86940435___7"/>
            <w:bookmarkEnd w:id="4125"/>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7" w:name="_MCCTEMPBM_CRPT86940436___7"/>
            <w:bookmarkEnd w:id="4126"/>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7"/>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3"/>
      <w:bookmarkEnd w:id="4124"/>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8" w:name="_MCCTEMPBM_CRPT86940438___7"/>
            <w:bookmarkStart w:id="4129" w:name="_MCCTEMPBM_CRPT86940442___7" w:colFirst="0" w:colLast="0"/>
            <w:bookmarkStart w:id="4130"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1" w:name="_MCCTEMPBM_CRPT86940439___7"/>
            <w:bookmarkEnd w:id="4128"/>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2" w:name="_MCCTEMPBM_CRPT86940440___7"/>
            <w:bookmarkEnd w:id="4131"/>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3" w:name="_MCCTEMPBM_CRPT86940441___7"/>
            <w:bookmarkEnd w:id="4132"/>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3"/>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9"/>
      <w:bookmarkEnd w:id="4130"/>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4" w:name="_MCCTEMPBM_CRPT86940443___7"/>
            <w:bookmarkStart w:id="4135" w:name="_MCCTEMPBM_CRPT86940447___7" w:colFirst="0" w:colLast="0"/>
            <w:bookmarkStart w:id="4136"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7" w:name="_MCCTEMPBM_CRPT86940444___7"/>
            <w:bookmarkEnd w:id="4134"/>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8" w:name="_MCCTEMPBM_CRPT86940445___7"/>
            <w:bookmarkEnd w:id="4137"/>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9" w:name="_MCCTEMPBM_CRPT86940446___7"/>
            <w:bookmarkEnd w:id="4138"/>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9"/>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5"/>
      <w:bookmarkEnd w:id="4136"/>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0" w:name="_MCCTEMPBM_CRPT86940448___7"/>
            <w:bookmarkStart w:id="4141" w:name="_MCCTEMPBM_CRPT86940452___7" w:colFirst="0" w:colLast="0"/>
            <w:bookmarkStart w:id="4142"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3" w:name="_MCCTEMPBM_CRPT86940449___7"/>
            <w:bookmarkEnd w:id="4140"/>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4" w:name="_MCCTEMPBM_CRPT86940450___7"/>
            <w:bookmarkEnd w:id="4143"/>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5" w:name="_MCCTEMPBM_CRPT86940451___7"/>
            <w:bookmarkEnd w:id="4144"/>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5"/>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1"/>
      <w:bookmarkEnd w:id="4142"/>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6" w:name="_Toc26369552"/>
      <w:bookmarkStart w:id="4147" w:name="_Toc36227434"/>
      <w:bookmarkStart w:id="4148" w:name="_Toc36228449"/>
      <w:bookmarkStart w:id="4149" w:name="_Toc36229076"/>
      <w:bookmarkStart w:id="4150" w:name="_Toc68847395"/>
      <w:bookmarkStart w:id="4151" w:name="_Toc74611330"/>
      <w:bookmarkStart w:id="4152" w:name="_Toc75566609"/>
      <w:bookmarkStart w:id="4153" w:name="_Toc89790161"/>
      <w:bookmarkStart w:id="4154" w:name="_Toc99466798"/>
      <w:bookmarkStart w:id="4155" w:name="_Toc193991114"/>
      <w:r w:rsidRPr="00567618">
        <w:t>A.4.3</w:t>
      </w:r>
      <w:r w:rsidRPr="00567618">
        <w:tab/>
        <w:t>Void</w:t>
      </w:r>
      <w:bookmarkEnd w:id="4146"/>
      <w:bookmarkEnd w:id="4147"/>
      <w:bookmarkEnd w:id="4148"/>
      <w:bookmarkEnd w:id="4149"/>
      <w:bookmarkEnd w:id="4150"/>
      <w:bookmarkEnd w:id="4151"/>
      <w:bookmarkEnd w:id="4152"/>
      <w:bookmarkEnd w:id="4153"/>
      <w:bookmarkEnd w:id="4154"/>
      <w:bookmarkEnd w:id="4155"/>
    </w:p>
    <w:p w14:paraId="6C4549B8" w14:textId="77777777" w:rsidR="00FC7E52" w:rsidRPr="00567618" w:rsidRDefault="00FC7E52" w:rsidP="00FC7E52">
      <w:pPr>
        <w:pStyle w:val="Heading2"/>
      </w:pPr>
      <w:bookmarkStart w:id="4156" w:name="_Toc26369553"/>
      <w:bookmarkStart w:id="4157" w:name="_Toc36227435"/>
      <w:bookmarkStart w:id="4158" w:name="_Toc36228450"/>
      <w:bookmarkStart w:id="4159" w:name="_Toc36229077"/>
      <w:bookmarkStart w:id="4160" w:name="_Toc68847396"/>
      <w:bookmarkStart w:id="4161" w:name="_Toc74611331"/>
      <w:bookmarkStart w:id="4162" w:name="_Toc75566610"/>
      <w:bookmarkStart w:id="4163" w:name="_Toc89790162"/>
      <w:bookmarkStart w:id="4164" w:name="_Toc99466799"/>
      <w:bookmarkStart w:id="4165" w:name="_Toc193991115"/>
      <w:r w:rsidRPr="00567618">
        <w:t>A.4.4</w:t>
      </w:r>
      <w:r w:rsidRPr="00567618">
        <w:tab/>
        <w:t>Void</w:t>
      </w:r>
      <w:bookmarkEnd w:id="4156"/>
      <w:bookmarkEnd w:id="4157"/>
      <w:bookmarkEnd w:id="4158"/>
      <w:bookmarkEnd w:id="4159"/>
      <w:bookmarkEnd w:id="4160"/>
      <w:bookmarkEnd w:id="4161"/>
      <w:bookmarkEnd w:id="4162"/>
      <w:bookmarkEnd w:id="4163"/>
      <w:bookmarkEnd w:id="4164"/>
      <w:bookmarkEnd w:id="4165"/>
    </w:p>
    <w:p w14:paraId="392A02C4" w14:textId="77777777" w:rsidR="00FC7E52" w:rsidRPr="00567618" w:rsidRDefault="00FC7E52" w:rsidP="00FC7E52">
      <w:pPr>
        <w:pStyle w:val="Heading2"/>
      </w:pPr>
      <w:bookmarkStart w:id="4166" w:name="_Toc26369554"/>
      <w:bookmarkStart w:id="4167" w:name="_Toc36227436"/>
      <w:bookmarkStart w:id="4168" w:name="_Toc36228451"/>
      <w:bookmarkStart w:id="4169" w:name="_Toc36229078"/>
      <w:bookmarkStart w:id="4170" w:name="_Toc68847397"/>
      <w:bookmarkStart w:id="4171" w:name="_Toc74611332"/>
      <w:bookmarkStart w:id="4172" w:name="_Toc75566611"/>
      <w:bookmarkStart w:id="4173" w:name="_Toc89790163"/>
      <w:bookmarkStart w:id="4174" w:name="_Toc99466800"/>
      <w:bookmarkStart w:id="4175" w:name="_Toc193991116"/>
      <w:r w:rsidRPr="00567618">
        <w:t>A.4.4a</w:t>
      </w:r>
      <w:r w:rsidRPr="00567618">
        <w:tab/>
        <w:t xml:space="preserve">H.264/AVC with </w:t>
      </w:r>
      <w:r w:rsidRPr="00567618">
        <w:rPr>
          <w:rFonts w:cs="Arial"/>
        </w:rPr>
        <w:t>"imageattr" attribute</w:t>
      </w:r>
      <w:bookmarkEnd w:id="4166"/>
      <w:bookmarkEnd w:id="4167"/>
      <w:bookmarkEnd w:id="4168"/>
      <w:bookmarkEnd w:id="4169"/>
      <w:bookmarkEnd w:id="4170"/>
      <w:bookmarkEnd w:id="4171"/>
      <w:bookmarkEnd w:id="4172"/>
      <w:bookmarkEnd w:id="4173"/>
      <w:bookmarkEnd w:id="4174"/>
      <w:bookmarkEnd w:id="4175"/>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6" w:name="_MCCTEMPBM_CRPT86940453___7"/>
            <w:bookmarkStart w:id="4177" w:name="_MCCTEMPBM_CRPT86940457___7" w:colFirst="0" w:colLast="0"/>
            <w:bookmarkStart w:id="4178"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9" w:name="_MCCTEMPBM_CRPT86940454___7"/>
            <w:bookmarkEnd w:id="4176"/>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80" w:name="_MCCTEMPBM_CRPT86940455___7"/>
            <w:bookmarkEnd w:id="4179"/>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1" w:name="_MCCTEMPBM_CRPT86940456___7"/>
            <w:bookmarkEnd w:id="4180"/>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1"/>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7"/>
      <w:bookmarkEnd w:id="4178"/>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2" w:name="_MCCTEMPBM_CRPT86940458___7" w:colFirst="0" w:colLast="0"/>
            <w:bookmarkStart w:id="4183"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2"/>
      <w:bookmarkEnd w:id="4183"/>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4" w:name="_MCCTEMPBM_CRPT86940459___7" w:colFirst="0" w:colLast="0"/>
            <w:bookmarkStart w:id="4185"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4"/>
      <w:bookmarkEnd w:id="418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6" w:name="_MCCTEMPBM_CRPT86940460___7" w:colFirst="0" w:colLast="0"/>
            <w:bookmarkStart w:id="4187"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6"/>
      <w:bookmarkEnd w:id="4187"/>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8" w:name="_Toc26369555"/>
      <w:bookmarkStart w:id="4189" w:name="_Toc36227437"/>
      <w:bookmarkStart w:id="4190" w:name="_Toc36228452"/>
      <w:bookmarkStart w:id="4191" w:name="_Toc36229079"/>
      <w:bookmarkStart w:id="4192" w:name="_Toc68847398"/>
      <w:bookmarkStart w:id="4193" w:name="_Toc74611333"/>
      <w:bookmarkStart w:id="4194" w:name="_Toc75566612"/>
      <w:bookmarkStart w:id="4195" w:name="_Toc89790164"/>
      <w:bookmarkStart w:id="4196" w:name="_Toc99466801"/>
      <w:bookmarkStart w:id="4197" w:name="_Toc193991117"/>
      <w:r w:rsidRPr="00567618">
        <w:t>A.4.4a.1</w:t>
      </w:r>
      <w:r w:rsidRPr="00567618">
        <w:tab/>
        <w:t>H.264/AVC with "imageattr" attribute – different image sizes in SDP offer and answer</w:t>
      </w:r>
      <w:bookmarkEnd w:id="4188"/>
      <w:bookmarkEnd w:id="4189"/>
      <w:bookmarkEnd w:id="4190"/>
      <w:bookmarkEnd w:id="4191"/>
      <w:bookmarkEnd w:id="4192"/>
      <w:bookmarkEnd w:id="4193"/>
      <w:bookmarkEnd w:id="4194"/>
      <w:bookmarkEnd w:id="4195"/>
      <w:bookmarkEnd w:id="4196"/>
      <w:bookmarkEnd w:id="4197"/>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8" w:name="_MCCTEMPBM_CRPT86940461___7"/>
            <w:bookmarkStart w:id="4199" w:name="_MCCTEMPBM_CRPT86940465___7" w:colFirst="0" w:colLast="0"/>
            <w:bookmarkStart w:id="4200"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1" w:name="_MCCTEMPBM_CRPT86940462___7"/>
            <w:bookmarkEnd w:id="4198"/>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2" w:name="_MCCTEMPBM_CRPT86940463___7"/>
            <w:bookmarkEnd w:id="4201"/>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3" w:name="_MCCTEMPBM_CRPT86940464___7"/>
            <w:bookmarkEnd w:id="4202"/>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3"/>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9"/>
      <w:bookmarkEnd w:id="4200"/>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4" w:name="_MCCTEMPBM_CRPT86940466___7" w:colFirst="0" w:colLast="0"/>
            <w:bookmarkStart w:id="4205"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4"/>
      <w:bookmarkEnd w:id="4205"/>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6" w:name="_Toc26369556"/>
      <w:bookmarkStart w:id="4207" w:name="_Toc36227438"/>
      <w:bookmarkStart w:id="4208" w:name="_Toc36228453"/>
      <w:bookmarkStart w:id="4209" w:name="_Toc36229080"/>
      <w:bookmarkStart w:id="4210" w:name="_Toc68847399"/>
      <w:bookmarkStart w:id="4211" w:name="_Toc74611334"/>
      <w:bookmarkStart w:id="4212" w:name="_Toc75566613"/>
      <w:bookmarkStart w:id="4213" w:name="_Toc89790165"/>
      <w:bookmarkStart w:id="4214" w:name="_Toc99466802"/>
      <w:bookmarkStart w:id="4215" w:name="_Toc193991118"/>
      <w:r w:rsidRPr="00567618">
        <w:t>A.4.4a.2</w:t>
      </w:r>
      <w:r w:rsidRPr="00567618">
        <w:tab/>
        <w:t>H.264/AVC with "imageattr" attribute – different payload type numbers in offer and answer</w:t>
      </w:r>
      <w:bookmarkEnd w:id="4206"/>
      <w:bookmarkEnd w:id="4207"/>
      <w:bookmarkEnd w:id="4208"/>
      <w:bookmarkEnd w:id="4209"/>
      <w:bookmarkEnd w:id="4210"/>
      <w:bookmarkEnd w:id="4211"/>
      <w:bookmarkEnd w:id="4212"/>
      <w:bookmarkEnd w:id="4213"/>
      <w:bookmarkEnd w:id="4214"/>
      <w:bookmarkEnd w:id="4215"/>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6" w:name="_MCCTEMPBM_CRPT86940467___7"/>
            <w:bookmarkStart w:id="4217" w:name="_MCCTEMPBM_CRPT86940471___7" w:colFirst="0" w:colLast="0"/>
            <w:bookmarkStart w:id="4218"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9" w:name="_MCCTEMPBM_CRPT86940468___7"/>
            <w:bookmarkEnd w:id="4216"/>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20" w:name="_MCCTEMPBM_CRPT86940469___7"/>
            <w:bookmarkEnd w:id="4219"/>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1" w:name="_MCCTEMPBM_CRPT86940470___7"/>
            <w:bookmarkEnd w:id="4220"/>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1"/>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7"/>
      <w:bookmarkEnd w:id="4218"/>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2" w:name="_MCCTEMPBM_CRPT86940472___7"/>
            <w:bookmarkStart w:id="4223" w:name="_MCCTEMPBM_CRPT86940474___7" w:colFirst="0" w:colLast="0"/>
            <w:bookmarkStart w:id="4224"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5" w:name="_MCCTEMPBM_CRPT86940473___7"/>
            <w:bookmarkEnd w:id="4222"/>
            <w:r w:rsidRPr="00567618">
              <w:rPr>
                <w:rFonts w:ascii="Courier New" w:hAnsi="Courier New" w:cs="Courier New"/>
                <w:szCs w:val="18"/>
              </w:rPr>
              <w:t xml:space="preserve">     sprop-parameter-sets=Z0LgC5ZUCg/I,aM4BrFSAa</w:t>
            </w:r>
          </w:p>
          <w:bookmarkEnd w:id="4225"/>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3"/>
      <w:bookmarkEnd w:id="4224"/>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6" w:name="_Toc26369557"/>
      <w:bookmarkStart w:id="4227" w:name="_Toc36227439"/>
      <w:bookmarkStart w:id="4228" w:name="_Toc36228454"/>
      <w:bookmarkStart w:id="4229" w:name="_Toc36229081"/>
      <w:bookmarkStart w:id="4230" w:name="_Toc68847400"/>
      <w:bookmarkStart w:id="4231" w:name="_Toc74611335"/>
      <w:bookmarkStart w:id="4232" w:name="_Toc75566614"/>
      <w:bookmarkStart w:id="4233" w:name="_Toc89790166"/>
      <w:bookmarkStart w:id="4234" w:name="_Toc99466803"/>
      <w:bookmarkStart w:id="4235" w:name="_Toc193991119"/>
      <w:r w:rsidRPr="00567618">
        <w:t>A.4.4b</w:t>
      </w:r>
      <w:r w:rsidRPr="00567618">
        <w:tab/>
        <w:t xml:space="preserve">H.264/AVC with </w:t>
      </w:r>
      <w:r w:rsidRPr="00567618">
        <w:rPr>
          <w:rFonts w:cs="Arial"/>
        </w:rPr>
        <w:t>"imageattr" attribute with multiple rtpmaps</w:t>
      </w:r>
      <w:bookmarkEnd w:id="4226"/>
      <w:bookmarkEnd w:id="4227"/>
      <w:bookmarkEnd w:id="4228"/>
      <w:bookmarkEnd w:id="4229"/>
      <w:bookmarkEnd w:id="4230"/>
      <w:bookmarkEnd w:id="4231"/>
      <w:bookmarkEnd w:id="4232"/>
      <w:bookmarkEnd w:id="4233"/>
      <w:bookmarkEnd w:id="4234"/>
      <w:bookmarkEnd w:id="4235"/>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6" w:name="_MCCTEMPBM_CRPT86940475___7"/>
            <w:bookmarkStart w:id="4237" w:name="_MCCTEMPBM_CRPT86940480___7" w:colFirst="0" w:colLast="0"/>
            <w:bookmarkStart w:id="4238"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9" w:name="_MCCTEMPBM_CRPT86940476___7"/>
            <w:bookmarkEnd w:id="4236"/>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40" w:name="_MCCTEMPBM_CRPT86940477___7"/>
            <w:bookmarkEnd w:id="4239"/>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40"/>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1"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2" w:name="_MCCTEMPBM_CRPT86940479___7"/>
            <w:bookmarkEnd w:id="4241"/>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2"/>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7"/>
      <w:bookmarkEnd w:id="4238"/>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3" w:name="_MCCTEMPBM_CRPT86940481___7" w:colFirst="0" w:colLast="0"/>
            <w:bookmarkStart w:id="4244"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3"/>
      <w:bookmarkEnd w:id="4244"/>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5" w:name="_Toc26369558"/>
      <w:bookmarkStart w:id="4246" w:name="_Toc36227440"/>
      <w:bookmarkStart w:id="4247" w:name="_Toc36228455"/>
      <w:bookmarkStart w:id="4248" w:name="_Toc36229082"/>
      <w:bookmarkStart w:id="4249" w:name="_Toc68847401"/>
      <w:bookmarkStart w:id="4250" w:name="_Toc74611336"/>
      <w:bookmarkStart w:id="4251" w:name="_Toc75566615"/>
      <w:bookmarkStart w:id="4252" w:name="_Toc89790167"/>
      <w:bookmarkStart w:id="4253" w:name="_Toc99466804"/>
      <w:bookmarkStart w:id="4254" w:name="_Toc193991120"/>
      <w:r w:rsidRPr="00567618">
        <w:rPr>
          <w:noProof/>
        </w:rPr>
        <w:t>A.4.5</w:t>
      </w:r>
      <w:r w:rsidRPr="00567618">
        <w:rPr>
          <w:noProof/>
        </w:rPr>
        <w:tab/>
        <w:t>H.264 with asymmetric video streams</w:t>
      </w:r>
      <w:bookmarkEnd w:id="4245"/>
      <w:bookmarkEnd w:id="4246"/>
      <w:bookmarkEnd w:id="4247"/>
      <w:bookmarkEnd w:id="4248"/>
      <w:bookmarkEnd w:id="4249"/>
      <w:bookmarkEnd w:id="4250"/>
      <w:bookmarkEnd w:id="4251"/>
      <w:bookmarkEnd w:id="4252"/>
      <w:bookmarkEnd w:id="4253"/>
      <w:bookmarkEnd w:id="4254"/>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5" w:name="_MCCTEMPBM_CRPT86940482___4"/>
            <w:r w:rsidRPr="00567618">
              <w:rPr>
                <w:rFonts w:ascii="Arial" w:hAnsi="Arial"/>
                <w:b/>
                <w:sz w:val="18"/>
              </w:rPr>
              <w:t>SDP offer</w:t>
            </w:r>
            <w:bookmarkEnd w:id="4255"/>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6" w:name="MCCQCTEMPBM_00000123"/>
            <w:bookmarkStart w:id="4257"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6"/>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8" w:name="_MCCTEMPBM_CRPT86940484___4"/>
            <w:bookmarkEnd w:id="4257"/>
            <w:r w:rsidRPr="00567618">
              <w:rPr>
                <w:rFonts w:ascii="Arial" w:hAnsi="Arial"/>
                <w:b/>
                <w:sz w:val="18"/>
              </w:rPr>
              <w:t>SDP answer</w:t>
            </w:r>
            <w:bookmarkEnd w:id="4258"/>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9"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9"/>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60" w:name="_Toc26369559"/>
      <w:bookmarkStart w:id="4261" w:name="_Toc36227441"/>
      <w:bookmarkStart w:id="4262" w:name="_Toc36228456"/>
      <w:bookmarkStart w:id="4263" w:name="_Toc36229083"/>
      <w:bookmarkStart w:id="4264" w:name="_Toc68847402"/>
      <w:bookmarkStart w:id="4265" w:name="_Toc74611337"/>
      <w:bookmarkStart w:id="4266" w:name="_Toc75566616"/>
      <w:bookmarkStart w:id="4267" w:name="_Toc89790168"/>
      <w:bookmarkStart w:id="4268" w:name="_Toc99466805"/>
      <w:bookmarkStart w:id="4269" w:name="_Toc193991121"/>
      <w:bookmarkStart w:id="4270"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60"/>
      <w:bookmarkEnd w:id="4261"/>
      <w:bookmarkEnd w:id="4262"/>
      <w:bookmarkEnd w:id="4263"/>
      <w:bookmarkEnd w:id="4264"/>
      <w:bookmarkEnd w:id="4265"/>
      <w:bookmarkEnd w:id="4266"/>
      <w:bookmarkEnd w:id="4267"/>
      <w:bookmarkEnd w:id="4268"/>
      <w:bookmarkEnd w:id="4269"/>
    </w:p>
    <w:p w14:paraId="52A9E2F8" w14:textId="77777777" w:rsidR="00FC7E52" w:rsidRPr="00567618" w:rsidRDefault="00FC7E52" w:rsidP="00FC7E52">
      <w:pPr>
        <w:rPr>
          <w:color w:val="000000"/>
        </w:rPr>
      </w:pPr>
      <w:bookmarkStart w:id="4271" w:name="_MCCTEMPBM_CRPT86940487___5"/>
      <w:bookmarkEnd w:id="4270"/>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2" w:name="_MCCTEMPBM_CRPT86940488___5"/>
      <w:bookmarkEnd w:id="4271"/>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3" w:name="_MCCTEMPBM_CRPT86940489___5"/>
            <w:bookmarkEnd w:id="4272"/>
            <w:r w:rsidRPr="00567618">
              <w:rPr>
                <w:color w:val="000000"/>
              </w:rPr>
              <w:t>SDP offer</w:t>
            </w:r>
            <w:bookmarkEnd w:id="4273"/>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4" w:name="_MCCTEMPBM_CRPT86940490___7"/>
            <w:bookmarkStart w:id="4275" w:name="_MCCTEMPBM_CRPT86940494___7" w:colFirst="0" w:colLast="0"/>
            <w:bookmarkStart w:id="4276"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7" w:name="_MCCTEMPBM_CRPT86940491___7"/>
            <w:bookmarkEnd w:id="4274"/>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8" w:name="_MCCTEMPBM_CRPT86940492___7"/>
            <w:bookmarkEnd w:id="4277"/>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9" w:name="_MCCTEMPBM_CRPT86940493___7"/>
            <w:bookmarkEnd w:id="4278"/>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9"/>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5"/>
      <w:bookmarkEnd w:id="4276"/>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80"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1" w:name="_MCCTEMPBM_CRPT86940496___5"/>
      <w:bookmarkEnd w:id="4280"/>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2" w:name="_MCCTEMPBM_CRPT86940497___5"/>
            <w:bookmarkEnd w:id="4281"/>
            <w:r w:rsidRPr="00567618">
              <w:rPr>
                <w:color w:val="000000"/>
              </w:rPr>
              <w:t>SDP answer</w:t>
            </w:r>
            <w:bookmarkEnd w:id="428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3" w:name="_MCCTEMPBM_CRPT86940498___7"/>
            <w:bookmarkStart w:id="4284"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5" w:name="_MCCTEMPBM_CRPT86940499___7"/>
            <w:bookmarkEnd w:id="428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6" w:name="_MCCTEMPBM_CRPT86940500___7"/>
            <w:bookmarkEnd w:id="428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7" w:name="_MCCTEMPBM_CRPT86940501___7"/>
            <w:bookmarkEnd w:id="428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7"/>
          <w:p w14:paraId="73743DDA" w14:textId="77777777" w:rsidR="00FC7E52" w:rsidRPr="00567618" w:rsidRDefault="00FC7E52" w:rsidP="00DD54CD">
            <w:pPr>
              <w:keepNext/>
              <w:keepLines/>
              <w:spacing w:after="0"/>
              <w:rPr>
                <w:color w:val="000000"/>
              </w:rPr>
            </w:pPr>
          </w:p>
        </w:tc>
      </w:tr>
      <w:bookmarkEnd w:id="4284"/>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8" w:name="_Toc26369560"/>
      <w:bookmarkStart w:id="4289" w:name="_Toc36227442"/>
      <w:bookmarkStart w:id="4290" w:name="_Toc36228457"/>
      <w:bookmarkStart w:id="4291" w:name="_Toc36229084"/>
      <w:bookmarkStart w:id="4292" w:name="_Toc68847403"/>
      <w:bookmarkStart w:id="4293" w:name="_Toc74611338"/>
      <w:bookmarkStart w:id="4294" w:name="_Toc75566617"/>
      <w:bookmarkStart w:id="4295" w:name="_Toc89790169"/>
      <w:bookmarkStart w:id="4296" w:name="_Toc99466806"/>
      <w:bookmarkStart w:id="4297" w:name="_Toc193991122"/>
      <w:r w:rsidRPr="00567618">
        <w:t>A.4.7</w:t>
      </w:r>
      <w:r w:rsidRPr="00567618">
        <w:tab/>
        <w:t>H.264 (AVC) and H.265 (HEVC)</w:t>
      </w:r>
      <w:bookmarkEnd w:id="4288"/>
      <w:bookmarkEnd w:id="4289"/>
      <w:bookmarkEnd w:id="4290"/>
      <w:bookmarkEnd w:id="4291"/>
      <w:bookmarkEnd w:id="4292"/>
      <w:bookmarkEnd w:id="4293"/>
      <w:bookmarkEnd w:id="4294"/>
      <w:bookmarkEnd w:id="4295"/>
      <w:bookmarkEnd w:id="4296"/>
      <w:bookmarkEnd w:id="4297"/>
    </w:p>
    <w:p w14:paraId="10C80039" w14:textId="77777777" w:rsidR="00FC7E52" w:rsidRPr="00567618" w:rsidRDefault="00FC7E52" w:rsidP="00FC7E52">
      <w:pPr>
        <w:pStyle w:val="Heading3"/>
      </w:pPr>
      <w:bookmarkStart w:id="4298" w:name="_Toc26369561"/>
      <w:bookmarkStart w:id="4299" w:name="_Toc36227443"/>
      <w:bookmarkStart w:id="4300" w:name="_Toc36228458"/>
      <w:bookmarkStart w:id="4301" w:name="_Toc36229085"/>
      <w:bookmarkStart w:id="4302" w:name="_Toc68847404"/>
      <w:bookmarkStart w:id="4303" w:name="_Toc74611339"/>
      <w:bookmarkStart w:id="4304" w:name="_Toc75566618"/>
      <w:bookmarkStart w:id="4305" w:name="_Toc89790170"/>
      <w:bookmarkStart w:id="4306" w:name="_Toc99466807"/>
      <w:bookmarkStart w:id="4307" w:name="_Toc193991123"/>
      <w:r w:rsidRPr="00567618">
        <w:t>A.4.7.1</w:t>
      </w:r>
      <w:r w:rsidRPr="00567618">
        <w:tab/>
      </w:r>
      <w:r w:rsidRPr="00567618">
        <w:rPr>
          <w:lang w:eastAsia="ko-KR"/>
        </w:rPr>
        <w:t>MTSI client</w:t>
      </w:r>
      <w:r w:rsidRPr="00567618">
        <w:t xml:space="preserve"> with 848x480 resolution 5 inch display</w:t>
      </w:r>
      <w:bookmarkEnd w:id="4298"/>
      <w:bookmarkEnd w:id="4299"/>
      <w:bookmarkEnd w:id="4300"/>
      <w:bookmarkEnd w:id="4301"/>
      <w:bookmarkEnd w:id="4302"/>
      <w:bookmarkEnd w:id="4303"/>
      <w:bookmarkEnd w:id="4304"/>
      <w:bookmarkEnd w:id="4305"/>
      <w:bookmarkEnd w:id="4306"/>
      <w:bookmarkEnd w:id="430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8" w:name="_Toc26369562"/>
      <w:bookmarkStart w:id="4309" w:name="_Toc36227444"/>
      <w:bookmarkStart w:id="4310" w:name="_Toc36228459"/>
      <w:bookmarkStart w:id="4311" w:name="_Toc36229086"/>
      <w:bookmarkStart w:id="4312" w:name="_Toc68847405"/>
      <w:bookmarkStart w:id="4313" w:name="_Toc74611340"/>
      <w:bookmarkStart w:id="4314" w:name="_Toc75566619"/>
      <w:bookmarkStart w:id="4315" w:name="_Toc89790171"/>
      <w:bookmarkStart w:id="4316" w:name="_Toc99466808"/>
      <w:bookmarkStart w:id="4317" w:name="_Toc193991124"/>
      <w:r w:rsidRPr="00567618">
        <w:t>A.4.7.2</w:t>
      </w:r>
      <w:r w:rsidRPr="00567618">
        <w:tab/>
      </w:r>
      <w:r w:rsidRPr="00567618">
        <w:rPr>
          <w:lang w:eastAsia="ko-KR"/>
        </w:rPr>
        <w:t>MTSI client</w:t>
      </w:r>
      <w:r w:rsidRPr="00567618">
        <w:t xml:space="preserve"> with 1280x720 resolution 5 inch display</w:t>
      </w:r>
      <w:bookmarkEnd w:id="4308"/>
      <w:bookmarkEnd w:id="4309"/>
      <w:bookmarkEnd w:id="4310"/>
      <w:bookmarkEnd w:id="4311"/>
      <w:bookmarkEnd w:id="4312"/>
      <w:bookmarkEnd w:id="4313"/>
      <w:bookmarkEnd w:id="4314"/>
      <w:bookmarkEnd w:id="4315"/>
      <w:bookmarkEnd w:id="4316"/>
      <w:bookmarkEnd w:id="431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8" w:name="_Toc26369563"/>
      <w:bookmarkStart w:id="4319" w:name="_Toc36227445"/>
      <w:bookmarkStart w:id="4320" w:name="_Toc36228460"/>
      <w:bookmarkStart w:id="4321" w:name="_Toc36229087"/>
      <w:bookmarkStart w:id="4322" w:name="_Toc68847406"/>
      <w:bookmarkStart w:id="4323" w:name="_Toc74611341"/>
      <w:bookmarkStart w:id="4324" w:name="_Toc75566620"/>
      <w:bookmarkStart w:id="4325" w:name="_Toc89790172"/>
      <w:bookmarkStart w:id="4326" w:name="_Toc99466809"/>
      <w:bookmarkStart w:id="4327" w:name="_Toc193991125"/>
      <w:r w:rsidRPr="00567618">
        <w:t>A.4.7.3</w:t>
      </w:r>
      <w:r w:rsidRPr="00567618">
        <w:tab/>
        <w:t>MTSI client with 848x480 resolution 10 inch display</w:t>
      </w:r>
      <w:bookmarkEnd w:id="4318"/>
      <w:bookmarkEnd w:id="4319"/>
      <w:bookmarkEnd w:id="4320"/>
      <w:bookmarkEnd w:id="4321"/>
      <w:bookmarkEnd w:id="4322"/>
      <w:bookmarkEnd w:id="4323"/>
      <w:bookmarkEnd w:id="4324"/>
      <w:bookmarkEnd w:id="4325"/>
      <w:bookmarkEnd w:id="4326"/>
      <w:bookmarkEnd w:id="432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8" w:name="_Toc26369564"/>
      <w:bookmarkStart w:id="4329" w:name="_Toc36227446"/>
      <w:bookmarkStart w:id="4330" w:name="_Toc36228461"/>
      <w:bookmarkStart w:id="4331" w:name="_Toc36229088"/>
      <w:bookmarkStart w:id="4332" w:name="_Toc68847407"/>
      <w:bookmarkStart w:id="4333" w:name="_Toc74611342"/>
      <w:bookmarkStart w:id="4334" w:name="_Toc75566621"/>
      <w:bookmarkStart w:id="4335" w:name="_Toc89790173"/>
      <w:bookmarkStart w:id="4336" w:name="_Toc99466810"/>
      <w:bookmarkStart w:id="4337" w:name="_Toc193991126"/>
      <w:r w:rsidRPr="00567618">
        <w:t>A.4.7.4</w:t>
      </w:r>
      <w:r w:rsidRPr="00567618">
        <w:tab/>
        <w:t>MTSI client with 1280x720 resolution 10 inch display</w:t>
      </w:r>
      <w:bookmarkEnd w:id="4328"/>
      <w:bookmarkEnd w:id="4329"/>
      <w:bookmarkEnd w:id="4330"/>
      <w:bookmarkEnd w:id="4331"/>
      <w:bookmarkEnd w:id="4332"/>
      <w:bookmarkEnd w:id="4333"/>
      <w:bookmarkEnd w:id="4334"/>
      <w:bookmarkEnd w:id="4335"/>
      <w:bookmarkEnd w:id="4336"/>
      <w:bookmarkEnd w:id="433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8" w:name="_Toc26369565"/>
      <w:bookmarkStart w:id="4339" w:name="_Toc36227447"/>
      <w:bookmarkStart w:id="4340" w:name="_Toc36228462"/>
      <w:bookmarkStart w:id="4341" w:name="_Toc36229089"/>
      <w:bookmarkStart w:id="4342" w:name="_Toc68847408"/>
      <w:bookmarkStart w:id="4343" w:name="_Toc74611343"/>
      <w:bookmarkStart w:id="4344" w:name="_Toc75566622"/>
      <w:bookmarkStart w:id="4345" w:name="_Toc89790174"/>
      <w:bookmarkStart w:id="4346" w:name="_Toc99466811"/>
      <w:bookmarkStart w:id="4347" w:name="_Toc193991127"/>
      <w:r w:rsidRPr="00567618">
        <w:rPr>
          <w:noProof/>
        </w:rPr>
        <w:t>A.4.8</w:t>
      </w:r>
      <w:r w:rsidRPr="00567618">
        <w:rPr>
          <w:noProof/>
        </w:rPr>
        <w:tab/>
        <w:t>H.264 (AVC) and H.265 (HEVC) with asymmetric video streams</w:t>
      </w:r>
      <w:bookmarkEnd w:id="4338"/>
      <w:bookmarkEnd w:id="4339"/>
      <w:bookmarkEnd w:id="4340"/>
      <w:bookmarkEnd w:id="4341"/>
      <w:bookmarkEnd w:id="4342"/>
      <w:bookmarkEnd w:id="4343"/>
      <w:bookmarkEnd w:id="4344"/>
      <w:bookmarkEnd w:id="4345"/>
      <w:bookmarkEnd w:id="4346"/>
      <w:bookmarkEnd w:id="434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8" w:name="_Toc26369566"/>
      <w:bookmarkStart w:id="4349" w:name="_Toc36227448"/>
      <w:bookmarkStart w:id="4350" w:name="_Toc36228463"/>
      <w:bookmarkStart w:id="4351" w:name="_Toc36229090"/>
      <w:bookmarkStart w:id="4352" w:name="_Toc68847409"/>
      <w:bookmarkStart w:id="4353" w:name="_Toc74611344"/>
      <w:bookmarkStart w:id="4354" w:name="_Toc75566623"/>
      <w:bookmarkStart w:id="4355" w:name="_Toc89790175"/>
      <w:bookmarkStart w:id="4356" w:name="_Toc99466812"/>
      <w:bookmarkStart w:id="4357" w:name="_Toc193991128"/>
      <w:r w:rsidRPr="00567618">
        <w:t>A.5</w:t>
      </w:r>
      <w:r w:rsidRPr="00567618">
        <w:tab/>
        <w:t xml:space="preserve">SDP offers </w:t>
      </w:r>
      <w:r w:rsidR="00E169B7" w:rsidRPr="00853A42">
        <w:t>and answers</w:t>
      </w:r>
      <w:r w:rsidR="00E169B7">
        <w:t xml:space="preserve"> </w:t>
      </w:r>
      <w:r w:rsidRPr="00567618">
        <w:t>for text</w:t>
      </w:r>
      <w:bookmarkEnd w:id="4348"/>
      <w:bookmarkEnd w:id="4349"/>
      <w:bookmarkEnd w:id="4350"/>
      <w:bookmarkEnd w:id="4351"/>
      <w:bookmarkEnd w:id="4352"/>
      <w:bookmarkEnd w:id="4353"/>
      <w:bookmarkEnd w:id="4354"/>
      <w:bookmarkEnd w:id="4355"/>
      <w:bookmarkEnd w:id="4356"/>
      <w:bookmarkEnd w:id="4357"/>
    </w:p>
    <w:p w14:paraId="0EF8A725" w14:textId="77777777" w:rsidR="00FC7E52" w:rsidRPr="00567618" w:rsidRDefault="00FC7E52" w:rsidP="00FC7E52">
      <w:pPr>
        <w:pStyle w:val="Heading2"/>
      </w:pPr>
      <w:bookmarkStart w:id="4358" w:name="_Toc26369567"/>
      <w:bookmarkStart w:id="4359" w:name="_Toc36227449"/>
      <w:bookmarkStart w:id="4360" w:name="_Toc36228464"/>
      <w:bookmarkStart w:id="4361" w:name="_Toc36229091"/>
      <w:bookmarkStart w:id="4362" w:name="_Toc68847410"/>
      <w:bookmarkStart w:id="4363" w:name="_Toc74611345"/>
      <w:bookmarkStart w:id="4364" w:name="_Toc75566624"/>
      <w:bookmarkStart w:id="4365" w:name="_Toc89790176"/>
      <w:bookmarkStart w:id="4366" w:name="_Toc99466813"/>
      <w:bookmarkStart w:id="4367" w:name="_Toc193991129"/>
      <w:r w:rsidRPr="00567618">
        <w:t>A.5.1</w:t>
      </w:r>
      <w:r w:rsidRPr="00567618">
        <w:tab/>
        <w:t>T.140 with and without redundancy</w:t>
      </w:r>
      <w:bookmarkEnd w:id="4358"/>
      <w:bookmarkEnd w:id="4359"/>
      <w:bookmarkEnd w:id="4360"/>
      <w:bookmarkEnd w:id="4361"/>
      <w:bookmarkEnd w:id="4362"/>
      <w:bookmarkEnd w:id="4363"/>
      <w:bookmarkEnd w:id="4364"/>
      <w:bookmarkEnd w:id="4365"/>
      <w:bookmarkEnd w:id="4366"/>
      <w:bookmarkEnd w:id="436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8" w:name="_MCCTEMPBM_CRPT86940502___7" w:colFirst="0" w:colLast="0"/>
            <w:bookmarkStart w:id="4369"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8"/>
      <w:bookmarkEnd w:id="4369"/>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70" w:name="_Toc26369568"/>
      <w:bookmarkStart w:id="4371" w:name="_Toc36227450"/>
      <w:bookmarkStart w:id="4372" w:name="_Toc36228465"/>
      <w:bookmarkStart w:id="4373" w:name="_Toc36229092"/>
      <w:bookmarkStart w:id="4374" w:name="_Toc68847411"/>
      <w:bookmarkStart w:id="4375" w:name="_Toc74611346"/>
      <w:bookmarkStart w:id="4376" w:name="_Toc75566625"/>
      <w:bookmarkStart w:id="4377" w:name="_Toc89790177"/>
      <w:bookmarkStart w:id="4378" w:name="_Toc99466814"/>
      <w:r w:rsidRPr="00853A42">
        <w:t>An answer from a device supporting multiparty capability could provide the following SDP:</w:t>
      </w:r>
    </w:p>
    <w:p w14:paraId="4BBE7853" w14:textId="77777777" w:rsidR="00E169B7" w:rsidRDefault="00E169B7" w:rsidP="00E169B7">
      <w:pPr>
        <w:jc w:val="center"/>
      </w:pPr>
      <w:bookmarkStart w:id="4379"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9"/>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0"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80"/>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1"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1"/>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2"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2"/>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3" w:name="_Toc193991130"/>
      <w:r w:rsidRPr="00567618">
        <w:t>A.6</w:t>
      </w:r>
      <w:r w:rsidRPr="00567618">
        <w:tab/>
        <w:t>SDP example with bandwidth information</w:t>
      </w:r>
      <w:bookmarkEnd w:id="4370"/>
      <w:bookmarkEnd w:id="4371"/>
      <w:bookmarkEnd w:id="4372"/>
      <w:bookmarkEnd w:id="4373"/>
      <w:bookmarkEnd w:id="4374"/>
      <w:bookmarkEnd w:id="4375"/>
      <w:bookmarkEnd w:id="4376"/>
      <w:bookmarkEnd w:id="4377"/>
      <w:bookmarkEnd w:id="4378"/>
      <w:bookmarkEnd w:id="4383"/>
    </w:p>
    <w:p w14:paraId="5D676662" w14:textId="77777777" w:rsidR="00FC7E52" w:rsidRPr="00567618" w:rsidRDefault="00FC7E52" w:rsidP="00FC7E52">
      <w:pPr>
        <w:pStyle w:val="Heading2"/>
      </w:pPr>
      <w:bookmarkStart w:id="4384" w:name="_Toc26369569"/>
      <w:bookmarkStart w:id="4385" w:name="_Toc36227451"/>
      <w:bookmarkStart w:id="4386" w:name="_Toc36228466"/>
      <w:bookmarkStart w:id="4387" w:name="_Toc36229093"/>
      <w:bookmarkStart w:id="4388" w:name="_Toc68847412"/>
      <w:bookmarkStart w:id="4389" w:name="_Toc74611347"/>
      <w:bookmarkStart w:id="4390" w:name="_Toc75566626"/>
      <w:bookmarkStart w:id="4391" w:name="_Toc89790178"/>
      <w:bookmarkStart w:id="4392" w:name="_Toc99466815"/>
      <w:bookmarkStart w:id="4393" w:name="_Toc193991131"/>
      <w:r w:rsidRPr="00567618">
        <w:t>A.6.1</w:t>
      </w:r>
      <w:r w:rsidRPr="00567618">
        <w:tab/>
        <w:t>General</w:t>
      </w:r>
      <w:bookmarkEnd w:id="4384"/>
      <w:bookmarkEnd w:id="4385"/>
      <w:bookmarkEnd w:id="4386"/>
      <w:bookmarkEnd w:id="4387"/>
      <w:bookmarkEnd w:id="4388"/>
      <w:bookmarkEnd w:id="4389"/>
      <w:bookmarkEnd w:id="4390"/>
      <w:bookmarkEnd w:id="4391"/>
      <w:bookmarkEnd w:id="4392"/>
      <w:bookmarkEnd w:id="4393"/>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4" w:name="_Toc26369570"/>
      <w:bookmarkStart w:id="4395" w:name="_Toc36227452"/>
      <w:bookmarkStart w:id="4396" w:name="_Toc36228467"/>
      <w:bookmarkStart w:id="4397" w:name="_Toc36229094"/>
      <w:bookmarkStart w:id="4398" w:name="_Toc68847413"/>
      <w:bookmarkStart w:id="4399" w:name="_Toc74611348"/>
      <w:bookmarkStart w:id="4400" w:name="_Toc75566627"/>
      <w:bookmarkStart w:id="4401" w:name="_Toc89790179"/>
      <w:bookmarkStart w:id="4402" w:name="_Toc99466816"/>
      <w:bookmarkStart w:id="4403" w:name="_Toc193991132"/>
      <w:r w:rsidRPr="00567618">
        <w:t>A.6.2</w:t>
      </w:r>
      <w:r w:rsidRPr="00567618">
        <w:tab/>
        <w:t>SDP examples with bandwidth information declared with bandwidth modifiers</w:t>
      </w:r>
      <w:bookmarkEnd w:id="4394"/>
      <w:bookmarkEnd w:id="4395"/>
      <w:bookmarkEnd w:id="4396"/>
      <w:bookmarkEnd w:id="4397"/>
      <w:bookmarkEnd w:id="4398"/>
      <w:bookmarkEnd w:id="4399"/>
      <w:bookmarkEnd w:id="4400"/>
      <w:bookmarkEnd w:id="4401"/>
      <w:bookmarkEnd w:id="4402"/>
      <w:bookmarkEnd w:id="4403"/>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4" w:name="_MCCTEMPBM_CRPT86940504___7" w:colFirst="0" w:colLast="0"/>
            <w:bookmarkStart w:id="4405"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6"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6"/>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4"/>
      <w:bookmarkEnd w:id="4405"/>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7" w:name="_Toc26369571"/>
      <w:bookmarkStart w:id="4408" w:name="_Toc36227453"/>
      <w:bookmarkStart w:id="4409" w:name="_Toc36228468"/>
      <w:bookmarkStart w:id="4410" w:name="_Toc36229095"/>
      <w:bookmarkStart w:id="4411" w:name="_Toc68847414"/>
      <w:bookmarkStart w:id="4412" w:name="_Toc74611349"/>
      <w:bookmarkStart w:id="4413" w:name="_Toc75566628"/>
      <w:bookmarkStart w:id="4414" w:name="_Toc89790180"/>
      <w:bookmarkStart w:id="4415" w:name="_Toc99466817"/>
      <w:bookmarkStart w:id="4416" w:name="_Toc193991133"/>
      <w:r w:rsidRPr="00567618">
        <w:t>A.6.3</w:t>
      </w:r>
      <w:r w:rsidRPr="00567618">
        <w:tab/>
        <w:t>SDP examples giving additional bandwidth information using the a=bw-info attribute</w:t>
      </w:r>
      <w:bookmarkEnd w:id="4407"/>
      <w:bookmarkEnd w:id="4408"/>
      <w:bookmarkEnd w:id="4409"/>
      <w:bookmarkEnd w:id="4410"/>
      <w:bookmarkEnd w:id="4411"/>
      <w:bookmarkEnd w:id="4412"/>
      <w:bookmarkEnd w:id="4413"/>
      <w:bookmarkEnd w:id="4414"/>
      <w:bookmarkEnd w:id="4415"/>
      <w:bookmarkEnd w:id="4416"/>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7" w:name="_MCCTEMPBM_CRPT86940506___7" w:colFirst="0" w:colLast="0"/>
            <w:bookmarkStart w:id="4418"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9"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9"/>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7"/>
      <w:bookmarkEnd w:id="4418"/>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20" w:name="_MCCTEMPBM_CRPT86940508___7" w:colFirst="0" w:colLast="0"/>
            <w:bookmarkStart w:id="4421"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2"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2"/>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20"/>
      <w:bookmarkEnd w:id="4421"/>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3" w:name="_Toc26369572"/>
      <w:bookmarkStart w:id="4424" w:name="_Toc36227454"/>
      <w:bookmarkStart w:id="4425" w:name="_Toc36228469"/>
      <w:bookmarkStart w:id="4426" w:name="_Toc36229096"/>
      <w:bookmarkStart w:id="4427" w:name="_Toc68847415"/>
      <w:bookmarkStart w:id="4428" w:name="_Toc74611350"/>
      <w:bookmarkStart w:id="4429" w:name="_Toc75566629"/>
      <w:bookmarkStart w:id="4430" w:name="_Toc89790181"/>
      <w:bookmarkStart w:id="4431" w:name="_Toc99466818"/>
      <w:bookmarkStart w:id="4432" w:name="_Toc193991134"/>
      <w:r w:rsidRPr="00567618">
        <w:t>A.7</w:t>
      </w:r>
      <w:r w:rsidRPr="00567618">
        <w:tab/>
        <w:t>SDP examples with "3gpp_sync_info" attribute</w:t>
      </w:r>
      <w:bookmarkEnd w:id="4423"/>
      <w:bookmarkEnd w:id="4424"/>
      <w:bookmarkEnd w:id="4425"/>
      <w:bookmarkEnd w:id="4426"/>
      <w:bookmarkEnd w:id="4427"/>
      <w:bookmarkEnd w:id="4428"/>
      <w:bookmarkEnd w:id="4429"/>
      <w:bookmarkEnd w:id="4430"/>
      <w:bookmarkEnd w:id="4431"/>
      <w:bookmarkEnd w:id="4432"/>
    </w:p>
    <w:p w14:paraId="016EC7B2" w14:textId="77777777" w:rsidR="00FC7E52" w:rsidRPr="00567618" w:rsidRDefault="00FC7E52" w:rsidP="00FC7E52">
      <w:pPr>
        <w:pStyle w:val="Heading2"/>
      </w:pPr>
      <w:bookmarkStart w:id="4433" w:name="_Toc26369573"/>
      <w:bookmarkStart w:id="4434" w:name="_Toc36227455"/>
      <w:bookmarkStart w:id="4435" w:name="_Toc36228470"/>
      <w:bookmarkStart w:id="4436" w:name="_Toc36229097"/>
      <w:bookmarkStart w:id="4437" w:name="_Toc68847416"/>
      <w:bookmarkStart w:id="4438" w:name="_Toc74611351"/>
      <w:bookmarkStart w:id="4439" w:name="_Toc75566630"/>
      <w:bookmarkStart w:id="4440" w:name="_Toc89790182"/>
      <w:bookmarkStart w:id="4441" w:name="_Toc99466819"/>
      <w:bookmarkStart w:id="4442" w:name="_Toc193991135"/>
      <w:r w:rsidRPr="00567618">
        <w:t>A.7.1</w:t>
      </w:r>
      <w:r w:rsidRPr="00567618">
        <w:tab/>
        <w:t>Synchronized streams</w:t>
      </w:r>
      <w:bookmarkEnd w:id="4433"/>
      <w:bookmarkEnd w:id="4434"/>
      <w:bookmarkEnd w:id="4435"/>
      <w:bookmarkEnd w:id="4436"/>
      <w:bookmarkEnd w:id="4437"/>
      <w:bookmarkEnd w:id="4438"/>
      <w:bookmarkEnd w:id="4439"/>
      <w:bookmarkEnd w:id="4440"/>
      <w:bookmarkEnd w:id="4441"/>
      <w:bookmarkEnd w:id="4442"/>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3"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09___7"/>
            <w:r w:rsidRPr="00567618">
              <w:rPr>
                <w:rFonts w:ascii="Courier New" w:hAnsi="Courier New" w:cs="Courier New"/>
                <w:sz w:val="18"/>
                <w:szCs w:val="18"/>
              </w:rPr>
              <w:t>a=tcap:1 RTP/AVPF</w:t>
            </w:r>
          </w:p>
          <w:bookmarkEnd w:id="4444"/>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5"/>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1___7"/>
            <w:r w:rsidRPr="00567618">
              <w:rPr>
                <w:rFonts w:ascii="Courier New" w:hAnsi="Courier New" w:cs="Courier New"/>
                <w:sz w:val="18"/>
                <w:szCs w:val="18"/>
              </w:rPr>
              <w:t>a=pcfg:1 t=1</w:t>
            </w:r>
          </w:p>
          <w:bookmarkEnd w:id="4446"/>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7" w:name="_MCCTEMPBM_CRPT86940512___7"/>
            <w:r w:rsidRPr="00567618">
              <w:rPr>
                <w:rFonts w:ascii="Courier New" w:hAnsi="Courier New" w:cs="Courier New"/>
                <w:sz w:val="18"/>
                <w:szCs w:val="18"/>
              </w:rPr>
              <w:t>a=pcfg:1 t=1</w:t>
            </w:r>
          </w:p>
          <w:bookmarkEnd w:id="4447"/>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3"/>
    </w:tbl>
    <w:p w14:paraId="175A9621" w14:textId="77777777" w:rsidR="00FC7E52" w:rsidRPr="00567618" w:rsidRDefault="00FC7E52" w:rsidP="00FC7E52"/>
    <w:p w14:paraId="093E3F0B" w14:textId="77777777" w:rsidR="00FC7E52" w:rsidRPr="00567618" w:rsidRDefault="00FC7E52" w:rsidP="00FC7E52">
      <w:pPr>
        <w:pStyle w:val="Heading2"/>
      </w:pPr>
      <w:bookmarkStart w:id="4448" w:name="_Toc26369574"/>
      <w:bookmarkStart w:id="4449" w:name="_Toc36227456"/>
      <w:bookmarkStart w:id="4450" w:name="_Toc36228471"/>
      <w:bookmarkStart w:id="4451" w:name="_Toc36229098"/>
      <w:bookmarkStart w:id="4452" w:name="_Toc68847417"/>
      <w:bookmarkStart w:id="4453" w:name="_Toc74611352"/>
      <w:bookmarkStart w:id="4454" w:name="_Toc75566631"/>
      <w:bookmarkStart w:id="4455" w:name="_Toc89790183"/>
      <w:bookmarkStart w:id="4456" w:name="_Toc99466820"/>
      <w:bookmarkStart w:id="4457" w:name="_Toc193991136"/>
      <w:r w:rsidRPr="00567618">
        <w:t>A.7.2</w:t>
      </w:r>
      <w:r w:rsidRPr="00567618">
        <w:tab/>
        <w:t>Nonsynchronized streams</w:t>
      </w:r>
      <w:bookmarkEnd w:id="4448"/>
      <w:bookmarkEnd w:id="4449"/>
      <w:bookmarkEnd w:id="4450"/>
      <w:bookmarkEnd w:id="4451"/>
      <w:bookmarkEnd w:id="4452"/>
      <w:bookmarkEnd w:id="4453"/>
      <w:bookmarkEnd w:id="4454"/>
      <w:bookmarkEnd w:id="4455"/>
      <w:bookmarkEnd w:id="4456"/>
      <w:bookmarkEnd w:id="4457"/>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8"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6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8"/>
    </w:tbl>
    <w:p w14:paraId="408D7676" w14:textId="77777777" w:rsidR="00FC7E52" w:rsidRPr="00567618" w:rsidRDefault="00FC7E52" w:rsidP="00FC7E52"/>
    <w:p w14:paraId="0E066D9A" w14:textId="77777777" w:rsidR="00FC7E52" w:rsidRPr="00567618" w:rsidRDefault="00FC7E52" w:rsidP="00FC7E52">
      <w:pPr>
        <w:pStyle w:val="Heading1"/>
      </w:pPr>
      <w:bookmarkStart w:id="4461" w:name="_Toc26369575"/>
      <w:bookmarkStart w:id="4462" w:name="_Toc36227457"/>
      <w:bookmarkStart w:id="4463" w:name="_Toc36228472"/>
      <w:bookmarkStart w:id="4464" w:name="_Toc36229099"/>
      <w:bookmarkStart w:id="4465" w:name="_Toc68847418"/>
      <w:bookmarkStart w:id="4466" w:name="_Toc74611353"/>
      <w:bookmarkStart w:id="4467" w:name="_Toc75566632"/>
      <w:bookmarkStart w:id="4468" w:name="_Toc89790184"/>
      <w:bookmarkStart w:id="4469" w:name="_Toc99466821"/>
      <w:bookmarkStart w:id="4470" w:name="_Toc193991137"/>
      <w:r w:rsidRPr="00567618">
        <w:t>A.8</w:t>
      </w:r>
      <w:r w:rsidRPr="00567618">
        <w:tab/>
        <w:t>SDP example with QoS negotiation</w:t>
      </w:r>
      <w:bookmarkEnd w:id="4461"/>
      <w:bookmarkEnd w:id="4462"/>
      <w:bookmarkEnd w:id="4463"/>
      <w:bookmarkEnd w:id="4464"/>
      <w:bookmarkEnd w:id="4465"/>
      <w:bookmarkEnd w:id="4466"/>
      <w:bookmarkEnd w:id="4467"/>
      <w:bookmarkEnd w:id="4468"/>
      <w:bookmarkEnd w:id="4469"/>
      <w:bookmarkEnd w:id="447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2"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3" w:name="_MCCTEMPBM_CRPT86940515___7"/>
            <w:r w:rsidRPr="00567618">
              <w:rPr>
                <w:rFonts w:ascii="Courier New" w:hAnsi="Courier New"/>
                <w:sz w:val="18"/>
              </w:rPr>
              <w:t>a=tcap:1 RTP/AVPF</w:t>
            </w:r>
          </w:p>
          <w:bookmarkEnd w:id="447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2"/>
          </w:p>
        </w:tc>
      </w:tr>
      <w:bookmarkEnd w:id="447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5" w:name="_MCCTEMPBM_CRPT86940517___7"/>
            <w:r w:rsidRPr="00567618">
              <w:rPr>
                <w:rFonts w:ascii="Courier New" w:hAnsi="Courier New" w:cs="Courier New"/>
                <w:sz w:val="18"/>
                <w:szCs w:val="18"/>
              </w:rPr>
              <w:t>a=acfg:1 t=1</w:t>
            </w:r>
          </w:p>
          <w:bookmarkEnd w:id="447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6"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8" w:name="_Toc26369576"/>
      <w:bookmarkStart w:id="4479" w:name="_Toc36227458"/>
      <w:bookmarkStart w:id="4480" w:name="_Toc36228473"/>
      <w:bookmarkStart w:id="4481" w:name="_Toc36229100"/>
      <w:bookmarkStart w:id="4482" w:name="_Toc68847419"/>
      <w:bookmarkStart w:id="4483" w:name="_Toc74611354"/>
      <w:bookmarkStart w:id="4484" w:name="_Toc75566633"/>
      <w:bookmarkStart w:id="4485" w:name="_Toc89790185"/>
      <w:bookmarkStart w:id="4486" w:name="_Toc99466822"/>
      <w:bookmarkStart w:id="4487" w:name="_Toc193991138"/>
      <w:r w:rsidRPr="00567618">
        <w:t>A.9</w:t>
      </w:r>
      <w:r w:rsidRPr="00567618">
        <w:tab/>
        <w:t>Void</w:t>
      </w:r>
      <w:bookmarkEnd w:id="4478"/>
      <w:bookmarkEnd w:id="4479"/>
      <w:bookmarkEnd w:id="4480"/>
      <w:bookmarkEnd w:id="4481"/>
      <w:bookmarkEnd w:id="4482"/>
      <w:bookmarkEnd w:id="4483"/>
      <w:bookmarkEnd w:id="4484"/>
      <w:bookmarkEnd w:id="4485"/>
      <w:bookmarkEnd w:id="4486"/>
      <w:bookmarkEnd w:id="4487"/>
    </w:p>
    <w:p w14:paraId="462DA877" w14:textId="77777777" w:rsidR="00FC7E52" w:rsidRPr="00567618" w:rsidRDefault="00FC7E52" w:rsidP="00FC7E52">
      <w:pPr>
        <w:pStyle w:val="Heading1"/>
        <w:rPr>
          <w:noProof/>
        </w:rPr>
      </w:pPr>
      <w:bookmarkStart w:id="4488" w:name="_Toc26369577"/>
      <w:bookmarkStart w:id="4489" w:name="_Toc36227459"/>
      <w:bookmarkStart w:id="4490" w:name="_Toc36228474"/>
      <w:bookmarkStart w:id="4491" w:name="_Toc36229101"/>
      <w:bookmarkStart w:id="4492" w:name="_Toc68847420"/>
      <w:bookmarkStart w:id="4493" w:name="_Toc74611355"/>
      <w:bookmarkStart w:id="4494" w:name="_Toc75566634"/>
      <w:bookmarkStart w:id="4495" w:name="_Toc89790186"/>
      <w:bookmarkStart w:id="4496" w:name="_Toc99466823"/>
      <w:bookmarkStart w:id="4497" w:name="_Toc193991139"/>
      <w:r w:rsidRPr="00567618">
        <w:rPr>
          <w:noProof/>
        </w:rPr>
        <w:t>A.9a</w:t>
      </w:r>
      <w:r w:rsidRPr="00567618">
        <w:rPr>
          <w:noProof/>
        </w:rPr>
        <w:tab/>
        <w:t>SDP offer/answer regarding the use of Reduced-Size RTCP</w:t>
      </w:r>
      <w:bookmarkEnd w:id="4488"/>
      <w:bookmarkEnd w:id="4489"/>
      <w:bookmarkEnd w:id="4490"/>
      <w:bookmarkEnd w:id="4491"/>
      <w:bookmarkEnd w:id="4492"/>
      <w:bookmarkEnd w:id="4493"/>
      <w:bookmarkEnd w:id="4494"/>
      <w:bookmarkEnd w:id="4495"/>
      <w:bookmarkEnd w:id="4496"/>
      <w:bookmarkEnd w:id="4497"/>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21___7"/>
            <w:bookmarkStart w:id="4499" w:name="MCCQCTEMPBM_00000135"/>
            <w:bookmarkStart w:id="4500"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2___7"/>
            <w:bookmarkEnd w:id="4498"/>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1"/>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9"/>
          </w:p>
        </w:tc>
      </w:tr>
      <w:bookmarkEnd w:id="4500"/>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25___7"/>
            <w:bookmarkEnd w:id="4502"/>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26___7"/>
            <w:bookmarkEnd w:id="4503"/>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5" w:name="_MCCTEMPBM_CRPT86940527___7"/>
            <w:bookmarkEnd w:id="4504"/>
            <w:r w:rsidRPr="00567618">
              <w:rPr>
                <w:rFonts w:ascii="Courier New" w:hAnsi="Courier New" w:cs="Courier New"/>
                <w:szCs w:val="18"/>
              </w:rPr>
              <w:t>a=maxptime:240</w:t>
            </w:r>
            <w:bookmarkEnd w:id="4505"/>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6" w:name="_Toc26369578"/>
      <w:bookmarkStart w:id="4507" w:name="_Toc36227460"/>
      <w:bookmarkStart w:id="4508" w:name="_Toc36228475"/>
      <w:bookmarkStart w:id="4509" w:name="_Toc36229102"/>
      <w:bookmarkStart w:id="4510" w:name="_Toc68847421"/>
      <w:bookmarkStart w:id="4511" w:name="_Toc74611356"/>
      <w:bookmarkStart w:id="4512" w:name="_Toc75566635"/>
      <w:bookmarkStart w:id="4513" w:name="_Toc89790187"/>
      <w:bookmarkStart w:id="4514" w:name="_Toc99466824"/>
      <w:bookmarkStart w:id="4515" w:name="_Toc193991140"/>
      <w:r w:rsidRPr="00567618">
        <w:t>A.10</w:t>
      </w:r>
      <w:r w:rsidRPr="00567618">
        <w:tab/>
        <w:t>Examples of SDP offers and answers for inter-working with other IMS or non-IMS IP networks</w:t>
      </w:r>
      <w:bookmarkEnd w:id="4506"/>
      <w:bookmarkEnd w:id="4507"/>
      <w:bookmarkEnd w:id="4508"/>
      <w:bookmarkEnd w:id="4509"/>
      <w:bookmarkEnd w:id="4510"/>
      <w:bookmarkEnd w:id="4511"/>
      <w:bookmarkEnd w:id="4512"/>
      <w:bookmarkEnd w:id="4513"/>
      <w:bookmarkEnd w:id="4514"/>
      <w:bookmarkEnd w:id="4515"/>
    </w:p>
    <w:p w14:paraId="32BB70AE" w14:textId="77777777" w:rsidR="00FC7E52" w:rsidRPr="00567618" w:rsidRDefault="00FC7E52" w:rsidP="00FC7E52">
      <w:pPr>
        <w:pStyle w:val="Heading2"/>
      </w:pPr>
      <w:bookmarkStart w:id="4516" w:name="_Toc26369579"/>
      <w:bookmarkStart w:id="4517" w:name="_Toc36227461"/>
      <w:bookmarkStart w:id="4518" w:name="_Toc36228476"/>
      <w:bookmarkStart w:id="4519" w:name="_Toc36229103"/>
      <w:bookmarkStart w:id="4520" w:name="_Toc68847422"/>
      <w:bookmarkStart w:id="4521" w:name="_Toc74611357"/>
      <w:bookmarkStart w:id="4522" w:name="_Toc75566636"/>
      <w:bookmarkStart w:id="4523" w:name="_Toc89790188"/>
      <w:bookmarkStart w:id="4524" w:name="_Toc99466825"/>
      <w:bookmarkStart w:id="4525" w:name="_Toc193991141"/>
      <w:r w:rsidRPr="00567618">
        <w:t>A.10.1</w:t>
      </w:r>
      <w:r w:rsidRPr="00567618">
        <w:tab/>
        <w:t>General</w:t>
      </w:r>
      <w:bookmarkEnd w:id="4516"/>
      <w:bookmarkEnd w:id="4517"/>
      <w:bookmarkEnd w:id="4518"/>
      <w:bookmarkEnd w:id="4519"/>
      <w:bookmarkEnd w:id="4520"/>
      <w:bookmarkEnd w:id="4521"/>
      <w:bookmarkEnd w:id="4522"/>
      <w:bookmarkEnd w:id="4523"/>
      <w:bookmarkEnd w:id="4524"/>
      <w:bookmarkEnd w:id="4525"/>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6" w:name="_Toc26369580"/>
      <w:bookmarkStart w:id="4527" w:name="_Toc36227462"/>
      <w:bookmarkStart w:id="4528" w:name="_Toc36228477"/>
      <w:bookmarkStart w:id="4529" w:name="_Toc36229104"/>
      <w:bookmarkStart w:id="4530" w:name="_Toc68847423"/>
      <w:bookmarkStart w:id="4531" w:name="_Toc74611358"/>
      <w:bookmarkStart w:id="4532" w:name="_Toc75566637"/>
      <w:bookmarkStart w:id="4533" w:name="_Toc89790189"/>
      <w:bookmarkStart w:id="4534" w:name="_Toc99466826"/>
      <w:bookmarkStart w:id="4535" w:name="_Toc193991142"/>
      <w:r w:rsidRPr="00567618">
        <w:t>A.10.2</w:t>
      </w:r>
      <w:r w:rsidRPr="00567618">
        <w:tab/>
        <w:t>Session initiated by MTSI client in terminal</w:t>
      </w:r>
      <w:bookmarkEnd w:id="4526"/>
      <w:bookmarkEnd w:id="4527"/>
      <w:bookmarkEnd w:id="4528"/>
      <w:bookmarkEnd w:id="4529"/>
      <w:bookmarkEnd w:id="4530"/>
      <w:bookmarkEnd w:id="4531"/>
      <w:bookmarkEnd w:id="4532"/>
      <w:bookmarkEnd w:id="4533"/>
      <w:bookmarkEnd w:id="4534"/>
      <w:bookmarkEnd w:id="4535"/>
    </w:p>
    <w:p w14:paraId="2201616D" w14:textId="77777777" w:rsidR="00FC7E52" w:rsidRPr="00567618" w:rsidRDefault="00FC7E52" w:rsidP="00FC7E52">
      <w:pPr>
        <w:pStyle w:val="Heading3"/>
      </w:pPr>
      <w:bookmarkStart w:id="4536" w:name="_Toc26369581"/>
      <w:bookmarkStart w:id="4537" w:name="_Toc36227463"/>
      <w:bookmarkStart w:id="4538" w:name="_Toc36228478"/>
      <w:bookmarkStart w:id="4539" w:name="_Toc36229105"/>
      <w:bookmarkStart w:id="4540" w:name="_Toc68847424"/>
      <w:bookmarkStart w:id="4541" w:name="_Toc74611359"/>
      <w:bookmarkStart w:id="4542" w:name="_Toc75566638"/>
      <w:bookmarkStart w:id="4543" w:name="_Toc89790190"/>
      <w:bookmarkStart w:id="4544" w:name="_Toc99466827"/>
      <w:bookmarkStart w:id="4545" w:name="_Toc193991143"/>
      <w:r w:rsidRPr="00567618">
        <w:t>A.10.2.1</w:t>
      </w:r>
      <w:r w:rsidRPr="00567618">
        <w:tab/>
        <w:t>SDP offers from an MTSI client in terminal</w:t>
      </w:r>
      <w:bookmarkEnd w:id="4536"/>
      <w:bookmarkEnd w:id="4537"/>
      <w:bookmarkEnd w:id="4538"/>
      <w:bookmarkEnd w:id="4539"/>
      <w:bookmarkEnd w:id="4540"/>
      <w:bookmarkEnd w:id="4541"/>
      <w:bookmarkEnd w:id="4542"/>
      <w:bookmarkEnd w:id="4543"/>
      <w:bookmarkEnd w:id="4544"/>
      <w:bookmarkEnd w:id="4545"/>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6" w:name="_MCCTEMPBM_CRPT86940528___7" w:colFirst="0" w:colLast="0"/>
            <w:bookmarkStart w:id="4547"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6"/>
      <w:bookmarkEnd w:id="4547"/>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8" w:name="_MCCTEMPBM_CRPT86940529___7" w:colFirst="0" w:colLast="0"/>
            <w:bookmarkStart w:id="4549"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8"/>
      <w:bookmarkEnd w:id="4549"/>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50" w:name="_Toc26369582"/>
      <w:bookmarkStart w:id="4551" w:name="_Toc36227464"/>
      <w:bookmarkStart w:id="4552" w:name="_Toc36228479"/>
      <w:bookmarkStart w:id="4553" w:name="_Toc36229106"/>
      <w:bookmarkStart w:id="4554" w:name="_Toc68847425"/>
      <w:bookmarkStart w:id="4555" w:name="_Toc74611360"/>
      <w:bookmarkStart w:id="4556" w:name="_Toc75566639"/>
      <w:bookmarkStart w:id="4557" w:name="_Toc89790191"/>
      <w:bookmarkStart w:id="4558" w:name="_Toc99466828"/>
      <w:bookmarkStart w:id="4559" w:name="_Toc193991144"/>
      <w:r w:rsidRPr="00567618">
        <w:t>A.10.2.2</w:t>
      </w:r>
      <w:r w:rsidRPr="00567618">
        <w:tab/>
        <w:t>SDP offers modified by MTSI MGW when pre-emptively adding inter-working formats</w:t>
      </w:r>
      <w:bookmarkEnd w:id="4550"/>
      <w:bookmarkEnd w:id="4551"/>
      <w:bookmarkEnd w:id="4552"/>
      <w:bookmarkEnd w:id="4553"/>
      <w:bookmarkEnd w:id="4554"/>
      <w:bookmarkEnd w:id="4555"/>
      <w:bookmarkEnd w:id="4556"/>
      <w:bookmarkEnd w:id="4557"/>
      <w:bookmarkEnd w:id="4558"/>
      <w:bookmarkEnd w:id="4559"/>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0" w:name="_MCCTEMPBM_CRPT86940530___7" w:colFirst="0" w:colLast="0"/>
            <w:bookmarkStart w:id="4561"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0"/>
      <w:bookmarkEnd w:id="4561"/>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2"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3" w:name="MCCQCTEMPBM_00000139"/>
      <w:r w:rsidRPr="00567618">
        <w:rPr>
          <w:rFonts w:ascii="Courier New" w:hAnsi="Courier New" w:cs="Courier New"/>
          <w:sz w:val="18"/>
          <w:szCs w:val="18"/>
        </w:rPr>
        <w:t>a=tcap:1 RTP/AVPF</w:t>
      </w:r>
      <w:bookmarkEnd w:id="4563"/>
      <w:r w:rsidRPr="00567618">
        <w:rPr>
          <w:lang w:eastAsia="zh-CN"/>
        </w:rPr>
        <w:t>" and "</w:t>
      </w:r>
      <w:bookmarkStart w:id="4564" w:name="MCCQCTEMPBM_00000140"/>
      <w:r w:rsidRPr="00567618">
        <w:rPr>
          <w:rFonts w:ascii="Courier New" w:hAnsi="Courier New" w:cs="Courier New"/>
          <w:sz w:val="18"/>
          <w:szCs w:val="18"/>
        </w:rPr>
        <w:t>a=pcfg:1 t=1</w:t>
      </w:r>
      <w:bookmarkEnd w:id="4564"/>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5" w:name="MCCQCTEMPBM_00000141"/>
      <w:r w:rsidRPr="00567618">
        <w:rPr>
          <w:rFonts w:ascii="Courier New" w:hAnsi="Courier New" w:cs="Courier New"/>
          <w:lang w:eastAsia="zh-CN"/>
        </w:rPr>
        <w:t>a=maxptime:240</w:t>
      </w:r>
      <w:bookmarkEnd w:id="4565"/>
      <w:r w:rsidRPr="00567618">
        <w:rPr>
          <w:lang w:eastAsia="zh-CN"/>
        </w:rPr>
        <w:t>.</w:t>
      </w:r>
    </w:p>
    <w:bookmarkEnd w:id="4562"/>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6" w:name="_MCCTEMPBM_CRPT86940532___7" w:colFirst="0" w:colLast="0"/>
            <w:bookmarkStart w:id="4567"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6"/>
      <w:bookmarkEnd w:id="4567"/>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8"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9" w:name="_MCCTEMPBM_CRPT86940534___7"/>
      <w:bookmarkEnd w:id="4568"/>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70" w:name="MCCQCTEMPBM_00000143"/>
      <w:r w:rsidRPr="00567618">
        <w:rPr>
          <w:rFonts w:ascii="Courier New" w:hAnsi="Courier New" w:cs="Courier New"/>
        </w:rPr>
        <w:t>8000</w:t>
      </w:r>
      <w:bookmarkEnd w:id="4570"/>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1" w:name="_MCCTEMPBM_CRPT86940535___7"/>
      <w:bookmarkEnd w:id="4569"/>
      <w:r w:rsidRPr="00567618">
        <w:rPr>
          <w:lang w:eastAsia="zh-CN"/>
        </w:rPr>
        <w:t>The lines "</w:t>
      </w:r>
      <w:bookmarkStart w:id="4572" w:name="MCCQCTEMPBM_00000144"/>
      <w:r w:rsidRPr="00567618">
        <w:rPr>
          <w:rFonts w:ascii="Courier New" w:hAnsi="Courier New" w:cs="Courier New"/>
          <w:sz w:val="18"/>
          <w:szCs w:val="18"/>
        </w:rPr>
        <w:t>a=tcap:1 RTP/AVPF</w:t>
      </w:r>
      <w:bookmarkEnd w:id="4572"/>
      <w:r w:rsidRPr="00567618">
        <w:rPr>
          <w:lang w:eastAsia="zh-CN"/>
        </w:rPr>
        <w:t>" and "</w:t>
      </w:r>
      <w:bookmarkStart w:id="4573" w:name="MCCQCTEMPBM_00000145"/>
      <w:r w:rsidRPr="00567618">
        <w:rPr>
          <w:rFonts w:ascii="Courier New" w:hAnsi="Courier New" w:cs="Courier New"/>
          <w:sz w:val="18"/>
          <w:szCs w:val="18"/>
        </w:rPr>
        <w:t>a=pcfg:1 t=1</w:t>
      </w:r>
      <w:bookmarkEnd w:id="4573"/>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4" w:name="MCCQCTEMPBM_00000146"/>
      <w:r w:rsidRPr="00567618">
        <w:rPr>
          <w:rFonts w:ascii="Courier New" w:hAnsi="Courier New" w:cs="Courier New"/>
          <w:lang w:eastAsia="zh-CN"/>
        </w:rPr>
        <w:t>a=maxptime:240</w:t>
      </w:r>
      <w:bookmarkEnd w:id="4574"/>
      <w:r w:rsidRPr="00567618">
        <w:rPr>
          <w:lang w:eastAsia="zh-CN"/>
        </w:rPr>
        <w:t>.</w:t>
      </w:r>
    </w:p>
    <w:bookmarkEnd w:id="457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5" w:name="_Toc26369583"/>
      <w:bookmarkStart w:id="4576" w:name="_Toc36227465"/>
      <w:bookmarkStart w:id="4577" w:name="_Toc36228480"/>
      <w:bookmarkStart w:id="4578" w:name="_Toc36229107"/>
      <w:bookmarkStart w:id="4579" w:name="_Toc68847426"/>
      <w:bookmarkStart w:id="4580" w:name="_Toc74611361"/>
      <w:bookmarkStart w:id="4581" w:name="_Toc75566640"/>
      <w:bookmarkStart w:id="4582" w:name="_Toc89790192"/>
      <w:bookmarkStart w:id="4583" w:name="_Toc99466829"/>
      <w:bookmarkStart w:id="4584" w:name="_Toc193991145"/>
      <w:r w:rsidRPr="00567618">
        <w:t>A.10.2.3</w:t>
      </w:r>
      <w:r w:rsidRPr="00567618">
        <w:tab/>
        <w:t>SDP modified by MGW when adding inter-working formats only when the original SDP offer was rejected</w:t>
      </w:r>
      <w:bookmarkEnd w:id="4575"/>
      <w:bookmarkEnd w:id="4576"/>
      <w:bookmarkEnd w:id="4577"/>
      <w:bookmarkEnd w:id="4578"/>
      <w:bookmarkEnd w:id="4579"/>
      <w:bookmarkEnd w:id="4580"/>
      <w:bookmarkEnd w:id="4581"/>
      <w:bookmarkEnd w:id="4582"/>
      <w:bookmarkEnd w:id="4583"/>
      <w:bookmarkEnd w:id="4584"/>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5" w:name="_MCCTEMPBM_CRPT86940536___7" w:colFirst="0" w:colLast="0"/>
            <w:bookmarkStart w:id="4586"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5"/>
      <w:bookmarkEnd w:id="4586"/>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7"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8" w:name="MCCQCTEMPBM_00000148"/>
      <w:r w:rsidRPr="00567618">
        <w:rPr>
          <w:rFonts w:ascii="Courier New" w:hAnsi="Courier New" w:cs="Courier New"/>
          <w:lang w:eastAsia="zh-CN"/>
        </w:rPr>
        <w:t>maxptime</w:t>
      </w:r>
      <w:bookmarkEnd w:id="4588"/>
      <w:r w:rsidRPr="00567618">
        <w:rPr>
          <w:lang w:eastAsia="zh-CN"/>
        </w:rPr>
        <w:t xml:space="preserve"> is set to 80, if the MTSI MGW does not support redundancy.</w:t>
      </w:r>
    </w:p>
    <w:bookmarkEnd w:id="4587"/>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9" w:name="_MCCTEMPBM_CRPT86940538___7" w:colFirst="0" w:colLast="0"/>
            <w:bookmarkStart w:id="4590"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9"/>
      <w:bookmarkEnd w:id="4590"/>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1"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2" w:name="_MCCTEMPBM_CRPT86940540___7"/>
      <w:bookmarkEnd w:id="4591"/>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3" w:name="MCCQCTEMPBM_00000150"/>
      <w:r w:rsidRPr="00567618">
        <w:rPr>
          <w:rFonts w:ascii="Courier New" w:hAnsi="Courier New" w:cs="Courier New"/>
        </w:rPr>
        <w:t>8000</w:t>
      </w:r>
      <w:bookmarkEnd w:id="4593"/>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4" w:name="_MCCTEMPBM_CRPT86940541___7"/>
      <w:bookmarkEnd w:id="4592"/>
      <w:r w:rsidRPr="00567618">
        <w:rPr>
          <w:lang w:eastAsia="zh-CN"/>
        </w:rPr>
        <w:t xml:space="preserve">In this case, the </w:t>
      </w:r>
      <w:bookmarkStart w:id="4595" w:name="MCCQCTEMPBM_00000151"/>
      <w:r w:rsidRPr="00567618">
        <w:rPr>
          <w:rFonts w:ascii="Courier New" w:hAnsi="Courier New" w:cs="Courier New"/>
          <w:lang w:eastAsia="zh-CN"/>
        </w:rPr>
        <w:t>maxptime</w:t>
      </w:r>
      <w:bookmarkEnd w:id="4595"/>
      <w:r w:rsidRPr="00567618">
        <w:rPr>
          <w:lang w:eastAsia="zh-CN"/>
        </w:rPr>
        <w:t xml:space="preserve"> is set to 80, if the MTSI MGW does not support redundancy.</w:t>
      </w:r>
    </w:p>
    <w:bookmarkEnd w:id="4594"/>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6" w:name="_Toc26369584"/>
      <w:bookmarkStart w:id="4597" w:name="_Toc36227466"/>
      <w:bookmarkStart w:id="4598" w:name="_Toc36228481"/>
      <w:bookmarkStart w:id="4599" w:name="_Toc36229108"/>
      <w:bookmarkStart w:id="4600" w:name="_Toc68847427"/>
      <w:bookmarkStart w:id="4601" w:name="_Toc74611362"/>
      <w:bookmarkStart w:id="4602" w:name="_Toc75566641"/>
      <w:bookmarkStart w:id="4603" w:name="_Toc89790193"/>
      <w:bookmarkStart w:id="4604" w:name="_Toc99466830"/>
      <w:bookmarkStart w:id="4605" w:name="_Toc193991146"/>
      <w:r w:rsidRPr="00567618">
        <w:t>A.11</w:t>
      </w:r>
      <w:r w:rsidRPr="00567618">
        <w:tab/>
        <w:t>Adding or removing a video component to/from an on-going video call session</w:t>
      </w:r>
      <w:bookmarkEnd w:id="4596"/>
      <w:bookmarkEnd w:id="4597"/>
      <w:bookmarkEnd w:id="4598"/>
      <w:bookmarkEnd w:id="4599"/>
      <w:bookmarkEnd w:id="4600"/>
      <w:bookmarkEnd w:id="4601"/>
      <w:bookmarkEnd w:id="4602"/>
      <w:bookmarkEnd w:id="4603"/>
      <w:bookmarkEnd w:id="4604"/>
      <w:bookmarkEnd w:id="4605"/>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6" w:name="_MCCTEMPBM_CRPT86940542___7"/>
            <w:bookmarkStart w:id="4607" w:name="MCCQCTEMPBM_00000152"/>
            <w:bookmarkStart w:id="4608"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6"/>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7"/>
          </w:p>
        </w:tc>
      </w:tr>
      <w:bookmarkEnd w:id="4608"/>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9" w:name="_MCCTEMPBM_CRPT86940544___7"/>
            <w:bookmarkStart w:id="4610"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45___7"/>
            <w:bookmarkEnd w:id="4609"/>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2" w:name="_MCCTEMPBM_CRPT86940546___7"/>
            <w:bookmarkEnd w:id="4611"/>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2"/>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10"/>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3" w:name="MCCQCTEMPBM_00000153"/>
            <w:bookmarkStart w:id="461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3"/>
          </w:p>
        </w:tc>
      </w:tr>
      <w:bookmarkEnd w:id="461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6" w:name="_MCCTEMPBM_CRPT86940550___7"/>
            <w:bookmarkStart w:id="4617" w:name="MCCQCTEMPBM_00000154"/>
            <w:bookmarkStart w:id="4618" w:name="_MCCTEMPBM_CRPT86940551___7" w:colFirst="0" w:colLast="0"/>
            <w:r w:rsidRPr="00567618">
              <w:rPr>
                <w:rFonts w:ascii="Courier New" w:hAnsi="Courier New" w:cs="Courier New"/>
                <w:szCs w:val="18"/>
              </w:rPr>
              <w:t>m=audio 49150 RTP/AVPF 96</w:t>
            </w:r>
          </w:p>
          <w:bookmarkEnd w:id="461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7"/>
          </w:p>
        </w:tc>
      </w:tr>
      <w:bookmarkEnd w:id="4618"/>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9" w:name="_MCCTEMPBM_CRPT86940552___7"/>
            <w:bookmarkStart w:id="4620"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1" w:name="_MCCTEMPBM_CRPT86940553___7"/>
            <w:bookmarkEnd w:id="4619"/>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2" w:name="_MCCTEMPBM_CRPT86940554___7"/>
            <w:bookmarkEnd w:id="4621"/>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2"/>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20"/>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3" w:name="_Toc26369585"/>
      <w:bookmarkStart w:id="4624" w:name="_Toc36227467"/>
      <w:bookmarkStart w:id="4625" w:name="_Toc36228482"/>
      <w:bookmarkStart w:id="4626" w:name="_Toc36229109"/>
      <w:bookmarkStart w:id="4627" w:name="_Toc68847428"/>
      <w:bookmarkStart w:id="4628" w:name="_Toc74611363"/>
      <w:bookmarkStart w:id="4629" w:name="_Toc75566642"/>
      <w:bookmarkStart w:id="4630" w:name="_Toc89790194"/>
      <w:bookmarkStart w:id="4631" w:name="_Toc99466831"/>
      <w:bookmarkStart w:id="4632" w:name="_Toc193991147"/>
      <w:r w:rsidRPr="00567618">
        <w:t>A.12</w:t>
      </w:r>
      <w:r w:rsidRPr="00567618">
        <w:tab/>
        <w:t>SDP examples when using ECN</w:t>
      </w:r>
      <w:bookmarkEnd w:id="4623"/>
      <w:bookmarkEnd w:id="4624"/>
      <w:bookmarkEnd w:id="4625"/>
      <w:bookmarkEnd w:id="4626"/>
      <w:bookmarkEnd w:id="4627"/>
      <w:bookmarkEnd w:id="4628"/>
      <w:bookmarkEnd w:id="4629"/>
      <w:bookmarkEnd w:id="4630"/>
      <w:bookmarkEnd w:id="4631"/>
      <w:bookmarkEnd w:id="4632"/>
    </w:p>
    <w:p w14:paraId="77DC8080" w14:textId="77777777" w:rsidR="00FC7E52" w:rsidRPr="00567618" w:rsidRDefault="00FC7E52" w:rsidP="00FC7E52">
      <w:pPr>
        <w:pStyle w:val="Heading2"/>
      </w:pPr>
      <w:bookmarkStart w:id="4633" w:name="_Toc26369586"/>
      <w:bookmarkStart w:id="4634" w:name="_Toc36227468"/>
      <w:bookmarkStart w:id="4635" w:name="_Toc36228483"/>
      <w:bookmarkStart w:id="4636" w:name="_Toc36229110"/>
      <w:bookmarkStart w:id="4637" w:name="_Toc68847429"/>
      <w:bookmarkStart w:id="4638" w:name="_Toc74611364"/>
      <w:bookmarkStart w:id="4639" w:name="_Toc75566643"/>
      <w:bookmarkStart w:id="4640" w:name="_Toc89790195"/>
      <w:bookmarkStart w:id="4641" w:name="_Toc99466832"/>
      <w:bookmarkStart w:id="4642" w:name="_Toc193991148"/>
      <w:r w:rsidRPr="00567618">
        <w:t>A.12.1</w:t>
      </w:r>
      <w:r w:rsidRPr="00567618">
        <w:tab/>
        <w:t>SDP examples when using ECN for speech</w:t>
      </w:r>
      <w:bookmarkEnd w:id="4633"/>
      <w:bookmarkEnd w:id="4634"/>
      <w:bookmarkEnd w:id="4635"/>
      <w:bookmarkEnd w:id="4636"/>
      <w:bookmarkEnd w:id="4637"/>
      <w:bookmarkEnd w:id="4638"/>
      <w:bookmarkEnd w:id="4639"/>
      <w:bookmarkEnd w:id="4640"/>
      <w:bookmarkEnd w:id="4641"/>
      <w:bookmarkEnd w:id="4642"/>
    </w:p>
    <w:p w14:paraId="613AB239" w14:textId="77777777" w:rsidR="00FC7E52" w:rsidRPr="00567618" w:rsidRDefault="00FC7E52" w:rsidP="00FC7E52">
      <w:pPr>
        <w:pStyle w:val="Heading3"/>
      </w:pPr>
      <w:bookmarkStart w:id="4643" w:name="_Toc26369587"/>
      <w:bookmarkStart w:id="4644" w:name="_Toc36227469"/>
      <w:bookmarkStart w:id="4645" w:name="_Toc36228484"/>
      <w:bookmarkStart w:id="4646" w:name="_Toc36229111"/>
      <w:bookmarkStart w:id="4647" w:name="_Toc68847430"/>
      <w:bookmarkStart w:id="4648" w:name="_Toc74611365"/>
      <w:bookmarkStart w:id="4649" w:name="_Toc75566644"/>
      <w:bookmarkStart w:id="4650" w:name="_Toc89790196"/>
      <w:bookmarkStart w:id="4651" w:name="_Toc99466833"/>
      <w:bookmarkStart w:id="4652" w:name="_Toc193991149"/>
      <w:r w:rsidRPr="00567618">
        <w:t>A.12.1.1</w:t>
      </w:r>
      <w:r w:rsidRPr="00567618">
        <w:tab/>
        <w:t>With RTP/AVP and zero RTCP bandwidth</w:t>
      </w:r>
      <w:bookmarkEnd w:id="4643"/>
      <w:bookmarkEnd w:id="4644"/>
      <w:bookmarkEnd w:id="4645"/>
      <w:bookmarkEnd w:id="4646"/>
      <w:bookmarkEnd w:id="4647"/>
      <w:bookmarkEnd w:id="4648"/>
      <w:bookmarkEnd w:id="4649"/>
      <w:bookmarkEnd w:id="4650"/>
      <w:bookmarkEnd w:id="4651"/>
      <w:bookmarkEnd w:id="4652"/>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3" w:name="_MCCTEMPBM_CRPT86940556___4"/>
            <w:r w:rsidRPr="00567618">
              <w:rPr>
                <w:rFonts w:ascii="Arial" w:hAnsi="Arial"/>
                <w:b/>
                <w:sz w:val="18"/>
              </w:rPr>
              <w:t>SDP offer</w:t>
            </w:r>
            <w:bookmarkEnd w:id="4653"/>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4" w:name="MCCQCTEMPBM_00000155"/>
            <w:bookmarkStart w:id="4655"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4"/>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6" w:name="_MCCTEMPBM_CRPT86940558___4"/>
            <w:bookmarkEnd w:id="4655"/>
            <w:r w:rsidRPr="00567618">
              <w:rPr>
                <w:rFonts w:ascii="Arial" w:hAnsi="Arial"/>
                <w:b/>
                <w:sz w:val="18"/>
              </w:rPr>
              <w:t>SDP answer</w:t>
            </w:r>
            <w:bookmarkEnd w:id="4656"/>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7"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7"/>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8" w:name="_Toc26369588"/>
      <w:bookmarkStart w:id="4659" w:name="_Toc36227470"/>
      <w:bookmarkStart w:id="4660" w:name="_Toc36228485"/>
      <w:bookmarkStart w:id="4661" w:name="_Toc36229112"/>
      <w:bookmarkStart w:id="4662" w:name="_Toc68847431"/>
      <w:bookmarkStart w:id="4663" w:name="_Toc74611366"/>
      <w:bookmarkStart w:id="4664" w:name="_Toc75566645"/>
      <w:bookmarkStart w:id="4665" w:name="_Toc89790197"/>
      <w:bookmarkStart w:id="4666" w:name="_Toc99466834"/>
      <w:bookmarkStart w:id="4667" w:name="_Toc193991150"/>
      <w:r w:rsidRPr="00567618">
        <w:t>A.12.1.2</w:t>
      </w:r>
      <w:r w:rsidRPr="00567618">
        <w:tab/>
        <w:t>With RTP/AVPF and non-zero RTCP bandwidth</w:t>
      </w:r>
      <w:bookmarkEnd w:id="4658"/>
      <w:bookmarkEnd w:id="4659"/>
      <w:bookmarkEnd w:id="4660"/>
      <w:bookmarkEnd w:id="4661"/>
      <w:bookmarkEnd w:id="4662"/>
      <w:bookmarkEnd w:id="4663"/>
      <w:bookmarkEnd w:id="4664"/>
      <w:bookmarkEnd w:id="4665"/>
      <w:bookmarkEnd w:id="4666"/>
      <w:bookmarkEnd w:id="4667"/>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8" w:name="_MCCTEMPBM_CRPT86940560___4"/>
            <w:r w:rsidRPr="00567618">
              <w:rPr>
                <w:rFonts w:ascii="Arial" w:hAnsi="Arial"/>
                <w:b/>
                <w:sz w:val="18"/>
              </w:rPr>
              <w:t>SDP offer</w:t>
            </w:r>
            <w:bookmarkEnd w:id="4668"/>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9" w:name="MCCQCTEMPBM_00000156"/>
            <w:bookmarkStart w:id="4670"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9"/>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1" w:name="_MCCTEMPBM_CRPT86940562___4"/>
            <w:bookmarkEnd w:id="4670"/>
            <w:r w:rsidRPr="00567618">
              <w:rPr>
                <w:rFonts w:ascii="Arial" w:hAnsi="Arial"/>
                <w:b/>
                <w:sz w:val="18"/>
              </w:rPr>
              <w:t>SDP answer</w:t>
            </w:r>
            <w:bookmarkEnd w:id="4671"/>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2"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2"/>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3" w:name="_Toc26369589"/>
      <w:bookmarkStart w:id="4674" w:name="_Toc36227471"/>
      <w:bookmarkStart w:id="4675" w:name="_Toc36228486"/>
      <w:bookmarkStart w:id="4676" w:name="_Toc36229113"/>
      <w:bookmarkStart w:id="4677" w:name="_Toc68847432"/>
      <w:bookmarkStart w:id="4678" w:name="_Toc74611367"/>
      <w:bookmarkStart w:id="4679" w:name="_Toc75566646"/>
      <w:bookmarkStart w:id="4680" w:name="_Toc89790198"/>
      <w:bookmarkStart w:id="4681" w:name="_Toc99466835"/>
      <w:bookmarkStart w:id="4682" w:name="_Toc193991151"/>
      <w:r w:rsidRPr="00567618">
        <w:t>A.12.1.3</w:t>
      </w:r>
      <w:r w:rsidRPr="00567618">
        <w:tab/>
        <w:t>With RTCP ECN feedback messages and RTCP XR ECN summary reports for inter-working with non-MTSI clients</w:t>
      </w:r>
      <w:bookmarkEnd w:id="4673"/>
      <w:bookmarkEnd w:id="4674"/>
      <w:bookmarkEnd w:id="4675"/>
      <w:bookmarkEnd w:id="4676"/>
      <w:bookmarkEnd w:id="4677"/>
      <w:bookmarkEnd w:id="4678"/>
      <w:bookmarkEnd w:id="4679"/>
      <w:bookmarkEnd w:id="4680"/>
      <w:bookmarkEnd w:id="4681"/>
      <w:bookmarkEnd w:id="4682"/>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3" w:name="_MCCTEMPBM_CRPT86940564___4"/>
            <w:r w:rsidRPr="00567618">
              <w:rPr>
                <w:rFonts w:ascii="Arial" w:hAnsi="Arial"/>
                <w:b/>
                <w:sz w:val="18"/>
              </w:rPr>
              <w:t>SDP offer</w:t>
            </w:r>
            <w:bookmarkEnd w:id="4683"/>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4" w:name="MCCQCTEMPBM_00000157"/>
            <w:bookmarkStart w:id="4685"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4"/>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6" w:name="_MCCTEMPBM_CRPT86940566___4"/>
            <w:bookmarkEnd w:id="4685"/>
            <w:r w:rsidRPr="00567618">
              <w:rPr>
                <w:rFonts w:ascii="Arial" w:hAnsi="Arial"/>
                <w:b/>
                <w:sz w:val="18"/>
              </w:rPr>
              <w:t>SDP answer</w:t>
            </w:r>
            <w:bookmarkEnd w:id="4686"/>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7"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7"/>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8" w:name="_Toc26369590"/>
      <w:bookmarkStart w:id="4689" w:name="_Toc36227472"/>
      <w:bookmarkStart w:id="4690" w:name="_Toc36228487"/>
      <w:bookmarkStart w:id="4691" w:name="_Toc36229114"/>
      <w:bookmarkStart w:id="4692" w:name="_Toc68847433"/>
      <w:bookmarkStart w:id="4693" w:name="_Toc74611368"/>
      <w:bookmarkStart w:id="4694" w:name="_Toc75566647"/>
      <w:bookmarkStart w:id="4695" w:name="_Toc89790199"/>
      <w:bookmarkStart w:id="4696" w:name="_Toc99466836"/>
      <w:bookmarkStart w:id="4697" w:name="_Toc193991152"/>
      <w:r w:rsidRPr="00567618">
        <w:rPr>
          <w:noProof/>
        </w:rPr>
        <w:t>A.12.2</w:t>
      </w:r>
      <w:r w:rsidRPr="00567618">
        <w:rPr>
          <w:noProof/>
        </w:rPr>
        <w:tab/>
        <w:t>SDP examples when using ECN for video in RTP</w:t>
      </w:r>
      <w:bookmarkEnd w:id="4688"/>
      <w:bookmarkEnd w:id="4689"/>
      <w:bookmarkEnd w:id="4690"/>
      <w:bookmarkEnd w:id="4691"/>
      <w:bookmarkEnd w:id="4692"/>
      <w:bookmarkEnd w:id="4693"/>
      <w:bookmarkEnd w:id="4694"/>
      <w:bookmarkEnd w:id="4695"/>
      <w:bookmarkEnd w:id="4696"/>
      <w:bookmarkEnd w:id="4697"/>
    </w:p>
    <w:p w14:paraId="0E5BD525" w14:textId="77777777" w:rsidR="00FC7E52" w:rsidRPr="00567618" w:rsidRDefault="00FC7E52" w:rsidP="00FC7E52">
      <w:pPr>
        <w:pStyle w:val="Heading3"/>
      </w:pPr>
      <w:bookmarkStart w:id="4698" w:name="_Toc26369591"/>
      <w:bookmarkStart w:id="4699" w:name="_Toc36227473"/>
      <w:bookmarkStart w:id="4700" w:name="_Toc36228488"/>
      <w:bookmarkStart w:id="4701" w:name="_Toc36229115"/>
      <w:bookmarkStart w:id="4702" w:name="_Toc68847434"/>
      <w:bookmarkStart w:id="4703" w:name="_Toc74611369"/>
      <w:bookmarkStart w:id="4704" w:name="_Toc75566648"/>
      <w:bookmarkStart w:id="4705" w:name="_Toc89790200"/>
      <w:bookmarkStart w:id="4706" w:name="_Toc99466837"/>
      <w:bookmarkStart w:id="4707" w:name="_Toc193991153"/>
      <w:r w:rsidRPr="00567618">
        <w:t>A.12.2.1</w:t>
      </w:r>
      <w:r w:rsidRPr="00567618">
        <w:tab/>
        <w:t>Without RTCP AVPF ECN feedback messages and RTCP XR ECN summary reports</w:t>
      </w:r>
      <w:bookmarkEnd w:id="4698"/>
      <w:bookmarkEnd w:id="4699"/>
      <w:bookmarkEnd w:id="4700"/>
      <w:bookmarkEnd w:id="4701"/>
      <w:bookmarkEnd w:id="4702"/>
      <w:bookmarkEnd w:id="4703"/>
      <w:bookmarkEnd w:id="4704"/>
      <w:bookmarkEnd w:id="4705"/>
      <w:bookmarkEnd w:id="4706"/>
      <w:bookmarkEnd w:id="4707"/>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8" w:name="_MCCTEMPBM_CRPT86940568___7"/>
            <w:bookmarkStart w:id="4709" w:name="MCCQCTEMPBM_00000158"/>
            <w:bookmarkStart w:id="4710"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1" w:name="_MCCTEMPBM_CRPT86940569___7"/>
            <w:bookmarkEnd w:id="4708"/>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1"/>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9"/>
          </w:p>
        </w:tc>
      </w:tr>
      <w:bookmarkEnd w:id="4710"/>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2" w:name="_MCCTEMPBM_CRPT86940571___7"/>
            <w:bookmarkStart w:id="4713"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4" w:name="_MCCTEMPBM_CRPT86940572___7"/>
            <w:bookmarkEnd w:id="4712"/>
            <w:r w:rsidRPr="00567618">
              <w:rPr>
                <w:rFonts w:ascii="Courier New" w:hAnsi="Courier New" w:cs="Courier New"/>
                <w:sz w:val="18"/>
                <w:szCs w:val="18"/>
              </w:rPr>
              <w:t>a=acfg:1 t=1</w:t>
            </w:r>
          </w:p>
          <w:bookmarkEnd w:id="4714"/>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3"/>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5" w:name="_Toc26369592"/>
      <w:bookmarkStart w:id="4716" w:name="_Toc36227474"/>
      <w:bookmarkStart w:id="4717" w:name="_Toc36228489"/>
      <w:bookmarkStart w:id="4718" w:name="_Toc36229116"/>
      <w:bookmarkStart w:id="4719" w:name="_Toc68847435"/>
      <w:bookmarkStart w:id="4720" w:name="_Toc74611370"/>
      <w:bookmarkStart w:id="4721" w:name="_Toc75566649"/>
      <w:bookmarkStart w:id="4722" w:name="_Toc89790201"/>
      <w:bookmarkStart w:id="4723" w:name="_Toc99466838"/>
      <w:bookmarkStart w:id="4724" w:name="_Toc193991154"/>
      <w:r w:rsidRPr="00567618">
        <w:rPr>
          <w:noProof/>
        </w:rPr>
        <w:t>A.12.2.2</w:t>
      </w:r>
      <w:r w:rsidRPr="00567618">
        <w:rPr>
          <w:noProof/>
        </w:rPr>
        <w:tab/>
        <w:t>With RTCP AVPF ECN feedback messages and RTCP XR ECN summary reports for inter-working with non-MTSI clients</w:t>
      </w:r>
      <w:bookmarkEnd w:id="4715"/>
      <w:bookmarkEnd w:id="4716"/>
      <w:bookmarkEnd w:id="4717"/>
      <w:bookmarkEnd w:id="4718"/>
      <w:bookmarkEnd w:id="4719"/>
      <w:bookmarkEnd w:id="4720"/>
      <w:bookmarkEnd w:id="4721"/>
      <w:bookmarkEnd w:id="4722"/>
      <w:bookmarkEnd w:id="4723"/>
      <w:bookmarkEnd w:id="4724"/>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5" w:name="_MCCTEMPBM_CRPT86940574___7"/>
            <w:bookmarkStart w:id="4726" w:name="MCCQCTEMPBM_00000159"/>
            <w:bookmarkStart w:id="4727"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8" w:name="_MCCTEMPBM_CRPT86940575___7"/>
            <w:bookmarkEnd w:id="4725"/>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8"/>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6"/>
          </w:p>
        </w:tc>
      </w:tr>
      <w:bookmarkEnd w:id="4727"/>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9" w:name="_MCCTEMPBM_CRPT86940577___7"/>
            <w:bookmarkStart w:id="4730"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1" w:name="_MCCTEMPBM_CRPT86940578___7"/>
            <w:bookmarkEnd w:id="4729"/>
            <w:r w:rsidRPr="00567618">
              <w:rPr>
                <w:rFonts w:ascii="Courier New" w:hAnsi="Courier New" w:cs="Courier New"/>
                <w:sz w:val="18"/>
                <w:szCs w:val="18"/>
              </w:rPr>
              <w:t>a=acfg:1 t=1</w:t>
            </w:r>
          </w:p>
          <w:bookmarkEnd w:id="4731"/>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30"/>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2" w:name="_Toc26369593"/>
      <w:bookmarkStart w:id="4733" w:name="_Toc36227475"/>
      <w:bookmarkStart w:id="4734" w:name="_Toc36228490"/>
      <w:bookmarkStart w:id="4735" w:name="_Toc36229117"/>
      <w:bookmarkStart w:id="4736" w:name="_Toc68847436"/>
      <w:bookmarkStart w:id="4737" w:name="_Toc74611371"/>
      <w:bookmarkStart w:id="4738" w:name="_Toc75566650"/>
      <w:bookmarkStart w:id="4739" w:name="_Toc89790202"/>
      <w:bookmarkStart w:id="4740" w:name="_Toc99466839"/>
      <w:bookmarkStart w:id="4741" w:name="_Toc193991155"/>
      <w:r w:rsidRPr="00567618">
        <w:t>A.13</w:t>
      </w:r>
      <w:r w:rsidRPr="00567618">
        <w:tab/>
        <w:t>SDP examples for MTSI client in terminal using fixed access</w:t>
      </w:r>
      <w:bookmarkEnd w:id="4732"/>
      <w:bookmarkEnd w:id="4733"/>
      <w:bookmarkEnd w:id="4734"/>
      <w:bookmarkEnd w:id="4735"/>
      <w:bookmarkEnd w:id="4736"/>
      <w:bookmarkEnd w:id="4737"/>
      <w:bookmarkEnd w:id="4738"/>
      <w:bookmarkEnd w:id="4739"/>
      <w:bookmarkEnd w:id="4740"/>
      <w:bookmarkEnd w:id="4741"/>
    </w:p>
    <w:p w14:paraId="67759BA1" w14:textId="77777777" w:rsidR="00FC7E52" w:rsidRPr="00567618" w:rsidRDefault="00FC7E52" w:rsidP="00FC7E52">
      <w:pPr>
        <w:pStyle w:val="Heading2"/>
      </w:pPr>
      <w:bookmarkStart w:id="4742" w:name="_Toc26369594"/>
      <w:bookmarkStart w:id="4743" w:name="_Toc36227476"/>
      <w:bookmarkStart w:id="4744" w:name="_Toc36228491"/>
      <w:bookmarkStart w:id="4745" w:name="_Toc36229118"/>
      <w:bookmarkStart w:id="4746" w:name="_Toc68847437"/>
      <w:bookmarkStart w:id="4747" w:name="_Toc74611372"/>
      <w:bookmarkStart w:id="4748" w:name="_Toc75566651"/>
      <w:bookmarkStart w:id="4749" w:name="_Toc89790203"/>
      <w:bookmarkStart w:id="4750" w:name="_Toc99466840"/>
      <w:bookmarkStart w:id="4751" w:name="_Toc193991156"/>
      <w:r w:rsidRPr="00567618">
        <w:t>A.13.1</w:t>
      </w:r>
      <w:r w:rsidRPr="00567618">
        <w:tab/>
        <w:t>General</w:t>
      </w:r>
      <w:bookmarkEnd w:id="4742"/>
      <w:bookmarkEnd w:id="4743"/>
      <w:bookmarkEnd w:id="4744"/>
      <w:bookmarkEnd w:id="4745"/>
      <w:bookmarkEnd w:id="4746"/>
      <w:bookmarkEnd w:id="4747"/>
      <w:bookmarkEnd w:id="4748"/>
      <w:bookmarkEnd w:id="4749"/>
      <w:bookmarkEnd w:id="4750"/>
      <w:bookmarkEnd w:id="4751"/>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2" w:name="_Toc26369595"/>
      <w:bookmarkStart w:id="4753" w:name="_Toc36227477"/>
      <w:bookmarkStart w:id="4754" w:name="_Toc36228492"/>
      <w:bookmarkStart w:id="4755" w:name="_Toc36229119"/>
      <w:bookmarkStart w:id="4756" w:name="_Toc68847438"/>
      <w:bookmarkStart w:id="4757" w:name="_Toc74611373"/>
      <w:bookmarkStart w:id="4758" w:name="_Toc75566652"/>
      <w:bookmarkStart w:id="4759" w:name="_Toc89790204"/>
      <w:bookmarkStart w:id="4760" w:name="_Toc99466841"/>
      <w:bookmarkStart w:id="4761" w:name="_Toc193991157"/>
      <w:r w:rsidRPr="00567618">
        <w:t>A.13.2</w:t>
      </w:r>
      <w:r w:rsidRPr="00567618">
        <w:tab/>
        <w:t>SDP examples for PCM</w:t>
      </w:r>
      <w:bookmarkEnd w:id="4752"/>
      <w:bookmarkEnd w:id="4753"/>
      <w:bookmarkEnd w:id="4754"/>
      <w:bookmarkEnd w:id="4755"/>
      <w:bookmarkEnd w:id="4756"/>
      <w:bookmarkEnd w:id="4757"/>
      <w:bookmarkEnd w:id="4758"/>
      <w:bookmarkEnd w:id="4759"/>
      <w:bookmarkEnd w:id="4760"/>
      <w:bookmarkEnd w:id="4761"/>
    </w:p>
    <w:p w14:paraId="019EDB89" w14:textId="77777777" w:rsidR="00FC7E52" w:rsidRPr="00567618" w:rsidRDefault="00FC7E52" w:rsidP="00FC7E52">
      <w:bookmarkStart w:id="4762"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2"/>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3"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3"/>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4" w:name="_Toc26369596"/>
      <w:bookmarkStart w:id="4765" w:name="_Toc36227478"/>
      <w:bookmarkStart w:id="4766" w:name="_Toc36228493"/>
      <w:bookmarkStart w:id="4767" w:name="_Toc36229120"/>
      <w:bookmarkStart w:id="4768" w:name="_Toc68847439"/>
      <w:bookmarkStart w:id="4769" w:name="_Toc74611374"/>
      <w:bookmarkStart w:id="4770" w:name="_Toc75566653"/>
      <w:bookmarkStart w:id="4771" w:name="_Toc89790205"/>
      <w:bookmarkStart w:id="4772" w:name="_Toc99466842"/>
      <w:bookmarkStart w:id="4773" w:name="_Toc193991158"/>
      <w:r w:rsidRPr="00567618">
        <w:t>A.13.3</w:t>
      </w:r>
      <w:r w:rsidRPr="00567618">
        <w:tab/>
        <w:t>SDP example for G.722</w:t>
      </w:r>
      <w:bookmarkEnd w:id="4764"/>
      <w:bookmarkEnd w:id="4765"/>
      <w:bookmarkEnd w:id="4766"/>
      <w:bookmarkEnd w:id="4767"/>
      <w:bookmarkEnd w:id="4768"/>
      <w:bookmarkEnd w:id="4769"/>
      <w:bookmarkEnd w:id="4770"/>
      <w:bookmarkEnd w:id="4771"/>
      <w:bookmarkEnd w:id="4772"/>
      <w:bookmarkEnd w:id="4773"/>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4" w:name="_Toc26369597"/>
      <w:bookmarkStart w:id="4775" w:name="_Toc36227479"/>
      <w:bookmarkStart w:id="4776" w:name="_Toc36228494"/>
      <w:bookmarkStart w:id="4777" w:name="_Toc36229121"/>
      <w:bookmarkStart w:id="4778" w:name="_Toc68847440"/>
      <w:bookmarkStart w:id="4779" w:name="_Toc74611375"/>
      <w:bookmarkStart w:id="4780" w:name="_Toc75566654"/>
      <w:bookmarkStart w:id="4781" w:name="_Toc89790206"/>
      <w:bookmarkStart w:id="4782" w:name="_Toc99466843"/>
      <w:bookmarkStart w:id="4783" w:name="_Toc193991159"/>
      <w:r w:rsidRPr="00567618">
        <w:t>A.13.4</w:t>
      </w:r>
      <w:r w:rsidRPr="00567618">
        <w:tab/>
        <w:t>SDP example for EVS, AMR-WB, G.722, AMR, PCM and DTMF</w:t>
      </w:r>
      <w:bookmarkEnd w:id="4774"/>
      <w:bookmarkEnd w:id="4775"/>
      <w:bookmarkEnd w:id="4776"/>
      <w:bookmarkEnd w:id="4777"/>
      <w:bookmarkEnd w:id="4778"/>
      <w:bookmarkEnd w:id="4779"/>
      <w:bookmarkEnd w:id="4780"/>
      <w:bookmarkEnd w:id="4781"/>
      <w:bookmarkEnd w:id="4782"/>
      <w:bookmarkEnd w:id="4783"/>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4"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4"/>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5" w:name="_Toc26369598"/>
      <w:bookmarkStart w:id="4786" w:name="_Toc36227480"/>
      <w:bookmarkStart w:id="4787" w:name="_Toc36228495"/>
      <w:bookmarkStart w:id="4788" w:name="_Toc36229122"/>
      <w:bookmarkStart w:id="4789" w:name="_Toc68847441"/>
      <w:bookmarkStart w:id="4790" w:name="_Toc74611376"/>
      <w:bookmarkStart w:id="4791" w:name="_Toc75566655"/>
      <w:bookmarkStart w:id="4792" w:name="_Toc89790207"/>
      <w:bookmarkStart w:id="4793" w:name="_Toc99466844"/>
      <w:bookmarkStart w:id="4794" w:name="_Toc193991160"/>
      <w:r w:rsidRPr="00567618">
        <w:t>A.</w:t>
      </w:r>
      <w:r w:rsidRPr="00567618">
        <w:rPr>
          <w:lang w:eastAsia="ko-KR"/>
        </w:rPr>
        <w:t>14</w:t>
      </w:r>
      <w:r w:rsidRPr="00567618">
        <w:tab/>
        <w:t xml:space="preserve">SDP offers </w:t>
      </w:r>
      <w:r w:rsidRPr="00567618">
        <w:rPr>
          <w:lang w:eastAsia="ko-KR"/>
        </w:rPr>
        <w:t>and answers for speech sessions with EVS</w:t>
      </w:r>
      <w:bookmarkEnd w:id="4785"/>
      <w:bookmarkEnd w:id="4786"/>
      <w:bookmarkEnd w:id="4787"/>
      <w:bookmarkEnd w:id="4788"/>
      <w:bookmarkEnd w:id="4789"/>
      <w:bookmarkEnd w:id="4790"/>
      <w:bookmarkEnd w:id="4791"/>
      <w:bookmarkEnd w:id="4792"/>
      <w:bookmarkEnd w:id="4793"/>
      <w:bookmarkEnd w:id="4794"/>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5" w:name="_Toc26369599"/>
      <w:bookmarkStart w:id="4796" w:name="_Toc36227481"/>
      <w:bookmarkStart w:id="4797" w:name="_Toc36228496"/>
      <w:bookmarkStart w:id="4798" w:name="_Toc36229123"/>
      <w:bookmarkStart w:id="4799" w:name="_Toc68847442"/>
      <w:bookmarkStart w:id="4800" w:name="_Toc74611377"/>
      <w:bookmarkStart w:id="4801" w:name="_Toc75566656"/>
      <w:bookmarkStart w:id="4802" w:name="_Toc89790208"/>
      <w:bookmarkStart w:id="4803" w:name="_Toc99466845"/>
      <w:bookmarkStart w:id="4804" w:name="_Toc193991161"/>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5"/>
      <w:bookmarkEnd w:id="4796"/>
      <w:bookmarkEnd w:id="4797"/>
      <w:bookmarkEnd w:id="4798"/>
      <w:bookmarkEnd w:id="4799"/>
      <w:bookmarkEnd w:id="4800"/>
      <w:bookmarkEnd w:id="4801"/>
      <w:bookmarkEnd w:id="4802"/>
      <w:bookmarkEnd w:id="4803"/>
      <w:bookmarkEnd w:id="4804"/>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5" w:name="_Toc26369600"/>
      <w:bookmarkStart w:id="4806" w:name="_Toc36227482"/>
      <w:bookmarkStart w:id="4807" w:name="_Toc36228497"/>
      <w:bookmarkStart w:id="4808" w:name="_Toc36229124"/>
      <w:bookmarkStart w:id="4809" w:name="_Toc68847443"/>
      <w:bookmarkStart w:id="4810" w:name="_Toc74611378"/>
      <w:bookmarkStart w:id="4811" w:name="_Toc75566657"/>
      <w:bookmarkStart w:id="4812" w:name="_Toc89790209"/>
      <w:bookmarkStart w:id="4813" w:name="_Toc99466846"/>
      <w:bookmarkStart w:id="4814" w:name="_Toc193991162"/>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5"/>
      <w:bookmarkEnd w:id="4806"/>
      <w:bookmarkEnd w:id="4807"/>
      <w:bookmarkEnd w:id="4808"/>
      <w:bookmarkEnd w:id="4809"/>
      <w:bookmarkEnd w:id="4810"/>
      <w:bookmarkEnd w:id="4811"/>
      <w:bookmarkEnd w:id="4812"/>
      <w:bookmarkEnd w:id="4813"/>
      <w:bookmarkEnd w:id="4814"/>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5" w:name="_Toc26369601"/>
      <w:bookmarkStart w:id="4816" w:name="_Toc36227483"/>
      <w:bookmarkStart w:id="4817" w:name="_Toc36228498"/>
      <w:bookmarkStart w:id="4818" w:name="_Toc36229125"/>
      <w:bookmarkStart w:id="4819" w:name="_Toc68847444"/>
      <w:bookmarkStart w:id="4820" w:name="_Toc74611379"/>
      <w:bookmarkStart w:id="4821" w:name="_Toc75566658"/>
      <w:bookmarkStart w:id="4822" w:name="_Toc89790210"/>
      <w:bookmarkStart w:id="4823" w:name="_Toc99466847"/>
      <w:bookmarkStart w:id="4824" w:name="_Toc193991163"/>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5"/>
      <w:bookmarkEnd w:id="4816"/>
      <w:bookmarkEnd w:id="4817"/>
      <w:bookmarkEnd w:id="4818"/>
      <w:bookmarkEnd w:id="4819"/>
      <w:bookmarkEnd w:id="4820"/>
      <w:bookmarkEnd w:id="4821"/>
      <w:bookmarkEnd w:id="4822"/>
      <w:bookmarkEnd w:id="4823"/>
      <w:bookmarkEnd w:id="4824"/>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5"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5"/>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6" w:name="_Toc26369602"/>
      <w:bookmarkStart w:id="4827" w:name="_Toc36227484"/>
      <w:bookmarkStart w:id="4828" w:name="_Toc36228499"/>
      <w:bookmarkStart w:id="4829" w:name="_Toc36229126"/>
      <w:bookmarkStart w:id="4830" w:name="_Toc68847445"/>
      <w:bookmarkStart w:id="4831" w:name="_Toc74611380"/>
      <w:bookmarkStart w:id="4832" w:name="_Toc75566659"/>
      <w:bookmarkStart w:id="4833" w:name="_Toc89790211"/>
      <w:bookmarkStart w:id="4834" w:name="_Toc99466848"/>
      <w:bookmarkStart w:id="4835" w:name="_Toc193991164"/>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6"/>
      <w:bookmarkEnd w:id="4827"/>
      <w:bookmarkEnd w:id="4828"/>
      <w:bookmarkEnd w:id="4829"/>
      <w:bookmarkEnd w:id="4830"/>
      <w:bookmarkEnd w:id="4831"/>
      <w:bookmarkEnd w:id="4832"/>
      <w:bookmarkEnd w:id="4833"/>
      <w:bookmarkEnd w:id="4834"/>
      <w:bookmarkEnd w:id="4835"/>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6" w:name="_Toc26369603"/>
      <w:bookmarkStart w:id="4837" w:name="_Toc36227485"/>
      <w:bookmarkStart w:id="4838" w:name="_Toc36228500"/>
      <w:bookmarkStart w:id="4839" w:name="_Toc36229127"/>
      <w:bookmarkStart w:id="4840" w:name="_Toc68847446"/>
      <w:bookmarkStart w:id="4841" w:name="_Toc74611381"/>
      <w:bookmarkStart w:id="4842" w:name="_Toc75566660"/>
      <w:bookmarkStart w:id="4843" w:name="_Toc89790212"/>
      <w:bookmarkStart w:id="4844" w:name="_Toc99466849"/>
      <w:bookmarkStart w:id="4845" w:name="_Toc19399116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6"/>
      <w:bookmarkEnd w:id="4837"/>
      <w:bookmarkEnd w:id="4838"/>
      <w:bookmarkEnd w:id="4839"/>
      <w:bookmarkEnd w:id="4840"/>
      <w:bookmarkEnd w:id="4841"/>
      <w:bookmarkEnd w:id="4842"/>
      <w:bookmarkEnd w:id="4843"/>
      <w:bookmarkEnd w:id="4844"/>
      <w:bookmarkEnd w:id="4845"/>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6"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6"/>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7" w:name="_Toc26369604"/>
      <w:bookmarkStart w:id="4848" w:name="_Toc36227486"/>
      <w:bookmarkStart w:id="4849" w:name="_Toc36228501"/>
      <w:bookmarkStart w:id="4850" w:name="_Toc36229128"/>
      <w:bookmarkStart w:id="4851" w:name="_Toc68847447"/>
      <w:bookmarkStart w:id="4852" w:name="_Toc74611382"/>
      <w:bookmarkStart w:id="4853" w:name="_Toc75566661"/>
      <w:bookmarkStart w:id="4854" w:name="_Toc89790213"/>
      <w:bookmarkStart w:id="4855" w:name="_Toc99466850"/>
      <w:bookmarkStart w:id="4856" w:name="_Toc193991166"/>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7"/>
      <w:bookmarkEnd w:id="4848"/>
      <w:bookmarkEnd w:id="4849"/>
      <w:bookmarkEnd w:id="4850"/>
      <w:bookmarkEnd w:id="4851"/>
      <w:bookmarkEnd w:id="4852"/>
      <w:bookmarkEnd w:id="4853"/>
      <w:bookmarkEnd w:id="4854"/>
      <w:bookmarkEnd w:id="4855"/>
      <w:bookmarkEnd w:id="4856"/>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7" w:name="_Toc26369605"/>
      <w:bookmarkStart w:id="4858" w:name="_Toc36227487"/>
      <w:bookmarkStart w:id="4859" w:name="_Toc36228502"/>
      <w:bookmarkStart w:id="4860" w:name="_Toc36229129"/>
      <w:bookmarkStart w:id="4861" w:name="_Toc68847448"/>
      <w:bookmarkStart w:id="4862" w:name="_Toc74611383"/>
      <w:bookmarkStart w:id="4863" w:name="_Toc75566662"/>
      <w:bookmarkStart w:id="4864" w:name="_Toc89790214"/>
      <w:bookmarkStart w:id="4865" w:name="_Toc99466851"/>
      <w:bookmarkStart w:id="4866" w:name="_Toc193991167"/>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7"/>
      <w:bookmarkEnd w:id="4858"/>
      <w:bookmarkEnd w:id="4859"/>
      <w:bookmarkEnd w:id="4860"/>
      <w:bookmarkEnd w:id="4861"/>
      <w:bookmarkEnd w:id="4862"/>
      <w:bookmarkEnd w:id="4863"/>
      <w:bookmarkEnd w:id="4864"/>
      <w:bookmarkEnd w:id="4865"/>
      <w:bookmarkEnd w:id="4866"/>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7" w:name="_MCCTEMPBM_CRPT86940584___4"/>
            <w:r w:rsidRPr="00567618">
              <w:rPr>
                <w:rFonts w:ascii="Arial" w:hAnsi="Arial"/>
                <w:b/>
                <w:sz w:val="18"/>
              </w:rPr>
              <w:t>SDP offer from MTSI client in terminal using fixed access</w:t>
            </w:r>
            <w:bookmarkEnd w:id="4867"/>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8"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9" w:name="_MCCTEMPBM_CRPT86940586___4"/>
            <w:bookmarkEnd w:id="4868"/>
            <w:r w:rsidRPr="00567618">
              <w:rPr>
                <w:rFonts w:ascii="Arial" w:hAnsi="Arial"/>
                <w:b/>
                <w:sz w:val="18"/>
              </w:rPr>
              <w:t>SDP offer modified by network</w:t>
            </w:r>
            <w:bookmarkEnd w:id="4869"/>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70"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70"/>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1" w:name="_Toc26369606"/>
      <w:bookmarkStart w:id="4872" w:name="_Toc36227488"/>
      <w:bookmarkStart w:id="4873" w:name="_Toc36228503"/>
      <w:bookmarkStart w:id="4874" w:name="_Toc36229130"/>
      <w:bookmarkStart w:id="4875" w:name="_Toc68847449"/>
      <w:bookmarkStart w:id="4876" w:name="_Toc74611384"/>
      <w:bookmarkStart w:id="4877" w:name="_Toc75566663"/>
      <w:bookmarkStart w:id="4878" w:name="_Toc89790215"/>
      <w:bookmarkStart w:id="4879" w:name="_Toc99466852"/>
      <w:bookmarkStart w:id="4880" w:name="_Toc193991168"/>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1"/>
      <w:bookmarkEnd w:id="4872"/>
      <w:bookmarkEnd w:id="4873"/>
      <w:bookmarkEnd w:id="4874"/>
      <w:bookmarkEnd w:id="4875"/>
      <w:bookmarkEnd w:id="4876"/>
      <w:bookmarkEnd w:id="4877"/>
      <w:bookmarkEnd w:id="4878"/>
      <w:bookmarkEnd w:id="4879"/>
      <w:bookmarkEnd w:id="4880"/>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1" w:name="_Toc26369607"/>
      <w:bookmarkStart w:id="4882" w:name="_Toc36227489"/>
      <w:bookmarkStart w:id="4883" w:name="_Toc36228504"/>
      <w:bookmarkStart w:id="4884" w:name="_Toc36229131"/>
      <w:bookmarkStart w:id="4885" w:name="_Toc68847450"/>
      <w:bookmarkStart w:id="4886" w:name="_Toc74611385"/>
      <w:bookmarkStart w:id="4887" w:name="_Toc75566664"/>
      <w:bookmarkStart w:id="4888" w:name="_Toc89790216"/>
      <w:bookmarkStart w:id="4889" w:name="_Toc99466853"/>
      <w:bookmarkStart w:id="4890" w:name="_Toc193991169"/>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1"/>
      <w:bookmarkEnd w:id="4882"/>
      <w:bookmarkEnd w:id="4883"/>
      <w:bookmarkEnd w:id="4884"/>
      <w:bookmarkEnd w:id="4885"/>
      <w:bookmarkEnd w:id="4886"/>
      <w:bookmarkEnd w:id="4887"/>
      <w:bookmarkEnd w:id="4888"/>
      <w:bookmarkEnd w:id="4889"/>
      <w:bookmarkEnd w:id="4890"/>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1" w:name="_Toc26369608"/>
      <w:bookmarkStart w:id="4892" w:name="_Toc36227490"/>
      <w:bookmarkStart w:id="4893" w:name="_Toc36228505"/>
      <w:bookmarkStart w:id="4894" w:name="_Toc36229132"/>
      <w:bookmarkStart w:id="4895" w:name="_Toc68847451"/>
      <w:bookmarkStart w:id="4896" w:name="_Toc74611386"/>
      <w:bookmarkStart w:id="4897" w:name="_Toc75566665"/>
      <w:bookmarkStart w:id="4898" w:name="_Toc89790217"/>
      <w:bookmarkStart w:id="4899" w:name="_Toc99466854"/>
      <w:bookmarkStart w:id="4900" w:name="_Toc193991170"/>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1"/>
      <w:bookmarkEnd w:id="4892"/>
      <w:bookmarkEnd w:id="4893"/>
      <w:bookmarkEnd w:id="4894"/>
      <w:bookmarkEnd w:id="4895"/>
      <w:bookmarkEnd w:id="4896"/>
      <w:bookmarkEnd w:id="4897"/>
      <w:bookmarkEnd w:id="4898"/>
      <w:bookmarkEnd w:id="4899"/>
      <w:bookmarkEnd w:id="4900"/>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1" w:name="_Toc26369609"/>
      <w:bookmarkStart w:id="4902" w:name="_Toc36227491"/>
      <w:bookmarkStart w:id="4903" w:name="_Toc36228506"/>
      <w:bookmarkStart w:id="4904" w:name="_Toc36229133"/>
      <w:bookmarkStart w:id="4905" w:name="_Toc68847452"/>
      <w:bookmarkStart w:id="4906" w:name="_Toc74611387"/>
      <w:bookmarkStart w:id="4907" w:name="_Toc75566666"/>
      <w:bookmarkStart w:id="4908" w:name="_Toc89790218"/>
      <w:bookmarkStart w:id="4909" w:name="_Toc99466855"/>
      <w:bookmarkStart w:id="4910" w:name="_Toc193991171"/>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1"/>
      <w:bookmarkEnd w:id="4902"/>
      <w:bookmarkEnd w:id="4903"/>
      <w:bookmarkEnd w:id="4904"/>
      <w:bookmarkEnd w:id="4905"/>
      <w:bookmarkEnd w:id="4906"/>
      <w:bookmarkEnd w:id="4907"/>
      <w:bookmarkEnd w:id="4908"/>
      <w:bookmarkEnd w:id="4909"/>
      <w:bookmarkEnd w:id="4910"/>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1" w:name="_Toc26369610"/>
      <w:bookmarkStart w:id="4912" w:name="_Toc36227492"/>
      <w:bookmarkStart w:id="4913" w:name="_Toc36228507"/>
      <w:bookmarkStart w:id="4914" w:name="_Toc36229134"/>
      <w:bookmarkStart w:id="4915" w:name="_Toc68847453"/>
      <w:bookmarkStart w:id="4916" w:name="_Toc74611388"/>
      <w:bookmarkStart w:id="4917" w:name="_Toc75566667"/>
      <w:bookmarkStart w:id="4918" w:name="_Toc89790219"/>
      <w:bookmarkStart w:id="4919" w:name="_Toc99466856"/>
      <w:bookmarkStart w:id="4920" w:name="_Toc193991172"/>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1"/>
      <w:bookmarkEnd w:id="4912"/>
      <w:bookmarkEnd w:id="4913"/>
      <w:bookmarkEnd w:id="4914"/>
      <w:bookmarkEnd w:id="4915"/>
      <w:bookmarkEnd w:id="4916"/>
      <w:bookmarkEnd w:id="4917"/>
      <w:bookmarkEnd w:id="4918"/>
      <w:bookmarkEnd w:id="4919"/>
      <w:bookmarkEnd w:id="4920"/>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1" w:name="_Toc26369611"/>
      <w:bookmarkStart w:id="4922" w:name="_Toc36227493"/>
      <w:bookmarkStart w:id="4923" w:name="_Toc36228508"/>
      <w:bookmarkStart w:id="4924" w:name="_Toc36229135"/>
      <w:bookmarkStart w:id="4925" w:name="_Toc68847454"/>
      <w:bookmarkStart w:id="4926" w:name="_Toc74611389"/>
      <w:bookmarkStart w:id="4927" w:name="_Toc75566668"/>
      <w:bookmarkStart w:id="4928" w:name="_Toc89790220"/>
      <w:bookmarkStart w:id="4929" w:name="_Toc99466857"/>
      <w:bookmarkStart w:id="4930" w:name="_Toc193991173"/>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1"/>
      <w:bookmarkEnd w:id="4922"/>
      <w:bookmarkEnd w:id="4923"/>
      <w:bookmarkEnd w:id="4924"/>
      <w:bookmarkEnd w:id="4925"/>
      <w:bookmarkEnd w:id="4926"/>
      <w:bookmarkEnd w:id="4927"/>
      <w:bookmarkEnd w:id="4928"/>
      <w:bookmarkEnd w:id="4929"/>
      <w:bookmarkEnd w:id="4930"/>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1" w:name="_Toc26369612"/>
      <w:bookmarkStart w:id="4932" w:name="_Toc36227494"/>
      <w:bookmarkStart w:id="4933" w:name="_Toc36228509"/>
      <w:bookmarkStart w:id="4934" w:name="_Toc36229136"/>
      <w:bookmarkStart w:id="4935" w:name="_Toc68847455"/>
      <w:bookmarkStart w:id="4936" w:name="_Toc74611390"/>
      <w:bookmarkStart w:id="4937" w:name="_Toc75566669"/>
      <w:bookmarkStart w:id="4938" w:name="_Toc89790221"/>
      <w:bookmarkStart w:id="4939" w:name="_Toc99466858"/>
      <w:bookmarkStart w:id="4940" w:name="_Toc193991174"/>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1"/>
      <w:bookmarkEnd w:id="4932"/>
      <w:bookmarkEnd w:id="4933"/>
      <w:bookmarkEnd w:id="4934"/>
      <w:bookmarkEnd w:id="4935"/>
      <w:bookmarkEnd w:id="4936"/>
      <w:bookmarkEnd w:id="4937"/>
      <w:bookmarkEnd w:id="4938"/>
      <w:bookmarkEnd w:id="4939"/>
      <w:bookmarkEnd w:id="4940"/>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1" w:name="_Toc26369613"/>
      <w:bookmarkStart w:id="4942" w:name="_Toc36227495"/>
      <w:bookmarkStart w:id="4943" w:name="_Toc36228510"/>
      <w:bookmarkStart w:id="4944" w:name="_Toc36229137"/>
      <w:bookmarkStart w:id="4945" w:name="_Toc68847456"/>
      <w:bookmarkStart w:id="4946" w:name="_Toc74611391"/>
      <w:bookmarkStart w:id="4947" w:name="_Toc75566670"/>
      <w:bookmarkStart w:id="4948" w:name="_Toc89790222"/>
      <w:bookmarkStart w:id="4949" w:name="_Toc99466859"/>
      <w:bookmarkStart w:id="4950" w:name="_Toc193991175"/>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1"/>
      <w:bookmarkEnd w:id="4942"/>
      <w:bookmarkEnd w:id="4943"/>
      <w:bookmarkEnd w:id="4944"/>
      <w:bookmarkEnd w:id="4945"/>
      <w:bookmarkEnd w:id="4946"/>
      <w:bookmarkEnd w:id="4947"/>
      <w:bookmarkEnd w:id="4948"/>
      <w:bookmarkEnd w:id="4949"/>
      <w:bookmarkEnd w:id="4950"/>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1"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1"/>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2" w:name="_Toc26369614"/>
      <w:bookmarkStart w:id="4953" w:name="_Toc36227496"/>
      <w:bookmarkStart w:id="4954" w:name="_Toc36228511"/>
      <w:bookmarkStart w:id="4955" w:name="_Toc36229138"/>
      <w:bookmarkStart w:id="4956" w:name="_Toc68847457"/>
      <w:bookmarkStart w:id="4957" w:name="_Toc74611392"/>
      <w:bookmarkStart w:id="4958" w:name="_Toc75566671"/>
      <w:bookmarkStart w:id="4959" w:name="_Toc89790223"/>
      <w:bookmarkStart w:id="4960" w:name="_Toc99466860"/>
      <w:bookmarkStart w:id="4961" w:name="_Toc193991176"/>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2"/>
      <w:bookmarkEnd w:id="4953"/>
      <w:bookmarkEnd w:id="4954"/>
      <w:bookmarkEnd w:id="4955"/>
      <w:bookmarkEnd w:id="4956"/>
      <w:bookmarkEnd w:id="4957"/>
      <w:bookmarkEnd w:id="4958"/>
      <w:bookmarkEnd w:id="4959"/>
      <w:bookmarkEnd w:id="4960"/>
      <w:bookmarkEnd w:id="4961"/>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2" w:name="_MCCTEMPBM_CRPT86940589___4"/>
            <w:r w:rsidRPr="00567618">
              <w:rPr>
                <w:rFonts w:ascii="Arial" w:hAnsi="Arial"/>
                <w:b/>
                <w:sz w:val="18"/>
              </w:rPr>
              <w:t xml:space="preserve">SDP </w:t>
            </w:r>
            <w:r w:rsidRPr="00567618">
              <w:rPr>
                <w:rFonts w:ascii="Arial" w:hAnsi="Arial"/>
                <w:b/>
                <w:sz w:val="18"/>
                <w:lang w:eastAsia="ko-KR"/>
              </w:rPr>
              <w:t>answer</w:t>
            </w:r>
            <w:bookmarkEnd w:id="4962"/>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3"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3"/>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4" w:name="_Toc26369615"/>
      <w:bookmarkStart w:id="4965" w:name="_Toc36227497"/>
      <w:bookmarkStart w:id="4966" w:name="_Toc36228512"/>
      <w:bookmarkStart w:id="4967" w:name="_Toc36229139"/>
      <w:bookmarkStart w:id="4968" w:name="_Toc68847458"/>
      <w:bookmarkStart w:id="4969" w:name="_Toc74611393"/>
      <w:bookmarkStart w:id="4970" w:name="_Toc75566672"/>
      <w:bookmarkStart w:id="4971" w:name="_Toc89790224"/>
      <w:bookmarkStart w:id="4972" w:name="_Toc99466861"/>
      <w:bookmarkStart w:id="4973" w:name="_Toc193991177"/>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4"/>
      <w:bookmarkEnd w:id="4965"/>
      <w:bookmarkEnd w:id="4966"/>
      <w:bookmarkEnd w:id="4967"/>
      <w:bookmarkEnd w:id="4968"/>
      <w:bookmarkEnd w:id="4969"/>
      <w:bookmarkEnd w:id="4970"/>
      <w:bookmarkEnd w:id="4971"/>
      <w:bookmarkEnd w:id="4972"/>
      <w:bookmarkEnd w:id="4973"/>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4" w:name="_MCCTEMPBM_CRPT86940591___4"/>
            <w:r w:rsidRPr="00567618">
              <w:rPr>
                <w:rFonts w:ascii="Arial" w:hAnsi="Arial"/>
                <w:b/>
                <w:sz w:val="18"/>
              </w:rPr>
              <w:t xml:space="preserve">SDP </w:t>
            </w:r>
            <w:r w:rsidRPr="00567618">
              <w:rPr>
                <w:rFonts w:ascii="Arial" w:hAnsi="Arial"/>
                <w:b/>
                <w:sz w:val="18"/>
                <w:lang w:eastAsia="ko-KR"/>
              </w:rPr>
              <w:t>answer</w:t>
            </w:r>
            <w:bookmarkEnd w:id="4974"/>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5"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5"/>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6" w:name="_Toc26369616"/>
      <w:bookmarkStart w:id="4977" w:name="_Toc36227498"/>
      <w:bookmarkStart w:id="4978" w:name="_Toc36228513"/>
      <w:bookmarkStart w:id="4979" w:name="_Toc36229140"/>
      <w:bookmarkStart w:id="4980" w:name="_Toc68847459"/>
      <w:bookmarkStart w:id="4981" w:name="_Toc74611394"/>
      <w:bookmarkStart w:id="4982" w:name="_Toc75566673"/>
      <w:bookmarkStart w:id="4983" w:name="_Toc89790225"/>
      <w:bookmarkStart w:id="4984" w:name="_Toc99466862"/>
      <w:bookmarkStart w:id="4985" w:name="_Toc193991178"/>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6"/>
      <w:bookmarkEnd w:id="4977"/>
      <w:bookmarkEnd w:id="4978"/>
      <w:bookmarkEnd w:id="4979"/>
      <w:bookmarkEnd w:id="4980"/>
      <w:bookmarkEnd w:id="4981"/>
      <w:bookmarkEnd w:id="4982"/>
      <w:bookmarkEnd w:id="4983"/>
      <w:bookmarkEnd w:id="4984"/>
      <w:bookmarkEnd w:id="4985"/>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6" w:name="_Toc26369617"/>
      <w:bookmarkStart w:id="4987" w:name="_Toc36227499"/>
      <w:bookmarkStart w:id="4988" w:name="_Toc36228514"/>
      <w:bookmarkStart w:id="4989" w:name="_Toc36229141"/>
      <w:bookmarkStart w:id="4990" w:name="_Toc68847460"/>
      <w:bookmarkStart w:id="4991" w:name="_Toc74611395"/>
      <w:bookmarkStart w:id="4992" w:name="_Toc75566674"/>
      <w:bookmarkStart w:id="4993" w:name="_Toc89790226"/>
      <w:bookmarkStart w:id="4994" w:name="_Toc99466863"/>
      <w:bookmarkStart w:id="4995" w:name="_Toc193991179"/>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6"/>
      <w:bookmarkEnd w:id="4987"/>
      <w:bookmarkEnd w:id="4988"/>
      <w:bookmarkEnd w:id="4989"/>
      <w:bookmarkEnd w:id="4990"/>
      <w:bookmarkEnd w:id="4991"/>
      <w:bookmarkEnd w:id="4992"/>
      <w:bookmarkEnd w:id="4993"/>
      <w:bookmarkEnd w:id="4994"/>
      <w:bookmarkEnd w:id="4995"/>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6" w:name="_Toc26369618"/>
      <w:bookmarkStart w:id="4997" w:name="_Toc36227500"/>
      <w:bookmarkStart w:id="4998" w:name="_Toc36228515"/>
      <w:bookmarkStart w:id="4999" w:name="_Toc36229142"/>
      <w:bookmarkStart w:id="5000" w:name="_Toc68847461"/>
      <w:bookmarkStart w:id="5001" w:name="_Toc74611396"/>
      <w:bookmarkStart w:id="5002" w:name="_Toc75566675"/>
      <w:bookmarkStart w:id="5003" w:name="_Toc89790227"/>
      <w:bookmarkStart w:id="5004" w:name="_Toc99466864"/>
      <w:bookmarkStart w:id="5005" w:name="_Toc193991180"/>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6"/>
      <w:bookmarkEnd w:id="4997"/>
      <w:bookmarkEnd w:id="4998"/>
      <w:bookmarkEnd w:id="4999"/>
      <w:bookmarkEnd w:id="5000"/>
      <w:bookmarkEnd w:id="5001"/>
      <w:bookmarkEnd w:id="5002"/>
      <w:bookmarkEnd w:id="5003"/>
      <w:bookmarkEnd w:id="5004"/>
      <w:bookmarkEnd w:id="5005"/>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6" w:name="_Toc26369619"/>
      <w:bookmarkStart w:id="5007" w:name="_Toc36227501"/>
      <w:bookmarkStart w:id="5008" w:name="_Toc36228516"/>
      <w:bookmarkStart w:id="5009" w:name="_Toc36229143"/>
      <w:bookmarkStart w:id="5010" w:name="_Toc68847462"/>
      <w:bookmarkStart w:id="5011" w:name="_Toc74611397"/>
      <w:bookmarkStart w:id="5012" w:name="_Toc75566676"/>
      <w:bookmarkStart w:id="5013" w:name="_Toc89790228"/>
      <w:bookmarkStart w:id="5014" w:name="_Toc99466865"/>
      <w:bookmarkStart w:id="5015" w:name="_Toc193991181"/>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6"/>
      <w:bookmarkEnd w:id="5007"/>
      <w:bookmarkEnd w:id="5008"/>
      <w:bookmarkEnd w:id="5009"/>
      <w:bookmarkEnd w:id="5010"/>
      <w:bookmarkEnd w:id="5011"/>
      <w:bookmarkEnd w:id="5012"/>
      <w:bookmarkEnd w:id="5013"/>
      <w:bookmarkEnd w:id="5014"/>
      <w:bookmarkEnd w:id="5015"/>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6" w:name="_Toc26369620"/>
      <w:bookmarkStart w:id="5017" w:name="_Toc36227502"/>
      <w:bookmarkStart w:id="5018" w:name="_Toc36228517"/>
      <w:bookmarkStart w:id="5019" w:name="_Toc36229144"/>
      <w:bookmarkStart w:id="5020" w:name="_Toc68847463"/>
      <w:bookmarkStart w:id="5021" w:name="_Toc74611398"/>
      <w:bookmarkStart w:id="5022" w:name="_Toc75566677"/>
      <w:bookmarkStart w:id="5023" w:name="_Toc89790229"/>
      <w:bookmarkStart w:id="5024" w:name="_Toc99466866"/>
      <w:bookmarkStart w:id="5025" w:name="_Toc193991182"/>
      <w:r w:rsidRPr="00567618">
        <w:t>A.</w:t>
      </w:r>
      <w:r w:rsidRPr="00567618">
        <w:rPr>
          <w:lang w:eastAsia="ko-KR"/>
        </w:rPr>
        <w:t>15</w:t>
      </w:r>
      <w:r w:rsidRPr="00567618">
        <w:tab/>
        <w:t xml:space="preserve">SDP offers </w:t>
      </w:r>
      <w:r w:rsidRPr="00567618">
        <w:rPr>
          <w:lang w:eastAsia="ko-KR"/>
        </w:rPr>
        <w:t>and answers with ANBR capability signaling</w:t>
      </w:r>
      <w:bookmarkEnd w:id="5016"/>
      <w:bookmarkEnd w:id="5017"/>
      <w:bookmarkEnd w:id="5018"/>
      <w:bookmarkEnd w:id="5019"/>
      <w:bookmarkEnd w:id="5020"/>
      <w:bookmarkEnd w:id="5021"/>
      <w:bookmarkEnd w:id="5022"/>
      <w:bookmarkEnd w:id="5023"/>
      <w:bookmarkEnd w:id="5024"/>
      <w:bookmarkEnd w:id="5025"/>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6"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7" w:name="_MCCTEMPBM_CRPT86940593___7"/>
            <w:r w:rsidRPr="00567618">
              <w:rPr>
                <w:rFonts w:ascii="Courier New" w:hAnsi="Courier New" w:cs="Courier New"/>
                <w:sz w:val="16"/>
                <w:szCs w:val="16"/>
              </w:rPr>
              <w:t>a=anbr</w:t>
            </w:r>
            <w:bookmarkEnd w:id="5027"/>
          </w:p>
        </w:tc>
      </w:tr>
      <w:bookmarkEnd w:id="5026"/>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8"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8"/>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9" w:name="_Toc26369621"/>
      <w:bookmarkStart w:id="5030" w:name="_Toc36227503"/>
      <w:bookmarkStart w:id="5031" w:name="_Toc36228518"/>
      <w:bookmarkStart w:id="5032" w:name="_Toc36229145"/>
      <w:bookmarkStart w:id="5033" w:name="_Toc68847464"/>
      <w:bookmarkStart w:id="5034" w:name="_Toc74611399"/>
      <w:bookmarkStart w:id="5035" w:name="_Toc75566678"/>
      <w:bookmarkStart w:id="5036" w:name="_Toc89790230"/>
      <w:bookmarkStart w:id="5037" w:name="_Toc99466867"/>
      <w:bookmarkStart w:id="5038" w:name="_Toc193991183"/>
      <w:r w:rsidRPr="00567618">
        <w:t>A.16</w:t>
      </w:r>
      <w:r w:rsidRPr="00567618">
        <w:tab/>
        <w:t xml:space="preserve">SDP offers </w:t>
      </w:r>
      <w:r w:rsidRPr="00567618">
        <w:rPr>
          <w:lang w:eastAsia="ko-KR"/>
        </w:rPr>
        <w:t xml:space="preserve">and answers with QoS hint </w:t>
      </w:r>
      <w:bookmarkEnd w:id="5029"/>
      <w:bookmarkEnd w:id="5030"/>
      <w:bookmarkEnd w:id="5031"/>
      <w:bookmarkEnd w:id="5032"/>
      <w:bookmarkEnd w:id="5033"/>
      <w:bookmarkEnd w:id="5034"/>
      <w:bookmarkEnd w:id="5035"/>
      <w:bookmarkEnd w:id="5036"/>
      <w:bookmarkEnd w:id="5037"/>
      <w:r w:rsidRPr="00567618">
        <w:rPr>
          <w:lang w:eastAsia="ko-KR"/>
        </w:rPr>
        <w:t>signalling</w:t>
      </w:r>
      <w:bookmarkEnd w:id="5038"/>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9"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0" w:name="_MCCTEMPBM_CRPT86940595___7" w:colFirst="0" w:colLast="0"/>
            <w:bookmarkEnd w:id="5039"/>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40"/>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1"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2" w:name="_MCCTEMPBM_CRPT86940597___7" w:colFirst="0" w:colLast="0"/>
            <w:bookmarkEnd w:id="5041"/>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2"/>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3"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4" w:name="_MCCTEMPBM_CRPT86940599___7" w:colFirst="0" w:colLast="0"/>
            <w:bookmarkEnd w:id="504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5"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6" w:name="_MCCTEMPBM_CRPT86940601___7" w:colFirst="0" w:colLast="0"/>
            <w:bookmarkEnd w:id="504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7" w:name="_Toc10627453"/>
      <w:bookmarkStart w:id="5048" w:name="_Toc68847465"/>
      <w:bookmarkStart w:id="5049" w:name="_Toc74611400"/>
      <w:bookmarkStart w:id="5050" w:name="_Toc75566679"/>
      <w:bookmarkStart w:id="5051" w:name="_Toc89790231"/>
      <w:bookmarkStart w:id="5052" w:name="_Toc99466868"/>
      <w:bookmarkStart w:id="5053" w:name="_Toc193991184"/>
      <w:r w:rsidRPr="00567618">
        <w:t>A.17</w:t>
      </w:r>
      <w:r w:rsidRPr="00567618">
        <w:tab/>
        <w:t xml:space="preserve">SDP offers and answers with data channel capability </w:t>
      </w:r>
      <w:bookmarkEnd w:id="5047"/>
      <w:bookmarkEnd w:id="5048"/>
      <w:bookmarkEnd w:id="5049"/>
      <w:bookmarkEnd w:id="5050"/>
      <w:bookmarkEnd w:id="5051"/>
      <w:bookmarkEnd w:id="5052"/>
      <w:r w:rsidRPr="00567618">
        <w:t>signalling</w:t>
      </w:r>
      <w:bookmarkEnd w:id="5053"/>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4"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5" w:name="_MCCTEMPBM_CRPT86940603___7" w:colFirst="0" w:colLast="0"/>
            <w:bookmarkStart w:id="5056" w:name="MCCQCTEMPBM_00000163" w:colFirst="0" w:colLast="0"/>
            <w:bookmarkEnd w:id="5054"/>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5"/>
      <w:bookmarkEnd w:id="5056"/>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7"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8" w:name="_MCCTEMPBM_CRPT86940605___7" w:colFirst="0" w:colLast="0"/>
            <w:bookmarkStart w:id="5059" w:name="MCCQCTEMPBM_00000164" w:colFirst="0" w:colLast="0"/>
            <w:bookmarkEnd w:id="5057"/>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8"/>
      <w:bookmarkEnd w:id="5059"/>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60"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1" w:name="_MCCTEMPBM_CRPT86940607___7" w:colFirst="0" w:colLast="0"/>
            <w:bookmarkStart w:id="5062" w:name="MCCQCTEMPBM_00000165" w:colFirst="0" w:colLast="0"/>
            <w:bookmarkEnd w:id="5060"/>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1"/>
      <w:bookmarkEnd w:id="5062"/>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3"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4" w:name="_MCCTEMPBM_CRPT86940609___7" w:colFirst="0" w:colLast="0"/>
            <w:bookmarkStart w:id="5065" w:name="MCCQCTEMPBM_00000166" w:colFirst="0" w:colLast="0"/>
            <w:bookmarkEnd w:id="5063"/>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4"/>
      <w:bookmarkEnd w:id="5065"/>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6"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7" w:name="_MCCTEMPBM_CRPT86940611___7" w:colFirst="0" w:colLast="0"/>
            <w:bookmarkStart w:id="5068" w:name="MCCQCTEMPBM_00000167" w:colFirst="0" w:colLast="0"/>
            <w:bookmarkEnd w:id="5066"/>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7"/>
      <w:bookmarkEnd w:id="5068"/>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9"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0" w:name="_MCCTEMPBM_CRPT86940613___7" w:colFirst="0" w:colLast="0"/>
            <w:bookmarkStart w:id="5071" w:name="MCCQCTEMPBM_00000168" w:colFirst="0" w:colLast="0"/>
            <w:bookmarkEnd w:id="5069"/>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2" w:name="_Toc99466869"/>
      <w:bookmarkEnd w:id="5070"/>
      <w:bookmarkEnd w:id="5071"/>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3"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3"/>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4"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4"/>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5"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5"/>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6"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6"/>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7" w:name="OLE_LINK8"/>
      <w:r>
        <w:rPr>
          <w:rFonts w:hint="eastAsia"/>
          <w:lang w:val="en-US" w:eastAsia="zh-CN"/>
        </w:rPr>
        <w:t>supporting SDP direction attribute</w:t>
      </w:r>
      <w:bookmarkEnd w:id="5077"/>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8"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8"/>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9"/>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80"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80"/>
    </w:tbl>
    <w:p w14:paraId="71D61402" w14:textId="77777777" w:rsidR="00175862" w:rsidRDefault="00175862" w:rsidP="00175862"/>
    <w:p w14:paraId="0DF260B4" w14:textId="04672C8C" w:rsidR="00FC7E52" w:rsidRPr="00567618" w:rsidRDefault="00FC7E52" w:rsidP="00FC7E52">
      <w:pPr>
        <w:pStyle w:val="Heading1"/>
      </w:pPr>
      <w:bookmarkStart w:id="5081" w:name="_Toc193991185"/>
      <w:r w:rsidRPr="00567618">
        <w:t>A.18</w:t>
      </w:r>
      <w:r w:rsidRPr="00567618">
        <w:tab/>
        <w:t>SDP offers and answers for ITT4RT</w:t>
      </w:r>
      <w:bookmarkEnd w:id="5072"/>
      <w:bookmarkEnd w:id="5081"/>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2"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3" w:name="_MCCTEMPBM_CRPT86940615___7"/>
            <w:bookmarkStart w:id="5084" w:name="_MCCTEMPBM_CRPT86940616___7" w:colFirst="0" w:colLast="0"/>
            <w:bookmarkStart w:id="5085" w:name="MCCQCTEMPBM_00000173" w:colFirst="0" w:colLast="0"/>
            <w:bookmarkEnd w:id="5082"/>
            <w:r w:rsidRPr="00567618">
              <w:t>v</w:t>
            </w:r>
            <w:r w:rsidRPr="00567618">
              <w:rPr>
                <w:rFonts w:ascii="Courier New" w:hAnsi="Courier New"/>
                <w:noProof/>
                <w:sz w:val="16"/>
                <w:lang w:eastAsia="ko-KR"/>
              </w:rPr>
              <w:t>=0</w:t>
            </w:r>
          </w:p>
          <w:bookmarkEnd w:id="5083"/>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4"/>
      <w:bookmarkEnd w:id="5085"/>
    </w:tbl>
    <w:p w14:paraId="3A1BCE9C" w14:textId="77777777" w:rsidR="00FC7E52" w:rsidRDefault="00FC7E52" w:rsidP="00FC7E52"/>
    <w:p w14:paraId="4835523A" w14:textId="00861035" w:rsidR="003B0BD9" w:rsidRPr="00567618" w:rsidRDefault="003B0BD9" w:rsidP="003B0BD9">
      <w:pPr>
        <w:pStyle w:val="Heading1"/>
      </w:pPr>
      <w:bookmarkStart w:id="5086" w:name="_Toc153464594"/>
      <w:bookmarkStart w:id="5087" w:name="_Toc193991186"/>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6"/>
      <w:bookmarkEnd w:id="5087"/>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8" w:name="_Toc153464595"/>
      <w:bookmarkStart w:id="5089" w:name="_Toc193991187"/>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8"/>
      <w:bookmarkEnd w:id="5089"/>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90" w:name="_Toc153464596"/>
      <w:bookmarkStart w:id="5091" w:name="_Toc193991188"/>
      <w:r w:rsidRPr="00567618">
        <w:t>A.</w:t>
      </w:r>
      <w:r>
        <w:t>19.</w:t>
      </w:r>
      <w:r>
        <w:rPr>
          <w:lang w:eastAsia="ko-KR"/>
        </w:rPr>
        <w:t>1</w:t>
      </w:r>
      <w:r w:rsidRPr="00567618">
        <w:t>.1</w:t>
      </w:r>
      <w:r w:rsidRPr="00567618">
        <w:tab/>
      </w:r>
      <w:r w:rsidRPr="00567618">
        <w:rPr>
          <w:lang w:eastAsia="ko-KR"/>
        </w:rPr>
        <w:t>Unknown access technology</w:t>
      </w:r>
      <w:bookmarkEnd w:id="5090"/>
      <w:bookmarkEnd w:id="5091"/>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CB2409A"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2" w:name="_Toc153464602"/>
      <w:bookmarkStart w:id="5093" w:name="_Toc193991189"/>
      <w:r w:rsidRPr="00567618">
        <w:t>A.</w:t>
      </w:r>
      <w:r>
        <w:t>19</w:t>
      </w:r>
      <w:r w:rsidRPr="00567618">
        <w:t>.</w:t>
      </w:r>
      <w:r>
        <w:rPr>
          <w:lang w:eastAsia="ko-KR"/>
        </w:rPr>
        <w:t>2</w:t>
      </w:r>
      <w:r w:rsidRPr="00567618">
        <w:tab/>
      </w:r>
      <w:r w:rsidRPr="00567618">
        <w:rPr>
          <w:lang w:eastAsia="ko-KR"/>
        </w:rPr>
        <w:t>SDP answers from MTSI client in terminal</w:t>
      </w:r>
      <w:bookmarkEnd w:id="5092"/>
      <w:bookmarkEnd w:id="5093"/>
    </w:p>
    <w:p w14:paraId="373138BD" w14:textId="0D654E75"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4" w:name="_Toc153464603"/>
      <w:bookmarkStart w:id="5095" w:name="_Toc193991190"/>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4"/>
      <w:bookmarkEnd w:id="5095"/>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027F9162"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6" w:name="_Toc26369622"/>
      <w:bookmarkStart w:id="5097" w:name="_Toc36227504"/>
      <w:bookmarkStart w:id="5098" w:name="_Toc36228519"/>
      <w:bookmarkStart w:id="5099" w:name="_Toc36229146"/>
      <w:bookmarkStart w:id="5100" w:name="_Toc68847466"/>
      <w:bookmarkStart w:id="5101" w:name="_Toc74611401"/>
      <w:bookmarkStart w:id="5102" w:name="_Toc75566680"/>
      <w:bookmarkStart w:id="5103" w:name="_Toc89790232"/>
      <w:bookmarkStart w:id="5104" w:name="_Toc99466870"/>
      <w:r w:rsidRPr="00FC7E52">
        <w:br w:type="page"/>
      </w:r>
    </w:p>
    <w:p w14:paraId="3248D252" w14:textId="73A6B085" w:rsidR="00FC7E52" w:rsidRPr="00567618" w:rsidRDefault="00FC7E52" w:rsidP="00FC7E52">
      <w:pPr>
        <w:pStyle w:val="Heading8"/>
      </w:pPr>
      <w:bookmarkStart w:id="5105" w:name="_Toc193991191"/>
      <w:r w:rsidRPr="00567618">
        <w:t>Annex B (informative):</w:t>
      </w:r>
      <w:r w:rsidRPr="00567618">
        <w:br/>
        <w:t>Examples of adaptation scenarios</w:t>
      </w:r>
      <w:bookmarkEnd w:id="5096"/>
      <w:bookmarkEnd w:id="5097"/>
      <w:bookmarkEnd w:id="5098"/>
      <w:bookmarkEnd w:id="5099"/>
      <w:bookmarkEnd w:id="5100"/>
      <w:bookmarkEnd w:id="5101"/>
      <w:bookmarkEnd w:id="5102"/>
      <w:bookmarkEnd w:id="5103"/>
      <w:bookmarkEnd w:id="5104"/>
      <w:bookmarkEnd w:id="5105"/>
    </w:p>
    <w:p w14:paraId="2EB96A68" w14:textId="77777777" w:rsidR="00FC7E52" w:rsidRPr="00567618" w:rsidRDefault="00FC7E52" w:rsidP="00FC7E52">
      <w:pPr>
        <w:pStyle w:val="Heading1"/>
      </w:pPr>
      <w:bookmarkStart w:id="5106" w:name="_Toc26369623"/>
      <w:bookmarkStart w:id="5107" w:name="_Toc36227505"/>
      <w:bookmarkStart w:id="5108" w:name="_Toc36228520"/>
      <w:bookmarkStart w:id="5109" w:name="_Toc36229147"/>
      <w:bookmarkStart w:id="5110" w:name="_Toc68847467"/>
      <w:bookmarkStart w:id="5111" w:name="_Toc74611402"/>
      <w:bookmarkStart w:id="5112" w:name="_Toc75566681"/>
      <w:bookmarkStart w:id="5113" w:name="_Toc89790233"/>
      <w:bookmarkStart w:id="5114" w:name="_Toc99466871"/>
      <w:bookmarkStart w:id="5115" w:name="_Toc193991192"/>
      <w:r w:rsidRPr="00567618">
        <w:t>B.1</w:t>
      </w:r>
      <w:r w:rsidRPr="00567618">
        <w:tab/>
        <w:t>Video bitrate adaptation</w:t>
      </w:r>
      <w:bookmarkEnd w:id="5106"/>
      <w:bookmarkEnd w:id="5107"/>
      <w:bookmarkEnd w:id="5108"/>
      <w:bookmarkEnd w:id="5109"/>
      <w:bookmarkEnd w:id="5110"/>
      <w:bookmarkEnd w:id="5111"/>
      <w:bookmarkEnd w:id="5112"/>
      <w:bookmarkEnd w:id="5113"/>
      <w:bookmarkEnd w:id="5114"/>
      <w:bookmarkEnd w:id="5115"/>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6" w:name="_Toc26369624"/>
      <w:bookmarkStart w:id="5117" w:name="_Toc36227506"/>
      <w:bookmarkStart w:id="5118" w:name="_Toc36228521"/>
      <w:bookmarkStart w:id="5119" w:name="_Toc36229148"/>
      <w:bookmarkStart w:id="5120" w:name="_Toc68847468"/>
      <w:bookmarkStart w:id="5121" w:name="_Toc74611403"/>
      <w:bookmarkStart w:id="5122" w:name="_Toc75566682"/>
      <w:bookmarkStart w:id="5123" w:name="_Toc89790234"/>
      <w:bookmarkStart w:id="5124" w:name="_Toc99466872"/>
      <w:bookmarkStart w:id="5125" w:name="_Toc193991193"/>
      <w:r w:rsidRPr="00567618">
        <w:t>Annex C (informative):</w:t>
      </w:r>
      <w:r w:rsidRPr="00567618">
        <w:br/>
        <w:t>Example adaptation mechanisms for speech</w:t>
      </w:r>
      <w:bookmarkEnd w:id="5116"/>
      <w:bookmarkEnd w:id="5117"/>
      <w:bookmarkEnd w:id="5118"/>
      <w:bookmarkEnd w:id="5119"/>
      <w:bookmarkEnd w:id="5120"/>
      <w:bookmarkEnd w:id="5121"/>
      <w:bookmarkEnd w:id="5122"/>
      <w:bookmarkEnd w:id="5123"/>
      <w:bookmarkEnd w:id="5124"/>
      <w:bookmarkEnd w:id="5125"/>
    </w:p>
    <w:p w14:paraId="79FD2639" w14:textId="77777777" w:rsidR="00FC7E52" w:rsidRPr="00567618" w:rsidRDefault="00FC7E52" w:rsidP="00FC7E52">
      <w:pPr>
        <w:pStyle w:val="Heading1"/>
      </w:pPr>
      <w:bookmarkStart w:id="5126" w:name="_Toc26369625"/>
      <w:bookmarkStart w:id="5127" w:name="_Toc36227507"/>
      <w:bookmarkStart w:id="5128" w:name="_Toc36228522"/>
      <w:bookmarkStart w:id="5129" w:name="_Toc36229149"/>
      <w:bookmarkStart w:id="5130" w:name="_Toc68847469"/>
      <w:bookmarkStart w:id="5131" w:name="_Toc74611404"/>
      <w:bookmarkStart w:id="5132" w:name="_Toc75566683"/>
      <w:bookmarkStart w:id="5133" w:name="_Toc89790235"/>
      <w:bookmarkStart w:id="5134" w:name="_Toc99466873"/>
      <w:bookmarkStart w:id="5135" w:name="_Toc193991194"/>
      <w:r w:rsidRPr="00567618">
        <w:t>C.1</w:t>
      </w:r>
      <w:r w:rsidRPr="00567618">
        <w:tab/>
        <w:t>Example of feedback and adaptation for speech and video</w:t>
      </w:r>
      <w:bookmarkEnd w:id="5126"/>
      <w:bookmarkEnd w:id="5127"/>
      <w:bookmarkEnd w:id="5128"/>
      <w:bookmarkEnd w:id="5129"/>
      <w:bookmarkEnd w:id="5130"/>
      <w:bookmarkEnd w:id="5131"/>
      <w:bookmarkEnd w:id="5132"/>
      <w:bookmarkEnd w:id="5133"/>
      <w:bookmarkEnd w:id="5134"/>
      <w:bookmarkEnd w:id="5135"/>
    </w:p>
    <w:p w14:paraId="7FB04B1E" w14:textId="77777777" w:rsidR="00FC7E52" w:rsidRPr="00567618" w:rsidRDefault="00FC7E52" w:rsidP="00FC7E52">
      <w:pPr>
        <w:pStyle w:val="Heading2"/>
      </w:pPr>
      <w:bookmarkStart w:id="5136" w:name="_Toc26369626"/>
      <w:bookmarkStart w:id="5137" w:name="_Toc36227508"/>
      <w:bookmarkStart w:id="5138" w:name="_Toc36228523"/>
      <w:bookmarkStart w:id="5139" w:name="_Toc36229150"/>
      <w:bookmarkStart w:id="5140" w:name="_Toc68847470"/>
      <w:bookmarkStart w:id="5141" w:name="_Toc74611405"/>
      <w:bookmarkStart w:id="5142" w:name="_Toc75566684"/>
      <w:bookmarkStart w:id="5143" w:name="_Toc89790236"/>
      <w:bookmarkStart w:id="5144" w:name="_Toc99466874"/>
      <w:bookmarkStart w:id="5145" w:name="_Toc193991195"/>
      <w:r w:rsidRPr="00567618">
        <w:t>C.1.1</w:t>
      </w:r>
      <w:r w:rsidRPr="00567618">
        <w:tab/>
        <w:t>Introduction</w:t>
      </w:r>
      <w:bookmarkEnd w:id="5136"/>
      <w:bookmarkEnd w:id="5137"/>
      <w:bookmarkEnd w:id="5138"/>
      <w:bookmarkEnd w:id="5139"/>
      <w:bookmarkEnd w:id="5140"/>
      <w:bookmarkEnd w:id="5141"/>
      <w:bookmarkEnd w:id="5142"/>
      <w:bookmarkEnd w:id="5143"/>
      <w:bookmarkEnd w:id="5144"/>
      <w:bookmarkEnd w:id="5145"/>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6" w:name="_Toc26369627"/>
      <w:bookmarkStart w:id="5147" w:name="_Toc36227509"/>
      <w:bookmarkStart w:id="5148" w:name="_Toc36228524"/>
      <w:bookmarkStart w:id="5149" w:name="_Toc36229151"/>
      <w:bookmarkStart w:id="5150" w:name="_Toc68847471"/>
      <w:bookmarkStart w:id="5151" w:name="_Toc74611406"/>
      <w:bookmarkStart w:id="5152" w:name="_Toc75566685"/>
      <w:bookmarkStart w:id="5153" w:name="_Toc89790237"/>
      <w:bookmarkStart w:id="5154" w:name="_Toc99466875"/>
      <w:bookmarkStart w:id="5155" w:name="_Toc193991196"/>
      <w:r w:rsidRPr="00567618">
        <w:t>C.1.2</w:t>
      </w:r>
      <w:r w:rsidRPr="00567618">
        <w:tab/>
        <w:t>Signalling state considerations</w:t>
      </w:r>
      <w:bookmarkEnd w:id="5146"/>
      <w:bookmarkEnd w:id="5147"/>
      <w:bookmarkEnd w:id="5148"/>
      <w:bookmarkEnd w:id="5149"/>
      <w:bookmarkEnd w:id="5150"/>
      <w:bookmarkEnd w:id="5151"/>
      <w:bookmarkEnd w:id="5152"/>
      <w:bookmarkEnd w:id="5153"/>
      <w:bookmarkEnd w:id="5154"/>
      <w:bookmarkEnd w:id="5155"/>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6"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6"/>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3.65pt" o:ole="">
            <v:imagedata r:id="rId136" o:title=""/>
          </v:shape>
          <o:OLEObject Type="Embed" ProgID="Visio.Drawing.11" ShapeID="_x0000_i1085" DrawAspect="Content" ObjectID="_1804884823" r:id="rId137"/>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57" w:name="_Toc26369628"/>
      <w:bookmarkStart w:id="5158" w:name="_Toc36227510"/>
      <w:bookmarkStart w:id="5159" w:name="_Toc36228525"/>
      <w:bookmarkStart w:id="5160" w:name="_Toc36229152"/>
      <w:bookmarkStart w:id="5161" w:name="_Toc68847472"/>
      <w:bookmarkStart w:id="5162" w:name="_Toc74611407"/>
      <w:bookmarkStart w:id="5163" w:name="_Toc75566686"/>
      <w:bookmarkStart w:id="5164" w:name="_Toc89790238"/>
      <w:bookmarkStart w:id="5165" w:name="_Toc99466876"/>
      <w:bookmarkStart w:id="5166" w:name="_Toc193991197"/>
      <w:r w:rsidRPr="00567618">
        <w:t>C.1.3</w:t>
      </w:r>
      <w:r w:rsidRPr="00567618">
        <w:tab/>
        <w:t>Adaptation state machine implementations</w:t>
      </w:r>
      <w:bookmarkEnd w:id="5157"/>
      <w:bookmarkEnd w:id="5158"/>
      <w:bookmarkEnd w:id="5159"/>
      <w:bookmarkEnd w:id="5160"/>
      <w:bookmarkEnd w:id="5161"/>
      <w:bookmarkEnd w:id="5162"/>
      <w:bookmarkEnd w:id="5163"/>
      <w:bookmarkEnd w:id="5164"/>
      <w:bookmarkEnd w:id="5165"/>
      <w:bookmarkEnd w:id="5166"/>
    </w:p>
    <w:p w14:paraId="4E6643FC" w14:textId="77777777" w:rsidR="00FC7E52" w:rsidRPr="00567618" w:rsidRDefault="00FC7E52" w:rsidP="00FC7E52">
      <w:pPr>
        <w:pStyle w:val="Heading3"/>
      </w:pPr>
      <w:bookmarkStart w:id="5167" w:name="_Toc26369629"/>
      <w:bookmarkStart w:id="5168" w:name="_Toc36227511"/>
      <w:bookmarkStart w:id="5169" w:name="_Toc36228526"/>
      <w:bookmarkStart w:id="5170" w:name="_Toc36229153"/>
      <w:bookmarkStart w:id="5171" w:name="_Toc68847473"/>
      <w:bookmarkStart w:id="5172" w:name="_Toc74611408"/>
      <w:bookmarkStart w:id="5173" w:name="_Toc75566687"/>
      <w:bookmarkStart w:id="5174" w:name="_Toc89790239"/>
      <w:bookmarkStart w:id="5175" w:name="_Toc99466877"/>
      <w:bookmarkStart w:id="5176" w:name="_Toc193991198"/>
      <w:r w:rsidRPr="00567618">
        <w:t>C.1.3.1</w:t>
      </w:r>
      <w:r w:rsidRPr="00567618">
        <w:tab/>
        <w:t>General</w:t>
      </w:r>
      <w:bookmarkEnd w:id="5167"/>
      <w:bookmarkEnd w:id="5168"/>
      <w:bookmarkEnd w:id="5169"/>
      <w:bookmarkEnd w:id="5170"/>
      <w:bookmarkEnd w:id="5171"/>
      <w:bookmarkEnd w:id="5172"/>
      <w:bookmarkEnd w:id="5173"/>
      <w:bookmarkEnd w:id="5174"/>
      <w:bookmarkEnd w:id="5175"/>
      <w:bookmarkEnd w:id="5176"/>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77" w:name="_Toc26369630"/>
      <w:bookmarkStart w:id="5178" w:name="_Toc36227512"/>
      <w:bookmarkStart w:id="5179" w:name="_Toc36228527"/>
      <w:bookmarkStart w:id="5180" w:name="_Toc36229154"/>
      <w:bookmarkStart w:id="5181" w:name="_Toc68847474"/>
      <w:bookmarkStart w:id="5182" w:name="_Toc74611409"/>
      <w:bookmarkStart w:id="5183" w:name="_Toc75566688"/>
      <w:bookmarkStart w:id="5184" w:name="_Toc89790240"/>
      <w:bookmarkStart w:id="5185" w:name="_Toc99466878"/>
      <w:bookmarkStart w:id="5186" w:name="_Toc193991199"/>
      <w:r w:rsidRPr="00567618">
        <w:t>C.1.3.2</w:t>
      </w:r>
      <w:r w:rsidRPr="00567618">
        <w:tab/>
        <w:t>Adaptation state machine with four states</w:t>
      </w:r>
      <w:bookmarkEnd w:id="5177"/>
      <w:bookmarkEnd w:id="5178"/>
      <w:bookmarkEnd w:id="5179"/>
      <w:bookmarkEnd w:id="5180"/>
      <w:bookmarkEnd w:id="5181"/>
      <w:bookmarkEnd w:id="5182"/>
      <w:bookmarkEnd w:id="5183"/>
      <w:bookmarkEnd w:id="5184"/>
      <w:bookmarkEnd w:id="5185"/>
      <w:bookmarkEnd w:id="5186"/>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75pt" o:ole="">
            <v:imagedata r:id="rId138" o:title=""/>
          </v:shape>
          <o:OLEObject Type="Embed" ProgID="Visio.Drawing.11" ShapeID="_x0000_i1086" DrawAspect="Content" ObjectID="_1804884824" r:id="rId139"/>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87"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87"/>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88"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89" w:name="_MCCTEMPBM_CRPT86940620___5" w:colFirst="1" w:colLast="1"/>
            <w:bookmarkEnd w:id="5188"/>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90" w:name="_MCCTEMPBM_CRPT86940621___5" w:colFirst="1" w:colLast="1"/>
            <w:bookmarkEnd w:id="5189"/>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1" w:name="_MCCTEMPBM_CRPT86940622___5" w:colFirst="1" w:colLast="1"/>
            <w:bookmarkEnd w:id="5190"/>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2" w:name="_MCCTEMPBM_CRPT86940623___5" w:colFirst="1" w:colLast="1"/>
            <w:bookmarkEnd w:id="5191"/>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3" w:name="_MCCTEMPBM_CRPT86940624___5" w:colFirst="1" w:colLast="1"/>
            <w:bookmarkEnd w:id="5192"/>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3"/>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4" w:name="_MCCTEMPBM_CRPT86940625___5"/>
            <w:r w:rsidRPr="00567618">
              <w:rPr>
                <w:color w:val="000000"/>
              </w:rPr>
              <w:t>Condition:</w:t>
            </w:r>
          </w:p>
          <w:bookmarkEnd w:id="5194"/>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5"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6" w:name="_MCCTEMPBM_CRPT86940627___5" w:colFirst="1" w:colLast="1"/>
            <w:bookmarkEnd w:id="5195"/>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6"/>
    </w:tbl>
    <w:p w14:paraId="4248E2BF" w14:textId="77777777" w:rsidR="00FC7E52" w:rsidRPr="00567618" w:rsidRDefault="00FC7E52" w:rsidP="00FC7E52"/>
    <w:p w14:paraId="012F8CC9" w14:textId="77777777" w:rsidR="00FC7E52" w:rsidRPr="00567618" w:rsidRDefault="00FC7E52" w:rsidP="00FC7E52">
      <w:pPr>
        <w:pStyle w:val="Heading3"/>
      </w:pPr>
      <w:bookmarkStart w:id="5197" w:name="_Toc26369631"/>
      <w:bookmarkStart w:id="5198" w:name="_Toc36227513"/>
      <w:bookmarkStart w:id="5199" w:name="_Toc36228528"/>
      <w:bookmarkStart w:id="5200" w:name="_Toc36229155"/>
      <w:bookmarkStart w:id="5201" w:name="_Toc68847475"/>
      <w:bookmarkStart w:id="5202" w:name="_Toc74611410"/>
      <w:bookmarkStart w:id="5203" w:name="_Toc75566689"/>
      <w:bookmarkStart w:id="5204" w:name="_Toc89790241"/>
      <w:bookmarkStart w:id="5205" w:name="_Toc99466879"/>
      <w:bookmarkStart w:id="5206" w:name="_Toc193991200"/>
      <w:r w:rsidRPr="00567618">
        <w:t>C.1.3.3</w:t>
      </w:r>
      <w:r w:rsidRPr="00567618">
        <w:tab/>
        <w:t>Adaptation state machine with four states (simplified version without frame aggregation)</w:t>
      </w:r>
      <w:bookmarkEnd w:id="5197"/>
      <w:bookmarkEnd w:id="5198"/>
      <w:bookmarkEnd w:id="5199"/>
      <w:bookmarkEnd w:id="5200"/>
      <w:bookmarkEnd w:id="5201"/>
      <w:bookmarkEnd w:id="5202"/>
      <w:bookmarkEnd w:id="5203"/>
      <w:bookmarkEnd w:id="5204"/>
      <w:bookmarkEnd w:id="5205"/>
      <w:bookmarkEnd w:id="5206"/>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9pt;height:369.75pt" o:ole="">
            <v:imagedata r:id="rId140" o:title=""/>
          </v:shape>
          <o:OLEObject Type="Embed" ProgID="Visio.Drawing.11" ShapeID="_x0000_i1087" DrawAspect="Content" ObjectID="_1804884825" r:id="rId141"/>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07"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07"/>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08"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09" w:name="_MCCTEMPBM_CRPT86940630___5" w:colFirst="1" w:colLast="1"/>
            <w:bookmarkEnd w:id="5208"/>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10" w:name="_MCCTEMPBM_CRPT86940631___5" w:colFirst="1" w:colLast="1"/>
            <w:bookmarkEnd w:id="5209"/>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1" w:name="_MCCTEMPBM_CRPT86940632___5" w:colFirst="1" w:colLast="1"/>
            <w:bookmarkEnd w:id="5210"/>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2" w:name="_MCCTEMPBM_CRPT86940633___5" w:colFirst="1" w:colLast="1"/>
            <w:bookmarkEnd w:id="5211"/>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3" w:name="_MCCTEMPBM_CRPT86940634___5" w:colFirst="1" w:colLast="1"/>
            <w:bookmarkEnd w:id="5212"/>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3"/>
    </w:tbl>
    <w:p w14:paraId="079EC713" w14:textId="77777777" w:rsidR="00FC7E52" w:rsidRPr="00567618" w:rsidRDefault="00FC7E52" w:rsidP="00FC7E52"/>
    <w:p w14:paraId="7147D2F4" w14:textId="77777777" w:rsidR="00FC7E52" w:rsidRPr="00567618" w:rsidRDefault="00FC7E52" w:rsidP="00FC7E52">
      <w:pPr>
        <w:pStyle w:val="Heading3"/>
      </w:pPr>
      <w:bookmarkStart w:id="5214" w:name="_Toc26369632"/>
      <w:bookmarkStart w:id="5215" w:name="_Toc36227514"/>
      <w:bookmarkStart w:id="5216" w:name="_Toc36228529"/>
      <w:bookmarkStart w:id="5217" w:name="_Toc36229156"/>
      <w:bookmarkStart w:id="5218" w:name="_Toc68847476"/>
      <w:bookmarkStart w:id="5219" w:name="_Toc74611411"/>
      <w:bookmarkStart w:id="5220" w:name="_Toc75566690"/>
      <w:bookmarkStart w:id="5221" w:name="_Toc89790242"/>
      <w:bookmarkStart w:id="5222" w:name="_Toc99466880"/>
      <w:bookmarkStart w:id="5223" w:name="_Toc193991201"/>
      <w:r w:rsidRPr="00567618">
        <w:t>C.1.3.4</w:t>
      </w:r>
      <w:r w:rsidRPr="00567618">
        <w:tab/>
        <w:t>Adaptation state machine with two states</w:t>
      </w:r>
      <w:bookmarkEnd w:id="5214"/>
      <w:bookmarkEnd w:id="5215"/>
      <w:bookmarkEnd w:id="5216"/>
      <w:bookmarkEnd w:id="5217"/>
      <w:bookmarkEnd w:id="5218"/>
      <w:bookmarkEnd w:id="5219"/>
      <w:bookmarkEnd w:id="5220"/>
      <w:bookmarkEnd w:id="5221"/>
      <w:bookmarkEnd w:id="5222"/>
      <w:bookmarkEnd w:id="5223"/>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3.9pt" o:ole="">
            <v:imagedata r:id="rId142" o:title=""/>
          </v:shape>
          <o:OLEObject Type="Embed" ProgID="Visio.Drawing.11" ShapeID="_x0000_i1088" DrawAspect="Content" ObjectID="_1804884826" r:id="rId143"/>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4" w:name="_MCCTEMPBM_CRPT86940635___4"/>
            <w:r w:rsidRPr="00567618">
              <w:t>State transition</w:t>
            </w:r>
            <w:bookmarkEnd w:id="5224"/>
          </w:p>
        </w:tc>
        <w:tc>
          <w:tcPr>
            <w:tcW w:w="7607" w:type="dxa"/>
            <w:shd w:val="clear" w:color="auto" w:fill="auto"/>
          </w:tcPr>
          <w:p w14:paraId="19AB44FE" w14:textId="77777777" w:rsidR="00FC7E52" w:rsidRPr="00567618" w:rsidRDefault="00FC7E52" w:rsidP="00FC7E52">
            <w:pPr>
              <w:pStyle w:val="TAH"/>
            </w:pPr>
            <w:bookmarkStart w:id="5225" w:name="_MCCTEMPBM_CRPT86940636___4"/>
            <w:r w:rsidRPr="00567618">
              <w:t xml:space="preserve">Conditions and actions </w:t>
            </w:r>
            <w:bookmarkEnd w:id="5225"/>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6"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27" w:name="_MCCTEMPBM_CRPT86940638___5" w:colFirst="1" w:colLast="1"/>
            <w:bookmarkEnd w:id="5226"/>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28" w:name="_MCCTEMPBM_CRPT86940639___5" w:colFirst="1" w:colLast="1"/>
            <w:bookmarkEnd w:id="5227"/>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29" w:name="_MCCTEMPBM_CRPT86940640___5" w:colFirst="1" w:colLast="1"/>
            <w:bookmarkEnd w:id="5228"/>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29"/>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30" w:name="_Toc26369633"/>
      <w:bookmarkStart w:id="5231" w:name="_Toc36227515"/>
      <w:bookmarkStart w:id="5232" w:name="_Toc36228530"/>
      <w:bookmarkStart w:id="5233" w:name="_Toc36229157"/>
      <w:bookmarkStart w:id="5234" w:name="_Toc68847477"/>
      <w:bookmarkStart w:id="5235" w:name="_Toc74611412"/>
      <w:bookmarkStart w:id="5236" w:name="_Toc75566691"/>
      <w:bookmarkStart w:id="5237" w:name="_Toc89790243"/>
      <w:bookmarkStart w:id="5238" w:name="_Toc99466881"/>
      <w:bookmarkStart w:id="5239" w:name="_Toc193991202"/>
      <w:r w:rsidRPr="00567618">
        <w:rPr>
          <w:noProof/>
        </w:rPr>
        <w:t>C.1.3.5</w:t>
      </w:r>
      <w:r w:rsidRPr="00567618">
        <w:rPr>
          <w:noProof/>
        </w:rPr>
        <w:tab/>
        <w:t>Adaptation when using ECN</w:t>
      </w:r>
      <w:bookmarkEnd w:id="5230"/>
      <w:bookmarkEnd w:id="5231"/>
      <w:bookmarkEnd w:id="5232"/>
      <w:bookmarkEnd w:id="5233"/>
      <w:bookmarkEnd w:id="5234"/>
      <w:bookmarkEnd w:id="5235"/>
      <w:bookmarkEnd w:id="5236"/>
      <w:bookmarkEnd w:id="5237"/>
      <w:bookmarkEnd w:id="5238"/>
      <w:bookmarkEnd w:id="5239"/>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40"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1" w:name="_MCCTEMPBM_CRPT86940642___7"/>
            <w:bookmarkEnd w:id="5240"/>
            <w:r w:rsidRPr="00567618">
              <w:t>ECN_min_rate</w:t>
            </w:r>
            <w:bookmarkEnd w:id="5241"/>
          </w:p>
        </w:tc>
        <w:tc>
          <w:tcPr>
            <w:tcW w:w="5670" w:type="dxa"/>
          </w:tcPr>
          <w:p w14:paraId="250900D2" w14:textId="77777777" w:rsidR="00FC7E52" w:rsidRPr="00567618" w:rsidRDefault="00FC7E52" w:rsidP="00FC7E52">
            <w:pPr>
              <w:pStyle w:val="TAL"/>
            </w:pPr>
            <w:bookmarkStart w:id="5242" w:name="_MCCTEMPBM_CRPT86940643___7"/>
            <w:r w:rsidRPr="00567618">
              <w:t>Used in accordance with Table 10.1</w:t>
            </w:r>
            <w:bookmarkEnd w:id="5242"/>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3" w:name="_MCCTEMPBM_CRPT86940644___7"/>
            <w:r w:rsidRPr="00567618">
              <w:t>ECN_congestion_wait</w:t>
            </w:r>
            <w:bookmarkEnd w:id="5243"/>
          </w:p>
        </w:tc>
        <w:tc>
          <w:tcPr>
            <w:tcW w:w="5670" w:type="dxa"/>
          </w:tcPr>
          <w:p w14:paraId="11E93189" w14:textId="77777777" w:rsidR="00FC7E52" w:rsidRPr="00567618" w:rsidRDefault="00FC7E52" w:rsidP="00FC7E52">
            <w:pPr>
              <w:pStyle w:val="TAL"/>
              <w:rPr>
                <w:bCs/>
              </w:rPr>
            </w:pPr>
            <w:bookmarkStart w:id="5244" w:name="_MCCTEMPBM_CRPT86940645___7"/>
            <w:r w:rsidRPr="00567618">
              <w:t>Used in accordance with Table 10.1</w:t>
            </w:r>
            <w:bookmarkEnd w:id="5244"/>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5"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6" w:name="MCCQCTEMPBM_00000174"/>
      <w:r w:rsidRPr="00567618">
        <w:rPr>
          <w:rFonts w:ascii="Courier New" w:hAnsi="Courier New" w:cs="Courier New"/>
        </w:rPr>
        <w:t>ECN_min_rate</w:t>
      </w:r>
      <w:bookmarkEnd w:id="5246"/>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47" w:name="_MCCTEMPBM_CRPT86940647___7"/>
      <w:bookmarkEnd w:id="5245"/>
      <w:r w:rsidRPr="00567618">
        <w:t>NOTE:</w:t>
      </w:r>
      <w:r w:rsidRPr="00567618">
        <w:tab/>
        <w:t xml:space="preserve">ECN can also be used for AMR-WB in a corresponding way, with the difference that the highest codec mode and </w:t>
      </w:r>
      <w:bookmarkStart w:id="5248" w:name="MCCQCTEMPBM_00000175"/>
      <w:r w:rsidRPr="00567618">
        <w:rPr>
          <w:rFonts w:ascii="Courier New" w:hAnsi="Courier New" w:cs="Courier New"/>
        </w:rPr>
        <w:t>ECN_min_rate</w:t>
      </w:r>
      <w:bookmarkEnd w:id="5248"/>
      <w:r w:rsidRPr="00567618">
        <w:t xml:space="preserve"> would be selected based on the AMR-WB codec mode rates.</w:t>
      </w:r>
    </w:p>
    <w:bookmarkEnd w:id="5247"/>
    <w:p w14:paraId="1537C11B" w14:textId="77777777" w:rsidR="00FC7E52" w:rsidRPr="00567618" w:rsidRDefault="00FC7E52" w:rsidP="00FC7E52">
      <w:pPr>
        <w:pStyle w:val="TH"/>
      </w:pPr>
      <w:r w:rsidRPr="00567618">
        <w:object w:dxaOrig="8460" w:dyaOrig="3972" w14:anchorId="7D5BF062">
          <v:shape id="_x0000_i1089" type="#_x0000_t75" style="width:421pt;height:200.75pt" o:ole="">
            <v:imagedata r:id="rId144" o:title=""/>
          </v:shape>
          <o:OLEObject Type="Embed" ProgID="Word.Picture.8" ShapeID="_x0000_i1089" DrawAspect="Content" ObjectID="_1804884827" r:id="rId145"/>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49" w:name="_MON_1315607834"/>
    <w:bookmarkEnd w:id="5249"/>
    <w:p w14:paraId="0B43AC7A" w14:textId="77777777" w:rsidR="00FC7E52" w:rsidRPr="00567618" w:rsidRDefault="00FC7E52" w:rsidP="00FC7E52">
      <w:pPr>
        <w:pStyle w:val="TH"/>
      </w:pPr>
      <w:r w:rsidRPr="00567618">
        <w:object w:dxaOrig="8460" w:dyaOrig="4870" w14:anchorId="4B21DC48">
          <v:shape id="_x0000_i1090" type="#_x0000_t75" style="width:421pt;height:241.65pt" o:ole="">
            <v:imagedata r:id="rId146" o:title=""/>
          </v:shape>
          <o:OLEObject Type="Embed" ProgID="Word.Picture.8" ShapeID="_x0000_i1090" DrawAspect="Content" ObjectID="_1804884828" r:id="rId147"/>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50" w:name="_MON_1315607884"/>
    <w:bookmarkEnd w:id="5250"/>
    <w:p w14:paraId="036B97C4" w14:textId="77777777" w:rsidR="00FC7E52" w:rsidRPr="00567618" w:rsidRDefault="00FC7E52" w:rsidP="00FC7E52">
      <w:pPr>
        <w:pStyle w:val="TH"/>
      </w:pPr>
      <w:r w:rsidRPr="00567618">
        <w:object w:dxaOrig="8460" w:dyaOrig="4870" w14:anchorId="6D0C9995">
          <v:shape id="_x0000_i1091" type="#_x0000_t75" style="width:421pt;height:241.65pt" o:ole="">
            <v:imagedata r:id="rId148" o:title=""/>
          </v:shape>
          <o:OLEObject Type="Embed" ProgID="Word.Picture.8" ShapeID="_x0000_i1091" DrawAspect="Content" ObjectID="_1804884829" r:id="rId149"/>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1" w:name="_Toc26369634"/>
      <w:bookmarkStart w:id="5252" w:name="_Toc36227516"/>
      <w:bookmarkStart w:id="5253" w:name="_Toc36228531"/>
      <w:bookmarkStart w:id="5254" w:name="_Toc36229158"/>
      <w:bookmarkStart w:id="5255" w:name="_Toc68847478"/>
      <w:bookmarkStart w:id="5256" w:name="_Toc74611413"/>
      <w:bookmarkStart w:id="5257" w:name="_Toc75566692"/>
      <w:bookmarkStart w:id="5258" w:name="_Toc89790244"/>
      <w:bookmarkStart w:id="5259" w:name="_Toc99466882"/>
      <w:bookmarkStart w:id="5260" w:name="_Toc193991203"/>
      <w:r w:rsidRPr="00567618">
        <w:t>C.2</w:t>
      </w:r>
      <w:r w:rsidRPr="00567618">
        <w:tab/>
        <w:t>Example criteria for video bit rate feedback and adaptation</w:t>
      </w:r>
      <w:bookmarkEnd w:id="5251"/>
      <w:bookmarkEnd w:id="5252"/>
      <w:bookmarkEnd w:id="5253"/>
      <w:bookmarkEnd w:id="5254"/>
      <w:bookmarkEnd w:id="5255"/>
      <w:bookmarkEnd w:id="5256"/>
      <w:bookmarkEnd w:id="5257"/>
      <w:bookmarkEnd w:id="5258"/>
      <w:bookmarkEnd w:id="5259"/>
      <w:bookmarkEnd w:id="5260"/>
    </w:p>
    <w:p w14:paraId="7DE0C988" w14:textId="77777777" w:rsidR="00FC7E52" w:rsidRPr="00567618" w:rsidRDefault="00FC7E52" w:rsidP="00FC7E52">
      <w:pPr>
        <w:pStyle w:val="Heading2"/>
      </w:pPr>
      <w:bookmarkStart w:id="5261" w:name="_Toc26369635"/>
      <w:bookmarkStart w:id="5262" w:name="_Toc36227517"/>
      <w:bookmarkStart w:id="5263" w:name="_Toc36228532"/>
      <w:bookmarkStart w:id="5264" w:name="_Toc36229159"/>
      <w:bookmarkStart w:id="5265" w:name="_Toc68847479"/>
      <w:bookmarkStart w:id="5266" w:name="_Toc74611414"/>
      <w:bookmarkStart w:id="5267" w:name="_Toc75566693"/>
      <w:bookmarkStart w:id="5268" w:name="_Toc89790245"/>
      <w:bookmarkStart w:id="5269" w:name="_Toc99466883"/>
      <w:bookmarkStart w:id="5270" w:name="_Toc193991204"/>
      <w:r w:rsidRPr="00567618">
        <w:t>C.2.1</w:t>
      </w:r>
      <w:r w:rsidRPr="00567618">
        <w:tab/>
        <w:t>Introduction</w:t>
      </w:r>
      <w:bookmarkEnd w:id="5261"/>
      <w:bookmarkEnd w:id="5262"/>
      <w:bookmarkEnd w:id="5263"/>
      <w:bookmarkEnd w:id="5264"/>
      <w:bookmarkEnd w:id="5265"/>
      <w:bookmarkEnd w:id="5266"/>
      <w:bookmarkEnd w:id="5267"/>
      <w:bookmarkEnd w:id="5268"/>
      <w:bookmarkEnd w:id="5269"/>
      <w:bookmarkEnd w:id="5270"/>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1" w:name="_Toc26369636"/>
      <w:bookmarkStart w:id="5272" w:name="_Toc36227518"/>
      <w:bookmarkStart w:id="5273" w:name="_Toc36228533"/>
      <w:bookmarkStart w:id="5274" w:name="_Toc36229160"/>
      <w:bookmarkStart w:id="5275" w:name="_Toc68847480"/>
      <w:bookmarkStart w:id="5276" w:name="_Toc74611415"/>
      <w:bookmarkStart w:id="5277" w:name="_Toc75566694"/>
      <w:bookmarkStart w:id="5278" w:name="_Toc89790246"/>
      <w:bookmarkStart w:id="5279" w:name="_Toc99466884"/>
      <w:bookmarkStart w:id="5280" w:name="_Toc193991205"/>
      <w:r w:rsidRPr="00567618">
        <w:t>C.2.2</w:t>
      </w:r>
      <w:r w:rsidRPr="00567618">
        <w:tab/>
        <w:t>Media sender side</w:t>
      </w:r>
      <w:bookmarkEnd w:id="5271"/>
      <w:bookmarkEnd w:id="5272"/>
      <w:bookmarkEnd w:id="5273"/>
      <w:bookmarkEnd w:id="5274"/>
      <w:bookmarkEnd w:id="5275"/>
      <w:bookmarkEnd w:id="5276"/>
      <w:bookmarkEnd w:id="5277"/>
      <w:bookmarkEnd w:id="5278"/>
      <w:bookmarkEnd w:id="5279"/>
      <w:bookmarkEnd w:id="5280"/>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1" w:name="_Toc26369637"/>
      <w:bookmarkStart w:id="5282" w:name="_Toc36227519"/>
      <w:bookmarkStart w:id="5283" w:name="_Toc36228534"/>
      <w:bookmarkStart w:id="5284" w:name="_Toc36229161"/>
      <w:bookmarkStart w:id="5285" w:name="_Toc68847481"/>
      <w:bookmarkStart w:id="5286" w:name="_Toc74611416"/>
      <w:bookmarkStart w:id="5287" w:name="_Toc75566695"/>
      <w:bookmarkStart w:id="5288" w:name="_Toc89790247"/>
      <w:bookmarkStart w:id="5289" w:name="_Toc99466885"/>
      <w:bookmarkStart w:id="5290" w:name="_Toc193991206"/>
      <w:r w:rsidRPr="00567618">
        <w:t>C.2.3</w:t>
      </w:r>
      <w:r w:rsidRPr="00567618">
        <w:tab/>
        <w:t>Media receiver side</w:t>
      </w:r>
      <w:bookmarkEnd w:id="5281"/>
      <w:bookmarkEnd w:id="5282"/>
      <w:bookmarkEnd w:id="5283"/>
      <w:bookmarkEnd w:id="5284"/>
      <w:bookmarkEnd w:id="5285"/>
      <w:bookmarkEnd w:id="5286"/>
      <w:bookmarkEnd w:id="5287"/>
      <w:bookmarkEnd w:id="5288"/>
      <w:bookmarkEnd w:id="5289"/>
      <w:bookmarkEnd w:id="5290"/>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1" w:name="_Toc26369638"/>
      <w:bookmarkStart w:id="5292" w:name="_Toc36227520"/>
      <w:bookmarkStart w:id="5293" w:name="_Toc36228535"/>
      <w:bookmarkStart w:id="5294" w:name="_Toc36229162"/>
      <w:bookmarkStart w:id="5295" w:name="_Toc68847482"/>
      <w:bookmarkStart w:id="5296" w:name="_Toc74611417"/>
      <w:bookmarkStart w:id="5297" w:name="_Toc75566696"/>
      <w:bookmarkStart w:id="5298" w:name="_Toc89790248"/>
      <w:bookmarkStart w:id="5299" w:name="_Toc99466886"/>
      <w:bookmarkStart w:id="5300" w:name="_Toc193991207"/>
      <w:r w:rsidRPr="00567618">
        <w:rPr>
          <w:noProof/>
        </w:rPr>
        <w:t>C.2.4</w:t>
      </w:r>
      <w:r w:rsidRPr="00567618">
        <w:rPr>
          <w:noProof/>
        </w:rPr>
        <w:tab/>
        <w:t>Video encoder bitrate adaptation, down-switch</w:t>
      </w:r>
      <w:bookmarkEnd w:id="5291"/>
      <w:bookmarkEnd w:id="5292"/>
      <w:bookmarkEnd w:id="5293"/>
      <w:bookmarkEnd w:id="5294"/>
      <w:bookmarkEnd w:id="5295"/>
      <w:bookmarkEnd w:id="5296"/>
      <w:bookmarkEnd w:id="5297"/>
      <w:bookmarkEnd w:id="5298"/>
      <w:bookmarkEnd w:id="5299"/>
      <w:bookmarkEnd w:id="5300"/>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1" w:name="MCCQCTEMPBM_00000176"/>
      <w:r w:rsidR="00051C87" w:rsidRPr="00051C87">
        <w:rPr>
          <w:rFonts w:ascii="Courier New" w:hAnsi="Courier New" w:cs="Courier New"/>
          <w:i/>
          <w:iCs/>
          <w:noProof/>
        </w:rPr>
        <w:t>excess_bits</w:t>
      </w:r>
      <w:bookmarkEnd w:id="5301"/>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2"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2"/>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3" w:name="MCCQCTEMPBM_00000178"/>
      <w:r w:rsidR="00051C87" w:rsidRPr="00051C87">
        <w:rPr>
          <w:rFonts w:ascii="Courier New" w:hAnsi="Courier New" w:cs="Courier New"/>
          <w:i/>
          <w:iCs/>
          <w:noProof/>
        </w:rPr>
        <w:t>new_rate</w:t>
      </w:r>
      <w:bookmarkEnd w:id="5303"/>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pt;height:303.85pt" o:ole="">
            <v:imagedata r:id="rId150" o:title=""/>
          </v:shape>
          <o:OLEObject Type="Embed" ProgID="Word.Picture.8" ShapeID="_x0000_i1092" DrawAspect="Content" ObjectID="_1804884830" r:id="rId151"/>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85pt" o:ole="">
            <v:imagedata r:id="rId152" o:title=""/>
          </v:shape>
          <o:OLEObject Type="Embed" ProgID="Equation.3" ShapeID="_x0000_i1093" DrawAspect="Content" ObjectID="_1804884831" r:id="rId153"/>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5pt;height:10.35pt" o:ole="">
            <v:imagedata r:id="rId154" o:title=""/>
          </v:shape>
          <o:OLEObject Type="Embed" ProgID="Equation.3" ShapeID="_x0000_i1094" DrawAspect="Content" ObjectID="_1804884832" r:id="rId155"/>
        </w:object>
      </w:r>
      <w:r w:rsidRPr="00567618">
        <w:rPr>
          <w:noProof/>
        </w:rPr>
        <w:t xml:space="preserve"> while the recommendation (</w:t>
      </w:r>
      <w:r w:rsidRPr="00567618">
        <w:rPr>
          <w:position w:val="-10"/>
        </w:rPr>
        <w:object w:dxaOrig="1860" w:dyaOrig="300" w14:anchorId="22290AA9">
          <v:shape id="_x0000_i1095" type="#_x0000_t75" style="width:92.75pt;height:15.85pt" o:ole="">
            <v:imagedata r:id="rId156" o:title=""/>
          </v:shape>
          <o:OLEObject Type="Embed" ProgID="Equation.3" ShapeID="_x0000_i1095" DrawAspect="Content" ObjectID="_1804884833" r:id="rId157"/>
        </w:object>
      </w:r>
      <w:r w:rsidRPr="00567618">
        <w:rPr>
          <w:noProof/>
        </w:rPr>
        <w:t xml:space="preserve">) is defined by the triangle </w:t>
      </w:r>
      <w:r w:rsidRPr="00567618">
        <w:rPr>
          <w:position w:val="-6"/>
        </w:rPr>
        <w:object w:dxaOrig="480" w:dyaOrig="240" w14:anchorId="1B8AAA4C">
          <v:shape id="_x0000_i1096" type="#_x0000_t75" style="width:26.25pt;height:10.35pt" o:ole="">
            <v:imagedata r:id="rId158" o:title=""/>
          </v:shape>
          <o:OLEObject Type="Embed" ProgID="Equation.3" ShapeID="_x0000_i1096" DrawAspect="Content" ObjectID="_1804884834" r:id="rId159"/>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25pt;height:10.35pt" o:ole="">
            <v:imagedata r:id="rId160" o:title=""/>
          </v:shape>
          <o:OLEObject Type="Embed" ProgID="Equation.3" ShapeID="_x0000_i1097" DrawAspect="Content" ObjectID="_1804884835" r:id="rId161"/>
        </w:object>
      </w:r>
      <w:r w:rsidRPr="00567618">
        <w:rPr>
          <w:noProof/>
        </w:rPr>
        <w:t>. As can be seen in the figure, the measurement window (</w:t>
      </w:r>
      <w:r w:rsidRPr="00567618">
        <w:rPr>
          <w:position w:val="-10"/>
        </w:rPr>
        <w:object w:dxaOrig="1939" w:dyaOrig="300" w14:anchorId="5CFAA2E3">
          <v:shape id="_x0000_i1098" type="#_x0000_t75" style="width:98.25pt;height:15.85pt" o:ole="">
            <v:imagedata r:id="rId162" o:title=""/>
          </v:shape>
          <o:OLEObject Type="Embed" ProgID="Equation.3" ShapeID="_x0000_i1098" DrawAspect="Content" ObjectID="_1804884836" r:id="rId163"/>
        </w:object>
      </w:r>
      <w:r w:rsidRPr="00567618">
        <w:rPr>
          <w:noProof/>
        </w:rPr>
        <w:t>) is here longer than the worst case adaptation time (</w:t>
      </w:r>
      <w:r w:rsidRPr="00567618">
        <w:rPr>
          <w:position w:val="-10"/>
        </w:rPr>
        <w:object w:dxaOrig="1440" w:dyaOrig="300" w14:anchorId="1647B3D0">
          <v:shape id="_x0000_i1099" type="#_x0000_t75" style="width:1in;height:15.85pt" o:ole="">
            <v:imagedata r:id="rId93" o:title=""/>
          </v:shape>
          <o:OLEObject Type="Embed" ProgID="Equation.3" ShapeID="_x0000_i1099" DrawAspect="Content" ObjectID="_1804884837" r:id="rId164"/>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5pt;height:10.35pt" o:ole="">
            <v:imagedata r:id="rId165" o:title=""/>
          </v:shape>
          <o:OLEObject Type="Embed" ProgID="Equation.3" ShapeID="_x0000_i1100" DrawAspect="Content" ObjectID="_1804884838" r:id="rId166"/>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4" w:name="_Toc26369639"/>
      <w:bookmarkStart w:id="5305" w:name="_Toc36227521"/>
      <w:bookmarkStart w:id="5306" w:name="_Toc36228536"/>
      <w:bookmarkStart w:id="5307" w:name="_Toc36229163"/>
      <w:bookmarkStart w:id="5308" w:name="_Toc68847483"/>
      <w:bookmarkStart w:id="5309" w:name="_Toc74611418"/>
      <w:bookmarkStart w:id="5310" w:name="_Toc75566697"/>
      <w:bookmarkStart w:id="5311" w:name="_Toc89790249"/>
      <w:bookmarkStart w:id="5312" w:name="_Toc99466887"/>
      <w:bookmarkStart w:id="5313" w:name="_Toc193991208"/>
      <w:r w:rsidRPr="00567618">
        <w:rPr>
          <w:noProof/>
        </w:rPr>
        <w:t>C.2.5</w:t>
      </w:r>
      <w:r w:rsidRPr="00567618">
        <w:rPr>
          <w:noProof/>
        </w:rPr>
        <w:tab/>
        <w:t>Video encoder bitrate adaptation, receiver-driven up-switch</w:t>
      </w:r>
      <w:bookmarkEnd w:id="5304"/>
      <w:bookmarkEnd w:id="5305"/>
      <w:bookmarkEnd w:id="5306"/>
      <w:bookmarkEnd w:id="5307"/>
      <w:bookmarkEnd w:id="5308"/>
      <w:bookmarkEnd w:id="5309"/>
      <w:bookmarkEnd w:id="5310"/>
      <w:bookmarkEnd w:id="5311"/>
      <w:bookmarkEnd w:id="5312"/>
      <w:bookmarkEnd w:id="5313"/>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85pt;height:15.85pt" o:ole="">
            <v:imagedata r:id="rId167" o:title=""/>
          </v:shape>
          <o:OLEObject Type="Embed" ProgID="Equation.3" ShapeID="_x0000_i1101" DrawAspect="Content" ObjectID="_1804884839" r:id="rId168"/>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4.1pt;height:15.85pt" o:ole="">
            <v:imagedata r:id="rId169" o:title=""/>
          </v:shape>
          <o:OLEObject Type="Embed" ProgID="Equation.3" ShapeID="_x0000_i1102" DrawAspect="Content" ObjectID="_1804884840" r:id="rId170"/>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85pt;height:15.85pt" o:ole="">
            <v:imagedata r:id="rId171" o:title=""/>
          </v:shape>
          <o:OLEObject Type="Embed" ProgID="Equation.3" ShapeID="_x0000_i1103" DrawAspect="Content" ObjectID="_1804884841" r:id="rId172"/>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25pt;height:10.35pt" o:ole="">
            <v:imagedata r:id="rId173" o:title=""/>
          </v:shape>
          <o:OLEObject Type="Embed" ProgID="Equation.3" ShapeID="_x0000_i1104" DrawAspect="Content" ObjectID="_1804884842" r:id="rId174"/>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85pt" o:ole="">
            <v:imagedata r:id="rId175" o:title=""/>
          </v:shape>
          <o:OLEObject Type="Embed" ProgID="Equation.3" ShapeID="_x0000_i1105" DrawAspect="Content" ObjectID="_1804884843" r:id="rId176"/>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35pt;height:15.85pt" o:ole="">
            <v:imagedata r:id="rId177" o:title=""/>
          </v:shape>
          <o:OLEObject Type="Embed" ProgID="Equation.3" ShapeID="_x0000_i1106" DrawAspect="Content" ObjectID="_1804884844" r:id="rId178"/>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1.75pt" o:ole="">
            <v:imagedata r:id="rId179" o:title=""/>
          </v:shape>
          <o:OLEObject Type="Embed" ProgID="Equation.3" ShapeID="_x0000_i1107" DrawAspect="Content" ObjectID="_1804884845" r:id="rId180"/>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75pt;height:15.85pt" o:ole="">
            <v:imagedata r:id="rId181" o:title=""/>
          </v:shape>
          <o:OLEObject Type="Embed" ProgID="Equation.3" ShapeID="_x0000_i1108" DrawAspect="Content" ObjectID="_1804884846" r:id="rId182"/>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85pt" o:ole="">
            <v:imagedata r:id="rId183" o:title=""/>
          </v:shape>
          <o:OLEObject Type="Embed" ProgID="Equation.3" ShapeID="_x0000_i1109" DrawAspect="Content" ObjectID="_1804884847" r:id="rId184"/>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25pt;height:31.75pt" o:ole="">
            <v:imagedata r:id="rId185" o:title=""/>
          </v:shape>
          <o:OLEObject Type="Embed" ProgID="Equation.3" ShapeID="_x0000_i1110" DrawAspect="Content" ObjectID="_1804884848" r:id="rId186"/>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5pt;height:15.85pt" o:ole="">
            <v:imagedata r:id="rId187" o:title=""/>
          </v:shape>
          <o:OLEObject Type="Embed" ProgID="Equation.3" ShapeID="_x0000_i1111" DrawAspect="Content" ObjectID="_1804884849" r:id="rId188"/>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5.85pt" o:ole="">
            <v:imagedata r:id="rId189" o:title=""/>
          </v:shape>
          <o:OLEObject Type="Embed" ProgID="Equation.3" ShapeID="_x0000_i1112" DrawAspect="Content" ObjectID="_1804884850" r:id="rId190"/>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4" w:name="_Toc26369640"/>
      <w:bookmarkStart w:id="5315" w:name="_Toc36227522"/>
      <w:bookmarkStart w:id="5316" w:name="_Toc36228537"/>
      <w:bookmarkStart w:id="5317" w:name="_Toc36229164"/>
      <w:bookmarkStart w:id="5318" w:name="_Toc68847484"/>
      <w:bookmarkStart w:id="5319" w:name="_Toc74611419"/>
      <w:bookmarkStart w:id="5320" w:name="_Toc75566698"/>
      <w:bookmarkStart w:id="5321" w:name="_Toc89790250"/>
      <w:bookmarkStart w:id="5322" w:name="_Toc99466888"/>
      <w:bookmarkStart w:id="5323" w:name="_Toc193991209"/>
      <w:r w:rsidRPr="00567618">
        <w:rPr>
          <w:noProof/>
        </w:rPr>
        <w:t>C.2.6</w:t>
      </w:r>
      <w:r w:rsidRPr="00567618">
        <w:rPr>
          <w:noProof/>
        </w:rPr>
        <w:tab/>
        <w:t>Video encoder bitrate adaptation, recovery phase</w:t>
      </w:r>
      <w:bookmarkEnd w:id="5314"/>
      <w:bookmarkEnd w:id="5315"/>
      <w:bookmarkEnd w:id="5316"/>
      <w:bookmarkEnd w:id="5317"/>
      <w:bookmarkEnd w:id="5318"/>
      <w:bookmarkEnd w:id="5319"/>
      <w:bookmarkEnd w:id="5320"/>
      <w:bookmarkEnd w:id="5321"/>
      <w:bookmarkEnd w:id="5322"/>
      <w:bookmarkEnd w:id="5323"/>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85pt;height:15.85pt" o:ole="">
            <v:imagedata r:id="rId191" o:title=""/>
          </v:shape>
          <o:OLEObject Type="Embed" ProgID="Equation.3" ShapeID="_x0000_i1113" DrawAspect="Content" ObjectID="_1804884851" r:id="rId192"/>
        </w:object>
      </w:r>
      <w:r w:rsidRPr="00567618">
        <w:rPr>
          <w:noProof/>
        </w:rPr>
        <w:t>) and delay recovery period (</w:t>
      </w:r>
      <w:r w:rsidRPr="00567618">
        <w:rPr>
          <w:position w:val="-10"/>
        </w:rPr>
        <w:object w:dxaOrig="1939" w:dyaOrig="300" w14:anchorId="563CA169">
          <v:shape id="_x0000_i1114" type="#_x0000_t75" style="width:98.25pt;height:15.85pt" o:ole="">
            <v:imagedata r:id="rId193" o:title=""/>
          </v:shape>
          <o:OLEObject Type="Embed" ProgID="Equation.3" ShapeID="_x0000_i1114" DrawAspect="Content" ObjectID="_1804884852" r:id="rId194"/>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5.85pt" o:ole="">
            <v:imagedata r:id="rId195" o:title=""/>
          </v:shape>
          <o:OLEObject Type="Embed" ProgID="Equation.3" ShapeID="_x0000_i1115" DrawAspect="Content" ObjectID="_1804884853" r:id="rId196"/>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85pt;height:15.85pt" o:ole="">
            <v:imagedata r:id="rId197" o:title=""/>
          </v:shape>
          <o:OLEObject Type="Embed" ProgID="Equation.3" ShapeID="_x0000_i1116" DrawAspect="Content" ObjectID="_1804884854" r:id="rId198"/>
        </w:object>
      </w:r>
      <w:r w:rsidRPr="00567618">
        <w:t xml:space="preserve"> (</w:t>
      </w:r>
      <w:r w:rsidRPr="00567618">
        <w:rPr>
          <w:position w:val="-10"/>
        </w:rPr>
        <w:object w:dxaOrig="920" w:dyaOrig="300" w14:anchorId="428123B5">
          <v:shape id="_x0000_i1117" type="#_x0000_t75" style="width:46.35pt;height:15.85pt" o:ole="">
            <v:imagedata r:id="rId199" o:title=""/>
          </v:shape>
          <o:OLEObject Type="Embed" ProgID="Equation.3" ShapeID="_x0000_i1117" DrawAspect="Content" ObjectID="_1804884855" r:id="rId200"/>
        </w:object>
      </w:r>
      <w:r w:rsidRPr="00567618">
        <w:t>) is the rate undershoot factor and may depend on the magnitude of the channel rate drop (</w:t>
      </w:r>
      <w:r w:rsidRPr="00567618">
        <w:rPr>
          <w:position w:val="-4"/>
        </w:rPr>
        <w:object w:dxaOrig="320" w:dyaOrig="220" w14:anchorId="6F43BF34">
          <v:shape id="_x0000_i1118" type="#_x0000_t75" style="width:15.85pt;height:10.35pt" o:ole="">
            <v:imagedata r:id="rId201" o:title=""/>
          </v:shape>
          <o:OLEObject Type="Embed" ProgID="Equation.3" ShapeID="_x0000_i1118" DrawAspect="Content" ObjectID="_1804884856" r:id="rId202"/>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85pt;height:15.85pt" o:ole="">
            <v:imagedata r:id="rId203" o:title=""/>
          </v:shape>
          <o:OLEObject Type="Embed" ProgID="Equation.3" ShapeID="_x0000_i1119" DrawAspect="Content" ObjectID="_1804884857" r:id="rId204"/>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85pt;height:10.35pt" o:ole="">
            <v:imagedata r:id="rId205" o:title=""/>
          </v:shape>
          <o:OLEObject Type="Embed" ProgID="Equation.3" ShapeID="_x0000_i1120" DrawAspect="Content" ObjectID="_1804884858" r:id="rId206"/>
        </w:object>
      </w:r>
      <w:r w:rsidRPr="00567618">
        <w:rPr>
          <w:noProof/>
        </w:rPr>
        <w:t xml:space="preserve"> is large, then </w:t>
      </w:r>
      <w:r w:rsidRPr="00567618">
        <w:rPr>
          <w:position w:val="-10"/>
        </w:rPr>
        <w:object w:dxaOrig="320" w:dyaOrig="300" w14:anchorId="14E265FB">
          <v:shape id="_x0000_i1121" type="#_x0000_t75" style="width:15.85pt;height:15.85pt" o:ole="">
            <v:imagedata r:id="rId207" o:title=""/>
          </v:shape>
          <o:OLEObject Type="Embed" ProgID="Equation.3" ShapeID="_x0000_i1121" DrawAspect="Content" ObjectID="_1804884859" r:id="rId208"/>
        </w:object>
      </w:r>
      <w:r w:rsidRPr="00567618">
        <w:rPr>
          <w:noProof/>
        </w:rPr>
        <w:t xml:space="preserve"> may be proportionally large or if </w:t>
      </w:r>
      <w:r w:rsidRPr="00567618">
        <w:rPr>
          <w:position w:val="-4"/>
        </w:rPr>
        <w:object w:dxaOrig="320" w:dyaOrig="220" w14:anchorId="4C6F19A3">
          <v:shape id="_x0000_i1122" type="#_x0000_t75" style="width:15.85pt;height:10.35pt" o:ole="">
            <v:imagedata r:id="rId205" o:title=""/>
          </v:shape>
          <o:OLEObject Type="Embed" ProgID="Equation.3" ShapeID="_x0000_i1122" DrawAspect="Content" ObjectID="_1804884860" r:id="rId209"/>
        </w:object>
      </w:r>
      <w:r w:rsidRPr="00567618">
        <w:rPr>
          <w:noProof/>
        </w:rPr>
        <w:t xml:space="preserve"> is small, then </w:t>
      </w:r>
      <w:r w:rsidRPr="00567618">
        <w:rPr>
          <w:position w:val="-10"/>
        </w:rPr>
        <w:object w:dxaOrig="320" w:dyaOrig="300" w14:anchorId="5D3758AE">
          <v:shape id="_x0000_i1123" type="#_x0000_t75" style="width:15.85pt;height:15.85pt" o:ole="">
            <v:imagedata r:id="rId197" o:title=""/>
          </v:shape>
          <o:OLEObject Type="Embed" ProgID="Equation.3" ShapeID="_x0000_i1123" DrawAspect="Content" ObjectID="_1804884861" r:id="rId210"/>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15pt;height:15.85pt" o:ole="">
            <v:imagedata r:id="rId211" o:title=""/>
          </v:shape>
          <o:OLEObject Type="Embed" ProgID="Equation.3" ShapeID="_x0000_i1124" DrawAspect="Content" ObjectID="_1804884862" r:id="rId212"/>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25pt;height:15.85pt" o:ole="">
            <v:imagedata r:id="rId213" o:title=""/>
          </v:shape>
          <o:OLEObject Type="Embed" ProgID="Equation.3" ShapeID="_x0000_i1125" DrawAspect="Content" ObjectID="_1804884863" r:id="rId214"/>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15pt;height:15.85pt" o:ole="">
            <v:imagedata r:id="rId215" o:title=""/>
          </v:shape>
          <o:OLEObject Type="Embed" ProgID="Equation.3" ShapeID="_x0000_i1126" DrawAspect="Content" ObjectID="_1804884864" r:id="rId216"/>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2.1pt;height:15.85pt" o:ole="">
            <v:imagedata r:id="rId217" o:title=""/>
          </v:shape>
          <o:OLEObject Type="Embed" ProgID="Equation.3" ShapeID="_x0000_i1127" DrawAspect="Content" ObjectID="_1804884865" r:id="rId218"/>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85pt;height:15.85pt" o:ole="">
            <v:imagedata r:id="rId191" o:title=""/>
          </v:shape>
          <o:OLEObject Type="Embed" ProgID="Equation.3" ShapeID="_x0000_i1128" DrawAspect="Content" ObjectID="_1804884866" r:id="rId219"/>
        </w:object>
      </w:r>
      <w:r w:rsidRPr="00567618">
        <w:rPr>
          <w:noProof/>
        </w:rPr>
        <w:t xml:space="preserve"> and, therefore, also to </w:t>
      </w:r>
      <w:r w:rsidRPr="00567618">
        <w:rPr>
          <w:position w:val="-10"/>
        </w:rPr>
        <w:object w:dxaOrig="320" w:dyaOrig="300" w14:anchorId="07ED088E">
          <v:shape id="_x0000_i1129" type="#_x0000_t75" style="width:15.85pt;height:15.85pt" o:ole="">
            <v:imagedata r:id="rId197" o:title=""/>
          </v:shape>
          <o:OLEObject Type="Embed" ProgID="Equation.3" ShapeID="_x0000_i1129" DrawAspect="Content" ObjectID="_1804884867" r:id="rId220"/>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4.1pt;height:15.85pt" o:ole="">
            <v:imagedata r:id="rId221" o:title=""/>
          </v:shape>
          <o:OLEObject Type="Embed" ProgID="Equation.3" ShapeID="_x0000_i1130" DrawAspect="Content" ObjectID="_1804884868" r:id="rId222"/>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35pt;height:15.85pt" o:ole="">
            <v:imagedata r:id="rId223" o:title=""/>
          </v:shape>
          <o:OLEObject Type="Embed" ProgID="Equation.3" ShapeID="_x0000_i1131" DrawAspect="Content" ObjectID="_1804884869" r:id="rId224"/>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5pt;height:15.85pt" o:ole="">
            <v:imagedata r:id="rId225" o:title=""/>
          </v:shape>
          <o:OLEObject Type="Embed" ProgID="Equation.3" ShapeID="_x0000_i1132" DrawAspect="Content" ObjectID="_1804884870" r:id="rId226"/>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35pt;height:15.85pt" o:ole="">
            <v:imagedata r:id="rId227" o:title=""/>
          </v:shape>
          <o:OLEObject Type="Embed" ProgID="Equation.3" ShapeID="_x0000_i1133" DrawAspect="Content" ObjectID="_1804884871" r:id="rId228"/>
        </w:object>
      </w:r>
      <w:r w:rsidRPr="00567618">
        <w:rPr>
          <w:noProof/>
        </w:rPr>
        <w:t xml:space="preserve">), and </w:t>
      </w:r>
      <w:r w:rsidRPr="00567618">
        <w:rPr>
          <w:position w:val="-10"/>
        </w:rPr>
        <w:object w:dxaOrig="920" w:dyaOrig="279" w14:anchorId="2C686D06">
          <v:shape id="_x0000_i1134" type="#_x0000_t75" style="width:46.35pt;height:15.85pt" o:ole="">
            <v:imagedata r:id="rId229" o:title=""/>
          </v:shape>
          <o:OLEObject Type="Embed" ProgID="Equation.3" ShapeID="_x0000_i1134" DrawAspect="Content" ObjectID="_1804884872" r:id="rId230"/>
        </w:object>
      </w:r>
      <w:r w:rsidRPr="00567618">
        <w:rPr>
          <w:noProof/>
        </w:rPr>
        <w:t xml:space="preserve"> is significantly larger than </w:t>
      </w:r>
      <w:r w:rsidRPr="00567618">
        <w:rPr>
          <w:position w:val="-10"/>
        </w:rPr>
        <w:object w:dxaOrig="820" w:dyaOrig="260" w14:anchorId="3D2B38A6">
          <v:shape id="_x0000_i1135" type="#_x0000_t75" style="width:41.5pt;height:15.85pt" o:ole="">
            <v:imagedata r:id="rId231" o:title=""/>
          </v:shape>
          <o:OLEObject Type="Embed" ProgID="Equation.3" ShapeID="_x0000_i1135" DrawAspect="Content" ObjectID="_1804884873" r:id="rId232"/>
        </w:object>
      </w:r>
      <w:r w:rsidRPr="00567618">
        <w:rPr>
          <w:noProof/>
        </w:rPr>
        <w:t xml:space="preserve">, for example </w:t>
      </w:r>
      <w:r w:rsidRPr="00567618">
        <w:rPr>
          <w:position w:val="-10"/>
        </w:rPr>
        <w:object w:dxaOrig="2320" w:dyaOrig="300" w14:anchorId="3E291E5C">
          <v:shape id="_x0000_i1136" type="#_x0000_t75" style="width:118.35pt;height:15.85pt" o:ole="">
            <v:imagedata r:id="rId233" o:title=""/>
          </v:shape>
          <o:OLEObject Type="Embed" ProgID="Equation.3" ShapeID="_x0000_i1136" DrawAspect="Content" ObjectID="_1804884874" r:id="rId234"/>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25pt;height:15.85pt" o:ole="">
            <v:imagedata r:id="rId235" o:title=""/>
          </v:shape>
          <o:OLEObject Type="Embed" ProgID="Equation.3" ShapeID="_x0000_i1137" DrawAspect="Content" ObjectID="_1804884875" r:id="rId236"/>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4" w:name="_Toc26369641"/>
      <w:bookmarkStart w:id="5325" w:name="_Toc36227523"/>
      <w:bookmarkStart w:id="5326" w:name="_Toc36228538"/>
      <w:bookmarkStart w:id="5327" w:name="_Toc36229165"/>
      <w:bookmarkStart w:id="5328" w:name="_Toc68847485"/>
      <w:bookmarkStart w:id="5329" w:name="_Toc74611420"/>
      <w:bookmarkStart w:id="5330" w:name="_Toc75566699"/>
      <w:bookmarkStart w:id="5331" w:name="_Toc89790251"/>
      <w:bookmarkStart w:id="5332" w:name="_Toc99466889"/>
      <w:bookmarkStart w:id="5333" w:name="_Toc193991210"/>
      <w:r w:rsidRPr="00567618">
        <w:t>Annex D (informative):</w:t>
      </w:r>
      <w:r w:rsidRPr="00567618">
        <w:br/>
        <w:t>Reference delay computation algorithm</w:t>
      </w:r>
      <w:bookmarkEnd w:id="5324"/>
      <w:bookmarkEnd w:id="5325"/>
      <w:bookmarkEnd w:id="5326"/>
      <w:bookmarkEnd w:id="5327"/>
      <w:bookmarkEnd w:id="5328"/>
      <w:bookmarkEnd w:id="5329"/>
      <w:bookmarkEnd w:id="5330"/>
      <w:bookmarkEnd w:id="5331"/>
      <w:bookmarkEnd w:id="5332"/>
      <w:bookmarkEnd w:id="5333"/>
    </w:p>
    <w:p w14:paraId="56A89BF8" w14:textId="77777777" w:rsidR="00FC7E52" w:rsidRPr="00567618" w:rsidRDefault="00FC7E52" w:rsidP="00FC7E52">
      <w:bookmarkStart w:id="5334"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5" w:name="_Toc26369642"/>
      <w:bookmarkStart w:id="5336" w:name="_Toc36227524"/>
      <w:bookmarkStart w:id="5337" w:name="_Toc36228539"/>
      <w:bookmarkStart w:id="5338" w:name="_Toc36229166"/>
      <w:bookmarkStart w:id="5339" w:name="_Toc68847486"/>
      <w:bookmarkStart w:id="5340" w:name="_Toc74611421"/>
      <w:bookmarkStart w:id="5341" w:name="_Toc75566700"/>
      <w:bookmarkStart w:id="5342" w:name="_Toc89790252"/>
      <w:bookmarkStart w:id="5343" w:name="_Toc99466890"/>
      <w:bookmarkStart w:id="5344" w:name="_Toc193991211"/>
      <w:r w:rsidRPr="00567618">
        <w:t>Annex E (informative):</w:t>
      </w:r>
      <w:r w:rsidRPr="00567618">
        <w:br/>
        <w:t>QoS profiles</w:t>
      </w:r>
      <w:bookmarkEnd w:id="5335"/>
      <w:bookmarkEnd w:id="5336"/>
      <w:bookmarkEnd w:id="5337"/>
      <w:bookmarkEnd w:id="5338"/>
      <w:bookmarkEnd w:id="5339"/>
      <w:bookmarkEnd w:id="5340"/>
      <w:bookmarkEnd w:id="5341"/>
      <w:bookmarkEnd w:id="5342"/>
      <w:bookmarkEnd w:id="5343"/>
      <w:bookmarkEnd w:id="5344"/>
    </w:p>
    <w:p w14:paraId="3FE1F274" w14:textId="77777777" w:rsidR="00FC7E52" w:rsidRPr="00567618" w:rsidRDefault="00FC7E52" w:rsidP="00FC7E52">
      <w:pPr>
        <w:pStyle w:val="Heading1"/>
      </w:pPr>
      <w:bookmarkStart w:id="5345" w:name="_Toc26369643"/>
      <w:bookmarkStart w:id="5346" w:name="_Toc36227525"/>
      <w:bookmarkStart w:id="5347" w:name="_Toc36228540"/>
      <w:bookmarkStart w:id="5348" w:name="_Toc36229167"/>
      <w:bookmarkStart w:id="5349" w:name="_Toc68847487"/>
      <w:bookmarkStart w:id="5350" w:name="_Toc74611422"/>
      <w:bookmarkStart w:id="5351" w:name="_Toc75566701"/>
      <w:bookmarkStart w:id="5352" w:name="_Toc89790253"/>
      <w:bookmarkStart w:id="5353" w:name="_Toc99466891"/>
      <w:bookmarkStart w:id="5354" w:name="_Toc193991212"/>
      <w:r w:rsidRPr="00567618">
        <w:t>E.1</w:t>
      </w:r>
      <w:r w:rsidRPr="00567618">
        <w:tab/>
        <w:t>General</w:t>
      </w:r>
      <w:bookmarkEnd w:id="5345"/>
      <w:bookmarkEnd w:id="5346"/>
      <w:bookmarkEnd w:id="5347"/>
      <w:bookmarkEnd w:id="5348"/>
      <w:bookmarkEnd w:id="5349"/>
      <w:bookmarkEnd w:id="5350"/>
      <w:bookmarkEnd w:id="5351"/>
      <w:bookmarkEnd w:id="5352"/>
      <w:bookmarkEnd w:id="5353"/>
      <w:bookmarkEnd w:id="5354"/>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5" w:name="MCCQCTEMPBM_00000052"/>
            <w:bookmarkStart w:id="5356"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5"/>
      <w:bookmarkEnd w:id="5356"/>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57" w:name="_Toc26369644"/>
      <w:bookmarkStart w:id="5358" w:name="_Toc36227526"/>
      <w:bookmarkStart w:id="5359" w:name="_Toc36228541"/>
      <w:bookmarkStart w:id="5360" w:name="_Toc36229168"/>
      <w:bookmarkStart w:id="5361" w:name="_Toc68847488"/>
      <w:bookmarkStart w:id="5362" w:name="_Toc74611423"/>
      <w:bookmarkStart w:id="5363" w:name="_Toc75566702"/>
      <w:bookmarkStart w:id="5364" w:name="_Toc89790254"/>
      <w:bookmarkStart w:id="5365" w:name="_Toc99466892"/>
      <w:bookmarkStart w:id="5366" w:name="_Toc193991213"/>
      <w:r w:rsidRPr="00567618">
        <w:t>E.2</w:t>
      </w:r>
      <w:r w:rsidRPr="00567618">
        <w:tab/>
        <w:t>Bi-directional speech (AMR12.2, IPv4, RTCP and MBR=GBR bearer)</w:t>
      </w:r>
      <w:bookmarkEnd w:id="5357"/>
      <w:bookmarkEnd w:id="5358"/>
      <w:bookmarkEnd w:id="5359"/>
      <w:bookmarkEnd w:id="5360"/>
      <w:bookmarkEnd w:id="5361"/>
      <w:bookmarkEnd w:id="5362"/>
      <w:bookmarkEnd w:id="5363"/>
      <w:bookmarkEnd w:id="5364"/>
      <w:bookmarkEnd w:id="5365"/>
      <w:bookmarkEnd w:id="5366"/>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67" w:name="_MCCTEMPBM_CRPT86940649___4"/>
            <w:r w:rsidRPr="00567618">
              <w:t>The application should handle packet reordering.</w:t>
            </w:r>
            <w:bookmarkEnd w:id="5367"/>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68" w:name="_MCCTEMPBM_CRPT86940650___4"/>
            <w:r w:rsidRPr="00567618">
              <w:t>Maximum size of IP packets</w:t>
            </w:r>
            <w:bookmarkEnd w:id="5368"/>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69" w:name="_MCCTEMPBM_CRPT86940651___4"/>
            <w:r w:rsidRPr="00567618">
              <w:t>Reflects the desire to have a medium level of protection to achieve an acceptable compromise between packet loss rate and speech transport delay and delay variation.</w:t>
            </w:r>
            <w:bookmarkEnd w:id="5369"/>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70" w:name="_MCCTEMPBM_CRPT86940652___4"/>
            <w:r w:rsidRPr="00567618">
              <w:t>A packet loss rate of 0.7 % per wireless link is in general sufficient for speech services</w:t>
            </w:r>
            <w:bookmarkEnd w:id="5370"/>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1"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1"/>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2" w:name="_MCCTEMPBM_CRPT86940654___4"/>
            <w:r w:rsidRPr="00567618">
              <w:t>The total bit-rate of AMR12.2 including IP/UDP/RTP overhead and 5 % for RTCP.</w:t>
            </w:r>
            <w:bookmarkEnd w:id="5372"/>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3" w:name="_MCCTEMPBM_CRPT86940655___4"/>
            <w:r w:rsidRPr="00567618">
              <w:t>The same as the guaranteed bitrate.</w:t>
            </w:r>
            <w:bookmarkEnd w:id="5373"/>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4" w:name="_MCCTEMPBM_CRPT86940656___4"/>
            <w:r w:rsidRPr="00567618">
              <w:t>The total bit-rate of AMR12.2 including IP/UDP/RTP overhead and 5 % for RTCP.</w:t>
            </w:r>
            <w:bookmarkEnd w:id="5374"/>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5" w:name="_MCCTEMPBM_CRPT86940657___4"/>
            <w:r w:rsidRPr="00567618">
              <w:t>The same as the guaranteed bitrate</w:t>
            </w:r>
            <w:bookmarkEnd w:id="5375"/>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6"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6"/>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77" w:name="_Toc26369645"/>
      <w:bookmarkStart w:id="5378" w:name="_Toc36227527"/>
      <w:bookmarkStart w:id="5379" w:name="_Toc36228542"/>
      <w:bookmarkStart w:id="5380" w:name="_Toc36229169"/>
      <w:bookmarkStart w:id="5381" w:name="_Toc68847489"/>
      <w:bookmarkStart w:id="5382" w:name="_Toc74611424"/>
      <w:bookmarkStart w:id="5383" w:name="_Toc75566703"/>
      <w:bookmarkStart w:id="5384" w:name="_Toc89790255"/>
      <w:bookmarkStart w:id="5385" w:name="_Toc99466893"/>
      <w:bookmarkStart w:id="5386" w:name="_Toc193991214"/>
      <w:r w:rsidRPr="00567618">
        <w:t>E.3</w:t>
      </w:r>
      <w:r w:rsidRPr="00567618">
        <w:tab/>
        <w:t>Void</w:t>
      </w:r>
      <w:bookmarkEnd w:id="5377"/>
      <w:bookmarkEnd w:id="5378"/>
      <w:bookmarkEnd w:id="5379"/>
      <w:bookmarkEnd w:id="5380"/>
      <w:bookmarkEnd w:id="5381"/>
      <w:bookmarkEnd w:id="5382"/>
      <w:bookmarkEnd w:id="5383"/>
      <w:bookmarkEnd w:id="5384"/>
      <w:bookmarkEnd w:id="5385"/>
      <w:bookmarkEnd w:id="5386"/>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87" w:name="_Toc26369646"/>
      <w:bookmarkStart w:id="5388" w:name="_Toc36227528"/>
      <w:bookmarkStart w:id="5389" w:name="_Toc36228543"/>
      <w:bookmarkStart w:id="5390" w:name="_Toc36229170"/>
      <w:bookmarkStart w:id="5391" w:name="_Toc68847490"/>
      <w:bookmarkStart w:id="5392" w:name="_Toc74611425"/>
      <w:bookmarkStart w:id="5393" w:name="_Toc75566704"/>
      <w:bookmarkStart w:id="5394" w:name="_Toc89790256"/>
      <w:bookmarkStart w:id="5395" w:name="_Toc99466894"/>
      <w:bookmarkStart w:id="5396" w:name="_Toc193991215"/>
      <w:r w:rsidRPr="00567618">
        <w:t>E.4</w:t>
      </w:r>
      <w:r w:rsidRPr="00567618">
        <w:tab/>
        <w:t>Bi-directional real-time text (3 kbps, IPv4 or IPv6, RTCP and MBR=GBR bearer)</w:t>
      </w:r>
      <w:bookmarkEnd w:id="5387"/>
      <w:bookmarkEnd w:id="5388"/>
      <w:bookmarkEnd w:id="5389"/>
      <w:bookmarkEnd w:id="5390"/>
      <w:bookmarkEnd w:id="5391"/>
      <w:bookmarkEnd w:id="5392"/>
      <w:bookmarkEnd w:id="5393"/>
      <w:bookmarkEnd w:id="5394"/>
      <w:bookmarkEnd w:id="5395"/>
      <w:bookmarkEnd w:id="5396"/>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397" w:name="_MCCTEMPBM_CRPT86940659___4"/>
            <w:r w:rsidRPr="00567618">
              <w:t>The application should handle packet reordering.</w:t>
            </w:r>
            <w:bookmarkEnd w:id="5397"/>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398" w:name="_MCCTEMPBM_CRPT86940660___4"/>
            <w:r w:rsidRPr="00567618">
              <w:t>Maximum size of IP packets</w:t>
            </w:r>
            <w:bookmarkEnd w:id="5398"/>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399" w:name="_MCCTEMPBM_CRPT86940661___4"/>
            <w:r w:rsidRPr="00567618">
              <w:t>Reflects the desire to have a medium level of protection to achieve an acceptable compromise between packet loss rate and speech transport delay and delay variation.</w:t>
            </w:r>
            <w:bookmarkEnd w:id="5399"/>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400" w:name="_MCCTEMPBM_CRPT86940662___4"/>
            <w:r w:rsidRPr="00567618">
              <w:t>Text should have a higher level of protection than voice and video.</w:t>
            </w:r>
            <w:bookmarkEnd w:id="5400"/>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1"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1"/>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2" w:name="_MCCTEMPBM_CRPT86940664___4"/>
            <w:r w:rsidRPr="00567618">
              <w:t>An assumed total bit-rate of a real-time text service including headers and RTCP.</w:t>
            </w:r>
            <w:bookmarkEnd w:id="5402"/>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3" w:name="_MCCTEMPBM_CRPT86940665___4"/>
            <w:r w:rsidRPr="00567618">
              <w:t xml:space="preserve">The same as the guaranteed bitrate. </w:t>
            </w:r>
            <w:bookmarkEnd w:id="5403"/>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4" w:name="_MCCTEMPBM_CRPT86940666___4"/>
            <w:r w:rsidRPr="00567618">
              <w:t>An assumed total bit-rate of a real-time text service including headers and RTCP.</w:t>
            </w:r>
            <w:bookmarkEnd w:id="5404"/>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5" w:name="_MCCTEMPBM_CRPT86940667___4"/>
            <w:r w:rsidRPr="00567618">
              <w:t xml:space="preserve">The same as the guaranteed bitrate. </w:t>
            </w:r>
            <w:bookmarkEnd w:id="5405"/>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6"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6"/>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07" w:name="_MCCTEMPBM_CRPT86940669___4"/>
            <w:r w:rsidRPr="00567618">
              <w:t>In sequence delivery is not required</w:t>
            </w:r>
            <w:bookmarkEnd w:id="5407"/>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08" w:name="_MCCTEMPBM_CRPT86940670___4"/>
            <w:r w:rsidRPr="00567618">
              <w:t>Maximum size of IP packets</w:t>
            </w:r>
            <w:bookmarkEnd w:id="5408"/>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09" w:name="_MCCTEMPBM_CRPT86940671___4"/>
            <w:r w:rsidRPr="00567618">
              <w:t>Reflects the desire to have a medium level of protection to achieve an acceptable compromise between packet loss rate and voice transport delay and delay variation.</w:t>
            </w:r>
            <w:bookmarkEnd w:id="5409"/>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10" w:name="_MCCTEMPBM_CRPT86940672___4"/>
            <w:r w:rsidRPr="00567618">
              <w:t>Text should have a higher level of protection than voice and video.</w:t>
            </w:r>
            <w:bookmarkEnd w:id="5410"/>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1" w:name="_MCCTEMPBM_CRPT86940673___4"/>
            <w:r w:rsidRPr="00567618">
              <w:t>Should be set as high as the UE category can handle</w:t>
            </w:r>
            <w:bookmarkEnd w:id="5411"/>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2"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2"/>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3" w:name="_MCCTEMPBM_CRPT86940675___4"/>
            <w:r w:rsidRPr="00567618">
              <w:t>The application should handle packet reordering.</w:t>
            </w:r>
            <w:bookmarkEnd w:id="5413"/>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4" w:name="_MCCTEMPBM_CRPT86940676___4"/>
            <w:r w:rsidRPr="00567618">
              <w:t>Maximum size of IP packets</w:t>
            </w:r>
            <w:bookmarkEnd w:id="5414"/>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5" w:name="_MCCTEMPBM_CRPT86940677___4"/>
            <w:r w:rsidRPr="00567618">
              <w:t>Reflects the desire to have a medium level of protection to achieve an acceptable compromise between packet loss rate and speech transport delay and delay variation.</w:t>
            </w:r>
            <w:bookmarkEnd w:id="5415"/>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6" w:name="_MCCTEMPBM_CRPT86940678___4"/>
            <w:r w:rsidRPr="00567618">
              <w:t>Text should have a higher level of protection than voice and video.</w:t>
            </w:r>
            <w:bookmarkEnd w:id="5416"/>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17"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17"/>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18" w:name="_MCCTEMPBM_CRPT86940680___4"/>
            <w:r w:rsidRPr="00567618">
              <w:t>An assumed total bit-rate of a real-time text service including headers and RTCP.</w:t>
            </w:r>
            <w:bookmarkEnd w:id="5418"/>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19" w:name="_MCCTEMPBM_CRPT86940681___4"/>
            <w:r w:rsidRPr="00567618">
              <w:t xml:space="preserve">The same as the guaranteed bitrate. </w:t>
            </w:r>
            <w:bookmarkEnd w:id="5419"/>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20" w:name="_MCCTEMPBM_CRPT86940682___4"/>
            <w:r w:rsidRPr="00567618">
              <w:t>An assumed total bit-rate of a real-time text service including headers and RTCP.</w:t>
            </w:r>
            <w:bookmarkEnd w:id="5420"/>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1" w:name="_MCCTEMPBM_CRPT86940683___4"/>
            <w:r w:rsidRPr="00567618">
              <w:t xml:space="preserve">The same as the guaranteed bitrate. </w:t>
            </w:r>
            <w:bookmarkEnd w:id="5421"/>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2"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2"/>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3" w:name="_Toc26369647"/>
      <w:bookmarkStart w:id="5424" w:name="_Toc36227529"/>
      <w:bookmarkStart w:id="5425" w:name="_Toc36228544"/>
      <w:bookmarkStart w:id="5426" w:name="_Toc36229171"/>
      <w:bookmarkStart w:id="5427" w:name="_Toc68847491"/>
      <w:bookmarkStart w:id="5428" w:name="_Toc74611426"/>
      <w:bookmarkStart w:id="5429" w:name="_Toc75566705"/>
      <w:bookmarkStart w:id="5430" w:name="_Toc89790257"/>
      <w:bookmarkStart w:id="5431" w:name="_Toc99466895"/>
      <w:bookmarkStart w:id="5432" w:name="_Toc193991216"/>
      <w:r w:rsidRPr="00567618">
        <w:t>E.5</w:t>
      </w:r>
      <w:r w:rsidRPr="00567618">
        <w:tab/>
        <w:t>Bi-directional speech (AMR-WB23.85, IPv4, RTCP and MBR=GBR bearer)</w:t>
      </w:r>
      <w:bookmarkEnd w:id="5423"/>
      <w:bookmarkEnd w:id="5424"/>
      <w:bookmarkEnd w:id="5425"/>
      <w:bookmarkEnd w:id="5426"/>
      <w:bookmarkEnd w:id="5427"/>
      <w:bookmarkEnd w:id="5428"/>
      <w:bookmarkEnd w:id="5429"/>
      <w:bookmarkEnd w:id="5430"/>
      <w:bookmarkEnd w:id="5431"/>
      <w:bookmarkEnd w:id="5432"/>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3" w:name="_MCCTEMPBM_CRPT86940685___4"/>
            <w:r w:rsidRPr="00567618">
              <w:t>The application should handle packet reordering.</w:t>
            </w:r>
            <w:bookmarkEnd w:id="5433"/>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4" w:name="_MCCTEMPBM_CRPT86940686___4"/>
            <w:r w:rsidRPr="00567618">
              <w:t>Maximum size of IP packets</w:t>
            </w:r>
            <w:bookmarkEnd w:id="5434"/>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5" w:name="_MCCTEMPBM_CRPT86940687___4"/>
            <w:r w:rsidRPr="00567618">
              <w:t>Reflects the desire to have a medium level of protection to achieve an acceptable compromise between packet loss rate and speech transport delay and delay variation.</w:t>
            </w:r>
            <w:bookmarkEnd w:id="5435"/>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6" w:name="_MCCTEMPBM_CRPT86940688___4"/>
            <w:r w:rsidRPr="00567618">
              <w:t>A packet loss rate of 0.7 % per wireless link is in general sufficient for speech services</w:t>
            </w:r>
            <w:bookmarkEnd w:id="5436"/>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37"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37"/>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38" w:name="_MCCTEMPBM_CRPT86940690___4"/>
            <w:r w:rsidRPr="00567618">
              <w:t>The total bit-rate of AMR-WB23.85 including IP/UDP/RTP overhead and 5 % for RTCP.</w:t>
            </w:r>
            <w:bookmarkEnd w:id="5438"/>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39" w:name="_MCCTEMPBM_CRPT86940691___4"/>
            <w:r w:rsidRPr="00567618">
              <w:t>The same as the guaranteed bitrate.</w:t>
            </w:r>
            <w:bookmarkEnd w:id="5439"/>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40" w:name="_MCCTEMPBM_CRPT86940692___4"/>
            <w:r w:rsidRPr="00567618">
              <w:t>The total bit-rate of AMR-WB23.85 including IP/UDP/RTP overhead and 5 % for RTCP.</w:t>
            </w:r>
            <w:bookmarkEnd w:id="5440"/>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1" w:name="_MCCTEMPBM_CRPT86940693___4"/>
            <w:r w:rsidRPr="00567618">
              <w:t>The same as the guaranteed bitrate.</w:t>
            </w:r>
            <w:bookmarkEnd w:id="5441"/>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2"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2"/>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3" w:name="_Toc26369648"/>
      <w:bookmarkStart w:id="5444" w:name="_Toc36227530"/>
      <w:bookmarkStart w:id="5445" w:name="_Toc36228545"/>
      <w:bookmarkStart w:id="5446" w:name="_Toc36229172"/>
      <w:bookmarkStart w:id="5447" w:name="_Toc68847492"/>
      <w:bookmarkStart w:id="5448" w:name="_Toc74611427"/>
      <w:bookmarkStart w:id="5449" w:name="_Toc75566706"/>
      <w:bookmarkStart w:id="5450" w:name="_Toc89790258"/>
      <w:bookmarkStart w:id="5451" w:name="_Toc99466896"/>
      <w:bookmarkStart w:id="5452" w:name="_Toc193991217"/>
      <w:r w:rsidRPr="00567618">
        <w:t>E.6</w:t>
      </w:r>
      <w:r w:rsidRPr="00567618">
        <w:tab/>
        <w:t>Bi-directional video (H.264</w:t>
      </w:r>
      <w:r w:rsidRPr="00567618">
        <w:rPr>
          <w:rFonts w:eastAsia="SimSun"/>
        </w:rPr>
        <w:t xml:space="preserve"> AVC level 1.1</w:t>
      </w:r>
      <w:r w:rsidRPr="00567618">
        <w:t>, 192 kbps, IPv4, RTCP and MBR=GBR bearer)</w:t>
      </w:r>
      <w:bookmarkEnd w:id="5443"/>
      <w:bookmarkEnd w:id="5444"/>
      <w:bookmarkEnd w:id="5445"/>
      <w:bookmarkEnd w:id="5446"/>
      <w:bookmarkEnd w:id="5447"/>
      <w:bookmarkEnd w:id="5448"/>
      <w:bookmarkEnd w:id="5449"/>
      <w:bookmarkEnd w:id="5450"/>
      <w:bookmarkEnd w:id="5451"/>
      <w:bookmarkEnd w:id="5452"/>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3"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4" w:name="_MCCTEMPBM_CRPT86940696___7"/>
            <w:bookmarkEnd w:id="5453"/>
            <w:r w:rsidRPr="00567618">
              <w:rPr>
                <w:rFonts w:ascii="Arial" w:hAnsi="Arial" w:cs="Arial"/>
                <w:sz w:val="18"/>
                <w:szCs w:val="18"/>
              </w:rPr>
              <w:t>Delivery order</w:t>
            </w:r>
            <w:bookmarkEnd w:id="5454"/>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5" w:name="_MCCTEMPBM_CRPT86940697___4"/>
            <w:r w:rsidRPr="00567618">
              <w:rPr>
                <w:rFonts w:ascii="Arial" w:hAnsi="Arial" w:cs="Arial"/>
                <w:sz w:val="18"/>
                <w:szCs w:val="18"/>
              </w:rPr>
              <w:t>No</w:t>
            </w:r>
            <w:bookmarkEnd w:id="5455"/>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6" w:name="_MCCTEMPBM_CRPT86940698___7"/>
            <w:r w:rsidRPr="00567618">
              <w:rPr>
                <w:rFonts w:ascii="Arial" w:hAnsi="Arial" w:cs="Arial"/>
                <w:sz w:val="18"/>
                <w:szCs w:val="18"/>
              </w:rPr>
              <w:t>The application should handle packet reordering.</w:t>
            </w:r>
            <w:bookmarkEnd w:id="5456"/>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57" w:name="_MCCTEMPBM_CRPT86940699___7"/>
            <w:r w:rsidRPr="00567618">
              <w:rPr>
                <w:rFonts w:ascii="Arial" w:hAnsi="Arial" w:cs="Arial"/>
                <w:sz w:val="18"/>
                <w:szCs w:val="18"/>
              </w:rPr>
              <w:t>Maximum SDU size (octets)</w:t>
            </w:r>
            <w:bookmarkEnd w:id="5457"/>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58" w:name="_MCCTEMPBM_CRPT86940700___4"/>
            <w:r w:rsidRPr="00567618">
              <w:rPr>
                <w:rFonts w:ascii="Arial" w:hAnsi="Arial" w:cs="Arial"/>
                <w:sz w:val="18"/>
                <w:szCs w:val="18"/>
              </w:rPr>
              <w:t>1400</w:t>
            </w:r>
            <w:bookmarkEnd w:id="5458"/>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59" w:name="_MCCTEMPBM_CRPT86940701___7"/>
            <w:r w:rsidRPr="00567618">
              <w:rPr>
                <w:rFonts w:ascii="Arial" w:hAnsi="Arial" w:cs="Arial"/>
                <w:sz w:val="18"/>
                <w:szCs w:val="18"/>
              </w:rPr>
              <w:t>Maximum size of IP packets</w:t>
            </w:r>
            <w:bookmarkEnd w:id="5459"/>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60" w:name="_MCCTEMPBM_CRPT86940702___7"/>
            <w:r w:rsidRPr="00567618">
              <w:rPr>
                <w:rFonts w:ascii="Arial" w:hAnsi="Arial" w:cs="Arial"/>
                <w:sz w:val="18"/>
                <w:szCs w:val="18"/>
              </w:rPr>
              <w:t>Delivery of erroneous SDUs</w:t>
            </w:r>
            <w:bookmarkEnd w:id="5460"/>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1" w:name="_MCCTEMPBM_CRPT86940703___4"/>
            <w:r w:rsidRPr="00567618">
              <w:rPr>
                <w:rFonts w:ascii="Arial" w:hAnsi="Arial" w:cs="Arial"/>
                <w:sz w:val="18"/>
                <w:szCs w:val="18"/>
              </w:rPr>
              <w:t>No</w:t>
            </w:r>
            <w:bookmarkEnd w:id="5461"/>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2" w:name="_MCCTEMPBM_CRPT86940704___7"/>
            <w:r w:rsidRPr="00567618">
              <w:rPr>
                <w:rFonts w:ascii="Arial" w:hAnsi="Arial" w:cs="Arial"/>
                <w:sz w:val="18"/>
                <w:szCs w:val="18"/>
              </w:rPr>
              <w:t>Residual BER</w:t>
            </w:r>
            <w:bookmarkEnd w:id="5462"/>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3"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3"/>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4"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4"/>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5" w:name="_MCCTEMPBM_CRPT86940707___7"/>
            <w:r w:rsidRPr="00567618">
              <w:rPr>
                <w:rFonts w:ascii="Arial" w:hAnsi="Arial" w:cs="Arial"/>
                <w:sz w:val="18"/>
                <w:szCs w:val="18"/>
              </w:rPr>
              <w:t>SDU error ratio</w:t>
            </w:r>
            <w:bookmarkEnd w:id="5465"/>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6"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6"/>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67" w:name="_MCCTEMPBM_CRPT86940709___7"/>
            <w:r w:rsidRPr="00567618">
              <w:rPr>
                <w:rFonts w:ascii="Arial" w:hAnsi="Arial" w:cs="Arial"/>
                <w:sz w:val="18"/>
                <w:szCs w:val="18"/>
              </w:rPr>
              <w:t>A packet loss rate of 0.7 % per wireless link is in general sufficient for video services</w:t>
            </w:r>
            <w:bookmarkEnd w:id="5467"/>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68" w:name="_MCCTEMPBM_CRPT86940710___7"/>
            <w:r w:rsidRPr="00567618">
              <w:rPr>
                <w:rFonts w:ascii="Arial" w:hAnsi="Arial" w:cs="Arial"/>
                <w:sz w:val="18"/>
                <w:szCs w:val="18"/>
              </w:rPr>
              <w:t>Transfer delay (ms)</w:t>
            </w:r>
            <w:bookmarkEnd w:id="5468"/>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69" w:name="_MCCTEMPBM_CRPT86940711___4"/>
            <w:r w:rsidRPr="00567618">
              <w:rPr>
                <w:rFonts w:ascii="Arial" w:hAnsi="Arial" w:cs="Arial"/>
                <w:sz w:val="18"/>
                <w:szCs w:val="18"/>
              </w:rPr>
              <w:t>170 ms</w:t>
            </w:r>
            <w:bookmarkEnd w:id="5469"/>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70"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70"/>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1" w:name="_MCCTEMPBM_CRPT86940713___7"/>
            <w:bookmarkStart w:id="5472" w:name="_MCCTEMPBM_CRPT86940715___7" w:colFirst="2" w:colLast="2"/>
            <w:r w:rsidRPr="00567618">
              <w:rPr>
                <w:rFonts w:ascii="Arial" w:hAnsi="Arial" w:cs="Arial"/>
                <w:sz w:val="18"/>
                <w:szCs w:val="18"/>
              </w:rPr>
              <w:t>Guaranteed bitrate for uplink (kbps)</w:t>
            </w:r>
            <w:bookmarkEnd w:id="5471"/>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3" w:name="_MCCTEMPBM_CRPT86940714___4"/>
            <w:r w:rsidRPr="00567618">
              <w:rPr>
                <w:rFonts w:ascii="Arial" w:hAnsi="Arial" w:cs="Arial"/>
                <w:sz w:val="18"/>
                <w:szCs w:val="18"/>
              </w:rPr>
              <w:t>208</w:t>
            </w:r>
            <w:bookmarkEnd w:id="5473"/>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4" w:name="_MCCTEMPBM_CRPT86940716___7"/>
            <w:bookmarkEnd w:id="5472"/>
            <w:r w:rsidRPr="00567618">
              <w:rPr>
                <w:rFonts w:ascii="Arial" w:hAnsi="Arial" w:cs="Arial"/>
                <w:sz w:val="18"/>
                <w:szCs w:val="18"/>
              </w:rPr>
              <w:t>Maximum bitrate for uplink (kbps)</w:t>
            </w:r>
            <w:bookmarkEnd w:id="5474"/>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5" w:name="_MCCTEMPBM_CRPT86940717___4"/>
            <w:r w:rsidRPr="00567618">
              <w:rPr>
                <w:rFonts w:ascii="Arial" w:hAnsi="Arial" w:cs="Arial"/>
                <w:sz w:val="18"/>
                <w:szCs w:val="18"/>
              </w:rPr>
              <w:t>208</w:t>
            </w:r>
            <w:bookmarkEnd w:id="5475"/>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6" w:name="_MCCTEMPBM_CRPT86940718___7"/>
            <w:r w:rsidRPr="00567618">
              <w:rPr>
                <w:rFonts w:ascii="Arial" w:hAnsi="Arial" w:cs="Arial"/>
                <w:sz w:val="18"/>
                <w:szCs w:val="18"/>
              </w:rPr>
              <w:t>The same as the guaranteed bitrate.</w:t>
            </w:r>
            <w:bookmarkEnd w:id="5476"/>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77" w:name="_MCCTEMPBM_CRPT86940719___7"/>
            <w:bookmarkStart w:id="5478" w:name="_MCCTEMPBM_CRPT86940721___7" w:colFirst="2" w:colLast="2"/>
            <w:r w:rsidRPr="00567618">
              <w:rPr>
                <w:rFonts w:ascii="Arial" w:hAnsi="Arial" w:cs="Arial"/>
                <w:sz w:val="18"/>
                <w:szCs w:val="18"/>
              </w:rPr>
              <w:t>Guaranteed bitrate for downlink (kbps)</w:t>
            </w:r>
            <w:bookmarkEnd w:id="5477"/>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79" w:name="_MCCTEMPBM_CRPT86940720___4"/>
            <w:r w:rsidRPr="00567618">
              <w:rPr>
                <w:rFonts w:ascii="Arial" w:hAnsi="Arial" w:cs="Arial"/>
                <w:sz w:val="18"/>
                <w:szCs w:val="18"/>
              </w:rPr>
              <w:t>208</w:t>
            </w:r>
            <w:bookmarkEnd w:id="5479"/>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80" w:name="_MCCTEMPBM_CRPT86940722___7"/>
            <w:bookmarkEnd w:id="5478"/>
            <w:r w:rsidRPr="00567618">
              <w:rPr>
                <w:rFonts w:ascii="Arial" w:hAnsi="Arial" w:cs="Arial"/>
                <w:sz w:val="18"/>
                <w:szCs w:val="18"/>
              </w:rPr>
              <w:t>Maximum bitrate for downlink (kbps)</w:t>
            </w:r>
            <w:bookmarkEnd w:id="5480"/>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1" w:name="_MCCTEMPBM_CRPT86940723___4"/>
            <w:r w:rsidRPr="00567618">
              <w:rPr>
                <w:rFonts w:ascii="Arial" w:hAnsi="Arial" w:cs="Arial"/>
                <w:sz w:val="18"/>
                <w:szCs w:val="18"/>
              </w:rPr>
              <w:t>208</w:t>
            </w:r>
            <w:bookmarkEnd w:id="5481"/>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2" w:name="_MCCTEMPBM_CRPT86940724___7"/>
            <w:r w:rsidRPr="00567618">
              <w:rPr>
                <w:rFonts w:ascii="Arial" w:hAnsi="Arial" w:cs="Arial"/>
                <w:sz w:val="18"/>
                <w:szCs w:val="18"/>
              </w:rPr>
              <w:t>The same as the guaranteed bitrate.</w:t>
            </w:r>
            <w:bookmarkEnd w:id="5482"/>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3" w:name="_MCCTEMPBM_CRPT86940725___7"/>
            <w:r w:rsidRPr="00567618">
              <w:rPr>
                <w:rFonts w:ascii="Arial" w:hAnsi="Arial" w:cs="Arial"/>
                <w:sz w:val="18"/>
                <w:szCs w:val="18"/>
              </w:rPr>
              <w:t>Allocation/Retention priority</w:t>
            </w:r>
            <w:bookmarkEnd w:id="5483"/>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4" w:name="_MCCTEMPBM_CRPT86940726___4"/>
            <w:r w:rsidRPr="00567618">
              <w:rPr>
                <w:rFonts w:ascii="Arial" w:hAnsi="Arial" w:cs="Arial"/>
                <w:sz w:val="18"/>
                <w:szCs w:val="18"/>
              </w:rPr>
              <w:t>subscribed value</w:t>
            </w:r>
            <w:bookmarkEnd w:id="5484"/>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5"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5"/>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6" w:name="_MCCTEMPBM_CRPT86940728___7"/>
            <w:r w:rsidRPr="00567618">
              <w:rPr>
                <w:rFonts w:ascii="Arial" w:hAnsi="Arial" w:cs="Arial"/>
                <w:sz w:val="18"/>
                <w:szCs w:val="18"/>
              </w:rPr>
              <w:t>Source statistics descriptor</w:t>
            </w:r>
            <w:bookmarkEnd w:id="5486"/>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87" w:name="_MCCTEMPBM_CRPT86940729___4"/>
            <w:r w:rsidRPr="00567618">
              <w:rPr>
                <w:rFonts w:ascii="Arial" w:hAnsi="Arial" w:cs="Arial"/>
                <w:sz w:val="18"/>
                <w:szCs w:val="18"/>
              </w:rPr>
              <w:t>‘unknown'</w:t>
            </w:r>
            <w:bookmarkEnd w:id="5487"/>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88" w:name="_Toc26369649"/>
      <w:bookmarkStart w:id="5489" w:name="_Toc36227531"/>
      <w:bookmarkStart w:id="5490" w:name="_Toc36228546"/>
      <w:bookmarkStart w:id="5491" w:name="_Toc36229173"/>
      <w:bookmarkStart w:id="5492" w:name="_Toc68847493"/>
      <w:bookmarkStart w:id="5493" w:name="_Toc74611428"/>
      <w:bookmarkStart w:id="5494" w:name="_Toc75566707"/>
      <w:bookmarkStart w:id="5495" w:name="_Toc89790259"/>
      <w:bookmarkStart w:id="5496" w:name="_Toc99466897"/>
      <w:bookmarkStart w:id="5497" w:name="_Toc193991218"/>
      <w:r w:rsidRPr="00567618">
        <w:t>E.7</w:t>
      </w:r>
      <w:r w:rsidRPr="00567618">
        <w:tab/>
        <w:t>Bi-directional speech (AMR12.2, IPv6, RTCP and MBR=GBR bearer)</w:t>
      </w:r>
      <w:bookmarkEnd w:id="5488"/>
      <w:bookmarkEnd w:id="5489"/>
      <w:bookmarkEnd w:id="5490"/>
      <w:bookmarkEnd w:id="5491"/>
      <w:bookmarkEnd w:id="5492"/>
      <w:bookmarkEnd w:id="5493"/>
      <w:bookmarkEnd w:id="5494"/>
      <w:bookmarkEnd w:id="5495"/>
      <w:bookmarkEnd w:id="5496"/>
      <w:bookmarkEnd w:id="5497"/>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498"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499" w:name="_MCCTEMPBM_CRPT86940731___7"/>
            <w:bookmarkEnd w:id="5498"/>
            <w:r w:rsidRPr="00567618">
              <w:rPr>
                <w:rFonts w:ascii="Arial" w:hAnsi="Arial" w:cs="Arial"/>
                <w:sz w:val="18"/>
                <w:szCs w:val="18"/>
              </w:rPr>
              <w:t>Delivery order</w:t>
            </w:r>
            <w:bookmarkEnd w:id="5499"/>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500" w:name="_MCCTEMPBM_CRPT86940732___4"/>
            <w:r w:rsidRPr="00567618">
              <w:rPr>
                <w:rFonts w:ascii="Arial" w:hAnsi="Arial" w:cs="Arial"/>
                <w:sz w:val="18"/>
                <w:szCs w:val="18"/>
              </w:rPr>
              <w:t>No</w:t>
            </w:r>
            <w:bookmarkEnd w:id="5500"/>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1" w:name="_MCCTEMPBM_CRPT86940733___7"/>
            <w:r w:rsidRPr="00567618">
              <w:rPr>
                <w:rFonts w:ascii="Arial" w:hAnsi="Arial" w:cs="Arial"/>
                <w:sz w:val="18"/>
                <w:szCs w:val="18"/>
              </w:rPr>
              <w:t>The application should handle packet reordering.</w:t>
            </w:r>
            <w:bookmarkEnd w:id="5501"/>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2" w:name="_MCCTEMPBM_CRPT86940734___7"/>
            <w:r w:rsidRPr="00567618">
              <w:rPr>
                <w:rFonts w:ascii="Arial" w:hAnsi="Arial" w:cs="Arial"/>
                <w:sz w:val="18"/>
                <w:szCs w:val="18"/>
              </w:rPr>
              <w:t>Maximum SDU size (octets)</w:t>
            </w:r>
            <w:bookmarkEnd w:id="5502"/>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3" w:name="_MCCTEMPBM_CRPT86940735___4"/>
            <w:r w:rsidRPr="00567618">
              <w:rPr>
                <w:rFonts w:ascii="Arial" w:hAnsi="Arial" w:cs="Arial"/>
                <w:sz w:val="18"/>
                <w:szCs w:val="18"/>
              </w:rPr>
              <w:t>1400</w:t>
            </w:r>
            <w:bookmarkEnd w:id="5503"/>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4" w:name="_MCCTEMPBM_CRPT86940736___7"/>
            <w:r w:rsidRPr="00567618">
              <w:rPr>
                <w:rFonts w:ascii="Arial" w:hAnsi="Arial" w:cs="Arial"/>
                <w:sz w:val="18"/>
                <w:szCs w:val="18"/>
              </w:rPr>
              <w:t>Maximum size of IP packets</w:t>
            </w:r>
            <w:bookmarkEnd w:id="5504"/>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5" w:name="_MCCTEMPBM_CRPT86940737___7"/>
            <w:r w:rsidRPr="00567618">
              <w:rPr>
                <w:rFonts w:ascii="Arial" w:hAnsi="Arial" w:cs="Arial"/>
                <w:sz w:val="18"/>
                <w:szCs w:val="18"/>
              </w:rPr>
              <w:t>Delivery of erroneous SDUs</w:t>
            </w:r>
            <w:bookmarkEnd w:id="5505"/>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6" w:name="_MCCTEMPBM_CRPT86940738___4"/>
            <w:r w:rsidRPr="00567618">
              <w:rPr>
                <w:rFonts w:ascii="Arial" w:hAnsi="Arial" w:cs="Arial"/>
                <w:sz w:val="18"/>
                <w:szCs w:val="18"/>
              </w:rPr>
              <w:t>No</w:t>
            </w:r>
            <w:bookmarkEnd w:id="5506"/>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07" w:name="_MCCTEMPBM_CRPT86940739___7"/>
            <w:r w:rsidRPr="00567618">
              <w:rPr>
                <w:rFonts w:ascii="Arial" w:hAnsi="Arial" w:cs="Arial"/>
                <w:sz w:val="18"/>
                <w:szCs w:val="18"/>
              </w:rPr>
              <w:t>Residual BER</w:t>
            </w:r>
            <w:bookmarkEnd w:id="5507"/>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08"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08"/>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09"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09"/>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10" w:name="_MCCTEMPBM_CRPT86940742___7"/>
            <w:r w:rsidRPr="00567618">
              <w:rPr>
                <w:rFonts w:ascii="Arial" w:hAnsi="Arial" w:cs="Arial"/>
                <w:sz w:val="18"/>
                <w:szCs w:val="18"/>
              </w:rPr>
              <w:t>SDU error ratio</w:t>
            </w:r>
            <w:bookmarkEnd w:id="5510"/>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1"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1"/>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2" w:name="_MCCTEMPBM_CRPT86940744___7"/>
            <w:r w:rsidRPr="00567618">
              <w:rPr>
                <w:rFonts w:ascii="Arial" w:hAnsi="Arial" w:cs="Arial"/>
                <w:sz w:val="18"/>
                <w:szCs w:val="18"/>
              </w:rPr>
              <w:t>A packet loss rate of 0.7 % per wireless link is in general sufficient for speech services</w:t>
            </w:r>
            <w:bookmarkEnd w:id="5512"/>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3" w:name="_MCCTEMPBM_CRPT86940745___7"/>
            <w:r w:rsidRPr="00567618">
              <w:rPr>
                <w:rFonts w:ascii="Arial" w:hAnsi="Arial" w:cs="Arial"/>
                <w:sz w:val="18"/>
                <w:szCs w:val="18"/>
              </w:rPr>
              <w:t>Transfer delay (ms)</w:t>
            </w:r>
            <w:bookmarkEnd w:id="5513"/>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4" w:name="_MCCTEMPBM_CRPT86940746___4"/>
            <w:r w:rsidRPr="00567618">
              <w:rPr>
                <w:rFonts w:ascii="Arial" w:hAnsi="Arial" w:cs="Arial"/>
                <w:sz w:val="18"/>
                <w:szCs w:val="18"/>
              </w:rPr>
              <w:t>130 ms</w:t>
            </w:r>
            <w:bookmarkEnd w:id="5514"/>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5"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5"/>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6" w:name="_MCCTEMPBM_CRPT86940748___7"/>
            <w:r w:rsidRPr="00567618">
              <w:rPr>
                <w:rFonts w:ascii="Arial" w:hAnsi="Arial" w:cs="Arial"/>
                <w:sz w:val="18"/>
                <w:szCs w:val="18"/>
              </w:rPr>
              <w:t>Guaranteed bitrate for uplink (kbps)</w:t>
            </w:r>
            <w:bookmarkEnd w:id="5516"/>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17" w:name="_MCCTEMPBM_CRPT86940749___4"/>
            <w:r w:rsidRPr="00567618">
              <w:rPr>
                <w:rFonts w:ascii="Arial" w:hAnsi="Arial" w:cs="Arial"/>
                <w:sz w:val="18"/>
                <w:szCs w:val="18"/>
              </w:rPr>
              <w:t>39</w:t>
            </w:r>
            <w:bookmarkEnd w:id="5517"/>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18" w:name="_MCCTEMPBM_CRPT86940750___7"/>
            <w:r w:rsidRPr="00567618">
              <w:rPr>
                <w:rFonts w:ascii="Arial" w:hAnsi="Arial" w:cs="Arial"/>
                <w:sz w:val="18"/>
                <w:szCs w:val="18"/>
              </w:rPr>
              <w:t>The total bit-rate of AMR12.2 including IP/UDP/RTP overhead and 5 % for RTCP.</w:t>
            </w:r>
            <w:bookmarkEnd w:id="5518"/>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19" w:name="_MCCTEMPBM_CRPT86940751___7"/>
            <w:r w:rsidRPr="00567618">
              <w:rPr>
                <w:rFonts w:ascii="Arial" w:hAnsi="Arial" w:cs="Arial"/>
                <w:sz w:val="18"/>
                <w:szCs w:val="18"/>
              </w:rPr>
              <w:t>Maximum bitrate for uplink (kbps)</w:t>
            </w:r>
            <w:bookmarkEnd w:id="5519"/>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20" w:name="_MCCTEMPBM_CRPT86940752___4"/>
            <w:r w:rsidRPr="00567618">
              <w:rPr>
                <w:rFonts w:ascii="Arial" w:hAnsi="Arial" w:cs="Arial"/>
                <w:sz w:val="18"/>
                <w:szCs w:val="18"/>
              </w:rPr>
              <w:t>39</w:t>
            </w:r>
            <w:bookmarkEnd w:id="5520"/>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1" w:name="_MCCTEMPBM_CRPT86940753___7"/>
            <w:r w:rsidRPr="00567618">
              <w:rPr>
                <w:rFonts w:ascii="Arial" w:hAnsi="Arial" w:cs="Arial"/>
                <w:sz w:val="18"/>
                <w:szCs w:val="18"/>
              </w:rPr>
              <w:t>The same as the guaranteed bitrate.</w:t>
            </w:r>
            <w:bookmarkEnd w:id="5521"/>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2" w:name="_MCCTEMPBM_CRPT86940754___7"/>
            <w:r w:rsidRPr="00567618">
              <w:rPr>
                <w:rFonts w:ascii="Arial" w:hAnsi="Arial" w:cs="Arial"/>
                <w:sz w:val="18"/>
                <w:szCs w:val="18"/>
              </w:rPr>
              <w:t>Guaranteed bitrate for downlink (kbps)</w:t>
            </w:r>
            <w:bookmarkEnd w:id="5522"/>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3" w:name="_MCCTEMPBM_CRPT86940755___4"/>
            <w:r w:rsidRPr="00567618">
              <w:rPr>
                <w:rFonts w:ascii="Arial" w:hAnsi="Arial" w:cs="Arial"/>
                <w:sz w:val="18"/>
                <w:szCs w:val="18"/>
              </w:rPr>
              <w:t>39</w:t>
            </w:r>
            <w:bookmarkEnd w:id="5523"/>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4" w:name="_MCCTEMPBM_CRPT86940756___7"/>
            <w:r w:rsidRPr="00567618">
              <w:rPr>
                <w:rFonts w:ascii="Arial" w:hAnsi="Arial" w:cs="Arial"/>
                <w:sz w:val="18"/>
                <w:szCs w:val="18"/>
              </w:rPr>
              <w:t>The total bit-rate of AMR12.2 including IP/UDP/RTP overhead and 5 % for RTCP.</w:t>
            </w:r>
            <w:bookmarkEnd w:id="5524"/>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5" w:name="_MCCTEMPBM_CRPT86940757___7"/>
            <w:r w:rsidRPr="00567618">
              <w:rPr>
                <w:rFonts w:ascii="Arial" w:hAnsi="Arial" w:cs="Arial"/>
                <w:sz w:val="18"/>
                <w:szCs w:val="18"/>
              </w:rPr>
              <w:t>Maximum bitrate for downlink (kbps)</w:t>
            </w:r>
            <w:bookmarkEnd w:id="5525"/>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6" w:name="_MCCTEMPBM_CRPT86940758___4"/>
            <w:r w:rsidRPr="00567618">
              <w:rPr>
                <w:rFonts w:ascii="Arial" w:hAnsi="Arial" w:cs="Arial"/>
                <w:sz w:val="18"/>
                <w:szCs w:val="18"/>
              </w:rPr>
              <w:t>39</w:t>
            </w:r>
            <w:bookmarkEnd w:id="5526"/>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27" w:name="_MCCTEMPBM_CRPT86940759___7"/>
            <w:r w:rsidRPr="00567618">
              <w:rPr>
                <w:rFonts w:ascii="Arial" w:hAnsi="Arial" w:cs="Arial"/>
                <w:sz w:val="18"/>
                <w:szCs w:val="18"/>
              </w:rPr>
              <w:t>The same as the guaranteed bitrate</w:t>
            </w:r>
            <w:bookmarkEnd w:id="5527"/>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28" w:name="_MCCTEMPBM_CRPT86940760___7"/>
            <w:r w:rsidRPr="00567618">
              <w:rPr>
                <w:rFonts w:ascii="Arial" w:hAnsi="Arial" w:cs="Arial"/>
                <w:sz w:val="18"/>
                <w:szCs w:val="18"/>
              </w:rPr>
              <w:t>Allocation/Retention priority</w:t>
            </w:r>
            <w:bookmarkEnd w:id="5528"/>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29" w:name="_MCCTEMPBM_CRPT86940761___4"/>
            <w:r w:rsidRPr="00567618">
              <w:rPr>
                <w:rFonts w:ascii="Arial" w:hAnsi="Arial" w:cs="Arial"/>
                <w:sz w:val="18"/>
                <w:szCs w:val="18"/>
              </w:rPr>
              <w:t>subscribed value</w:t>
            </w:r>
            <w:bookmarkEnd w:id="5529"/>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30"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30"/>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1" w:name="_MCCTEMPBM_CRPT86940763___7"/>
            <w:r w:rsidRPr="00567618">
              <w:rPr>
                <w:rFonts w:ascii="Arial" w:hAnsi="Arial" w:cs="Arial"/>
                <w:sz w:val="18"/>
                <w:szCs w:val="18"/>
              </w:rPr>
              <w:t>Source statistics descriptor</w:t>
            </w:r>
            <w:bookmarkEnd w:id="5531"/>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2" w:name="_MCCTEMPBM_CRPT86940764___4"/>
            <w:r w:rsidRPr="00567618">
              <w:rPr>
                <w:rFonts w:ascii="Arial" w:hAnsi="Arial" w:cs="Arial"/>
                <w:sz w:val="18"/>
                <w:szCs w:val="18"/>
              </w:rPr>
              <w:t>‘speech'</w:t>
            </w:r>
            <w:bookmarkEnd w:id="5532"/>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3" w:name="_Toc26369650"/>
      <w:bookmarkStart w:id="5534" w:name="_Toc36227532"/>
      <w:bookmarkStart w:id="5535" w:name="_Toc36228547"/>
      <w:bookmarkStart w:id="5536" w:name="_Toc36229174"/>
      <w:bookmarkStart w:id="5537" w:name="_Toc68847494"/>
      <w:bookmarkStart w:id="5538" w:name="_Toc74611429"/>
      <w:bookmarkStart w:id="5539" w:name="_Toc75566708"/>
      <w:bookmarkStart w:id="5540" w:name="_Toc89790260"/>
      <w:bookmarkStart w:id="5541" w:name="_Toc99466898"/>
      <w:bookmarkStart w:id="5542" w:name="_Toc193991219"/>
      <w:r w:rsidRPr="00567618">
        <w:t>E.8</w:t>
      </w:r>
      <w:r w:rsidRPr="00567618">
        <w:tab/>
        <w:t>Bi-directional speech (AMR-WB23.85, IPv6, RTCP and MBR=GBR bearer)</w:t>
      </w:r>
      <w:bookmarkEnd w:id="5533"/>
      <w:bookmarkEnd w:id="5534"/>
      <w:bookmarkEnd w:id="5535"/>
      <w:bookmarkEnd w:id="5536"/>
      <w:bookmarkEnd w:id="5537"/>
      <w:bookmarkEnd w:id="5538"/>
      <w:bookmarkEnd w:id="5539"/>
      <w:bookmarkEnd w:id="5540"/>
      <w:bookmarkEnd w:id="5541"/>
      <w:bookmarkEnd w:id="5542"/>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3" w:name="_MCCTEMPBM_CRPT86940765___4"/>
            <w:r w:rsidRPr="00567618">
              <w:t>The application should handle packet reordering.</w:t>
            </w:r>
            <w:bookmarkEnd w:id="5543"/>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4" w:name="_MCCTEMPBM_CRPT86940766___4"/>
            <w:r w:rsidRPr="00567618">
              <w:t>Maximum size of IP packets</w:t>
            </w:r>
            <w:bookmarkEnd w:id="5544"/>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5" w:name="_MCCTEMPBM_CRPT86940767___4"/>
            <w:r w:rsidRPr="00567618">
              <w:t>Reflects the desire to have a medium level of protection to achieve an acceptable compromise between packet loss rate and speech transport delay and delay variation.</w:t>
            </w:r>
            <w:bookmarkEnd w:id="5545"/>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6" w:name="_MCCTEMPBM_CRPT86940768___4"/>
            <w:r w:rsidRPr="00567618">
              <w:t>A packet loss rate of 0.7 % per wireless link is in general sufficient for speech services</w:t>
            </w:r>
            <w:bookmarkEnd w:id="5546"/>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47"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47"/>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48" w:name="_MCCTEMPBM_CRPT86940770___4"/>
            <w:r w:rsidRPr="00567618">
              <w:t>The total bit-rate of AMR-WB23.85 including IP/UDP/RTP overhead and 5 % for RTCP.</w:t>
            </w:r>
            <w:bookmarkEnd w:id="5548"/>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49" w:name="_MCCTEMPBM_CRPT86940771___4"/>
            <w:r w:rsidRPr="00567618">
              <w:t>The same as the guaranteed bitrate.</w:t>
            </w:r>
            <w:bookmarkEnd w:id="5549"/>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50" w:name="_MCCTEMPBM_CRPT86940772___4"/>
            <w:r w:rsidRPr="00567618">
              <w:t>The total bit-rate of AMR-WB23.85 including IP/UDP/RTP overhead and 5 % for RTCP.</w:t>
            </w:r>
            <w:bookmarkEnd w:id="5550"/>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1" w:name="_MCCTEMPBM_CRPT86940773___4"/>
            <w:r w:rsidRPr="00567618">
              <w:t>The same as the guaranteed bitrate.</w:t>
            </w:r>
            <w:bookmarkEnd w:id="5551"/>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2"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2"/>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3" w:name="_Toc26369651"/>
      <w:bookmarkStart w:id="5554" w:name="_Toc36227533"/>
      <w:bookmarkStart w:id="5555" w:name="_Toc36228548"/>
      <w:bookmarkStart w:id="5556" w:name="_Toc36229175"/>
      <w:bookmarkStart w:id="5557" w:name="_Toc68847495"/>
      <w:bookmarkStart w:id="5558" w:name="_Toc74611430"/>
      <w:bookmarkStart w:id="5559" w:name="_Toc75566709"/>
      <w:bookmarkStart w:id="5560" w:name="_Toc89790261"/>
      <w:bookmarkStart w:id="5561" w:name="_Toc99466899"/>
      <w:bookmarkStart w:id="5562" w:name="_Toc193991220"/>
      <w:r w:rsidRPr="00567618">
        <w:t>E.9</w:t>
      </w:r>
      <w:r w:rsidRPr="00567618">
        <w:tab/>
        <w:t>Void</w:t>
      </w:r>
      <w:bookmarkEnd w:id="5553"/>
      <w:bookmarkEnd w:id="5554"/>
      <w:bookmarkEnd w:id="5555"/>
      <w:bookmarkEnd w:id="5556"/>
      <w:bookmarkEnd w:id="5557"/>
      <w:bookmarkEnd w:id="5558"/>
      <w:bookmarkEnd w:id="5559"/>
      <w:bookmarkEnd w:id="5560"/>
      <w:bookmarkEnd w:id="5561"/>
      <w:bookmarkEnd w:id="5562"/>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3" w:name="_Toc26369652"/>
      <w:bookmarkStart w:id="5564" w:name="_Toc36227534"/>
      <w:bookmarkStart w:id="5565" w:name="_Toc36228549"/>
      <w:bookmarkStart w:id="5566" w:name="_Toc36229176"/>
      <w:bookmarkStart w:id="5567" w:name="_Toc68847496"/>
      <w:bookmarkStart w:id="5568" w:name="_Toc74611431"/>
      <w:bookmarkStart w:id="5569" w:name="_Toc75566710"/>
      <w:bookmarkStart w:id="5570" w:name="_Toc89790262"/>
      <w:bookmarkStart w:id="5571" w:name="_Toc99466900"/>
      <w:bookmarkStart w:id="5572" w:name="_Toc193991221"/>
      <w:r w:rsidRPr="00567618">
        <w:t>E.10</w:t>
      </w:r>
      <w:r w:rsidRPr="00567618">
        <w:tab/>
        <w:t>Bi-directional video (H.264</w:t>
      </w:r>
      <w:r w:rsidRPr="00567618">
        <w:rPr>
          <w:rFonts w:eastAsia="SimSun"/>
        </w:rPr>
        <w:t xml:space="preserve"> AVC level 1.1</w:t>
      </w:r>
      <w:r w:rsidRPr="00567618">
        <w:t>, 192 kbps, IPv6, RTCP and MBR=GBR bearer)</w:t>
      </w:r>
      <w:bookmarkEnd w:id="5563"/>
      <w:bookmarkEnd w:id="5564"/>
      <w:bookmarkEnd w:id="5565"/>
      <w:bookmarkEnd w:id="5566"/>
      <w:bookmarkEnd w:id="5567"/>
      <w:bookmarkEnd w:id="5568"/>
      <w:bookmarkEnd w:id="5569"/>
      <w:bookmarkEnd w:id="5570"/>
      <w:bookmarkEnd w:id="5571"/>
      <w:bookmarkEnd w:id="5572"/>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3" w:name="MCCQCTEMPBM_00000179"/>
      <w:r w:rsidRPr="00567618">
        <w:rPr>
          <w:rFonts w:ascii="Courier New" w:hAnsi="Courier New" w:cs="Courier New"/>
          <w:szCs w:val="18"/>
        </w:rPr>
        <w:t xml:space="preserve"> </w:t>
      </w:r>
      <w:bookmarkEnd w:id="5573"/>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4"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5" w:name="_MCCTEMPBM_CRPT86940776___7"/>
            <w:bookmarkEnd w:id="5574"/>
            <w:r w:rsidRPr="00567618">
              <w:rPr>
                <w:rFonts w:ascii="Arial" w:hAnsi="Arial" w:cs="Arial"/>
                <w:sz w:val="18"/>
                <w:szCs w:val="18"/>
              </w:rPr>
              <w:t>Delivery order</w:t>
            </w:r>
            <w:bookmarkEnd w:id="5575"/>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6" w:name="_MCCTEMPBM_CRPT86940777___4"/>
            <w:r w:rsidRPr="00567618">
              <w:rPr>
                <w:rFonts w:ascii="Arial" w:hAnsi="Arial" w:cs="Arial"/>
                <w:sz w:val="18"/>
                <w:szCs w:val="18"/>
              </w:rPr>
              <w:t>No</w:t>
            </w:r>
            <w:bookmarkEnd w:id="5576"/>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77" w:name="_MCCTEMPBM_CRPT86940778___7"/>
            <w:r w:rsidRPr="00567618">
              <w:rPr>
                <w:rFonts w:ascii="Arial" w:hAnsi="Arial" w:cs="Arial"/>
                <w:sz w:val="18"/>
                <w:szCs w:val="18"/>
              </w:rPr>
              <w:t>The application should handle packet reordering.</w:t>
            </w:r>
            <w:bookmarkEnd w:id="5577"/>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78" w:name="_MCCTEMPBM_CRPT86940779___7"/>
            <w:r w:rsidRPr="00567618">
              <w:rPr>
                <w:rFonts w:ascii="Arial" w:hAnsi="Arial" w:cs="Arial"/>
                <w:sz w:val="18"/>
                <w:szCs w:val="18"/>
              </w:rPr>
              <w:t>Maximum SDU size (octets)</w:t>
            </w:r>
            <w:bookmarkEnd w:id="5578"/>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79" w:name="_MCCTEMPBM_CRPT86940780___4"/>
            <w:r w:rsidRPr="00567618">
              <w:rPr>
                <w:rFonts w:ascii="Arial" w:hAnsi="Arial" w:cs="Arial"/>
                <w:sz w:val="18"/>
                <w:szCs w:val="18"/>
              </w:rPr>
              <w:t>1400</w:t>
            </w:r>
            <w:bookmarkEnd w:id="5579"/>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80" w:name="_MCCTEMPBM_CRPT86940781___7"/>
            <w:r w:rsidRPr="00567618">
              <w:rPr>
                <w:rFonts w:ascii="Arial" w:hAnsi="Arial" w:cs="Arial"/>
                <w:sz w:val="18"/>
                <w:szCs w:val="18"/>
              </w:rPr>
              <w:t>Maximum size of IP packets</w:t>
            </w:r>
            <w:bookmarkEnd w:id="5580"/>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1" w:name="_MCCTEMPBM_CRPT86940782___7"/>
            <w:r w:rsidRPr="00567618">
              <w:rPr>
                <w:rFonts w:ascii="Arial" w:hAnsi="Arial" w:cs="Arial"/>
                <w:sz w:val="18"/>
                <w:szCs w:val="18"/>
              </w:rPr>
              <w:t>Delivery of erroneous SDUs</w:t>
            </w:r>
            <w:bookmarkEnd w:id="5581"/>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2" w:name="_MCCTEMPBM_CRPT86940783___4"/>
            <w:r w:rsidRPr="00567618">
              <w:rPr>
                <w:rFonts w:ascii="Arial" w:hAnsi="Arial" w:cs="Arial"/>
                <w:sz w:val="18"/>
                <w:szCs w:val="18"/>
              </w:rPr>
              <w:t>No</w:t>
            </w:r>
            <w:bookmarkEnd w:id="5582"/>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3" w:name="_MCCTEMPBM_CRPT86940784___7"/>
            <w:r w:rsidRPr="00567618">
              <w:rPr>
                <w:rFonts w:ascii="Arial" w:hAnsi="Arial" w:cs="Arial"/>
                <w:sz w:val="18"/>
                <w:szCs w:val="18"/>
              </w:rPr>
              <w:t>Residual BER</w:t>
            </w:r>
            <w:bookmarkEnd w:id="5583"/>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4"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4"/>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5"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5"/>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6" w:name="_MCCTEMPBM_CRPT86940787___7"/>
            <w:r w:rsidRPr="00567618">
              <w:rPr>
                <w:rFonts w:ascii="Arial" w:hAnsi="Arial" w:cs="Arial"/>
                <w:sz w:val="18"/>
                <w:szCs w:val="18"/>
              </w:rPr>
              <w:t>SDU error ratio</w:t>
            </w:r>
            <w:bookmarkEnd w:id="5586"/>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87"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87"/>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88" w:name="_MCCTEMPBM_CRPT86940789___7"/>
            <w:r w:rsidRPr="00567618">
              <w:rPr>
                <w:rFonts w:ascii="Arial" w:hAnsi="Arial" w:cs="Arial"/>
                <w:sz w:val="18"/>
                <w:szCs w:val="18"/>
              </w:rPr>
              <w:t>A packet loss rate of 0.7 % per wireless link is in general sufficient for video services</w:t>
            </w:r>
            <w:bookmarkEnd w:id="5588"/>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89" w:name="_MCCTEMPBM_CRPT86940790___7"/>
            <w:r w:rsidRPr="00567618">
              <w:rPr>
                <w:rFonts w:ascii="Arial" w:hAnsi="Arial" w:cs="Arial"/>
                <w:sz w:val="18"/>
                <w:szCs w:val="18"/>
              </w:rPr>
              <w:t>Transfer delay (ms)</w:t>
            </w:r>
            <w:bookmarkEnd w:id="5589"/>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90" w:name="_MCCTEMPBM_CRPT86940791___4"/>
            <w:r w:rsidRPr="00567618">
              <w:rPr>
                <w:rFonts w:ascii="Arial" w:hAnsi="Arial" w:cs="Arial"/>
                <w:sz w:val="18"/>
                <w:szCs w:val="18"/>
              </w:rPr>
              <w:t>170 ms</w:t>
            </w:r>
            <w:bookmarkEnd w:id="5590"/>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1"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1"/>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2" w:name="_MCCTEMPBM_CRPT86940793___7"/>
            <w:bookmarkStart w:id="5593" w:name="_MCCTEMPBM_CRPT86940795___7" w:colFirst="2" w:colLast="2"/>
            <w:r w:rsidRPr="00567618">
              <w:rPr>
                <w:rFonts w:ascii="Arial" w:hAnsi="Arial" w:cs="Arial"/>
                <w:sz w:val="18"/>
                <w:szCs w:val="18"/>
              </w:rPr>
              <w:t>Guaranteed bitrate for uplink (kbps)</w:t>
            </w:r>
            <w:bookmarkEnd w:id="5592"/>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4" w:name="_MCCTEMPBM_CRPT86940794___4"/>
            <w:r w:rsidRPr="00567618">
              <w:rPr>
                <w:rFonts w:ascii="Arial" w:hAnsi="Arial" w:cs="Arial"/>
                <w:sz w:val="18"/>
                <w:szCs w:val="18"/>
              </w:rPr>
              <w:t>216</w:t>
            </w:r>
            <w:bookmarkEnd w:id="5594"/>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5" w:name="_MCCTEMPBM_CRPT86940796___7"/>
            <w:bookmarkEnd w:id="5593"/>
            <w:r w:rsidRPr="00567618">
              <w:rPr>
                <w:rFonts w:ascii="Arial" w:hAnsi="Arial" w:cs="Arial"/>
                <w:sz w:val="18"/>
                <w:szCs w:val="18"/>
              </w:rPr>
              <w:t>Maximum bitrate for uplink (kbps)</w:t>
            </w:r>
            <w:bookmarkEnd w:id="5595"/>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6" w:name="_MCCTEMPBM_CRPT86940797___4"/>
            <w:r w:rsidRPr="00567618">
              <w:rPr>
                <w:rFonts w:ascii="Arial" w:hAnsi="Arial" w:cs="Arial"/>
                <w:sz w:val="18"/>
                <w:szCs w:val="18"/>
              </w:rPr>
              <w:t>216</w:t>
            </w:r>
            <w:bookmarkEnd w:id="5596"/>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597" w:name="_MCCTEMPBM_CRPT86940798___7"/>
            <w:r w:rsidRPr="00567618">
              <w:rPr>
                <w:rFonts w:ascii="Arial" w:hAnsi="Arial" w:cs="Arial"/>
                <w:sz w:val="18"/>
                <w:szCs w:val="18"/>
              </w:rPr>
              <w:t>The same as the guaranteed bitrate.</w:t>
            </w:r>
            <w:bookmarkEnd w:id="5597"/>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598" w:name="_MCCTEMPBM_CRPT86940799___7"/>
            <w:bookmarkStart w:id="5599" w:name="_MCCTEMPBM_CRPT86940801___7" w:colFirst="2" w:colLast="2"/>
            <w:r w:rsidRPr="00567618">
              <w:rPr>
                <w:rFonts w:ascii="Arial" w:hAnsi="Arial" w:cs="Arial"/>
                <w:sz w:val="18"/>
                <w:szCs w:val="18"/>
              </w:rPr>
              <w:t>Guaranteed bitrate for downlink (kbps)</w:t>
            </w:r>
            <w:bookmarkEnd w:id="5598"/>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600" w:name="_MCCTEMPBM_CRPT86940800___4"/>
            <w:r w:rsidRPr="00567618">
              <w:rPr>
                <w:rFonts w:ascii="Arial" w:hAnsi="Arial" w:cs="Arial"/>
                <w:sz w:val="18"/>
                <w:szCs w:val="18"/>
              </w:rPr>
              <w:t>216</w:t>
            </w:r>
            <w:bookmarkEnd w:id="5600"/>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1" w:name="_MCCTEMPBM_CRPT86940802___7"/>
            <w:bookmarkEnd w:id="5599"/>
            <w:r w:rsidRPr="00567618">
              <w:rPr>
                <w:rFonts w:ascii="Arial" w:hAnsi="Arial" w:cs="Arial"/>
                <w:sz w:val="18"/>
                <w:szCs w:val="18"/>
              </w:rPr>
              <w:t>Maximum bitrate for downlink (kbps)</w:t>
            </w:r>
            <w:bookmarkEnd w:id="5601"/>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2" w:name="_MCCTEMPBM_CRPT86940803___4"/>
            <w:r w:rsidRPr="00567618">
              <w:rPr>
                <w:rFonts w:ascii="Arial" w:hAnsi="Arial" w:cs="Arial"/>
                <w:sz w:val="18"/>
                <w:szCs w:val="18"/>
              </w:rPr>
              <w:t>216</w:t>
            </w:r>
            <w:bookmarkEnd w:id="5602"/>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3" w:name="_MCCTEMPBM_CRPT86940804___7"/>
            <w:r w:rsidRPr="00567618">
              <w:rPr>
                <w:rFonts w:ascii="Arial" w:hAnsi="Arial" w:cs="Arial"/>
                <w:sz w:val="18"/>
                <w:szCs w:val="18"/>
              </w:rPr>
              <w:t>The same as the guaranteed bitrate.</w:t>
            </w:r>
            <w:bookmarkEnd w:id="5603"/>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4" w:name="_MCCTEMPBM_CRPT86940805___7"/>
            <w:r w:rsidRPr="00567618">
              <w:rPr>
                <w:rFonts w:ascii="Arial" w:hAnsi="Arial" w:cs="Arial"/>
                <w:sz w:val="18"/>
                <w:szCs w:val="18"/>
              </w:rPr>
              <w:t>Allocation/Retention priority</w:t>
            </w:r>
            <w:bookmarkEnd w:id="5604"/>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5" w:name="_MCCTEMPBM_CRPT86940806___4"/>
            <w:r w:rsidRPr="00567618">
              <w:rPr>
                <w:rFonts w:ascii="Arial" w:hAnsi="Arial" w:cs="Arial"/>
                <w:sz w:val="18"/>
                <w:szCs w:val="18"/>
              </w:rPr>
              <w:t>subscribed value</w:t>
            </w:r>
            <w:bookmarkEnd w:id="5605"/>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6"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6"/>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07" w:name="_MCCTEMPBM_CRPT86940808___7"/>
            <w:r w:rsidRPr="00567618">
              <w:rPr>
                <w:rFonts w:ascii="Arial" w:hAnsi="Arial" w:cs="Arial"/>
                <w:sz w:val="18"/>
                <w:szCs w:val="18"/>
              </w:rPr>
              <w:t>Source statistics descriptor</w:t>
            </w:r>
            <w:bookmarkEnd w:id="5607"/>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08" w:name="_MCCTEMPBM_CRPT86940809___4"/>
            <w:r w:rsidRPr="00567618">
              <w:rPr>
                <w:rFonts w:ascii="Arial" w:hAnsi="Arial" w:cs="Arial"/>
                <w:sz w:val="18"/>
                <w:szCs w:val="18"/>
              </w:rPr>
              <w:t>‘unknown'</w:t>
            </w:r>
            <w:bookmarkEnd w:id="5608"/>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09" w:name="_Toc26369653"/>
      <w:bookmarkStart w:id="5610" w:name="_Toc36227535"/>
      <w:bookmarkStart w:id="5611" w:name="_Toc36228550"/>
      <w:bookmarkStart w:id="5612" w:name="_Toc36229177"/>
      <w:bookmarkStart w:id="5613" w:name="_Toc68847497"/>
      <w:bookmarkStart w:id="5614" w:name="_Toc74611432"/>
      <w:bookmarkStart w:id="5615" w:name="_Toc75566711"/>
      <w:bookmarkStart w:id="5616" w:name="_Toc89790263"/>
      <w:bookmarkStart w:id="5617" w:name="_Toc99466901"/>
      <w:bookmarkStart w:id="5618" w:name="_Toc193991222"/>
      <w:r w:rsidRPr="00567618">
        <w:t>E.11</w:t>
      </w:r>
      <w:r w:rsidRPr="00567618">
        <w:tab/>
        <w:t>Bi-directional speech (AMR, IPv4, RTCP and MBR&gt;GBR bearer)</w:t>
      </w:r>
      <w:bookmarkEnd w:id="5609"/>
      <w:bookmarkEnd w:id="5610"/>
      <w:bookmarkEnd w:id="5611"/>
      <w:bookmarkEnd w:id="5612"/>
      <w:bookmarkEnd w:id="5613"/>
      <w:bookmarkEnd w:id="5614"/>
      <w:bookmarkEnd w:id="5615"/>
      <w:bookmarkEnd w:id="5616"/>
      <w:bookmarkEnd w:id="5617"/>
      <w:bookmarkEnd w:id="5618"/>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19" w:name="_MCCTEMPBM_CRPT86940810___4"/>
            <w:r w:rsidRPr="00567618">
              <w:t>The application should handle packet reordering.</w:t>
            </w:r>
            <w:bookmarkEnd w:id="5619"/>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20" w:name="_MCCTEMPBM_CRPT86940811___4"/>
            <w:r w:rsidRPr="00567618">
              <w:t>Maximum size of IP packets</w:t>
            </w:r>
            <w:bookmarkEnd w:id="5620"/>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1" w:name="_MCCTEMPBM_CRPT86940812___4"/>
            <w:r w:rsidRPr="00567618">
              <w:t>Reflects the desire to have a medium level of protection to achieve an acceptable compromise between packet loss rate and speech transport delay and delay variation.</w:t>
            </w:r>
            <w:bookmarkEnd w:id="5621"/>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2" w:name="_MCCTEMPBM_CRPT86940813___4"/>
            <w:r w:rsidRPr="00567618">
              <w:t>A packet loss rate of 0.7 % per wireless link is in general sufficient for speech services</w:t>
            </w:r>
            <w:bookmarkEnd w:id="5622"/>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3"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3"/>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4" w:name="_MCCTEMPBM_CRPT86940815___4"/>
            <w:r w:rsidRPr="00567618">
              <w:t>The total bit-rate of AMR5.9 including IP/UDP/RTP overhead and 5 % for RTCP.</w:t>
            </w:r>
            <w:bookmarkEnd w:id="5624"/>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5" w:name="_MCCTEMPBM_CRPT86940816___4"/>
            <w:r w:rsidRPr="00567618">
              <w:t>The total bit-rate of AMR12.2 including IP/UDP/RTP overhead and 5 % for RTCP.</w:t>
            </w:r>
            <w:bookmarkEnd w:id="5625"/>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6" w:name="_MCCTEMPBM_CRPT86940817___4"/>
            <w:r w:rsidRPr="00567618">
              <w:t>The total bit-rate of AMR5.9 including IP/UDP/RTP overhead and 5 % for RTCP.</w:t>
            </w:r>
            <w:bookmarkEnd w:id="5626"/>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27" w:name="_MCCTEMPBM_CRPT86940818___4"/>
            <w:r w:rsidRPr="00567618">
              <w:t>The total bit-rate of AMR12.2 including IP/UDP/RTP overhead and 5 % for RTCP.</w:t>
            </w:r>
            <w:bookmarkEnd w:id="5627"/>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28"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28"/>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29" w:name="_Toc26369654"/>
      <w:bookmarkStart w:id="5630" w:name="_Toc36227536"/>
      <w:bookmarkStart w:id="5631" w:name="_Toc36228551"/>
      <w:bookmarkStart w:id="5632" w:name="_Toc36229178"/>
      <w:bookmarkStart w:id="5633" w:name="_Toc68847498"/>
      <w:bookmarkStart w:id="5634" w:name="_Toc74611433"/>
      <w:bookmarkStart w:id="5635" w:name="_Toc75566712"/>
      <w:bookmarkStart w:id="5636" w:name="_Toc89790264"/>
      <w:bookmarkStart w:id="5637" w:name="_Toc99466902"/>
      <w:bookmarkStart w:id="5638" w:name="_Toc193991223"/>
      <w:r w:rsidRPr="00567618">
        <w:t>E.12</w:t>
      </w:r>
      <w:r w:rsidRPr="00567618">
        <w:tab/>
        <w:t>Bi-directional speech (AMR-WB, IPv4, RTCP and MBR&gt;GBR bearer)</w:t>
      </w:r>
      <w:bookmarkEnd w:id="5629"/>
      <w:bookmarkEnd w:id="5630"/>
      <w:bookmarkEnd w:id="5631"/>
      <w:bookmarkEnd w:id="5632"/>
      <w:bookmarkEnd w:id="5633"/>
      <w:bookmarkEnd w:id="5634"/>
      <w:bookmarkEnd w:id="5635"/>
      <w:bookmarkEnd w:id="5636"/>
      <w:bookmarkEnd w:id="5637"/>
      <w:bookmarkEnd w:id="5638"/>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39" w:name="_MCCTEMPBM_CRPT86940820___4"/>
            <w:r w:rsidRPr="00567618">
              <w:t>The application should handle packet reordering.</w:t>
            </w:r>
            <w:bookmarkEnd w:id="5639"/>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40" w:name="_MCCTEMPBM_CRPT86940821___4"/>
            <w:r w:rsidRPr="00567618">
              <w:t>Maximum size of IP packets</w:t>
            </w:r>
            <w:bookmarkEnd w:id="5640"/>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1" w:name="_MCCTEMPBM_CRPT86940822___4"/>
            <w:r w:rsidRPr="00567618">
              <w:t>Reflects the desire to have a medium level of protection to achieve an acceptable compromise between packet loss rate and speech transport delay and delay variation.</w:t>
            </w:r>
            <w:bookmarkEnd w:id="5641"/>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2" w:name="_MCCTEMPBM_CRPT86940823___4"/>
            <w:r w:rsidRPr="00567618">
              <w:t>A packet loss rate of 0.7 % per wireless link is in general sufficient for speech services</w:t>
            </w:r>
            <w:bookmarkEnd w:id="5642"/>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3"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3"/>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4" w:name="_MCCTEMPBM_CRPT86940825___4"/>
            <w:r w:rsidRPr="00567618">
              <w:t>The total bit-rate of AMR-WB8.85 including IP/UDP/RTP overhead and 5 % for RTCP.</w:t>
            </w:r>
            <w:bookmarkEnd w:id="5644"/>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5" w:name="_MCCTEMPBM_CRPT86940826___4"/>
            <w:r w:rsidRPr="00567618">
              <w:t>The total bit-rate of AMRWB23.85 including IP/UDP/RTP overhead and 5 % for RTCP.</w:t>
            </w:r>
            <w:bookmarkEnd w:id="5645"/>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6" w:name="_MCCTEMPBM_CRPT86940827___4"/>
            <w:r w:rsidRPr="00567618">
              <w:t>The total bit-rate of AMR-WB8.85 including IP/UDP/RTP overhead and 5 % for RTCP.</w:t>
            </w:r>
            <w:bookmarkEnd w:id="5646"/>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47" w:name="_MCCTEMPBM_CRPT86940828___4"/>
            <w:r w:rsidRPr="00567618">
              <w:t>The total bit-rate of AMRWB23.85 including IP/UDP/RTP overhead and 5 % for RTCP.</w:t>
            </w:r>
            <w:bookmarkEnd w:id="5647"/>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48"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48"/>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49" w:name="_Toc26369655"/>
      <w:bookmarkStart w:id="5650" w:name="_Toc36227537"/>
      <w:bookmarkStart w:id="5651" w:name="_Toc36228552"/>
      <w:bookmarkStart w:id="5652" w:name="_Toc36229179"/>
      <w:bookmarkStart w:id="5653" w:name="_Toc68847499"/>
      <w:bookmarkStart w:id="5654" w:name="_Toc74611434"/>
      <w:bookmarkStart w:id="5655" w:name="_Toc75566713"/>
      <w:bookmarkStart w:id="5656" w:name="_Toc89790265"/>
      <w:bookmarkStart w:id="5657" w:name="_Toc99466903"/>
      <w:bookmarkStart w:id="5658" w:name="_Toc193991224"/>
      <w:r w:rsidRPr="00567618">
        <w:t>E.13</w:t>
      </w:r>
      <w:r w:rsidRPr="00567618">
        <w:tab/>
        <w:t>Void</w:t>
      </w:r>
      <w:bookmarkEnd w:id="5649"/>
      <w:bookmarkEnd w:id="5650"/>
      <w:bookmarkEnd w:id="5651"/>
      <w:bookmarkEnd w:id="5652"/>
      <w:bookmarkEnd w:id="5653"/>
      <w:bookmarkEnd w:id="5654"/>
      <w:bookmarkEnd w:id="5655"/>
      <w:bookmarkEnd w:id="5656"/>
      <w:bookmarkEnd w:id="5657"/>
      <w:bookmarkEnd w:id="5658"/>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59" w:name="_Toc26369656"/>
      <w:bookmarkStart w:id="5660" w:name="_Toc36227538"/>
      <w:bookmarkStart w:id="5661" w:name="_Toc36228553"/>
      <w:bookmarkStart w:id="5662" w:name="_Toc36229180"/>
      <w:bookmarkStart w:id="5663" w:name="_Toc68847500"/>
      <w:bookmarkStart w:id="5664" w:name="_Toc74611435"/>
      <w:bookmarkStart w:id="5665" w:name="_Toc75566714"/>
      <w:bookmarkStart w:id="5666" w:name="_Toc89790266"/>
      <w:bookmarkStart w:id="5667" w:name="_Toc99466904"/>
      <w:bookmarkStart w:id="5668" w:name="_Toc193991225"/>
      <w:r w:rsidRPr="00567618">
        <w:t>E.14</w:t>
      </w:r>
      <w:r w:rsidRPr="00567618">
        <w:tab/>
        <w:t>Bi-directional video (H.264</w:t>
      </w:r>
      <w:r w:rsidRPr="00567618">
        <w:rPr>
          <w:rFonts w:eastAsia="SimSun"/>
        </w:rPr>
        <w:t xml:space="preserve"> AVC level 1.1</w:t>
      </w:r>
      <w:r w:rsidRPr="00567618">
        <w:t>, IPv4, RTCP and MBR&gt;GBR bearer)</w:t>
      </w:r>
      <w:bookmarkEnd w:id="5659"/>
      <w:bookmarkEnd w:id="5660"/>
      <w:bookmarkEnd w:id="5661"/>
      <w:bookmarkEnd w:id="5662"/>
      <w:bookmarkEnd w:id="5663"/>
      <w:bookmarkEnd w:id="5664"/>
      <w:bookmarkEnd w:id="5665"/>
      <w:bookmarkEnd w:id="5666"/>
      <w:bookmarkEnd w:id="5667"/>
      <w:bookmarkEnd w:id="5668"/>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69" w:name="MCCQCTEMPBM_00000180"/>
      <w:r w:rsidRPr="00567618">
        <w:rPr>
          <w:rFonts w:ascii="Courier New" w:hAnsi="Courier New" w:cs="Courier New"/>
          <w:szCs w:val="18"/>
        </w:rPr>
        <w:t xml:space="preserve"> </w:t>
      </w:r>
      <w:bookmarkEnd w:id="5669"/>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70"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1" w:name="_MCCTEMPBM_CRPT86940831___7"/>
            <w:bookmarkEnd w:id="5670"/>
            <w:r w:rsidRPr="00567618">
              <w:rPr>
                <w:rFonts w:ascii="Arial" w:hAnsi="Arial" w:cs="Arial"/>
                <w:sz w:val="18"/>
                <w:szCs w:val="18"/>
              </w:rPr>
              <w:t>Delivery order</w:t>
            </w:r>
            <w:bookmarkEnd w:id="5671"/>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2" w:name="_MCCTEMPBM_CRPT86940832___4"/>
            <w:r w:rsidRPr="00567618">
              <w:rPr>
                <w:rFonts w:ascii="Arial" w:hAnsi="Arial" w:cs="Arial"/>
                <w:sz w:val="18"/>
                <w:szCs w:val="18"/>
              </w:rPr>
              <w:t>No</w:t>
            </w:r>
            <w:bookmarkEnd w:id="5672"/>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3" w:name="_MCCTEMPBM_CRPT86940833___7"/>
            <w:r w:rsidRPr="00567618">
              <w:rPr>
                <w:rFonts w:ascii="Arial" w:hAnsi="Arial" w:cs="Arial"/>
                <w:sz w:val="18"/>
                <w:szCs w:val="18"/>
              </w:rPr>
              <w:t>The application should handle packet reordering.</w:t>
            </w:r>
            <w:bookmarkEnd w:id="5673"/>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4" w:name="_MCCTEMPBM_CRPT86940834___7"/>
            <w:r w:rsidRPr="00567618">
              <w:rPr>
                <w:rFonts w:ascii="Arial" w:hAnsi="Arial" w:cs="Arial"/>
                <w:sz w:val="18"/>
                <w:szCs w:val="18"/>
              </w:rPr>
              <w:t>Maximum SDU size (octets)</w:t>
            </w:r>
            <w:bookmarkEnd w:id="5674"/>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5" w:name="_MCCTEMPBM_CRPT86940835___4"/>
            <w:r w:rsidRPr="00567618">
              <w:rPr>
                <w:rFonts w:ascii="Arial" w:hAnsi="Arial" w:cs="Arial"/>
                <w:sz w:val="18"/>
                <w:szCs w:val="18"/>
              </w:rPr>
              <w:t>1400</w:t>
            </w:r>
            <w:bookmarkEnd w:id="5675"/>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6" w:name="_MCCTEMPBM_CRPT86940836___7"/>
            <w:r w:rsidRPr="00567618">
              <w:rPr>
                <w:rFonts w:ascii="Arial" w:hAnsi="Arial" w:cs="Arial"/>
                <w:sz w:val="18"/>
                <w:szCs w:val="18"/>
              </w:rPr>
              <w:t>Maximum size of IP packets</w:t>
            </w:r>
            <w:bookmarkEnd w:id="5676"/>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77" w:name="_MCCTEMPBM_CRPT86940837___7"/>
            <w:r w:rsidRPr="00567618">
              <w:rPr>
                <w:rFonts w:ascii="Arial" w:hAnsi="Arial" w:cs="Arial"/>
                <w:sz w:val="18"/>
                <w:szCs w:val="18"/>
              </w:rPr>
              <w:t>Delivery of erroneous SDUs</w:t>
            </w:r>
            <w:bookmarkEnd w:id="5677"/>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78" w:name="_MCCTEMPBM_CRPT86940838___4"/>
            <w:r w:rsidRPr="00567618">
              <w:rPr>
                <w:rFonts w:ascii="Arial" w:hAnsi="Arial" w:cs="Arial"/>
                <w:sz w:val="18"/>
                <w:szCs w:val="18"/>
              </w:rPr>
              <w:t>No</w:t>
            </w:r>
            <w:bookmarkEnd w:id="5678"/>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79" w:name="_MCCTEMPBM_CRPT86940839___7"/>
            <w:r w:rsidRPr="00567618">
              <w:rPr>
                <w:rFonts w:ascii="Arial" w:hAnsi="Arial" w:cs="Arial"/>
                <w:sz w:val="18"/>
                <w:szCs w:val="18"/>
              </w:rPr>
              <w:t>Residual BER</w:t>
            </w:r>
            <w:bookmarkEnd w:id="5679"/>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80"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80"/>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1"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1"/>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2" w:name="_MCCTEMPBM_CRPT86940842___7"/>
            <w:r w:rsidRPr="00567618">
              <w:rPr>
                <w:rFonts w:ascii="Arial" w:hAnsi="Arial" w:cs="Arial"/>
                <w:sz w:val="18"/>
                <w:szCs w:val="18"/>
              </w:rPr>
              <w:t>SDU error ratio</w:t>
            </w:r>
            <w:bookmarkEnd w:id="5682"/>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3"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3"/>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4" w:name="_MCCTEMPBM_CRPT86940844___7"/>
            <w:r w:rsidRPr="00567618">
              <w:rPr>
                <w:rFonts w:ascii="Arial" w:hAnsi="Arial" w:cs="Arial"/>
                <w:sz w:val="18"/>
                <w:szCs w:val="18"/>
              </w:rPr>
              <w:t>A packet loss rate of 0.7 % per wireless link is in general sufficient for video services</w:t>
            </w:r>
            <w:bookmarkEnd w:id="5684"/>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5" w:name="_MCCTEMPBM_CRPT86940845___7"/>
            <w:r w:rsidRPr="00567618">
              <w:rPr>
                <w:rFonts w:ascii="Arial" w:hAnsi="Arial" w:cs="Arial"/>
                <w:sz w:val="18"/>
                <w:szCs w:val="18"/>
              </w:rPr>
              <w:t>Transfer delay (ms)</w:t>
            </w:r>
            <w:bookmarkEnd w:id="5685"/>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6" w:name="_MCCTEMPBM_CRPT86940846___4"/>
            <w:r w:rsidRPr="00567618">
              <w:rPr>
                <w:rFonts w:ascii="Arial" w:hAnsi="Arial" w:cs="Arial"/>
                <w:sz w:val="18"/>
                <w:szCs w:val="18"/>
              </w:rPr>
              <w:t>170 ms</w:t>
            </w:r>
            <w:bookmarkEnd w:id="5686"/>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87"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87"/>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88" w:name="_MCCTEMPBM_CRPT86940848___7"/>
            <w:bookmarkStart w:id="5689" w:name="_MCCTEMPBM_CRPT86940850___7" w:colFirst="2" w:colLast="2"/>
            <w:r w:rsidRPr="00567618">
              <w:rPr>
                <w:rFonts w:ascii="Arial" w:hAnsi="Arial" w:cs="Arial"/>
                <w:sz w:val="18"/>
                <w:szCs w:val="18"/>
              </w:rPr>
              <w:t>Guaranteed bitrate for uplink (kbps)</w:t>
            </w:r>
            <w:bookmarkEnd w:id="5688"/>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90" w:name="_MCCTEMPBM_CRPT86940849___4"/>
            <w:r w:rsidRPr="00567618">
              <w:rPr>
                <w:rFonts w:ascii="Arial" w:hAnsi="Arial" w:cs="Arial"/>
                <w:sz w:val="18"/>
                <w:szCs w:val="18"/>
              </w:rPr>
              <w:t>72</w:t>
            </w:r>
            <w:bookmarkEnd w:id="5690"/>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1" w:name="_MCCTEMPBM_CRPT86940851___7"/>
            <w:bookmarkStart w:id="5692" w:name="_MCCTEMPBM_CRPT86940853___7" w:colFirst="2" w:colLast="2"/>
            <w:bookmarkEnd w:id="5689"/>
            <w:r w:rsidRPr="00567618">
              <w:rPr>
                <w:rFonts w:ascii="Arial" w:hAnsi="Arial" w:cs="Arial"/>
                <w:sz w:val="18"/>
                <w:szCs w:val="18"/>
              </w:rPr>
              <w:t>Maximum bitrate for uplink (kbps)</w:t>
            </w:r>
            <w:bookmarkEnd w:id="5691"/>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3" w:name="_MCCTEMPBM_CRPT86940852___4"/>
            <w:r w:rsidRPr="00567618">
              <w:rPr>
                <w:rFonts w:ascii="Arial" w:hAnsi="Arial" w:cs="Arial"/>
                <w:sz w:val="18"/>
                <w:szCs w:val="18"/>
              </w:rPr>
              <w:t>208</w:t>
            </w:r>
            <w:bookmarkEnd w:id="5693"/>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4" w:name="_MCCTEMPBM_CRPT86940854___7"/>
            <w:bookmarkStart w:id="5695" w:name="_MCCTEMPBM_CRPT86940856___7" w:colFirst="2" w:colLast="2"/>
            <w:bookmarkEnd w:id="5692"/>
            <w:r w:rsidRPr="00567618">
              <w:rPr>
                <w:rFonts w:ascii="Arial" w:hAnsi="Arial" w:cs="Arial"/>
                <w:sz w:val="18"/>
                <w:szCs w:val="18"/>
              </w:rPr>
              <w:t>Guaranteed bitrate for downlink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6" w:name="_MCCTEMPBM_CRPT86940855___4"/>
            <w:r w:rsidRPr="00567618">
              <w:rPr>
                <w:rFonts w:ascii="Arial" w:hAnsi="Arial" w:cs="Arial"/>
                <w:sz w:val="18"/>
                <w:szCs w:val="18"/>
              </w:rPr>
              <w:t>72</w:t>
            </w:r>
            <w:bookmarkEnd w:id="5696"/>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697" w:name="_MCCTEMPBM_CRPT86940857___7"/>
            <w:bookmarkStart w:id="5698" w:name="_MCCTEMPBM_CRPT86940859___7" w:colFirst="2" w:colLast="2"/>
            <w:bookmarkEnd w:id="5695"/>
            <w:r w:rsidRPr="00567618">
              <w:rPr>
                <w:rFonts w:ascii="Arial" w:hAnsi="Arial" w:cs="Arial"/>
                <w:sz w:val="18"/>
                <w:szCs w:val="18"/>
              </w:rPr>
              <w:t>Maximum bitrate for downlink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699" w:name="_MCCTEMPBM_CRPT86940858___4"/>
            <w:r w:rsidRPr="00567618">
              <w:rPr>
                <w:rFonts w:ascii="Arial" w:hAnsi="Arial" w:cs="Arial"/>
                <w:sz w:val="18"/>
                <w:szCs w:val="18"/>
              </w:rPr>
              <w:t>208</w:t>
            </w:r>
            <w:bookmarkEnd w:id="5699"/>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700" w:name="_MCCTEMPBM_CRPT86940860___7"/>
            <w:bookmarkEnd w:id="5698"/>
            <w:r w:rsidRPr="00567618">
              <w:rPr>
                <w:rFonts w:ascii="Arial" w:hAnsi="Arial" w:cs="Arial"/>
                <w:sz w:val="18"/>
                <w:szCs w:val="18"/>
              </w:rPr>
              <w:t>Allocation/Retention priority</w:t>
            </w:r>
            <w:bookmarkEnd w:id="5700"/>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1" w:name="_MCCTEMPBM_CRPT86940861___4"/>
            <w:r w:rsidRPr="00567618">
              <w:rPr>
                <w:rFonts w:ascii="Arial" w:hAnsi="Arial" w:cs="Arial"/>
                <w:sz w:val="18"/>
                <w:szCs w:val="18"/>
              </w:rPr>
              <w:t>subscribed value</w:t>
            </w:r>
            <w:bookmarkEnd w:id="5701"/>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2"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2"/>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3" w:name="_MCCTEMPBM_CRPT86940863___7"/>
            <w:r w:rsidRPr="00567618">
              <w:rPr>
                <w:rFonts w:ascii="Arial" w:hAnsi="Arial"/>
                <w:sz w:val="18"/>
              </w:rPr>
              <w:t>Source statistics descriptor</w:t>
            </w:r>
            <w:bookmarkEnd w:id="5703"/>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4" w:name="_MCCTEMPBM_CRPT86940864___4"/>
            <w:r w:rsidRPr="00567618">
              <w:rPr>
                <w:rFonts w:ascii="Arial" w:hAnsi="Arial"/>
                <w:sz w:val="18"/>
              </w:rPr>
              <w:t>‘unknown'</w:t>
            </w:r>
            <w:bookmarkEnd w:id="5704"/>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5" w:name="_Toc26369657"/>
      <w:bookmarkStart w:id="5706" w:name="_Toc36227539"/>
      <w:bookmarkStart w:id="5707" w:name="_Toc36228554"/>
      <w:bookmarkStart w:id="5708" w:name="_Toc36229181"/>
      <w:bookmarkStart w:id="5709" w:name="_Toc68847501"/>
      <w:bookmarkStart w:id="5710" w:name="_Toc74611436"/>
      <w:bookmarkStart w:id="5711" w:name="_Toc75566715"/>
      <w:bookmarkStart w:id="5712" w:name="_Toc89790267"/>
      <w:bookmarkStart w:id="5713" w:name="_Toc99466905"/>
      <w:bookmarkStart w:id="5714" w:name="_Toc193991226"/>
      <w:r w:rsidRPr="00567618">
        <w:t>E.15</w:t>
      </w:r>
      <w:r w:rsidRPr="00567618">
        <w:tab/>
        <w:t>Bi-directional speech (AMR, IPv6, RTCP and MBR&gt;GBR bearer)</w:t>
      </w:r>
      <w:bookmarkEnd w:id="5705"/>
      <w:bookmarkEnd w:id="5706"/>
      <w:bookmarkEnd w:id="5707"/>
      <w:bookmarkEnd w:id="5708"/>
      <w:bookmarkEnd w:id="5709"/>
      <w:bookmarkEnd w:id="5710"/>
      <w:bookmarkEnd w:id="5711"/>
      <w:bookmarkEnd w:id="5712"/>
      <w:bookmarkEnd w:id="5713"/>
      <w:bookmarkEnd w:id="5714"/>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5" w:name="_MCCTEMPBM_CRPT86940865___4"/>
            <w:r w:rsidRPr="00567618">
              <w:t>The application should handle packet reordering.</w:t>
            </w:r>
            <w:bookmarkEnd w:id="5715"/>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6" w:name="_MCCTEMPBM_CRPT86940866___4"/>
            <w:r w:rsidRPr="00567618">
              <w:t>Maximum size of IP packets</w:t>
            </w:r>
            <w:bookmarkEnd w:id="5716"/>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17" w:name="_MCCTEMPBM_CRPT86940867___4"/>
            <w:r w:rsidRPr="00567618">
              <w:t>Reflects the desire to have a medium level of protection to achieve an acceptable compromise between packet loss rate and speech transport delay and delay variation.</w:t>
            </w:r>
            <w:bookmarkEnd w:id="5717"/>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18" w:name="_MCCTEMPBM_CRPT86940868___4"/>
            <w:r w:rsidRPr="00567618">
              <w:t>A packet loss rate of 0.7 % per wireless link is in general sufficient for speech services</w:t>
            </w:r>
            <w:bookmarkEnd w:id="5718"/>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19"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19"/>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20" w:name="_MCCTEMPBM_CRPT86940870___4"/>
            <w:r w:rsidRPr="00567618">
              <w:t>The total bit-rate of AMR5.9 including IP/UDP/RTP overhead and 5 % for RTCP.</w:t>
            </w:r>
            <w:bookmarkEnd w:id="5720"/>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1" w:name="_MCCTEMPBM_CRPT86940871___4"/>
            <w:r w:rsidRPr="00567618">
              <w:t>The total bit-rate of AMR12.2 including IP/UDP/RTP overhead and 5 % for RTCP.</w:t>
            </w:r>
            <w:bookmarkEnd w:id="5721"/>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2" w:name="_MCCTEMPBM_CRPT86940872___4"/>
            <w:r w:rsidRPr="00567618">
              <w:t>The total bit-rate of AMR5.9 including IP/UDP/RTP overhead and 5 % for RTCP.</w:t>
            </w:r>
            <w:bookmarkEnd w:id="5722"/>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3" w:name="_MCCTEMPBM_CRPT86940873___4"/>
            <w:r w:rsidRPr="00567618">
              <w:t>The total bit-rate of AMR12.2 including IP/UDP/RTP overhead and 5 % for RTCP.</w:t>
            </w:r>
            <w:bookmarkEnd w:id="5723"/>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4"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4"/>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5" w:name="_Toc26369658"/>
      <w:bookmarkStart w:id="5726" w:name="_Toc36227540"/>
      <w:bookmarkStart w:id="5727" w:name="_Toc36228555"/>
      <w:bookmarkStart w:id="5728" w:name="_Toc36229182"/>
      <w:bookmarkStart w:id="5729" w:name="_Toc68847502"/>
      <w:bookmarkStart w:id="5730" w:name="_Toc74611437"/>
      <w:bookmarkStart w:id="5731" w:name="_Toc75566716"/>
      <w:bookmarkStart w:id="5732" w:name="_Toc89790268"/>
      <w:bookmarkStart w:id="5733" w:name="_Toc99466906"/>
      <w:bookmarkStart w:id="5734" w:name="_Toc193991227"/>
      <w:r w:rsidRPr="00567618">
        <w:t>E.16</w:t>
      </w:r>
      <w:r w:rsidRPr="00567618">
        <w:tab/>
        <w:t>Bi-directional speech (AMR-WB, IPv6, RTCP and MBR&gt;GBR bearer)</w:t>
      </w:r>
      <w:bookmarkEnd w:id="5725"/>
      <w:bookmarkEnd w:id="5726"/>
      <w:bookmarkEnd w:id="5727"/>
      <w:bookmarkEnd w:id="5728"/>
      <w:bookmarkEnd w:id="5729"/>
      <w:bookmarkEnd w:id="5730"/>
      <w:bookmarkEnd w:id="5731"/>
      <w:bookmarkEnd w:id="5732"/>
      <w:bookmarkEnd w:id="5733"/>
      <w:bookmarkEnd w:id="5734"/>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5" w:name="_MCCTEMPBM_CRPT86940875___4"/>
            <w:r w:rsidRPr="00567618">
              <w:t>The application should handle packet reordering.</w:t>
            </w:r>
            <w:bookmarkEnd w:id="5735"/>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6" w:name="_MCCTEMPBM_CRPT86940876___4"/>
            <w:r w:rsidRPr="00567618">
              <w:t>Maximum size of IP packets</w:t>
            </w:r>
            <w:bookmarkEnd w:id="5736"/>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37" w:name="_MCCTEMPBM_CRPT86940877___4"/>
            <w:r w:rsidRPr="00567618">
              <w:t>Reflects the desire to have a medium level of protection to achieve an acceptable compromise between packet loss rate and speech transport delay and delay variation.</w:t>
            </w:r>
            <w:bookmarkEnd w:id="5737"/>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38" w:name="_MCCTEMPBM_CRPT86940878___4"/>
            <w:r w:rsidRPr="00567618">
              <w:t>A packet loss rate of 0.7 % per wireless link is in general sufficient for speech services</w:t>
            </w:r>
            <w:bookmarkEnd w:id="5738"/>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39"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39"/>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40" w:name="_MCCTEMPBM_CRPT86940880___4"/>
            <w:r w:rsidRPr="00567618">
              <w:t>The total bit-rate of AMR-WB8.85 including IP/UDP/RTP overhead + 5 % for RTCP.</w:t>
            </w:r>
            <w:bookmarkEnd w:id="5740"/>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1" w:name="_MCCTEMPBM_CRPT86940881___4"/>
            <w:r w:rsidRPr="00567618">
              <w:t>The total bit-rate of AMR-WB23.85 including IP/UDP/RTP overhead and 5 % for RTCP.</w:t>
            </w:r>
            <w:bookmarkEnd w:id="5741"/>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2" w:name="_MCCTEMPBM_CRPT86940882___4"/>
            <w:r w:rsidRPr="00567618">
              <w:t>The total bit-rate of AMR-WB8.85 including IP/UDP/RTP overhead and 5 % for RTCP.</w:t>
            </w:r>
            <w:bookmarkEnd w:id="5742"/>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3" w:name="_MCCTEMPBM_CRPT86940883___4"/>
            <w:r w:rsidRPr="00567618">
              <w:t>The total bit-rate of AMR-WB23.85 including IP/UDP/RTP overhead and 5 % for RTCP.</w:t>
            </w:r>
            <w:bookmarkEnd w:id="5743"/>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4"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4"/>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5" w:name="_Toc26369659"/>
      <w:bookmarkStart w:id="5746" w:name="_Toc36227541"/>
      <w:bookmarkStart w:id="5747" w:name="_Toc36228556"/>
      <w:bookmarkStart w:id="5748" w:name="_Toc36229183"/>
      <w:bookmarkStart w:id="5749" w:name="_Toc68847503"/>
      <w:bookmarkStart w:id="5750" w:name="_Toc74611438"/>
      <w:bookmarkStart w:id="5751" w:name="_Toc75566717"/>
      <w:bookmarkStart w:id="5752" w:name="_Toc89790269"/>
      <w:bookmarkStart w:id="5753" w:name="_Toc99466907"/>
      <w:bookmarkStart w:id="5754" w:name="_Toc193991228"/>
      <w:r w:rsidRPr="00567618">
        <w:t>E.17</w:t>
      </w:r>
      <w:r w:rsidRPr="00567618">
        <w:tab/>
        <w:t>Void</w:t>
      </w:r>
      <w:bookmarkEnd w:id="5745"/>
      <w:bookmarkEnd w:id="5746"/>
      <w:bookmarkEnd w:id="5747"/>
      <w:bookmarkEnd w:id="5748"/>
      <w:bookmarkEnd w:id="5749"/>
      <w:bookmarkEnd w:id="5750"/>
      <w:bookmarkEnd w:id="5751"/>
      <w:bookmarkEnd w:id="5752"/>
      <w:bookmarkEnd w:id="5753"/>
      <w:bookmarkEnd w:id="5754"/>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5" w:name="_Toc26369660"/>
      <w:bookmarkStart w:id="5756" w:name="_Toc36227542"/>
      <w:bookmarkStart w:id="5757" w:name="_Toc36228557"/>
      <w:bookmarkStart w:id="5758" w:name="_Toc36229184"/>
      <w:bookmarkStart w:id="5759" w:name="_Toc68847504"/>
      <w:bookmarkStart w:id="5760" w:name="_Toc74611439"/>
      <w:bookmarkStart w:id="5761" w:name="_Toc75566718"/>
      <w:bookmarkStart w:id="5762" w:name="_Toc89790270"/>
      <w:bookmarkStart w:id="5763" w:name="_Toc99466908"/>
      <w:bookmarkStart w:id="5764" w:name="_Toc193991229"/>
      <w:r w:rsidRPr="00567618">
        <w:t>E.18</w:t>
      </w:r>
      <w:r w:rsidRPr="00567618">
        <w:tab/>
        <w:t>Bi-directional video (H.264</w:t>
      </w:r>
      <w:r w:rsidRPr="00567618">
        <w:rPr>
          <w:rFonts w:eastAsia="SimSun"/>
        </w:rPr>
        <w:t xml:space="preserve"> AVC level 1.1</w:t>
      </w:r>
      <w:r w:rsidRPr="00567618">
        <w:t>, IPv6, RTCP and MBR&gt;GBR bearer)</w:t>
      </w:r>
      <w:bookmarkEnd w:id="5755"/>
      <w:bookmarkEnd w:id="5756"/>
      <w:bookmarkEnd w:id="5757"/>
      <w:bookmarkEnd w:id="5758"/>
      <w:bookmarkEnd w:id="5759"/>
      <w:bookmarkEnd w:id="5760"/>
      <w:bookmarkEnd w:id="5761"/>
      <w:bookmarkEnd w:id="5762"/>
      <w:bookmarkEnd w:id="5763"/>
      <w:bookmarkEnd w:id="5764"/>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5" w:name="MCCQCTEMPBM_00000181"/>
      <w:r w:rsidRPr="00567618">
        <w:rPr>
          <w:rFonts w:ascii="Courier New" w:hAnsi="Courier New" w:cs="Courier New"/>
          <w:szCs w:val="18"/>
        </w:rPr>
        <w:t xml:space="preserve"> </w:t>
      </w:r>
      <w:bookmarkEnd w:id="5765"/>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6" w:name="_MCCTEMPBM_CRPT86940885___4"/>
            <w:r w:rsidRPr="00567618">
              <w:t>The application should handle packet reordering.</w:t>
            </w:r>
            <w:bookmarkEnd w:id="5766"/>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67" w:name="_MCCTEMPBM_CRPT86940886___4"/>
            <w:r w:rsidRPr="00567618">
              <w:t>Maximum size of IP packets</w:t>
            </w:r>
            <w:bookmarkEnd w:id="5767"/>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68" w:name="_MCCTEMPBM_CRPT86940887___4"/>
            <w:r w:rsidRPr="00567618">
              <w:t>Reflects the desire to have a medium level of protection to achieve an acceptable compromise between packet loss rate and speech transport delay and delay variation.</w:t>
            </w:r>
            <w:bookmarkEnd w:id="5768"/>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69" w:name="_MCCTEMPBM_CRPT86940888___4"/>
            <w:r w:rsidRPr="00567618">
              <w:t>A packet loss rate of 0.7 % per wireless link is in general sufficient for video services</w:t>
            </w:r>
            <w:bookmarkEnd w:id="5769"/>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70"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0"/>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1"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2" w:name="_MCCTEMPBM_CRPT86940891___4" w:colFirst="2" w:colLast="2"/>
            <w:bookmarkEnd w:id="5771"/>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3" w:name="_MCCTEMPBM_CRPT86940892___4" w:colFirst="2" w:colLast="2"/>
            <w:bookmarkEnd w:id="5772"/>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4" w:name="_MCCTEMPBM_CRPT86940893___4" w:colFirst="2" w:colLast="2"/>
            <w:bookmarkEnd w:id="5773"/>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4"/>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5"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5"/>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6" w:name="_Toc26369661"/>
      <w:bookmarkStart w:id="5777" w:name="_Toc36227543"/>
      <w:bookmarkStart w:id="5778" w:name="_Toc36228558"/>
      <w:bookmarkStart w:id="5779" w:name="_Toc36229185"/>
      <w:bookmarkStart w:id="5780" w:name="_Toc68847505"/>
      <w:bookmarkStart w:id="5781" w:name="_Toc74611440"/>
      <w:bookmarkStart w:id="5782" w:name="_Toc75566719"/>
      <w:bookmarkStart w:id="5783" w:name="_Toc89790271"/>
      <w:bookmarkStart w:id="5784" w:name="_Toc99466909"/>
      <w:bookmarkStart w:id="5785" w:name="_Toc193991230"/>
      <w:r w:rsidRPr="00567618">
        <w:rPr>
          <w:rFonts w:eastAsia="SimSun"/>
        </w:rPr>
        <w:t>E.19</w:t>
      </w:r>
      <w:r w:rsidRPr="00567618">
        <w:rPr>
          <w:rFonts w:eastAsia="SimSun"/>
        </w:rPr>
        <w:tab/>
        <w:t>Bi-directional video (H.264 AVC level 1.2, 384 kbps, IPv4, RTCP and MBR=GBR bearer)</w:t>
      </w:r>
      <w:bookmarkEnd w:id="5776"/>
      <w:bookmarkEnd w:id="5777"/>
      <w:bookmarkEnd w:id="5778"/>
      <w:bookmarkEnd w:id="5779"/>
      <w:bookmarkEnd w:id="5780"/>
      <w:bookmarkEnd w:id="5781"/>
      <w:bookmarkEnd w:id="5782"/>
      <w:bookmarkEnd w:id="5783"/>
      <w:bookmarkEnd w:id="5784"/>
      <w:bookmarkEnd w:id="5785"/>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6" w:name="MCCQCTEMPBM_00000182"/>
      <w:r w:rsidRPr="00567618">
        <w:rPr>
          <w:rFonts w:ascii="Courier New" w:hAnsi="Courier New" w:cs="Courier New"/>
          <w:szCs w:val="18"/>
        </w:rPr>
        <w:t xml:space="preserve"> </w:t>
      </w:r>
      <w:bookmarkEnd w:id="5786"/>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87"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88" w:name="_MCCTEMPBM_CRPT86940896___7"/>
            <w:bookmarkEnd w:id="5787"/>
            <w:r w:rsidRPr="00567618">
              <w:rPr>
                <w:rFonts w:ascii="Arial" w:hAnsi="Arial"/>
                <w:sz w:val="18"/>
                <w:szCs w:val="18"/>
              </w:rPr>
              <w:t>Delivery order</w:t>
            </w:r>
            <w:bookmarkEnd w:id="5788"/>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89" w:name="_MCCTEMPBM_CRPT86940897___4"/>
            <w:r w:rsidRPr="00567618">
              <w:rPr>
                <w:rFonts w:ascii="Arial" w:hAnsi="Arial"/>
                <w:sz w:val="18"/>
                <w:szCs w:val="18"/>
              </w:rPr>
              <w:t>No</w:t>
            </w:r>
            <w:bookmarkEnd w:id="5789"/>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90" w:name="_MCCTEMPBM_CRPT86940898___7"/>
            <w:r w:rsidRPr="00567618">
              <w:rPr>
                <w:rFonts w:ascii="Arial" w:hAnsi="Arial"/>
                <w:sz w:val="18"/>
                <w:szCs w:val="18"/>
              </w:rPr>
              <w:t>The application should handle packet reordering.</w:t>
            </w:r>
            <w:bookmarkEnd w:id="5790"/>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1" w:name="_MCCTEMPBM_CRPT86940899___7"/>
            <w:r w:rsidRPr="00567618">
              <w:rPr>
                <w:rFonts w:ascii="Arial" w:hAnsi="Arial"/>
                <w:sz w:val="18"/>
                <w:szCs w:val="18"/>
              </w:rPr>
              <w:t>Maximum SDU size (octets)</w:t>
            </w:r>
            <w:bookmarkEnd w:id="5791"/>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2" w:name="_MCCTEMPBM_CRPT86940900___4"/>
            <w:r w:rsidRPr="00567618">
              <w:rPr>
                <w:rFonts w:ascii="Arial" w:hAnsi="Arial"/>
                <w:sz w:val="18"/>
                <w:szCs w:val="18"/>
              </w:rPr>
              <w:t>1400</w:t>
            </w:r>
            <w:bookmarkEnd w:id="5792"/>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3" w:name="_MCCTEMPBM_CRPT86940901___7"/>
            <w:r w:rsidRPr="00567618">
              <w:rPr>
                <w:rFonts w:ascii="Arial" w:hAnsi="Arial"/>
                <w:sz w:val="18"/>
                <w:szCs w:val="18"/>
              </w:rPr>
              <w:t>Maximum size of IP packets</w:t>
            </w:r>
            <w:bookmarkEnd w:id="5793"/>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4" w:name="_MCCTEMPBM_CRPT86940902___7"/>
            <w:r w:rsidRPr="00567618">
              <w:rPr>
                <w:rFonts w:ascii="Arial" w:hAnsi="Arial"/>
                <w:sz w:val="18"/>
                <w:szCs w:val="18"/>
              </w:rPr>
              <w:t>Delivery of erroneous SDUs</w:t>
            </w:r>
            <w:bookmarkEnd w:id="5794"/>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5" w:name="_MCCTEMPBM_CRPT86940903___4"/>
            <w:r w:rsidRPr="00567618">
              <w:rPr>
                <w:rFonts w:ascii="Arial" w:hAnsi="Arial"/>
                <w:sz w:val="18"/>
                <w:szCs w:val="18"/>
              </w:rPr>
              <w:t>No</w:t>
            </w:r>
            <w:bookmarkEnd w:id="5795"/>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6" w:name="_MCCTEMPBM_CRPT86940904___7"/>
            <w:r w:rsidRPr="00567618">
              <w:rPr>
                <w:rFonts w:ascii="Arial" w:hAnsi="Arial"/>
                <w:sz w:val="18"/>
                <w:szCs w:val="18"/>
              </w:rPr>
              <w:t>Residual BER</w:t>
            </w:r>
            <w:bookmarkEnd w:id="5796"/>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797" w:name="_MCCTEMPBM_CRPT86940905___4"/>
            <w:r w:rsidRPr="00567618">
              <w:rPr>
                <w:rFonts w:ascii="Arial" w:hAnsi="Arial"/>
                <w:sz w:val="18"/>
                <w:szCs w:val="18"/>
              </w:rPr>
              <w:t>10</w:t>
            </w:r>
            <w:r w:rsidRPr="00567618">
              <w:rPr>
                <w:rFonts w:ascii="Arial" w:hAnsi="Arial"/>
                <w:sz w:val="18"/>
                <w:szCs w:val="18"/>
                <w:vertAlign w:val="superscript"/>
              </w:rPr>
              <w:t>-5</w:t>
            </w:r>
            <w:bookmarkEnd w:id="5797"/>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798"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98"/>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799" w:name="_MCCTEMPBM_CRPT86940907___7"/>
            <w:r w:rsidRPr="00567618">
              <w:rPr>
                <w:rFonts w:ascii="Arial" w:hAnsi="Arial"/>
                <w:sz w:val="18"/>
                <w:szCs w:val="18"/>
              </w:rPr>
              <w:t>SDU error ratio</w:t>
            </w:r>
            <w:bookmarkEnd w:id="5799"/>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800"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0"/>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1" w:name="_MCCTEMPBM_CRPT86940909___7"/>
            <w:r w:rsidRPr="00567618">
              <w:rPr>
                <w:rFonts w:ascii="Arial" w:hAnsi="Arial"/>
                <w:sz w:val="18"/>
                <w:szCs w:val="18"/>
              </w:rPr>
              <w:t>A packet loss rate of 0.7 % per wireless link is in general sufficient for video services</w:t>
            </w:r>
            <w:bookmarkEnd w:id="5801"/>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2" w:name="_MCCTEMPBM_CRPT86940910___7"/>
            <w:r w:rsidRPr="00567618">
              <w:rPr>
                <w:rFonts w:ascii="Arial" w:hAnsi="Arial"/>
                <w:sz w:val="18"/>
                <w:szCs w:val="18"/>
              </w:rPr>
              <w:t>Transfer delay (ms)</w:t>
            </w:r>
            <w:bookmarkEnd w:id="5802"/>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3" w:name="_MCCTEMPBM_CRPT86940911___4"/>
            <w:r w:rsidRPr="00567618">
              <w:rPr>
                <w:rFonts w:ascii="Arial" w:hAnsi="Arial"/>
                <w:sz w:val="18"/>
                <w:szCs w:val="18"/>
              </w:rPr>
              <w:t>170 ms</w:t>
            </w:r>
            <w:bookmarkEnd w:id="5803"/>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4"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4"/>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5" w:name="_MCCTEMPBM_CRPT86940913___7"/>
            <w:bookmarkStart w:id="5806" w:name="_MCCTEMPBM_CRPT86940915___7" w:colFirst="2" w:colLast="2"/>
            <w:r w:rsidRPr="00567618">
              <w:rPr>
                <w:rFonts w:ascii="Arial" w:hAnsi="Arial"/>
                <w:sz w:val="18"/>
                <w:szCs w:val="18"/>
              </w:rPr>
              <w:t>Guaranteed bitrate for uplink (kbps)</w:t>
            </w:r>
            <w:bookmarkEnd w:id="5805"/>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07" w:name="_MCCTEMPBM_CRPT86940914___4"/>
            <w:r w:rsidRPr="00567618">
              <w:rPr>
                <w:rFonts w:ascii="Arial" w:hAnsi="Arial"/>
                <w:sz w:val="18"/>
                <w:szCs w:val="18"/>
              </w:rPr>
              <w:t>408</w:t>
            </w:r>
            <w:bookmarkEnd w:id="5807"/>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08" w:name="_MCCTEMPBM_CRPT86940916___7"/>
            <w:bookmarkEnd w:id="5806"/>
            <w:r w:rsidRPr="00567618">
              <w:rPr>
                <w:rFonts w:ascii="Arial" w:hAnsi="Arial"/>
                <w:sz w:val="18"/>
                <w:szCs w:val="18"/>
              </w:rPr>
              <w:t>Maximum bitrate for uplink (kbps)</w:t>
            </w:r>
            <w:bookmarkEnd w:id="5808"/>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09" w:name="_MCCTEMPBM_CRPT86940917___4"/>
            <w:r w:rsidRPr="00567618">
              <w:rPr>
                <w:rFonts w:ascii="Arial" w:hAnsi="Arial"/>
                <w:sz w:val="18"/>
                <w:szCs w:val="18"/>
              </w:rPr>
              <w:t>408</w:t>
            </w:r>
            <w:bookmarkEnd w:id="5809"/>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10" w:name="_MCCTEMPBM_CRPT86940918___7"/>
            <w:r w:rsidRPr="00567618">
              <w:rPr>
                <w:rFonts w:ascii="Arial" w:hAnsi="Arial"/>
                <w:sz w:val="18"/>
                <w:szCs w:val="18"/>
              </w:rPr>
              <w:t>The same as the guaranteed bitrate.</w:t>
            </w:r>
            <w:bookmarkEnd w:id="5810"/>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1" w:name="_MCCTEMPBM_CRPT86940919___7"/>
            <w:bookmarkStart w:id="5812" w:name="_MCCTEMPBM_CRPT86940921___7" w:colFirst="2" w:colLast="2"/>
            <w:r w:rsidRPr="00567618">
              <w:rPr>
                <w:rFonts w:ascii="Arial" w:hAnsi="Arial"/>
                <w:sz w:val="18"/>
                <w:szCs w:val="18"/>
              </w:rPr>
              <w:t>Guaranteed bitrate for downlink (kbps)</w:t>
            </w:r>
            <w:bookmarkEnd w:id="5811"/>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3" w:name="_MCCTEMPBM_CRPT86940920___4"/>
            <w:r w:rsidRPr="00567618">
              <w:rPr>
                <w:rFonts w:ascii="Arial" w:hAnsi="Arial"/>
                <w:sz w:val="18"/>
                <w:szCs w:val="18"/>
              </w:rPr>
              <w:t>408</w:t>
            </w:r>
            <w:bookmarkEnd w:id="5813"/>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4" w:name="_MCCTEMPBM_CRPT86940922___7"/>
            <w:bookmarkEnd w:id="5812"/>
            <w:r w:rsidRPr="00567618">
              <w:rPr>
                <w:rFonts w:ascii="Arial" w:hAnsi="Arial"/>
                <w:sz w:val="18"/>
                <w:szCs w:val="18"/>
              </w:rPr>
              <w:t>Maximum bitrate for downlink (kbps)</w:t>
            </w:r>
            <w:bookmarkEnd w:id="5814"/>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5" w:name="_MCCTEMPBM_CRPT86940923___4"/>
            <w:r w:rsidRPr="00567618">
              <w:rPr>
                <w:rFonts w:ascii="Arial" w:hAnsi="Arial"/>
                <w:sz w:val="18"/>
                <w:szCs w:val="18"/>
              </w:rPr>
              <w:t>408</w:t>
            </w:r>
            <w:bookmarkEnd w:id="5815"/>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6" w:name="_MCCTEMPBM_CRPT86940924___7"/>
            <w:r w:rsidRPr="00567618">
              <w:rPr>
                <w:rFonts w:ascii="Arial" w:hAnsi="Arial"/>
                <w:sz w:val="18"/>
                <w:szCs w:val="18"/>
              </w:rPr>
              <w:t>The same as the guaranteed bitrate.</w:t>
            </w:r>
            <w:bookmarkEnd w:id="5816"/>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17" w:name="_MCCTEMPBM_CRPT86940925___7"/>
            <w:r w:rsidRPr="00567618">
              <w:rPr>
                <w:rFonts w:ascii="Arial" w:hAnsi="Arial"/>
                <w:sz w:val="18"/>
                <w:szCs w:val="18"/>
              </w:rPr>
              <w:t>Allocation/Retention priority</w:t>
            </w:r>
            <w:bookmarkEnd w:id="5817"/>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18" w:name="_MCCTEMPBM_CRPT86940926___4"/>
            <w:r w:rsidRPr="00567618">
              <w:rPr>
                <w:rFonts w:ascii="Arial" w:hAnsi="Arial"/>
                <w:sz w:val="18"/>
                <w:szCs w:val="18"/>
              </w:rPr>
              <w:t>subscribed value</w:t>
            </w:r>
            <w:bookmarkEnd w:id="5818"/>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19"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19"/>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20" w:name="_MCCTEMPBM_CRPT86940928___7"/>
            <w:r w:rsidRPr="00567618">
              <w:rPr>
                <w:rFonts w:ascii="Arial" w:hAnsi="Arial"/>
                <w:sz w:val="18"/>
                <w:szCs w:val="18"/>
              </w:rPr>
              <w:t>Source statistics descriptor</w:t>
            </w:r>
            <w:bookmarkEnd w:id="5820"/>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1" w:name="_MCCTEMPBM_CRPT86940929___4"/>
            <w:r w:rsidRPr="00567618">
              <w:rPr>
                <w:rFonts w:ascii="Arial" w:hAnsi="Arial"/>
                <w:sz w:val="18"/>
                <w:szCs w:val="18"/>
              </w:rPr>
              <w:t>‘unknown'</w:t>
            </w:r>
            <w:bookmarkEnd w:id="5821"/>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2" w:name="_Toc26369662"/>
      <w:bookmarkStart w:id="5823" w:name="_Toc36227544"/>
      <w:bookmarkStart w:id="5824" w:name="_Toc36228559"/>
      <w:bookmarkStart w:id="5825" w:name="_Toc36229186"/>
      <w:bookmarkStart w:id="5826" w:name="_Toc68847506"/>
      <w:bookmarkStart w:id="5827" w:name="_Toc74611441"/>
      <w:bookmarkStart w:id="5828" w:name="_Toc75566720"/>
      <w:bookmarkStart w:id="5829" w:name="_Toc89790272"/>
      <w:bookmarkStart w:id="5830" w:name="_Toc99466910"/>
      <w:bookmarkStart w:id="5831" w:name="_Toc193991231"/>
      <w:r w:rsidRPr="00567618">
        <w:rPr>
          <w:rFonts w:eastAsia="SimSun"/>
        </w:rPr>
        <w:t>E.20</w:t>
      </w:r>
      <w:r w:rsidRPr="00567618">
        <w:rPr>
          <w:rFonts w:eastAsia="SimSun"/>
        </w:rPr>
        <w:tab/>
        <w:t>Bi-directional video (H.264 AVC level 1.2, 384 kbps, IPv6, RTCP and MBR=GBR bearer)</w:t>
      </w:r>
      <w:bookmarkEnd w:id="5822"/>
      <w:bookmarkEnd w:id="5823"/>
      <w:bookmarkEnd w:id="5824"/>
      <w:bookmarkEnd w:id="5825"/>
      <w:bookmarkEnd w:id="5826"/>
      <w:bookmarkEnd w:id="5827"/>
      <w:bookmarkEnd w:id="5828"/>
      <w:bookmarkEnd w:id="5829"/>
      <w:bookmarkEnd w:id="5830"/>
      <w:bookmarkEnd w:id="5831"/>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2" w:name="MCCQCTEMPBM_00000183"/>
      <w:r w:rsidRPr="00567618">
        <w:rPr>
          <w:rFonts w:ascii="Courier New" w:hAnsi="Courier New" w:cs="Courier New"/>
          <w:szCs w:val="18"/>
        </w:rPr>
        <w:t xml:space="preserve"> </w:t>
      </w:r>
      <w:bookmarkEnd w:id="5832"/>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3"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4" w:name="_MCCTEMPBM_CRPT86940931___7"/>
            <w:bookmarkEnd w:id="5833"/>
            <w:r w:rsidRPr="00567618">
              <w:rPr>
                <w:rFonts w:ascii="Arial" w:hAnsi="Arial"/>
                <w:sz w:val="18"/>
                <w:szCs w:val="18"/>
              </w:rPr>
              <w:t>Delivery order</w:t>
            </w:r>
            <w:bookmarkEnd w:id="5834"/>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5" w:name="_MCCTEMPBM_CRPT86940932___4"/>
            <w:r w:rsidRPr="00567618">
              <w:rPr>
                <w:rFonts w:ascii="Arial" w:hAnsi="Arial"/>
                <w:sz w:val="18"/>
                <w:szCs w:val="18"/>
              </w:rPr>
              <w:t>No</w:t>
            </w:r>
            <w:bookmarkEnd w:id="5835"/>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6" w:name="_MCCTEMPBM_CRPT86940933___7"/>
            <w:r w:rsidRPr="00567618">
              <w:rPr>
                <w:rFonts w:ascii="Arial" w:hAnsi="Arial"/>
                <w:sz w:val="18"/>
                <w:szCs w:val="18"/>
              </w:rPr>
              <w:t>The application should handle packet reordering.</w:t>
            </w:r>
            <w:bookmarkEnd w:id="5836"/>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37" w:name="_MCCTEMPBM_CRPT86940934___7"/>
            <w:r w:rsidRPr="00567618">
              <w:rPr>
                <w:rFonts w:ascii="Arial" w:hAnsi="Arial"/>
                <w:sz w:val="18"/>
                <w:szCs w:val="18"/>
              </w:rPr>
              <w:t>Maximum SDU size (octets)</w:t>
            </w:r>
            <w:bookmarkEnd w:id="5837"/>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38" w:name="_MCCTEMPBM_CRPT86940935___4"/>
            <w:r w:rsidRPr="00567618">
              <w:rPr>
                <w:rFonts w:ascii="Arial" w:hAnsi="Arial"/>
                <w:sz w:val="18"/>
                <w:szCs w:val="18"/>
              </w:rPr>
              <w:t>1400</w:t>
            </w:r>
            <w:bookmarkEnd w:id="5838"/>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39" w:name="_MCCTEMPBM_CRPT86940936___7"/>
            <w:r w:rsidRPr="00567618">
              <w:rPr>
                <w:rFonts w:ascii="Arial" w:hAnsi="Arial"/>
                <w:sz w:val="18"/>
                <w:szCs w:val="18"/>
              </w:rPr>
              <w:t>Maximum size of IP packets</w:t>
            </w:r>
            <w:bookmarkEnd w:id="5839"/>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40" w:name="_MCCTEMPBM_CRPT86940937___7"/>
            <w:r w:rsidRPr="00567618">
              <w:rPr>
                <w:rFonts w:ascii="Arial" w:hAnsi="Arial"/>
                <w:sz w:val="18"/>
                <w:szCs w:val="18"/>
              </w:rPr>
              <w:t>Delivery of erroneous SDUs</w:t>
            </w:r>
            <w:bookmarkEnd w:id="5840"/>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1" w:name="_MCCTEMPBM_CRPT86940938___4"/>
            <w:r w:rsidRPr="00567618">
              <w:rPr>
                <w:rFonts w:ascii="Arial" w:hAnsi="Arial"/>
                <w:sz w:val="18"/>
                <w:szCs w:val="18"/>
              </w:rPr>
              <w:t>No</w:t>
            </w:r>
            <w:bookmarkEnd w:id="5841"/>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2" w:name="_MCCTEMPBM_CRPT86940939___7"/>
            <w:r w:rsidRPr="00567618">
              <w:rPr>
                <w:rFonts w:ascii="Arial" w:hAnsi="Arial"/>
                <w:sz w:val="18"/>
                <w:szCs w:val="18"/>
              </w:rPr>
              <w:t>Residual BER</w:t>
            </w:r>
            <w:bookmarkEnd w:id="5842"/>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3" w:name="_MCCTEMPBM_CRPT86940940___4"/>
            <w:r w:rsidRPr="00567618">
              <w:rPr>
                <w:rFonts w:ascii="Arial" w:hAnsi="Arial"/>
                <w:sz w:val="18"/>
                <w:szCs w:val="18"/>
              </w:rPr>
              <w:t>10</w:t>
            </w:r>
            <w:r w:rsidRPr="00567618">
              <w:rPr>
                <w:rFonts w:ascii="Arial" w:hAnsi="Arial"/>
                <w:sz w:val="18"/>
                <w:szCs w:val="18"/>
                <w:vertAlign w:val="superscript"/>
              </w:rPr>
              <w:t>-5</w:t>
            </w:r>
            <w:bookmarkEnd w:id="5843"/>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4"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4"/>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5" w:name="_MCCTEMPBM_CRPT86940942___7"/>
            <w:r w:rsidRPr="00567618">
              <w:rPr>
                <w:rFonts w:ascii="Arial" w:hAnsi="Arial"/>
                <w:sz w:val="18"/>
                <w:szCs w:val="18"/>
              </w:rPr>
              <w:t>SDU error ratio</w:t>
            </w:r>
            <w:bookmarkEnd w:id="5845"/>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6"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6"/>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47" w:name="_MCCTEMPBM_CRPT86940944___7"/>
            <w:r w:rsidRPr="00567618">
              <w:rPr>
                <w:rFonts w:ascii="Arial" w:hAnsi="Arial"/>
                <w:sz w:val="18"/>
                <w:szCs w:val="18"/>
              </w:rPr>
              <w:t>A packet loss rate of 0.7 % per wireless link is in general sufficient for video services</w:t>
            </w:r>
            <w:bookmarkEnd w:id="5847"/>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48" w:name="_MCCTEMPBM_CRPT86940945___7"/>
            <w:r w:rsidRPr="00567618">
              <w:rPr>
                <w:rFonts w:ascii="Arial" w:hAnsi="Arial"/>
                <w:sz w:val="18"/>
                <w:szCs w:val="18"/>
              </w:rPr>
              <w:t>Transfer delay (ms)</w:t>
            </w:r>
            <w:bookmarkEnd w:id="5848"/>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49" w:name="_MCCTEMPBM_CRPT86940946___4"/>
            <w:r w:rsidRPr="00567618">
              <w:rPr>
                <w:rFonts w:ascii="Arial" w:hAnsi="Arial"/>
                <w:sz w:val="18"/>
                <w:szCs w:val="18"/>
              </w:rPr>
              <w:t>170 ms</w:t>
            </w:r>
            <w:bookmarkEnd w:id="5849"/>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50"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50"/>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1" w:name="_MCCTEMPBM_CRPT86940948___7"/>
            <w:bookmarkStart w:id="5852" w:name="_MCCTEMPBM_CRPT86940950___7" w:colFirst="2" w:colLast="2"/>
            <w:r w:rsidRPr="00567618">
              <w:rPr>
                <w:rFonts w:ascii="Arial" w:hAnsi="Arial"/>
                <w:sz w:val="18"/>
                <w:szCs w:val="18"/>
              </w:rPr>
              <w:t>Guaranteed bitrate for uplink (kbps)</w:t>
            </w:r>
            <w:bookmarkEnd w:id="5851"/>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3" w:name="_MCCTEMPBM_CRPT86940949___4"/>
            <w:r w:rsidRPr="00567618">
              <w:rPr>
                <w:rFonts w:ascii="Arial" w:hAnsi="Arial"/>
                <w:sz w:val="18"/>
                <w:szCs w:val="18"/>
              </w:rPr>
              <w:t>424</w:t>
            </w:r>
            <w:bookmarkEnd w:id="5853"/>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4" w:name="_MCCTEMPBM_CRPT86940951___7"/>
            <w:bookmarkEnd w:id="5852"/>
            <w:r w:rsidRPr="00567618">
              <w:rPr>
                <w:rFonts w:ascii="Arial" w:hAnsi="Arial"/>
                <w:sz w:val="18"/>
                <w:szCs w:val="18"/>
              </w:rPr>
              <w:t>Maximum bitrate for uplink (kbps)</w:t>
            </w:r>
            <w:bookmarkEnd w:id="5854"/>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5" w:name="_MCCTEMPBM_CRPT86940952___4"/>
            <w:r w:rsidRPr="00567618">
              <w:rPr>
                <w:rFonts w:ascii="Arial" w:hAnsi="Arial"/>
                <w:sz w:val="18"/>
                <w:szCs w:val="18"/>
              </w:rPr>
              <w:t>424</w:t>
            </w:r>
            <w:bookmarkEnd w:id="5855"/>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6" w:name="_MCCTEMPBM_CRPT86940953___7"/>
            <w:r w:rsidRPr="00567618">
              <w:rPr>
                <w:rFonts w:ascii="Arial" w:hAnsi="Arial"/>
                <w:sz w:val="18"/>
                <w:szCs w:val="18"/>
              </w:rPr>
              <w:t>The same as the guaranteed bitrate.</w:t>
            </w:r>
            <w:bookmarkEnd w:id="5856"/>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57" w:name="_MCCTEMPBM_CRPT86940954___7"/>
            <w:bookmarkStart w:id="5858" w:name="_MCCTEMPBM_CRPT86940956___7" w:colFirst="2" w:colLast="2"/>
            <w:r w:rsidRPr="00567618">
              <w:rPr>
                <w:rFonts w:ascii="Arial" w:hAnsi="Arial"/>
                <w:sz w:val="18"/>
                <w:szCs w:val="18"/>
              </w:rPr>
              <w:t>Guaranteed bitrate for downlink (kbps)</w:t>
            </w:r>
            <w:bookmarkEnd w:id="5857"/>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59" w:name="_MCCTEMPBM_CRPT86940955___4"/>
            <w:r w:rsidRPr="00567618">
              <w:rPr>
                <w:rFonts w:ascii="Arial" w:hAnsi="Arial"/>
                <w:sz w:val="18"/>
                <w:szCs w:val="18"/>
              </w:rPr>
              <w:t>424</w:t>
            </w:r>
            <w:bookmarkEnd w:id="5859"/>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60" w:name="_MCCTEMPBM_CRPT86940957___7"/>
            <w:bookmarkEnd w:id="5858"/>
            <w:r w:rsidRPr="00567618">
              <w:rPr>
                <w:rFonts w:ascii="Arial" w:hAnsi="Arial"/>
                <w:sz w:val="18"/>
                <w:szCs w:val="18"/>
              </w:rPr>
              <w:t>Maximum bitrate for downlink (kbps)</w:t>
            </w:r>
            <w:bookmarkEnd w:id="5860"/>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1" w:name="_MCCTEMPBM_CRPT86940958___4"/>
            <w:r w:rsidRPr="00567618">
              <w:rPr>
                <w:rFonts w:ascii="Arial" w:hAnsi="Arial"/>
                <w:sz w:val="18"/>
                <w:szCs w:val="18"/>
              </w:rPr>
              <w:t>424</w:t>
            </w:r>
            <w:bookmarkEnd w:id="5861"/>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2" w:name="_MCCTEMPBM_CRPT86940959___7"/>
            <w:r w:rsidRPr="00567618">
              <w:rPr>
                <w:rFonts w:ascii="Arial" w:hAnsi="Arial"/>
                <w:sz w:val="18"/>
                <w:szCs w:val="18"/>
              </w:rPr>
              <w:t>The same as the guaranteed bitrate.</w:t>
            </w:r>
            <w:bookmarkEnd w:id="5862"/>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3" w:name="_MCCTEMPBM_CRPT86940960___7"/>
            <w:r w:rsidRPr="00567618">
              <w:rPr>
                <w:rFonts w:ascii="Arial" w:hAnsi="Arial"/>
                <w:sz w:val="18"/>
                <w:szCs w:val="18"/>
              </w:rPr>
              <w:t>Allocation/Retention priority</w:t>
            </w:r>
            <w:bookmarkEnd w:id="5863"/>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4" w:name="_MCCTEMPBM_CRPT86940961___4"/>
            <w:r w:rsidRPr="00567618">
              <w:rPr>
                <w:rFonts w:ascii="Arial" w:hAnsi="Arial"/>
                <w:sz w:val="18"/>
                <w:szCs w:val="18"/>
              </w:rPr>
              <w:t>subscribed value</w:t>
            </w:r>
            <w:bookmarkEnd w:id="5864"/>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5"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5"/>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6" w:name="_MCCTEMPBM_CRPT86940963___7"/>
            <w:r w:rsidRPr="00567618">
              <w:rPr>
                <w:rFonts w:ascii="Arial" w:hAnsi="Arial"/>
                <w:sz w:val="18"/>
                <w:szCs w:val="18"/>
              </w:rPr>
              <w:t>Source statistics descriptor</w:t>
            </w:r>
            <w:bookmarkEnd w:id="5866"/>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67" w:name="_MCCTEMPBM_CRPT86940964___4"/>
            <w:r w:rsidRPr="00567618">
              <w:rPr>
                <w:rFonts w:ascii="Arial" w:hAnsi="Arial"/>
                <w:sz w:val="18"/>
                <w:szCs w:val="18"/>
              </w:rPr>
              <w:t>‘unknown'</w:t>
            </w:r>
            <w:bookmarkEnd w:id="5867"/>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68" w:name="_Toc26369663"/>
      <w:bookmarkStart w:id="5869" w:name="_Toc36227545"/>
      <w:bookmarkStart w:id="5870" w:name="_Toc36228560"/>
      <w:bookmarkStart w:id="5871" w:name="_Toc36229187"/>
      <w:bookmarkStart w:id="5872" w:name="_Toc68847507"/>
      <w:bookmarkStart w:id="5873" w:name="_Toc74611442"/>
      <w:bookmarkStart w:id="5874" w:name="_Toc75566721"/>
      <w:bookmarkStart w:id="5875" w:name="_Toc89790273"/>
      <w:bookmarkStart w:id="5876" w:name="_Toc99466911"/>
      <w:bookmarkStart w:id="5877" w:name="_Toc193991232"/>
      <w:r w:rsidRPr="00567618">
        <w:rPr>
          <w:rFonts w:eastAsia="SimSun"/>
        </w:rPr>
        <w:t>E.21</w:t>
      </w:r>
      <w:r w:rsidRPr="00567618">
        <w:rPr>
          <w:rFonts w:eastAsia="SimSun"/>
        </w:rPr>
        <w:tab/>
        <w:t>Bi-directional video (H.264 AVC level 1.2, IPv4, RTCP and MBR&gt;GBR bearer)</w:t>
      </w:r>
      <w:bookmarkEnd w:id="5868"/>
      <w:bookmarkEnd w:id="5869"/>
      <w:bookmarkEnd w:id="5870"/>
      <w:bookmarkEnd w:id="5871"/>
      <w:bookmarkEnd w:id="5872"/>
      <w:bookmarkEnd w:id="5873"/>
      <w:bookmarkEnd w:id="5874"/>
      <w:bookmarkEnd w:id="5875"/>
      <w:bookmarkEnd w:id="5876"/>
      <w:bookmarkEnd w:id="5877"/>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78" w:name="MCCQCTEMPBM_00000184"/>
      <w:r w:rsidRPr="00567618">
        <w:rPr>
          <w:rFonts w:ascii="Courier New" w:hAnsi="Courier New" w:cs="Courier New"/>
          <w:szCs w:val="18"/>
        </w:rPr>
        <w:t xml:space="preserve"> </w:t>
      </w:r>
      <w:bookmarkEnd w:id="5878"/>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79"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80" w:name="_MCCTEMPBM_CRPT86940966___7"/>
            <w:bookmarkEnd w:id="5879"/>
            <w:r w:rsidRPr="00567618">
              <w:rPr>
                <w:rFonts w:ascii="Arial" w:hAnsi="Arial"/>
                <w:sz w:val="18"/>
                <w:szCs w:val="18"/>
              </w:rPr>
              <w:t>Delivery order</w:t>
            </w:r>
            <w:bookmarkEnd w:id="5880"/>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1" w:name="_MCCTEMPBM_CRPT86940967___4"/>
            <w:r w:rsidRPr="00567618">
              <w:rPr>
                <w:rFonts w:ascii="Arial" w:hAnsi="Arial"/>
                <w:sz w:val="18"/>
                <w:szCs w:val="18"/>
              </w:rPr>
              <w:t>No</w:t>
            </w:r>
            <w:bookmarkEnd w:id="5881"/>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2" w:name="_MCCTEMPBM_CRPT86940968___7"/>
            <w:r w:rsidRPr="00567618">
              <w:rPr>
                <w:rFonts w:ascii="Arial" w:hAnsi="Arial"/>
                <w:sz w:val="18"/>
                <w:szCs w:val="18"/>
              </w:rPr>
              <w:t>The application should handle packet reordering.</w:t>
            </w:r>
            <w:bookmarkEnd w:id="5882"/>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3" w:name="_MCCTEMPBM_CRPT86940969___7"/>
            <w:r w:rsidRPr="00567618">
              <w:rPr>
                <w:rFonts w:ascii="Arial" w:hAnsi="Arial"/>
                <w:sz w:val="18"/>
                <w:szCs w:val="18"/>
              </w:rPr>
              <w:t>Maximum SDU size (octets)</w:t>
            </w:r>
            <w:bookmarkEnd w:id="5883"/>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4" w:name="_MCCTEMPBM_CRPT86940970___4"/>
            <w:r w:rsidRPr="00567618">
              <w:rPr>
                <w:rFonts w:ascii="Arial" w:hAnsi="Arial"/>
                <w:sz w:val="18"/>
                <w:szCs w:val="18"/>
              </w:rPr>
              <w:t>1400</w:t>
            </w:r>
            <w:bookmarkEnd w:id="5884"/>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5" w:name="_MCCTEMPBM_CRPT86940971___7"/>
            <w:r w:rsidRPr="00567618">
              <w:rPr>
                <w:rFonts w:ascii="Arial" w:hAnsi="Arial"/>
                <w:sz w:val="18"/>
                <w:szCs w:val="18"/>
              </w:rPr>
              <w:t>Maximum size of IP packets</w:t>
            </w:r>
            <w:bookmarkEnd w:id="5885"/>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6" w:name="_MCCTEMPBM_CRPT86940972___7"/>
            <w:r w:rsidRPr="00567618">
              <w:rPr>
                <w:rFonts w:ascii="Arial" w:hAnsi="Arial"/>
                <w:sz w:val="18"/>
                <w:szCs w:val="18"/>
              </w:rPr>
              <w:t>Delivery of erroneous SDUs</w:t>
            </w:r>
            <w:bookmarkEnd w:id="5886"/>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87" w:name="_MCCTEMPBM_CRPT86940973___4"/>
            <w:r w:rsidRPr="00567618">
              <w:rPr>
                <w:rFonts w:ascii="Arial" w:hAnsi="Arial"/>
                <w:sz w:val="18"/>
                <w:szCs w:val="18"/>
              </w:rPr>
              <w:t>No</w:t>
            </w:r>
            <w:bookmarkEnd w:id="5887"/>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88" w:name="_MCCTEMPBM_CRPT86940974___7"/>
            <w:r w:rsidRPr="00567618">
              <w:rPr>
                <w:rFonts w:ascii="Arial" w:hAnsi="Arial"/>
                <w:sz w:val="18"/>
                <w:szCs w:val="18"/>
              </w:rPr>
              <w:t>Residual BER</w:t>
            </w:r>
            <w:bookmarkEnd w:id="5888"/>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89" w:name="_MCCTEMPBM_CRPT86940975___4"/>
            <w:r w:rsidRPr="00567618">
              <w:rPr>
                <w:rFonts w:ascii="Arial" w:hAnsi="Arial"/>
                <w:sz w:val="18"/>
                <w:szCs w:val="18"/>
              </w:rPr>
              <w:t>10</w:t>
            </w:r>
            <w:r w:rsidRPr="00567618">
              <w:rPr>
                <w:rFonts w:ascii="Arial" w:hAnsi="Arial"/>
                <w:sz w:val="18"/>
                <w:szCs w:val="18"/>
                <w:vertAlign w:val="superscript"/>
              </w:rPr>
              <w:t>-5</w:t>
            </w:r>
            <w:bookmarkEnd w:id="5889"/>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90"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90"/>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1" w:name="_MCCTEMPBM_CRPT86940977___7"/>
            <w:r w:rsidRPr="00567618">
              <w:rPr>
                <w:rFonts w:ascii="Arial" w:hAnsi="Arial"/>
                <w:sz w:val="18"/>
                <w:szCs w:val="18"/>
              </w:rPr>
              <w:t>SDU error ratio</w:t>
            </w:r>
            <w:bookmarkEnd w:id="5891"/>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2"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2"/>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3" w:name="_MCCTEMPBM_CRPT86940979___7"/>
            <w:r w:rsidRPr="00567618">
              <w:rPr>
                <w:rFonts w:ascii="Arial" w:hAnsi="Arial"/>
                <w:sz w:val="18"/>
                <w:szCs w:val="18"/>
              </w:rPr>
              <w:t>A packet loss rate of 0.7 % per wireless link is in general sufficient for video services</w:t>
            </w:r>
            <w:bookmarkEnd w:id="5893"/>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4" w:name="_MCCTEMPBM_CRPT86940980___7"/>
            <w:r w:rsidRPr="00567618">
              <w:rPr>
                <w:rFonts w:ascii="Arial" w:hAnsi="Arial"/>
                <w:sz w:val="18"/>
                <w:szCs w:val="18"/>
              </w:rPr>
              <w:t>Transfer delay (ms)</w:t>
            </w:r>
            <w:bookmarkEnd w:id="5894"/>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5" w:name="_MCCTEMPBM_CRPT86940981___4"/>
            <w:r w:rsidRPr="00567618">
              <w:rPr>
                <w:rFonts w:ascii="Arial" w:hAnsi="Arial"/>
                <w:sz w:val="18"/>
                <w:szCs w:val="18"/>
              </w:rPr>
              <w:t>170 ms</w:t>
            </w:r>
            <w:bookmarkEnd w:id="5895"/>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6"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6"/>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897" w:name="_MCCTEMPBM_CRPT86940983___7"/>
            <w:bookmarkStart w:id="5898" w:name="_MCCTEMPBM_CRPT86940985___7" w:colFirst="2" w:colLast="2"/>
            <w:r w:rsidRPr="00567618">
              <w:rPr>
                <w:rFonts w:ascii="Arial" w:hAnsi="Arial"/>
                <w:sz w:val="18"/>
                <w:szCs w:val="18"/>
              </w:rPr>
              <w:t>Guaranteed bitrate for uplink (kbps)</w:t>
            </w:r>
            <w:bookmarkEnd w:id="5897"/>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899" w:name="_MCCTEMPBM_CRPT86940984___4"/>
            <w:r w:rsidRPr="00567618">
              <w:rPr>
                <w:rFonts w:ascii="Arial" w:hAnsi="Arial"/>
                <w:sz w:val="18"/>
                <w:szCs w:val="18"/>
              </w:rPr>
              <w:t>208</w:t>
            </w:r>
            <w:bookmarkEnd w:id="5899"/>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900" w:name="_MCCTEMPBM_CRPT86940986___7"/>
            <w:bookmarkStart w:id="5901" w:name="_MCCTEMPBM_CRPT86940988___7" w:colFirst="2" w:colLast="2"/>
            <w:bookmarkEnd w:id="5898"/>
            <w:r w:rsidRPr="00567618">
              <w:rPr>
                <w:rFonts w:ascii="Arial" w:hAnsi="Arial"/>
                <w:sz w:val="18"/>
                <w:szCs w:val="18"/>
              </w:rPr>
              <w:t>Maximum bitrate for uplink (kbps)</w:t>
            </w:r>
            <w:bookmarkEnd w:id="5900"/>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2" w:name="_MCCTEMPBM_CRPT86940987___4"/>
            <w:r w:rsidRPr="00567618">
              <w:rPr>
                <w:rFonts w:ascii="Arial" w:hAnsi="Arial"/>
                <w:sz w:val="18"/>
                <w:szCs w:val="18"/>
              </w:rPr>
              <w:t>408</w:t>
            </w:r>
            <w:bookmarkEnd w:id="5902"/>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3" w:name="_MCCTEMPBM_CRPT86940989___7"/>
            <w:bookmarkStart w:id="5904" w:name="_MCCTEMPBM_CRPT86940991___7" w:colFirst="2" w:colLast="2"/>
            <w:bookmarkEnd w:id="5901"/>
            <w:r w:rsidRPr="00567618">
              <w:rPr>
                <w:rFonts w:ascii="Arial" w:hAnsi="Arial"/>
                <w:sz w:val="18"/>
                <w:szCs w:val="18"/>
              </w:rPr>
              <w:t>Guaranteed bitrate for downlink (kbps)</w:t>
            </w:r>
            <w:bookmarkEnd w:id="5903"/>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5" w:name="_MCCTEMPBM_CRPT86940990___4"/>
            <w:r w:rsidRPr="00567618">
              <w:rPr>
                <w:rFonts w:ascii="Arial" w:hAnsi="Arial"/>
                <w:sz w:val="18"/>
                <w:szCs w:val="18"/>
              </w:rPr>
              <w:t>208</w:t>
            </w:r>
            <w:bookmarkEnd w:id="5905"/>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6" w:name="_MCCTEMPBM_CRPT86940992___7"/>
            <w:bookmarkStart w:id="5907" w:name="_MCCTEMPBM_CRPT86940994___7" w:colFirst="2" w:colLast="2"/>
            <w:bookmarkEnd w:id="5904"/>
            <w:r w:rsidRPr="00567618">
              <w:rPr>
                <w:rFonts w:ascii="Arial" w:hAnsi="Arial"/>
                <w:sz w:val="18"/>
                <w:szCs w:val="18"/>
              </w:rPr>
              <w:t>Maximum bitrate for downlink (kbps)</w:t>
            </w:r>
            <w:bookmarkEnd w:id="5906"/>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08" w:name="_MCCTEMPBM_CRPT86940993___4"/>
            <w:r w:rsidRPr="00567618">
              <w:rPr>
                <w:rFonts w:ascii="Arial" w:hAnsi="Arial"/>
                <w:sz w:val="18"/>
                <w:szCs w:val="18"/>
              </w:rPr>
              <w:t>408</w:t>
            </w:r>
            <w:bookmarkEnd w:id="5908"/>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09" w:name="_MCCTEMPBM_CRPT86940995___7"/>
            <w:bookmarkEnd w:id="5907"/>
            <w:r w:rsidRPr="00567618">
              <w:rPr>
                <w:rFonts w:ascii="Arial" w:hAnsi="Arial"/>
                <w:sz w:val="18"/>
                <w:szCs w:val="18"/>
              </w:rPr>
              <w:t>Allocation/Retention priority</w:t>
            </w:r>
            <w:bookmarkEnd w:id="5909"/>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10" w:name="_MCCTEMPBM_CRPT86940996___4"/>
            <w:r w:rsidRPr="00567618">
              <w:rPr>
                <w:rFonts w:ascii="Arial" w:hAnsi="Arial"/>
                <w:sz w:val="18"/>
                <w:szCs w:val="18"/>
              </w:rPr>
              <w:t>subscribed value</w:t>
            </w:r>
            <w:bookmarkEnd w:id="5910"/>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1"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1"/>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2" w:name="_MCCTEMPBM_CRPT86940998___7"/>
            <w:r w:rsidRPr="00567618">
              <w:rPr>
                <w:rFonts w:ascii="Arial" w:hAnsi="Arial"/>
                <w:sz w:val="18"/>
              </w:rPr>
              <w:t>Source statistics descriptor</w:t>
            </w:r>
            <w:bookmarkEnd w:id="5912"/>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3" w:name="_MCCTEMPBM_CRPT86940999___4"/>
            <w:r w:rsidRPr="00567618">
              <w:rPr>
                <w:rFonts w:ascii="Arial" w:hAnsi="Arial"/>
                <w:sz w:val="18"/>
              </w:rPr>
              <w:t>‘unknown'</w:t>
            </w:r>
            <w:bookmarkEnd w:id="5913"/>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4" w:name="_Toc26369664"/>
      <w:bookmarkStart w:id="5915" w:name="_Toc36227546"/>
      <w:bookmarkStart w:id="5916" w:name="_Toc36228561"/>
      <w:bookmarkStart w:id="5917" w:name="_Toc36229188"/>
      <w:bookmarkStart w:id="5918" w:name="_Toc68847508"/>
      <w:bookmarkStart w:id="5919" w:name="_Toc74611443"/>
      <w:bookmarkStart w:id="5920" w:name="_Toc75566722"/>
      <w:bookmarkStart w:id="5921" w:name="_Toc89790274"/>
      <w:bookmarkStart w:id="5922" w:name="_Toc99466912"/>
      <w:bookmarkStart w:id="5923" w:name="_Toc193991233"/>
      <w:r w:rsidRPr="00567618">
        <w:rPr>
          <w:rFonts w:eastAsia="SimSun"/>
        </w:rPr>
        <w:t>E.22</w:t>
      </w:r>
      <w:r w:rsidRPr="00567618">
        <w:rPr>
          <w:rFonts w:eastAsia="SimSun"/>
        </w:rPr>
        <w:tab/>
        <w:t>Bi-directional video (H.264 AVC level 1.2, IPv6, RTCP and MBR&gt;GBR bearer)</w:t>
      </w:r>
      <w:bookmarkEnd w:id="5914"/>
      <w:bookmarkEnd w:id="5915"/>
      <w:bookmarkEnd w:id="5916"/>
      <w:bookmarkEnd w:id="5917"/>
      <w:bookmarkEnd w:id="5918"/>
      <w:bookmarkEnd w:id="5919"/>
      <w:bookmarkEnd w:id="5920"/>
      <w:bookmarkEnd w:id="5921"/>
      <w:bookmarkEnd w:id="5922"/>
      <w:bookmarkEnd w:id="5923"/>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4" w:name="MCCQCTEMPBM_00000185"/>
      <w:r w:rsidRPr="00567618">
        <w:rPr>
          <w:rFonts w:ascii="Courier New" w:hAnsi="Courier New" w:cs="Courier New"/>
          <w:szCs w:val="18"/>
        </w:rPr>
        <w:t xml:space="preserve"> </w:t>
      </w:r>
      <w:bookmarkEnd w:id="5924"/>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5" w:name="_MCCTEMPBM_CRPT86941000___4"/>
            <w:r w:rsidRPr="00567618">
              <w:t>The application should handle packet reordering.</w:t>
            </w:r>
            <w:bookmarkEnd w:id="5925"/>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6" w:name="_MCCTEMPBM_CRPT86941001___4"/>
            <w:r w:rsidRPr="00567618">
              <w:t>Maximum size of IP packets</w:t>
            </w:r>
            <w:bookmarkEnd w:id="5926"/>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27" w:name="_MCCTEMPBM_CRPT86941002___4"/>
            <w:r w:rsidRPr="00567618">
              <w:t>Reflects the desire to have a medium level of protection to achieve an acceptable compromise between packet loss rate and speech transport delay and delay variation.</w:t>
            </w:r>
            <w:bookmarkEnd w:id="5927"/>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28" w:name="_MCCTEMPBM_CRPT86941003___4"/>
            <w:r w:rsidRPr="00567618">
              <w:t>A packet loss rate of 0.7 % per wireless link is in general sufficient for video services</w:t>
            </w:r>
            <w:bookmarkEnd w:id="5928"/>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29"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29"/>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30"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1" w:name="_MCCTEMPBM_CRPT86941006___4" w:colFirst="2" w:colLast="2"/>
            <w:bookmarkEnd w:id="593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2" w:name="_MCCTEMPBM_CRPT86941007___4" w:colFirst="2" w:colLast="2"/>
            <w:bookmarkEnd w:id="593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3" w:name="_MCCTEMPBM_CRPT86941008___4" w:colFirst="2" w:colLast="2"/>
            <w:bookmarkEnd w:id="593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3"/>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4"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4"/>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5" w:name="_Toc26369665"/>
      <w:bookmarkStart w:id="5936" w:name="_Toc36227547"/>
      <w:bookmarkStart w:id="5937" w:name="_Toc36228562"/>
      <w:bookmarkStart w:id="5938" w:name="_Toc36229189"/>
      <w:bookmarkStart w:id="5939" w:name="_Toc68847509"/>
      <w:bookmarkStart w:id="5940" w:name="_Toc74611444"/>
      <w:bookmarkStart w:id="5941" w:name="_Toc75566723"/>
      <w:bookmarkStart w:id="5942" w:name="_Toc89790275"/>
      <w:bookmarkStart w:id="5943" w:name="_Toc99466913"/>
      <w:bookmarkStart w:id="5944" w:name="_Toc193991234"/>
      <w:r w:rsidRPr="00567618">
        <w:rPr>
          <w:rFonts w:eastAsia="SimSun"/>
        </w:rPr>
        <w:t>E.23</w:t>
      </w:r>
      <w:r w:rsidRPr="00567618">
        <w:rPr>
          <w:rFonts w:eastAsia="SimSun"/>
        </w:rPr>
        <w:tab/>
        <w:t>Bi-directional video (H.265 (HEVC) Main profile, Main tier, level 3.1, 500 kbps, IPv6, RTCP and MBR=GBR bearer)</w:t>
      </w:r>
      <w:bookmarkEnd w:id="5935"/>
      <w:bookmarkEnd w:id="5936"/>
      <w:bookmarkEnd w:id="5937"/>
      <w:bookmarkEnd w:id="5938"/>
      <w:bookmarkEnd w:id="5939"/>
      <w:bookmarkEnd w:id="5940"/>
      <w:bookmarkEnd w:id="5941"/>
      <w:bookmarkEnd w:id="5942"/>
      <w:bookmarkEnd w:id="5943"/>
      <w:bookmarkEnd w:id="5944"/>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5" w:name="_Toc26369666"/>
      <w:bookmarkStart w:id="5946" w:name="_Toc36227548"/>
      <w:bookmarkStart w:id="5947" w:name="_Toc36228563"/>
      <w:bookmarkStart w:id="5948" w:name="_Toc36229190"/>
      <w:bookmarkStart w:id="5949" w:name="_Toc68847510"/>
      <w:bookmarkStart w:id="5950" w:name="_Toc74611445"/>
      <w:bookmarkStart w:id="5951" w:name="_Toc75566724"/>
      <w:bookmarkStart w:id="5952" w:name="_Toc89790276"/>
      <w:bookmarkStart w:id="5953" w:name="_Toc99466914"/>
      <w:bookmarkStart w:id="5954" w:name="_Toc193991235"/>
      <w:r w:rsidRPr="00567618">
        <w:rPr>
          <w:rFonts w:eastAsia="SimSun"/>
        </w:rPr>
        <w:t>E.24</w:t>
      </w:r>
      <w:r w:rsidRPr="00567618">
        <w:rPr>
          <w:rFonts w:eastAsia="SimSun"/>
        </w:rPr>
        <w:tab/>
        <w:t>Bi-directional video (H.265 (HEVC) Main profile, Main tier, level 3.1, 500/40 kbps, IPv6, RTCP and MBR&gt;GBR bearer)</w:t>
      </w:r>
      <w:bookmarkEnd w:id="5945"/>
      <w:bookmarkEnd w:id="5946"/>
      <w:bookmarkEnd w:id="5947"/>
      <w:bookmarkEnd w:id="5948"/>
      <w:bookmarkEnd w:id="5949"/>
      <w:bookmarkEnd w:id="5950"/>
      <w:bookmarkEnd w:id="5951"/>
      <w:bookmarkEnd w:id="5952"/>
      <w:bookmarkEnd w:id="5953"/>
      <w:bookmarkEnd w:id="5954"/>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5" w:name="_Toc26369667"/>
      <w:bookmarkStart w:id="5956" w:name="_Toc36227549"/>
      <w:bookmarkStart w:id="5957" w:name="_Toc36228564"/>
      <w:bookmarkStart w:id="5958" w:name="_Toc36229191"/>
      <w:bookmarkStart w:id="5959" w:name="_Toc68847511"/>
      <w:bookmarkStart w:id="5960" w:name="_Toc74611446"/>
      <w:bookmarkStart w:id="5961" w:name="_Toc75566725"/>
      <w:bookmarkStart w:id="5962" w:name="_Toc89790277"/>
      <w:bookmarkStart w:id="5963" w:name="_Toc99466915"/>
      <w:bookmarkStart w:id="5964" w:name="_Toc193991236"/>
      <w:r w:rsidRPr="00567618">
        <w:rPr>
          <w:rFonts w:eastAsia="SimSun"/>
        </w:rPr>
        <w:t>E.25</w:t>
      </w:r>
      <w:r w:rsidRPr="00567618">
        <w:rPr>
          <w:rFonts w:eastAsia="SimSun"/>
        </w:rPr>
        <w:tab/>
        <w:t>Bi-directional video (H.265 (HEVC) Main profile, Main tier, level 3.1, 600 kbps, IPv6, RTCP and MBR=GBR bearer)</w:t>
      </w:r>
      <w:bookmarkEnd w:id="5955"/>
      <w:bookmarkEnd w:id="5956"/>
      <w:bookmarkEnd w:id="5957"/>
      <w:bookmarkEnd w:id="5958"/>
      <w:bookmarkEnd w:id="5959"/>
      <w:bookmarkEnd w:id="5960"/>
      <w:bookmarkEnd w:id="5961"/>
      <w:bookmarkEnd w:id="5962"/>
      <w:bookmarkEnd w:id="5963"/>
      <w:bookmarkEnd w:id="5964"/>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5" w:name="_Toc26369668"/>
      <w:bookmarkStart w:id="5966" w:name="_Toc36227550"/>
      <w:bookmarkStart w:id="5967" w:name="_Toc36228565"/>
      <w:bookmarkStart w:id="5968" w:name="_Toc36229192"/>
      <w:bookmarkStart w:id="5969" w:name="_Toc68847512"/>
      <w:bookmarkStart w:id="5970" w:name="_Toc74611447"/>
      <w:bookmarkStart w:id="5971" w:name="_Toc75566726"/>
      <w:bookmarkStart w:id="5972" w:name="_Toc89790278"/>
      <w:bookmarkStart w:id="5973" w:name="_Toc99466916"/>
      <w:bookmarkStart w:id="5974" w:name="_Toc193991237"/>
      <w:r w:rsidRPr="00567618">
        <w:rPr>
          <w:rFonts w:eastAsia="SimSun"/>
        </w:rPr>
        <w:t>E.26</w:t>
      </w:r>
      <w:r w:rsidRPr="00567618">
        <w:rPr>
          <w:rFonts w:eastAsia="SimSun"/>
        </w:rPr>
        <w:tab/>
        <w:t>Bi-directional video (H.265 (HEVC) Main profile, Main tier, level 3.1, 600/40 kbps, IPv6, RTCP and MBR&gt;GBR bearer)</w:t>
      </w:r>
      <w:bookmarkEnd w:id="5965"/>
      <w:bookmarkEnd w:id="5966"/>
      <w:bookmarkEnd w:id="5967"/>
      <w:bookmarkEnd w:id="5968"/>
      <w:bookmarkEnd w:id="5969"/>
      <w:bookmarkEnd w:id="5970"/>
      <w:bookmarkEnd w:id="5971"/>
      <w:bookmarkEnd w:id="5972"/>
      <w:bookmarkEnd w:id="5973"/>
      <w:bookmarkEnd w:id="5974"/>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5" w:name="_Toc26369669"/>
      <w:bookmarkStart w:id="5976" w:name="_Toc36227551"/>
      <w:bookmarkStart w:id="5977" w:name="_Toc36228566"/>
      <w:bookmarkStart w:id="5978" w:name="_Toc36229193"/>
      <w:bookmarkStart w:id="5979" w:name="_Toc68847513"/>
      <w:bookmarkStart w:id="5980" w:name="_Toc74611448"/>
      <w:bookmarkStart w:id="5981" w:name="_Toc75566727"/>
      <w:bookmarkStart w:id="5982" w:name="_Toc89790279"/>
      <w:bookmarkStart w:id="5983" w:name="_Toc99466917"/>
      <w:bookmarkStart w:id="5984" w:name="_Toc193991238"/>
      <w:r w:rsidRPr="00567618">
        <w:rPr>
          <w:rFonts w:eastAsia="SimSun"/>
        </w:rPr>
        <w:t>E.27</w:t>
      </w:r>
      <w:r w:rsidRPr="00567618">
        <w:rPr>
          <w:rFonts w:eastAsia="SimSun"/>
        </w:rPr>
        <w:tab/>
        <w:t>Bi-directional video (H.265 (HEVC) Main profile, Main tier, level 3.1, 650 kbps, IPv6, RTCP and MBR=GBR bearer)</w:t>
      </w:r>
      <w:bookmarkEnd w:id="5975"/>
      <w:bookmarkEnd w:id="5976"/>
      <w:bookmarkEnd w:id="5977"/>
      <w:bookmarkEnd w:id="5978"/>
      <w:bookmarkEnd w:id="5979"/>
      <w:bookmarkEnd w:id="5980"/>
      <w:bookmarkEnd w:id="5981"/>
      <w:bookmarkEnd w:id="5982"/>
      <w:bookmarkEnd w:id="5983"/>
      <w:bookmarkEnd w:id="5984"/>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5" w:name="_Toc26369670"/>
      <w:bookmarkStart w:id="5986" w:name="_Toc36227552"/>
      <w:bookmarkStart w:id="5987" w:name="_Toc36228567"/>
      <w:bookmarkStart w:id="5988" w:name="_Toc36229194"/>
      <w:bookmarkStart w:id="5989" w:name="_Toc68847514"/>
      <w:bookmarkStart w:id="5990" w:name="_Toc74611449"/>
      <w:bookmarkStart w:id="5991" w:name="_Toc75566728"/>
      <w:bookmarkStart w:id="5992" w:name="_Toc89790280"/>
      <w:bookmarkStart w:id="5993" w:name="_Toc99466918"/>
      <w:bookmarkStart w:id="5994" w:name="_Toc193991239"/>
      <w:r w:rsidRPr="00567618">
        <w:rPr>
          <w:rFonts w:eastAsia="SimSun"/>
        </w:rPr>
        <w:t>E.28</w:t>
      </w:r>
      <w:r w:rsidRPr="00567618">
        <w:rPr>
          <w:rFonts w:eastAsia="SimSun"/>
        </w:rPr>
        <w:tab/>
        <w:t>Bi-directional video (H.265 (HEVC) Main profile, Main tier, level 3.1, 650/40 kbps, IPv6, RTCP and MBR&gt;GBR bearer)</w:t>
      </w:r>
      <w:bookmarkEnd w:id="5985"/>
      <w:bookmarkEnd w:id="5986"/>
      <w:bookmarkEnd w:id="5987"/>
      <w:bookmarkEnd w:id="5988"/>
      <w:bookmarkEnd w:id="5989"/>
      <w:bookmarkEnd w:id="5990"/>
      <w:bookmarkEnd w:id="5991"/>
      <w:bookmarkEnd w:id="5992"/>
      <w:bookmarkEnd w:id="5993"/>
      <w:bookmarkEnd w:id="5994"/>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5" w:name="_Toc26369671"/>
      <w:bookmarkStart w:id="5996" w:name="_Toc36227553"/>
      <w:bookmarkStart w:id="5997" w:name="_Toc36228568"/>
      <w:bookmarkStart w:id="5998" w:name="_Toc36229195"/>
      <w:bookmarkStart w:id="5999" w:name="_Toc68847515"/>
      <w:bookmarkStart w:id="6000" w:name="_Toc74611450"/>
      <w:bookmarkStart w:id="6001" w:name="_Toc75566729"/>
      <w:bookmarkStart w:id="6002" w:name="_Toc89790281"/>
      <w:bookmarkStart w:id="6003" w:name="_Toc99466919"/>
      <w:bookmarkStart w:id="6004" w:name="_Toc193991240"/>
      <w:r w:rsidRPr="00567618">
        <w:rPr>
          <w:rFonts w:eastAsia="SimSun"/>
        </w:rPr>
        <w:t>E.29</w:t>
      </w:r>
      <w:r w:rsidRPr="00567618">
        <w:rPr>
          <w:rFonts w:eastAsia="SimSun"/>
        </w:rPr>
        <w:tab/>
        <w:t>Bi-directional video (H.265 (HEVC) Main profile, Main tier, level 3.1, 750 kbps, IPv6, RTCP and MBR=GBR bearer)</w:t>
      </w:r>
      <w:bookmarkEnd w:id="5995"/>
      <w:bookmarkEnd w:id="5996"/>
      <w:bookmarkEnd w:id="5997"/>
      <w:bookmarkEnd w:id="5998"/>
      <w:bookmarkEnd w:id="5999"/>
      <w:bookmarkEnd w:id="6000"/>
      <w:bookmarkEnd w:id="6001"/>
      <w:bookmarkEnd w:id="6002"/>
      <w:bookmarkEnd w:id="6003"/>
      <w:bookmarkEnd w:id="6004"/>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5" w:name="_Toc26369672"/>
      <w:bookmarkStart w:id="6006" w:name="_Toc36227554"/>
      <w:bookmarkStart w:id="6007" w:name="_Toc36228569"/>
      <w:bookmarkStart w:id="6008" w:name="_Toc36229196"/>
      <w:bookmarkStart w:id="6009" w:name="_Toc68847516"/>
      <w:bookmarkStart w:id="6010" w:name="_Toc74611451"/>
      <w:bookmarkStart w:id="6011" w:name="_Toc75566730"/>
      <w:bookmarkStart w:id="6012" w:name="_Toc89790282"/>
      <w:bookmarkStart w:id="6013" w:name="_Toc99466920"/>
      <w:bookmarkStart w:id="6014" w:name="_Toc193991241"/>
      <w:r w:rsidRPr="00567618">
        <w:rPr>
          <w:rFonts w:eastAsia="SimSun"/>
        </w:rPr>
        <w:t>E.30</w:t>
      </w:r>
      <w:r w:rsidRPr="00567618">
        <w:rPr>
          <w:rFonts w:eastAsia="SimSun"/>
        </w:rPr>
        <w:tab/>
        <w:t>Bi-directional video (H.265 (HEVC) Main profile, Main tier, level 3.1, 750/40 kbps, IPv6, RTCP and MBR&gt;GBR bearer)</w:t>
      </w:r>
      <w:bookmarkEnd w:id="6005"/>
      <w:bookmarkEnd w:id="6006"/>
      <w:bookmarkEnd w:id="6007"/>
      <w:bookmarkEnd w:id="6008"/>
      <w:bookmarkEnd w:id="6009"/>
      <w:bookmarkEnd w:id="6010"/>
      <w:bookmarkEnd w:id="6011"/>
      <w:bookmarkEnd w:id="6012"/>
      <w:bookmarkEnd w:id="6013"/>
      <w:bookmarkEnd w:id="6014"/>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5" w:name="_Toc26369673"/>
      <w:bookmarkStart w:id="6016" w:name="_Toc36227555"/>
      <w:bookmarkStart w:id="6017" w:name="_Toc36228570"/>
      <w:bookmarkStart w:id="6018" w:name="_Toc36229197"/>
      <w:bookmarkStart w:id="6019" w:name="_Toc68847517"/>
      <w:bookmarkStart w:id="6020" w:name="_Toc74611452"/>
      <w:bookmarkStart w:id="6021" w:name="_Toc75566731"/>
      <w:bookmarkStart w:id="6022" w:name="_Toc89790283"/>
      <w:bookmarkStart w:id="6023" w:name="_Toc99466921"/>
      <w:bookmarkStart w:id="6024" w:name="_Toc193991242"/>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5"/>
      <w:bookmarkEnd w:id="6016"/>
      <w:bookmarkEnd w:id="6017"/>
      <w:bookmarkEnd w:id="6018"/>
      <w:bookmarkEnd w:id="6019"/>
      <w:bookmarkEnd w:id="6020"/>
      <w:bookmarkEnd w:id="6021"/>
      <w:bookmarkEnd w:id="6022"/>
      <w:bookmarkEnd w:id="6023"/>
      <w:bookmarkEnd w:id="6024"/>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5"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6" w:name="_MCCTEMPBM_CRPT86941011___7"/>
            <w:bookmarkEnd w:id="6025"/>
            <w:r w:rsidRPr="00567618">
              <w:rPr>
                <w:rFonts w:ascii="Arial" w:hAnsi="Arial"/>
                <w:sz w:val="18"/>
              </w:rPr>
              <w:t>Delivery order</w:t>
            </w:r>
            <w:bookmarkEnd w:id="6026"/>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27" w:name="_MCCTEMPBM_CRPT86941012___4"/>
            <w:r w:rsidRPr="00567618">
              <w:rPr>
                <w:rFonts w:ascii="Arial" w:hAnsi="Arial"/>
                <w:sz w:val="18"/>
              </w:rPr>
              <w:t>No</w:t>
            </w:r>
            <w:bookmarkEnd w:id="6027"/>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28" w:name="_MCCTEMPBM_CRPT86941013___7"/>
            <w:r w:rsidRPr="00567618">
              <w:rPr>
                <w:rFonts w:ascii="Arial" w:hAnsi="Arial"/>
                <w:sz w:val="18"/>
              </w:rPr>
              <w:t>The application should handle packet reordering.</w:t>
            </w:r>
            <w:bookmarkEnd w:id="6028"/>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29" w:name="_MCCTEMPBM_CRPT86941014___7"/>
            <w:r w:rsidRPr="00567618">
              <w:rPr>
                <w:rFonts w:ascii="Arial" w:hAnsi="Arial"/>
                <w:sz w:val="18"/>
              </w:rPr>
              <w:t>Maximum SDU size (octets)</w:t>
            </w:r>
            <w:bookmarkEnd w:id="6029"/>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30" w:name="_MCCTEMPBM_CRPT86941015___4"/>
            <w:r w:rsidRPr="00567618">
              <w:rPr>
                <w:rFonts w:ascii="Arial" w:hAnsi="Arial"/>
                <w:sz w:val="18"/>
              </w:rPr>
              <w:t>1400</w:t>
            </w:r>
            <w:bookmarkEnd w:id="6030"/>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1" w:name="_MCCTEMPBM_CRPT86941016___7"/>
            <w:r w:rsidRPr="00567618">
              <w:rPr>
                <w:rFonts w:ascii="Arial" w:hAnsi="Arial"/>
                <w:sz w:val="18"/>
              </w:rPr>
              <w:t>Maximum size of IP packets</w:t>
            </w:r>
            <w:r w:rsidRPr="00567618">
              <w:rPr>
                <w:rFonts w:ascii="Arial" w:hAnsi="Arial"/>
                <w:sz w:val="18"/>
                <w:lang w:eastAsia="ko-KR"/>
              </w:rPr>
              <w:t>.</w:t>
            </w:r>
            <w:bookmarkEnd w:id="6031"/>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2" w:name="_MCCTEMPBM_CRPT86941017___7"/>
            <w:r w:rsidRPr="00567618">
              <w:rPr>
                <w:rFonts w:ascii="Arial" w:hAnsi="Arial"/>
                <w:sz w:val="18"/>
              </w:rPr>
              <w:t>Delivery of erroneous SDUs</w:t>
            </w:r>
            <w:bookmarkEnd w:id="6032"/>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3" w:name="_MCCTEMPBM_CRPT86941018___4"/>
            <w:r w:rsidRPr="00567618">
              <w:rPr>
                <w:rFonts w:ascii="Arial" w:hAnsi="Arial"/>
                <w:sz w:val="18"/>
              </w:rPr>
              <w:t>No</w:t>
            </w:r>
            <w:bookmarkEnd w:id="6033"/>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4" w:name="_MCCTEMPBM_CRPT86941019___7"/>
            <w:r w:rsidRPr="00567618">
              <w:rPr>
                <w:rFonts w:ascii="Arial" w:hAnsi="Arial"/>
                <w:sz w:val="18"/>
              </w:rPr>
              <w:t>Residual BER</w:t>
            </w:r>
            <w:bookmarkEnd w:id="6034"/>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5"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5"/>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6"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6"/>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37" w:name="_MCCTEMPBM_CRPT86941022___7"/>
            <w:r w:rsidRPr="00567618">
              <w:rPr>
                <w:rFonts w:ascii="Arial" w:hAnsi="Arial"/>
                <w:sz w:val="18"/>
              </w:rPr>
              <w:t>SDU error ratio</w:t>
            </w:r>
            <w:bookmarkEnd w:id="6037"/>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38"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38"/>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39"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39"/>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40" w:name="_MCCTEMPBM_CRPT86941025___7"/>
            <w:r w:rsidRPr="00567618">
              <w:rPr>
                <w:rFonts w:ascii="Arial" w:hAnsi="Arial"/>
                <w:sz w:val="18"/>
              </w:rPr>
              <w:t>Transfer delay (ms)</w:t>
            </w:r>
            <w:bookmarkEnd w:id="6040"/>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1" w:name="_MCCTEMPBM_CRPT86941026___4"/>
            <w:r w:rsidRPr="00567618">
              <w:rPr>
                <w:rFonts w:ascii="Arial" w:hAnsi="Arial"/>
                <w:sz w:val="18"/>
              </w:rPr>
              <w:t>130 ms</w:t>
            </w:r>
            <w:bookmarkEnd w:id="6041"/>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2"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2"/>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3"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3"/>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4" w:name="_MCCTEMPBM_CRPT86941029___4"/>
            <w:r w:rsidRPr="00567618">
              <w:rPr>
                <w:rFonts w:ascii="Arial" w:hAnsi="Arial"/>
                <w:sz w:val="18"/>
              </w:rPr>
              <w:t>3</w:t>
            </w:r>
            <w:r w:rsidRPr="00567618">
              <w:rPr>
                <w:rFonts w:ascii="Arial" w:hAnsi="Arial"/>
                <w:sz w:val="18"/>
                <w:lang w:eastAsia="ko-KR"/>
              </w:rPr>
              <w:t>2</w:t>
            </w:r>
            <w:bookmarkEnd w:id="6044"/>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5"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5"/>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6"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6"/>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47" w:name="_MCCTEMPBM_CRPT86941032___4"/>
            <w:r w:rsidRPr="00567618">
              <w:rPr>
                <w:rFonts w:ascii="Arial" w:hAnsi="Arial"/>
                <w:sz w:val="18"/>
              </w:rPr>
              <w:t>3</w:t>
            </w:r>
            <w:r w:rsidRPr="00567618">
              <w:rPr>
                <w:rFonts w:ascii="Arial" w:hAnsi="Arial"/>
                <w:sz w:val="18"/>
                <w:lang w:eastAsia="ko-KR"/>
              </w:rPr>
              <w:t>2</w:t>
            </w:r>
            <w:bookmarkEnd w:id="6047"/>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48"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48"/>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49"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49"/>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50" w:name="_MCCTEMPBM_CRPT86941035___4"/>
            <w:r w:rsidRPr="00567618">
              <w:rPr>
                <w:rFonts w:ascii="Arial" w:hAnsi="Arial"/>
                <w:sz w:val="18"/>
              </w:rPr>
              <w:t>3</w:t>
            </w:r>
            <w:r w:rsidRPr="00567618">
              <w:rPr>
                <w:rFonts w:ascii="Arial" w:hAnsi="Arial"/>
                <w:sz w:val="18"/>
                <w:lang w:eastAsia="ko-KR"/>
              </w:rPr>
              <w:t>2</w:t>
            </w:r>
            <w:bookmarkEnd w:id="6050"/>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1"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1"/>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2"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2"/>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3" w:name="_MCCTEMPBM_CRPT86941038___4"/>
            <w:r w:rsidRPr="00567618">
              <w:rPr>
                <w:rFonts w:ascii="Arial" w:hAnsi="Arial"/>
                <w:sz w:val="18"/>
              </w:rPr>
              <w:t>3</w:t>
            </w:r>
            <w:r w:rsidRPr="00567618">
              <w:rPr>
                <w:rFonts w:ascii="Arial" w:hAnsi="Arial"/>
                <w:sz w:val="18"/>
                <w:lang w:eastAsia="ko-KR"/>
              </w:rPr>
              <w:t>2</w:t>
            </w:r>
            <w:bookmarkEnd w:id="6053"/>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4"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4"/>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5" w:name="_MCCTEMPBM_CRPT86941040___7"/>
            <w:r w:rsidRPr="00567618">
              <w:rPr>
                <w:rFonts w:ascii="Arial" w:hAnsi="Arial"/>
                <w:sz w:val="18"/>
              </w:rPr>
              <w:t>Allocation/Retention priority</w:t>
            </w:r>
            <w:bookmarkEnd w:id="6055"/>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6" w:name="_MCCTEMPBM_CRPT86941041___4"/>
            <w:r w:rsidRPr="00567618">
              <w:rPr>
                <w:rFonts w:ascii="Arial" w:hAnsi="Arial"/>
                <w:sz w:val="18"/>
              </w:rPr>
              <w:t>subscribed value</w:t>
            </w:r>
            <w:bookmarkEnd w:id="6056"/>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57"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57"/>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58" w:name="_MCCTEMPBM_CRPT86941043___7"/>
            <w:r w:rsidRPr="00567618">
              <w:rPr>
                <w:rFonts w:ascii="Arial" w:hAnsi="Arial"/>
                <w:sz w:val="18"/>
              </w:rPr>
              <w:t>Source statistics descriptor</w:t>
            </w:r>
            <w:bookmarkEnd w:id="6058"/>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59" w:name="_MCCTEMPBM_CRPT86941044___4"/>
            <w:r w:rsidRPr="00567618">
              <w:rPr>
                <w:rFonts w:ascii="Arial" w:hAnsi="Arial"/>
                <w:sz w:val="18"/>
              </w:rPr>
              <w:t>‘speech'</w:t>
            </w:r>
            <w:bookmarkEnd w:id="6059"/>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60" w:name="_MCCTEMPBM_CRPT86941045___5"/>
    </w:p>
    <w:bookmarkEnd w:id="6060"/>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1" w:name="_Toc26369674"/>
      <w:bookmarkStart w:id="6062" w:name="_Toc36227556"/>
      <w:bookmarkStart w:id="6063" w:name="_Toc36228571"/>
      <w:bookmarkStart w:id="6064" w:name="_Toc36229198"/>
      <w:bookmarkStart w:id="6065" w:name="_Toc68847518"/>
      <w:bookmarkStart w:id="6066" w:name="_Toc74611453"/>
      <w:bookmarkStart w:id="6067" w:name="_Toc75566732"/>
      <w:bookmarkStart w:id="6068" w:name="_Toc89790284"/>
      <w:bookmarkStart w:id="6069" w:name="_Toc99466922"/>
      <w:bookmarkStart w:id="6070" w:name="_Toc193991243"/>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1"/>
      <w:bookmarkEnd w:id="6062"/>
      <w:bookmarkEnd w:id="6063"/>
      <w:bookmarkEnd w:id="6064"/>
      <w:bookmarkEnd w:id="6065"/>
      <w:bookmarkEnd w:id="6066"/>
      <w:bookmarkEnd w:id="6067"/>
      <w:bookmarkEnd w:id="6068"/>
      <w:bookmarkEnd w:id="6069"/>
      <w:bookmarkEnd w:id="6070"/>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1"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2" w:name="_MCCTEMPBM_CRPT86941047___7"/>
            <w:bookmarkEnd w:id="6071"/>
            <w:r w:rsidRPr="00567618">
              <w:rPr>
                <w:rFonts w:ascii="Arial" w:hAnsi="Arial"/>
                <w:sz w:val="18"/>
              </w:rPr>
              <w:t>Delivery order</w:t>
            </w:r>
            <w:bookmarkEnd w:id="6072"/>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3" w:name="_MCCTEMPBM_CRPT86941048___4"/>
            <w:r w:rsidRPr="00567618">
              <w:rPr>
                <w:rFonts w:ascii="Arial" w:hAnsi="Arial"/>
                <w:sz w:val="18"/>
              </w:rPr>
              <w:t>No</w:t>
            </w:r>
            <w:bookmarkEnd w:id="6073"/>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4" w:name="_MCCTEMPBM_CRPT86941049___7"/>
            <w:r w:rsidRPr="00567618">
              <w:rPr>
                <w:rFonts w:ascii="Arial" w:hAnsi="Arial"/>
                <w:sz w:val="18"/>
              </w:rPr>
              <w:t>The application should handle packet reordering.</w:t>
            </w:r>
            <w:bookmarkEnd w:id="6074"/>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5" w:name="_MCCTEMPBM_CRPT86941050___7"/>
            <w:r w:rsidRPr="00567618">
              <w:rPr>
                <w:rFonts w:ascii="Arial" w:hAnsi="Arial"/>
                <w:sz w:val="18"/>
              </w:rPr>
              <w:t>Maximum SDU size (octets)</w:t>
            </w:r>
            <w:bookmarkEnd w:id="6075"/>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6" w:name="_MCCTEMPBM_CRPT86941051___4"/>
            <w:r w:rsidRPr="00567618">
              <w:rPr>
                <w:rFonts w:ascii="Arial" w:hAnsi="Arial"/>
                <w:sz w:val="18"/>
              </w:rPr>
              <w:t>1400</w:t>
            </w:r>
            <w:bookmarkEnd w:id="6076"/>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77" w:name="_MCCTEMPBM_CRPT86941052___7"/>
            <w:r w:rsidRPr="00567618">
              <w:rPr>
                <w:rFonts w:ascii="Arial" w:hAnsi="Arial"/>
                <w:sz w:val="18"/>
              </w:rPr>
              <w:t>Maximum size of IP packets</w:t>
            </w:r>
            <w:r w:rsidRPr="00567618">
              <w:rPr>
                <w:rFonts w:ascii="Arial" w:hAnsi="Arial"/>
                <w:sz w:val="18"/>
                <w:lang w:eastAsia="ko-KR"/>
              </w:rPr>
              <w:t>.</w:t>
            </w:r>
            <w:bookmarkEnd w:id="6077"/>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78" w:name="_MCCTEMPBM_CRPT86941053___7"/>
            <w:r w:rsidRPr="00567618">
              <w:rPr>
                <w:rFonts w:ascii="Arial" w:hAnsi="Arial"/>
                <w:sz w:val="18"/>
              </w:rPr>
              <w:t>Delivery of erroneous SDUs</w:t>
            </w:r>
            <w:bookmarkEnd w:id="6078"/>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79" w:name="_MCCTEMPBM_CRPT86941054___4"/>
            <w:r w:rsidRPr="00567618">
              <w:rPr>
                <w:rFonts w:ascii="Arial" w:hAnsi="Arial"/>
                <w:sz w:val="18"/>
              </w:rPr>
              <w:t>No</w:t>
            </w:r>
            <w:bookmarkEnd w:id="6079"/>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80" w:name="_MCCTEMPBM_CRPT86941055___7"/>
            <w:r w:rsidRPr="00567618">
              <w:rPr>
                <w:rFonts w:ascii="Arial" w:hAnsi="Arial"/>
                <w:sz w:val="18"/>
              </w:rPr>
              <w:t>Residual BER</w:t>
            </w:r>
            <w:bookmarkEnd w:id="6080"/>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1"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1"/>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2"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2"/>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3" w:name="_MCCTEMPBM_CRPT86941058___7"/>
            <w:r w:rsidRPr="00567618">
              <w:rPr>
                <w:rFonts w:ascii="Arial" w:hAnsi="Arial"/>
                <w:sz w:val="18"/>
              </w:rPr>
              <w:t>SDU error ratio</w:t>
            </w:r>
            <w:bookmarkEnd w:id="6083"/>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4"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4"/>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5"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5"/>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6" w:name="_MCCTEMPBM_CRPT86941061___7"/>
            <w:r w:rsidRPr="00567618">
              <w:rPr>
                <w:rFonts w:ascii="Arial" w:hAnsi="Arial"/>
                <w:sz w:val="18"/>
              </w:rPr>
              <w:t>Transfer delay (ms)</w:t>
            </w:r>
            <w:bookmarkEnd w:id="6086"/>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87" w:name="_MCCTEMPBM_CRPT86941062___4"/>
            <w:r w:rsidRPr="00567618">
              <w:rPr>
                <w:rFonts w:ascii="Arial" w:hAnsi="Arial"/>
                <w:sz w:val="18"/>
              </w:rPr>
              <w:t>130 ms</w:t>
            </w:r>
            <w:bookmarkEnd w:id="6087"/>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88"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88"/>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89"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89"/>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90" w:name="_MCCTEMPBM_CRPT86941065___4"/>
            <w:r w:rsidRPr="00567618">
              <w:rPr>
                <w:rFonts w:ascii="Arial" w:hAnsi="Arial"/>
                <w:sz w:val="18"/>
              </w:rPr>
              <w:t>4</w:t>
            </w:r>
            <w:r w:rsidRPr="00567618">
              <w:rPr>
                <w:rFonts w:ascii="Arial" w:hAnsi="Arial"/>
                <w:sz w:val="18"/>
                <w:lang w:eastAsia="ko-KR"/>
              </w:rPr>
              <w:t>4</w:t>
            </w:r>
            <w:bookmarkEnd w:id="6090"/>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1"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1"/>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2"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2"/>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3" w:name="_MCCTEMPBM_CRPT86941068___4"/>
            <w:r w:rsidRPr="00567618">
              <w:rPr>
                <w:rFonts w:ascii="Arial" w:hAnsi="Arial"/>
                <w:sz w:val="18"/>
              </w:rPr>
              <w:t>4</w:t>
            </w:r>
            <w:r w:rsidRPr="00567618">
              <w:rPr>
                <w:rFonts w:ascii="Arial" w:hAnsi="Arial"/>
                <w:sz w:val="18"/>
                <w:lang w:eastAsia="ko-KR"/>
              </w:rPr>
              <w:t>4</w:t>
            </w:r>
            <w:bookmarkEnd w:id="6093"/>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4"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4"/>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5"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5"/>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6" w:name="_MCCTEMPBM_CRPT86941071___4"/>
            <w:r w:rsidRPr="00567618">
              <w:rPr>
                <w:rFonts w:ascii="Arial" w:hAnsi="Arial"/>
                <w:sz w:val="18"/>
              </w:rPr>
              <w:t>4</w:t>
            </w:r>
            <w:r w:rsidRPr="00567618">
              <w:rPr>
                <w:rFonts w:ascii="Arial" w:hAnsi="Arial"/>
                <w:sz w:val="18"/>
                <w:lang w:eastAsia="ko-KR"/>
              </w:rPr>
              <w:t>4</w:t>
            </w:r>
            <w:bookmarkEnd w:id="6096"/>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097"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7"/>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098"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98"/>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099" w:name="_MCCTEMPBM_CRPT86941074___4"/>
            <w:r w:rsidRPr="00567618">
              <w:rPr>
                <w:rFonts w:ascii="Arial" w:hAnsi="Arial"/>
                <w:sz w:val="18"/>
              </w:rPr>
              <w:t>4</w:t>
            </w:r>
            <w:r w:rsidRPr="00567618">
              <w:rPr>
                <w:rFonts w:ascii="Arial" w:hAnsi="Arial"/>
                <w:sz w:val="18"/>
                <w:lang w:eastAsia="ko-KR"/>
              </w:rPr>
              <w:t>4</w:t>
            </w:r>
            <w:bookmarkEnd w:id="6099"/>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100"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00"/>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1" w:name="_MCCTEMPBM_CRPT86941076___7"/>
            <w:r w:rsidRPr="00567618">
              <w:rPr>
                <w:rFonts w:ascii="Arial" w:hAnsi="Arial"/>
                <w:sz w:val="18"/>
              </w:rPr>
              <w:t>Allocation/Retention priority</w:t>
            </w:r>
            <w:bookmarkEnd w:id="6101"/>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2" w:name="_MCCTEMPBM_CRPT86941077___4"/>
            <w:r w:rsidRPr="00567618">
              <w:rPr>
                <w:rFonts w:ascii="Arial" w:hAnsi="Arial"/>
                <w:sz w:val="18"/>
              </w:rPr>
              <w:t>subscribed value</w:t>
            </w:r>
            <w:bookmarkEnd w:id="6102"/>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3"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3"/>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4" w:name="_MCCTEMPBM_CRPT86941079___7"/>
            <w:r w:rsidRPr="00567618">
              <w:rPr>
                <w:rFonts w:ascii="Arial" w:hAnsi="Arial"/>
                <w:sz w:val="18"/>
              </w:rPr>
              <w:t>Source statistics descriptor</w:t>
            </w:r>
            <w:bookmarkEnd w:id="6104"/>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5" w:name="_MCCTEMPBM_CRPT86941080___4"/>
            <w:r w:rsidRPr="00567618">
              <w:rPr>
                <w:rFonts w:ascii="Arial" w:hAnsi="Arial"/>
                <w:sz w:val="18"/>
              </w:rPr>
              <w:t>‘speech'</w:t>
            </w:r>
            <w:bookmarkEnd w:id="6105"/>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6" w:name="_Toc26369675"/>
      <w:bookmarkStart w:id="6107" w:name="_Toc36227557"/>
      <w:bookmarkStart w:id="6108" w:name="_Toc36228572"/>
      <w:bookmarkStart w:id="6109" w:name="_Toc36229199"/>
      <w:bookmarkStart w:id="6110" w:name="_Toc68847519"/>
      <w:bookmarkStart w:id="6111" w:name="_Toc74611454"/>
      <w:bookmarkStart w:id="6112" w:name="_Toc75566733"/>
      <w:bookmarkStart w:id="6113" w:name="_Toc89790285"/>
      <w:bookmarkStart w:id="6114" w:name="_Toc99466923"/>
      <w:bookmarkStart w:id="6115" w:name="_Toc193991244"/>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6"/>
      <w:bookmarkEnd w:id="6107"/>
      <w:bookmarkEnd w:id="6108"/>
      <w:bookmarkEnd w:id="6109"/>
      <w:bookmarkEnd w:id="6110"/>
      <w:bookmarkEnd w:id="6111"/>
      <w:bookmarkEnd w:id="6112"/>
      <w:bookmarkEnd w:id="6113"/>
      <w:bookmarkEnd w:id="6114"/>
      <w:bookmarkEnd w:id="6115"/>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6"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17" w:name="_MCCTEMPBM_CRPT86941082___7"/>
            <w:bookmarkEnd w:id="6116"/>
            <w:r w:rsidRPr="00567618">
              <w:rPr>
                <w:rFonts w:ascii="Arial" w:hAnsi="Arial" w:cs="Arial"/>
                <w:sz w:val="18"/>
                <w:szCs w:val="18"/>
              </w:rPr>
              <w:t>Delivery order</w:t>
            </w:r>
            <w:bookmarkEnd w:id="6117"/>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18" w:name="_MCCTEMPBM_CRPT86941083___4"/>
            <w:r w:rsidRPr="00567618">
              <w:rPr>
                <w:rFonts w:ascii="Arial" w:hAnsi="Arial" w:cs="Arial"/>
                <w:sz w:val="18"/>
                <w:szCs w:val="18"/>
              </w:rPr>
              <w:t>No</w:t>
            </w:r>
            <w:bookmarkEnd w:id="6118"/>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19" w:name="_MCCTEMPBM_CRPT86941084___7"/>
            <w:r w:rsidRPr="00567618">
              <w:rPr>
                <w:rFonts w:ascii="Arial" w:hAnsi="Arial" w:cs="Arial"/>
                <w:sz w:val="18"/>
                <w:szCs w:val="18"/>
              </w:rPr>
              <w:t>The application should handle packet reordering.</w:t>
            </w:r>
            <w:bookmarkEnd w:id="6119"/>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20" w:name="_MCCTEMPBM_CRPT86941085___7"/>
            <w:r w:rsidRPr="00567618">
              <w:rPr>
                <w:rFonts w:ascii="Arial" w:hAnsi="Arial" w:cs="Arial"/>
                <w:sz w:val="18"/>
                <w:szCs w:val="18"/>
              </w:rPr>
              <w:t>Maximum SDU size (octets)</w:t>
            </w:r>
            <w:bookmarkEnd w:id="6120"/>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1" w:name="_MCCTEMPBM_CRPT86941086___4"/>
            <w:r w:rsidRPr="00567618">
              <w:rPr>
                <w:rFonts w:ascii="Arial" w:hAnsi="Arial" w:cs="Arial"/>
                <w:sz w:val="18"/>
                <w:szCs w:val="18"/>
              </w:rPr>
              <w:t>1400</w:t>
            </w:r>
            <w:bookmarkEnd w:id="6121"/>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2"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2"/>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3" w:name="_MCCTEMPBM_CRPT86941088___7"/>
            <w:r w:rsidRPr="00567618">
              <w:rPr>
                <w:rFonts w:ascii="Arial" w:hAnsi="Arial" w:cs="Arial"/>
                <w:sz w:val="18"/>
                <w:szCs w:val="18"/>
              </w:rPr>
              <w:t>Delivery of erroneous SDUs</w:t>
            </w:r>
            <w:bookmarkEnd w:id="6123"/>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4" w:name="_MCCTEMPBM_CRPT86941089___4"/>
            <w:r w:rsidRPr="00567618">
              <w:rPr>
                <w:rFonts w:ascii="Arial" w:hAnsi="Arial" w:cs="Arial"/>
                <w:sz w:val="18"/>
                <w:szCs w:val="18"/>
              </w:rPr>
              <w:t>No</w:t>
            </w:r>
            <w:bookmarkEnd w:id="6124"/>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5" w:name="_MCCTEMPBM_CRPT86941090___7"/>
            <w:r w:rsidRPr="00567618">
              <w:rPr>
                <w:rFonts w:ascii="Arial" w:hAnsi="Arial" w:cs="Arial"/>
                <w:sz w:val="18"/>
                <w:szCs w:val="18"/>
              </w:rPr>
              <w:t>Residual BER</w:t>
            </w:r>
            <w:bookmarkEnd w:id="6125"/>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6"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6"/>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27"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27"/>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28" w:name="_MCCTEMPBM_CRPT86941093___7"/>
            <w:r w:rsidRPr="00567618">
              <w:rPr>
                <w:rFonts w:ascii="Arial" w:hAnsi="Arial" w:cs="Arial"/>
                <w:sz w:val="18"/>
                <w:szCs w:val="18"/>
              </w:rPr>
              <w:t>SDU error ratio</w:t>
            </w:r>
            <w:bookmarkEnd w:id="6128"/>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29"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29"/>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30"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30"/>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1" w:name="_MCCTEMPBM_CRPT86941096___7"/>
            <w:r w:rsidRPr="00567618">
              <w:rPr>
                <w:rFonts w:ascii="Arial" w:hAnsi="Arial" w:cs="Arial"/>
                <w:sz w:val="18"/>
                <w:szCs w:val="18"/>
              </w:rPr>
              <w:t>Transfer delay (ms)</w:t>
            </w:r>
            <w:bookmarkEnd w:id="6131"/>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2" w:name="_MCCTEMPBM_CRPT86941097___4"/>
            <w:r w:rsidRPr="00567618">
              <w:rPr>
                <w:rFonts w:ascii="Arial" w:hAnsi="Arial" w:cs="Arial"/>
                <w:sz w:val="18"/>
                <w:szCs w:val="18"/>
              </w:rPr>
              <w:t>130 ms</w:t>
            </w:r>
            <w:bookmarkEnd w:id="6132"/>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3"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3"/>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4"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4"/>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5" w:name="_MCCTEMPBM_CRPT86941100___4"/>
            <w:r w:rsidRPr="00567618">
              <w:rPr>
                <w:rFonts w:ascii="Arial" w:hAnsi="Arial" w:cs="Arial"/>
                <w:sz w:val="18"/>
                <w:szCs w:val="18"/>
                <w:lang w:eastAsia="ko-KR"/>
              </w:rPr>
              <w:t>40</w:t>
            </w:r>
            <w:bookmarkEnd w:id="6135"/>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6"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6"/>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37"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37"/>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38" w:name="_MCCTEMPBM_CRPT86941103___4"/>
            <w:r w:rsidRPr="00567618">
              <w:rPr>
                <w:rFonts w:ascii="Arial" w:hAnsi="Arial" w:cs="Arial"/>
                <w:sz w:val="18"/>
                <w:szCs w:val="18"/>
                <w:lang w:eastAsia="ko-KR"/>
              </w:rPr>
              <w:t>40</w:t>
            </w:r>
            <w:bookmarkEnd w:id="6138"/>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39"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39"/>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40"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40"/>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1" w:name="_MCCTEMPBM_CRPT86941106___4"/>
            <w:r w:rsidRPr="00567618">
              <w:rPr>
                <w:rFonts w:ascii="Arial" w:hAnsi="Arial" w:cs="Arial"/>
                <w:sz w:val="18"/>
                <w:szCs w:val="18"/>
                <w:lang w:eastAsia="ko-KR"/>
              </w:rPr>
              <w:t>40</w:t>
            </w:r>
            <w:bookmarkEnd w:id="6141"/>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2"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2"/>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3"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3"/>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4" w:name="_MCCTEMPBM_CRPT86941109___4"/>
            <w:r w:rsidRPr="00567618">
              <w:rPr>
                <w:rFonts w:ascii="Arial" w:hAnsi="Arial" w:cs="Arial"/>
                <w:sz w:val="18"/>
                <w:szCs w:val="18"/>
                <w:lang w:eastAsia="ko-KR"/>
              </w:rPr>
              <w:t>40</w:t>
            </w:r>
            <w:bookmarkEnd w:id="6144"/>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5"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5"/>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6" w:name="_MCCTEMPBM_CRPT86941111___7"/>
            <w:r w:rsidRPr="00567618">
              <w:rPr>
                <w:rFonts w:ascii="Arial" w:hAnsi="Arial" w:cs="Arial"/>
                <w:sz w:val="18"/>
                <w:szCs w:val="18"/>
              </w:rPr>
              <w:t>Allocation/Retention priority</w:t>
            </w:r>
            <w:bookmarkEnd w:id="6146"/>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47" w:name="_MCCTEMPBM_CRPT86941112___4"/>
            <w:r w:rsidRPr="00567618">
              <w:rPr>
                <w:rFonts w:ascii="Arial" w:hAnsi="Arial" w:cs="Arial"/>
                <w:sz w:val="18"/>
                <w:szCs w:val="18"/>
              </w:rPr>
              <w:t>subscribed value</w:t>
            </w:r>
            <w:bookmarkEnd w:id="6147"/>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48"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48"/>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49" w:name="_MCCTEMPBM_CRPT86941114___7"/>
            <w:r w:rsidRPr="00567618">
              <w:rPr>
                <w:rFonts w:ascii="Arial" w:hAnsi="Arial" w:cs="Arial"/>
                <w:sz w:val="18"/>
                <w:szCs w:val="18"/>
              </w:rPr>
              <w:t>Source statistics descriptor</w:t>
            </w:r>
            <w:bookmarkEnd w:id="6149"/>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50" w:name="_MCCTEMPBM_CRPT86941115___4"/>
            <w:r w:rsidRPr="00567618">
              <w:rPr>
                <w:rFonts w:ascii="Arial" w:hAnsi="Arial" w:cs="Arial"/>
                <w:sz w:val="18"/>
                <w:szCs w:val="18"/>
              </w:rPr>
              <w:t>‘speech'</w:t>
            </w:r>
            <w:bookmarkEnd w:id="6150"/>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1" w:name="_Toc26369676"/>
      <w:bookmarkStart w:id="6152" w:name="_Toc36227558"/>
      <w:bookmarkStart w:id="6153" w:name="_Toc36228573"/>
      <w:bookmarkStart w:id="6154" w:name="_Toc36229200"/>
      <w:bookmarkStart w:id="6155" w:name="_Toc68847520"/>
      <w:bookmarkStart w:id="6156" w:name="_Toc74611455"/>
      <w:bookmarkStart w:id="6157" w:name="_Toc75566734"/>
      <w:bookmarkStart w:id="6158" w:name="_Toc89790286"/>
      <w:bookmarkStart w:id="6159" w:name="_Toc99466924"/>
      <w:bookmarkStart w:id="6160" w:name="_Toc193991245"/>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1"/>
      <w:bookmarkEnd w:id="6152"/>
      <w:bookmarkEnd w:id="6153"/>
      <w:bookmarkEnd w:id="6154"/>
      <w:bookmarkEnd w:id="6155"/>
      <w:bookmarkEnd w:id="6156"/>
      <w:bookmarkEnd w:id="6157"/>
      <w:bookmarkEnd w:id="6158"/>
      <w:bookmarkEnd w:id="6159"/>
      <w:bookmarkEnd w:id="6160"/>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1"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2" w:name="_MCCTEMPBM_CRPT86941117___7"/>
            <w:bookmarkEnd w:id="6161"/>
            <w:r w:rsidRPr="00567618">
              <w:rPr>
                <w:rFonts w:ascii="Arial" w:hAnsi="Arial"/>
                <w:sz w:val="18"/>
              </w:rPr>
              <w:t>Delivery order</w:t>
            </w:r>
            <w:bookmarkEnd w:id="6162"/>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3" w:name="_MCCTEMPBM_CRPT86941118___4"/>
            <w:r w:rsidRPr="00567618">
              <w:rPr>
                <w:rFonts w:ascii="Arial" w:hAnsi="Arial"/>
                <w:sz w:val="18"/>
              </w:rPr>
              <w:t>No</w:t>
            </w:r>
            <w:bookmarkEnd w:id="6163"/>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4" w:name="_MCCTEMPBM_CRPT86941119___7"/>
            <w:r w:rsidRPr="00567618">
              <w:rPr>
                <w:rFonts w:ascii="Arial" w:hAnsi="Arial"/>
                <w:sz w:val="18"/>
              </w:rPr>
              <w:t>The application should handle packet reordering.</w:t>
            </w:r>
            <w:bookmarkEnd w:id="6164"/>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5" w:name="_MCCTEMPBM_CRPT86941120___7"/>
            <w:r w:rsidRPr="00567618">
              <w:rPr>
                <w:rFonts w:ascii="Arial" w:hAnsi="Arial"/>
                <w:sz w:val="18"/>
              </w:rPr>
              <w:t>Maximum SDU size (octets)</w:t>
            </w:r>
            <w:bookmarkEnd w:id="6165"/>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6" w:name="_MCCTEMPBM_CRPT86941121___4"/>
            <w:r w:rsidRPr="00567618">
              <w:rPr>
                <w:rFonts w:ascii="Arial" w:hAnsi="Arial"/>
                <w:sz w:val="18"/>
              </w:rPr>
              <w:t>1400</w:t>
            </w:r>
            <w:bookmarkEnd w:id="6166"/>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67" w:name="_MCCTEMPBM_CRPT86941122___7"/>
            <w:r w:rsidRPr="00567618">
              <w:rPr>
                <w:rFonts w:ascii="Arial" w:hAnsi="Arial"/>
                <w:sz w:val="18"/>
              </w:rPr>
              <w:t>Maximum size of IP packets</w:t>
            </w:r>
            <w:r w:rsidRPr="00567618">
              <w:rPr>
                <w:rFonts w:ascii="Arial" w:hAnsi="Arial"/>
                <w:sz w:val="18"/>
                <w:lang w:eastAsia="ko-KR"/>
              </w:rPr>
              <w:t>.</w:t>
            </w:r>
            <w:bookmarkEnd w:id="6167"/>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68" w:name="_MCCTEMPBM_CRPT86941123___7"/>
            <w:r w:rsidRPr="00567618">
              <w:rPr>
                <w:rFonts w:ascii="Arial" w:hAnsi="Arial"/>
                <w:sz w:val="18"/>
              </w:rPr>
              <w:t>Delivery of erroneous SDUs</w:t>
            </w:r>
            <w:bookmarkEnd w:id="6168"/>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69" w:name="_MCCTEMPBM_CRPT86941124___4"/>
            <w:r w:rsidRPr="00567618">
              <w:rPr>
                <w:rFonts w:ascii="Arial" w:hAnsi="Arial"/>
                <w:sz w:val="18"/>
              </w:rPr>
              <w:t>No</w:t>
            </w:r>
            <w:bookmarkEnd w:id="6169"/>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70" w:name="_MCCTEMPBM_CRPT86941125___7"/>
            <w:r w:rsidRPr="00567618">
              <w:rPr>
                <w:rFonts w:ascii="Arial" w:hAnsi="Arial"/>
                <w:sz w:val="18"/>
              </w:rPr>
              <w:t>Residual BER</w:t>
            </w:r>
            <w:bookmarkEnd w:id="6170"/>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1"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1"/>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2"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2"/>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3" w:name="_MCCTEMPBM_CRPT86941128___7"/>
            <w:r w:rsidRPr="00567618">
              <w:rPr>
                <w:rFonts w:ascii="Arial" w:hAnsi="Arial"/>
                <w:sz w:val="18"/>
              </w:rPr>
              <w:t>SDU error ratio</w:t>
            </w:r>
            <w:bookmarkEnd w:id="6173"/>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4"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4"/>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5"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5"/>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6" w:name="_MCCTEMPBM_CRPT86941131___7"/>
            <w:r w:rsidRPr="00567618">
              <w:rPr>
                <w:rFonts w:ascii="Arial" w:hAnsi="Arial"/>
                <w:sz w:val="18"/>
              </w:rPr>
              <w:t>Transfer delay (ms)</w:t>
            </w:r>
            <w:bookmarkEnd w:id="6176"/>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77" w:name="_MCCTEMPBM_CRPT86941132___4"/>
            <w:r w:rsidRPr="00567618">
              <w:rPr>
                <w:rFonts w:ascii="Arial" w:hAnsi="Arial"/>
                <w:sz w:val="18"/>
              </w:rPr>
              <w:t>130 ms</w:t>
            </w:r>
            <w:bookmarkEnd w:id="6177"/>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78"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78"/>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79"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79"/>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80" w:name="_MCCTEMPBM_CRPT86941135___4"/>
            <w:r w:rsidRPr="00567618">
              <w:rPr>
                <w:rFonts w:ascii="Arial" w:hAnsi="Arial"/>
                <w:sz w:val="18"/>
              </w:rPr>
              <w:t>5</w:t>
            </w:r>
            <w:r w:rsidRPr="00567618">
              <w:rPr>
                <w:rFonts w:ascii="Arial" w:hAnsi="Arial"/>
                <w:sz w:val="18"/>
                <w:lang w:eastAsia="ko-KR"/>
              </w:rPr>
              <w:t>2</w:t>
            </w:r>
            <w:bookmarkEnd w:id="6180"/>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1"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1"/>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2"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2"/>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3" w:name="_MCCTEMPBM_CRPT86941138___4"/>
            <w:r w:rsidRPr="00567618">
              <w:rPr>
                <w:rFonts w:ascii="Arial" w:hAnsi="Arial"/>
                <w:sz w:val="18"/>
              </w:rPr>
              <w:t>5</w:t>
            </w:r>
            <w:r w:rsidRPr="00567618">
              <w:rPr>
                <w:rFonts w:ascii="Arial" w:hAnsi="Arial"/>
                <w:sz w:val="18"/>
                <w:lang w:eastAsia="ko-KR"/>
              </w:rPr>
              <w:t>2</w:t>
            </w:r>
            <w:bookmarkEnd w:id="6183"/>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4"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4"/>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5"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5"/>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6" w:name="_MCCTEMPBM_CRPT86941141___4"/>
            <w:r w:rsidRPr="00567618">
              <w:rPr>
                <w:rFonts w:ascii="Arial" w:hAnsi="Arial"/>
                <w:sz w:val="18"/>
              </w:rPr>
              <w:t>5</w:t>
            </w:r>
            <w:r w:rsidRPr="00567618">
              <w:rPr>
                <w:rFonts w:ascii="Arial" w:hAnsi="Arial"/>
                <w:sz w:val="18"/>
                <w:lang w:eastAsia="ko-KR"/>
              </w:rPr>
              <w:t>2</w:t>
            </w:r>
            <w:bookmarkEnd w:id="6186"/>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87"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7"/>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88"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88"/>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89" w:name="_MCCTEMPBM_CRPT86941144___4"/>
            <w:r w:rsidRPr="00567618">
              <w:rPr>
                <w:rFonts w:ascii="Arial" w:hAnsi="Arial"/>
                <w:sz w:val="18"/>
              </w:rPr>
              <w:t>5</w:t>
            </w:r>
            <w:r w:rsidRPr="00567618">
              <w:rPr>
                <w:rFonts w:ascii="Arial" w:hAnsi="Arial"/>
                <w:sz w:val="18"/>
                <w:lang w:eastAsia="ko-KR"/>
              </w:rPr>
              <w:t>2</w:t>
            </w:r>
            <w:bookmarkEnd w:id="6189"/>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90"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90"/>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1" w:name="_MCCTEMPBM_CRPT86941146___7"/>
            <w:r w:rsidRPr="00567618">
              <w:rPr>
                <w:rFonts w:ascii="Arial" w:hAnsi="Arial"/>
                <w:sz w:val="18"/>
              </w:rPr>
              <w:t>Allocation/Retention priority</w:t>
            </w:r>
            <w:bookmarkEnd w:id="6191"/>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2" w:name="_MCCTEMPBM_CRPT86941147___4"/>
            <w:r w:rsidRPr="00567618">
              <w:rPr>
                <w:rFonts w:ascii="Arial" w:hAnsi="Arial"/>
                <w:sz w:val="18"/>
              </w:rPr>
              <w:t>subscribed value</w:t>
            </w:r>
            <w:bookmarkEnd w:id="6192"/>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3"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3"/>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4" w:name="_MCCTEMPBM_CRPT86941149___7"/>
            <w:r w:rsidRPr="00567618">
              <w:rPr>
                <w:rFonts w:ascii="Arial" w:hAnsi="Arial"/>
                <w:sz w:val="18"/>
              </w:rPr>
              <w:t>Source statistics descriptor</w:t>
            </w:r>
            <w:bookmarkEnd w:id="6194"/>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5" w:name="_MCCTEMPBM_CRPT86941150___4"/>
            <w:r w:rsidRPr="00567618">
              <w:rPr>
                <w:rFonts w:ascii="Arial" w:hAnsi="Arial"/>
                <w:sz w:val="18"/>
              </w:rPr>
              <w:t>‘speech'</w:t>
            </w:r>
            <w:bookmarkEnd w:id="6195"/>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6" w:name="_Toc26369677"/>
      <w:bookmarkStart w:id="6197" w:name="_Toc36227559"/>
      <w:bookmarkStart w:id="6198" w:name="_Toc36228574"/>
      <w:bookmarkStart w:id="6199" w:name="_Toc36229201"/>
      <w:bookmarkStart w:id="6200" w:name="_Toc68847521"/>
      <w:bookmarkStart w:id="6201" w:name="_Toc74611456"/>
      <w:bookmarkStart w:id="6202" w:name="_Toc75566735"/>
      <w:bookmarkStart w:id="6203" w:name="_Toc89790287"/>
      <w:bookmarkStart w:id="6204" w:name="_Toc99466925"/>
      <w:bookmarkStart w:id="6205" w:name="_Toc193991246"/>
      <w:r w:rsidRPr="00567618">
        <w:t>Annex F (Normative):</w:t>
      </w:r>
      <w:r w:rsidRPr="00567618">
        <w:br/>
        <w:t>Void</w:t>
      </w:r>
      <w:bookmarkEnd w:id="6196"/>
      <w:bookmarkEnd w:id="6197"/>
      <w:bookmarkEnd w:id="6198"/>
      <w:bookmarkEnd w:id="6199"/>
      <w:bookmarkEnd w:id="6200"/>
      <w:bookmarkEnd w:id="6201"/>
      <w:bookmarkEnd w:id="6202"/>
      <w:bookmarkEnd w:id="6203"/>
      <w:bookmarkEnd w:id="6204"/>
      <w:bookmarkEnd w:id="6205"/>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6" w:name="_Toc26369678"/>
      <w:bookmarkStart w:id="6207" w:name="_Toc36227560"/>
      <w:bookmarkStart w:id="6208" w:name="_Toc36228575"/>
      <w:bookmarkStart w:id="6209" w:name="_Toc36229202"/>
      <w:bookmarkStart w:id="6210" w:name="_Toc68847522"/>
      <w:bookmarkStart w:id="6211" w:name="_Toc74611457"/>
      <w:bookmarkStart w:id="6212" w:name="_Toc75566736"/>
      <w:bookmarkStart w:id="6213" w:name="_Toc89790288"/>
      <w:bookmarkStart w:id="6214" w:name="_Toc99466926"/>
      <w:bookmarkStart w:id="6215" w:name="_Toc193991247"/>
      <w:r w:rsidRPr="00567618">
        <w:t>Annex G (Normative):</w:t>
      </w:r>
      <w:r w:rsidRPr="00567618">
        <w:br/>
        <w:t>DTMF events</w:t>
      </w:r>
      <w:bookmarkEnd w:id="6206"/>
      <w:bookmarkEnd w:id="6207"/>
      <w:bookmarkEnd w:id="6208"/>
      <w:bookmarkEnd w:id="6209"/>
      <w:bookmarkEnd w:id="6210"/>
      <w:bookmarkEnd w:id="6211"/>
      <w:bookmarkEnd w:id="6212"/>
      <w:bookmarkEnd w:id="6213"/>
      <w:bookmarkEnd w:id="6214"/>
      <w:bookmarkEnd w:id="6215"/>
    </w:p>
    <w:p w14:paraId="03DBAAA6" w14:textId="77777777" w:rsidR="00FC7E52" w:rsidRPr="00567618" w:rsidRDefault="00FC7E52" w:rsidP="00FC7E52">
      <w:pPr>
        <w:pStyle w:val="Heading1"/>
      </w:pPr>
      <w:bookmarkStart w:id="6216" w:name="_Toc26369679"/>
      <w:bookmarkStart w:id="6217" w:name="_Toc36227561"/>
      <w:bookmarkStart w:id="6218" w:name="_Toc36228576"/>
      <w:bookmarkStart w:id="6219" w:name="_Toc36229203"/>
      <w:bookmarkStart w:id="6220" w:name="_Toc68847523"/>
      <w:bookmarkStart w:id="6221" w:name="_Toc74611458"/>
      <w:bookmarkStart w:id="6222" w:name="_Toc75566737"/>
      <w:bookmarkStart w:id="6223" w:name="_Toc89790289"/>
      <w:bookmarkStart w:id="6224" w:name="_Toc99466927"/>
      <w:bookmarkStart w:id="6225" w:name="_Toc193991248"/>
      <w:r w:rsidRPr="00567618">
        <w:t>G.1</w:t>
      </w:r>
      <w:r w:rsidRPr="00567618">
        <w:tab/>
        <w:t>General</w:t>
      </w:r>
      <w:bookmarkEnd w:id="6216"/>
      <w:bookmarkEnd w:id="6217"/>
      <w:bookmarkEnd w:id="6218"/>
      <w:bookmarkEnd w:id="6219"/>
      <w:bookmarkEnd w:id="6220"/>
      <w:bookmarkEnd w:id="6221"/>
      <w:bookmarkEnd w:id="6222"/>
      <w:bookmarkEnd w:id="6223"/>
      <w:bookmarkEnd w:id="6224"/>
      <w:bookmarkEnd w:id="6225"/>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6" w:name="_Toc26369680"/>
      <w:bookmarkStart w:id="6227" w:name="_Toc36227562"/>
      <w:bookmarkStart w:id="6228" w:name="_Toc36228577"/>
      <w:bookmarkStart w:id="6229" w:name="_Toc36229204"/>
      <w:bookmarkStart w:id="6230" w:name="_Toc68847524"/>
      <w:bookmarkStart w:id="6231" w:name="_Toc74611459"/>
      <w:bookmarkStart w:id="6232" w:name="_Toc75566738"/>
      <w:bookmarkStart w:id="6233" w:name="_Toc89790290"/>
      <w:bookmarkStart w:id="6234" w:name="_Toc99466928"/>
      <w:bookmarkStart w:id="6235" w:name="_Toc193991249"/>
      <w:r w:rsidRPr="00567618">
        <w:t>G.2</w:t>
      </w:r>
      <w:r w:rsidRPr="00567618">
        <w:tab/>
        <w:t>Encoding of DTMF events</w:t>
      </w:r>
      <w:bookmarkEnd w:id="6226"/>
      <w:bookmarkEnd w:id="6227"/>
      <w:bookmarkEnd w:id="6228"/>
      <w:bookmarkEnd w:id="6229"/>
      <w:bookmarkEnd w:id="6230"/>
      <w:bookmarkEnd w:id="6231"/>
      <w:bookmarkEnd w:id="6232"/>
      <w:bookmarkEnd w:id="6233"/>
      <w:bookmarkEnd w:id="6234"/>
      <w:bookmarkEnd w:id="6235"/>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6" w:name="_Toc26369681"/>
      <w:bookmarkStart w:id="6237" w:name="_Toc36227563"/>
      <w:bookmarkStart w:id="6238" w:name="_Toc36228578"/>
      <w:bookmarkStart w:id="6239" w:name="_Toc36229205"/>
      <w:bookmarkStart w:id="6240" w:name="_Toc68847525"/>
      <w:bookmarkStart w:id="6241" w:name="_Toc74611460"/>
      <w:bookmarkStart w:id="6242" w:name="_Toc75566739"/>
      <w:bookmarkStart w:id="6243" w:name="_Toc89790291"/>
      <w:bookmarkStart w:id="6244" w:name="_Toc99466929"/>
      <w:bookmarkStart w:id="6245" w:name="_Toc193991250"/>
      <w:r w:rsidRPr="00567618">
        <w:t>G.3</w:t>
      </w:r>
      <w:r w:rsidRPr="00567618">
        <w:tab/>
        <w:t>Session setup</w:t>
      </w:r>
      <w:bookmarkEnd w:id="6236"/>
      <w:bookmarkEnd w:id="6237"/>
      <w:bookmarkEnd w:id="6238"/>
      <w:bookmarkEnd w:id="6239"/>
      <w:bookmarkEnd w:id="6240"/>
      <w:bookmarkEnd w:id="6241"/>
      <w:bookmarkEnd w:id="6242"/>
      <w:bookmarkEnd w:id="6243"/>
      <w:bookmarkEnd w:id="6244"/>
      <w:bookmarkEnd w:id="6245"/>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6" w:name="MCCQCTEMPBM_00000186"/>
            <w:bookmarkStart w:id="6247"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6"/>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48" w:name="_MCCTEMPBM_CRPT86941152___4"/>
            <w:bookmarkEnd w:id="6247"/>
            <w:r w:rsidRPr="00567618">
              <w:rPr>
                <w:b/>
              </w:rPr>
              <w:t>SDP answer example</w:t>
            </w:r>
            <w:bookmarkEnd w:id="6248"/>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9"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49"/>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0" w:name="MCCQCTEMPBM_00000187"/>
            <w:bookmarkStart w:id="6251"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0"/>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2" w:name="_MCCTEMPBM_CRPT86941155___4"/>
            <w:bookmarkEnd w:id="6251"/>
            <w:r w:rsidRPr="00567618">
              <w:rPr>
                <w:b/>
              </w:rPr>
              <w:t>SDP answer example</w:t>
            </w:r>
            <w:bookmarkEnd w:id="6252"/>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3"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3"/>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4" w:name="_Toc26369682"/>
      <w:bookmarkStart w:id="6255" w:name="_Toc36227564"/>
      <w:bookmarkStart w:id="6256" w:name="_Toc36228579"/>
      <w:bookmarkStart w:id="6257" w:name="_Toc36229206"/>
      <w:bookmarkStart w:id="6258" w:name="_Toc68847526"/>
      <w:bookmarkStart w:id="6259" w:name="_Toc74611461"/>
      <w:bookmarkStart w:id="6260" w:name="_Toc75566740"/>
      <w:bookmarkStart w:id="6261" w:name="_Toc89790292"/>
      <w:bookmarkStart w:id="6262" w:name="_Toc99466930"/>
      <w:bookmarkStart w:id="6263" w:name="_Toc193991251"/>
      <w:r w:rsidRPr="00567618">
        <w:t>G.4</w:t>
      </w:r>
      <w:r w:rsidRPr="00567618">
        <w:tab/>
        <w:t>Data transport for DTMF events</w:t>
      </w:r>
      <w:bookmarkEnd w:id="6254"/>
      <w:bookmarkEnd w:id="6255"/>
      <w:bookmarkEnd w:id="6256"/>
      <w:bookmarkEnd w:id="6257"/>
      <w:bookmarkEnd w:id="6258"/>
      <w:bookmarkEnd w:id="6259"/>
      <w:bookmarkEnd w:id="6260"/>
      <w:bookmarkEnd w:id="6261"/>
      <w:bookmarkEnd w:id="6262"/>
      <w:bookmarkEnd w:id="6263"/>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4" w:name="_Toc26369683"/>
      <w:bookmarkStart w:id="6265" w:name="_Toc36227565"/>
      <w:bookmarkStart w:id="6266" w:name="_Toc36228580"/>
      <w:bookmarkStart w:id="6267" w:name="_Toc36229207"/>
      <w:bookmarkStart w:id="6268" w:name="_Toc68847527"/>
      <w:bookmarkStart w:id="6269" w:name="_Toc74611462"/>
      <w:bookmarkStart w:id="6270" w:name="_Toc75566741"/>
      <w:bookmarkStart w:id="6271" w:name="_Toc89790293"/>
      <w:bookmarkStart w:id="6272" w:name="_Toc99466931"/>
      <w:bookmarkStart w:id="6273" w:name="_Toc193991252"/>
      <w:r w:rsidRPr="00567618">
        <w:t>Annex H (informative):</w:t>
      </w:r>
      <w:r w:rsidRPr="00567618">
        <w:br/>
        <w:t>Network Preference Management Object Device Description Framework</w:t>
      </w:r>
      <w:bookmarkEnd w:id="6264"/>
      <w:bookmarkEnd w:id="6265"/>
      <w:bookmarkEnd w:id="6266"/>
      <w:bookmarkEnd w:id="6267"/>
      <w:bookmarkEnd w:id="6268"/>
      <w:bookmarkEnd w:id="6269"/>
      <w:bookmarkEnd w:id="6270"/>
      <w:bookmarkEnd w:id="6271"/>
      <w:bookmarkEnd w:id="6272"/>
      <w:bookmarkEnd w:id="6273"/>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4" w:name="_Toc26369684"/>
      <w:bookmarkStart w:id="6275" w:name="_Toc36227566"/>
      <w:bookmarkStart w:id="6276" w:name="_Toc36228581"/>
      <w:bookmarkStart w:id="6277" w:name="_Toc36229208"/>
      <w:bookmarkStart w:id="6278" w:name="_Toc68847528"/>
      <w:bookmarkStart w:id="6279" w:name="_Toc74611463"/>
      <w:bookmarkStart w:id="6280" w:name="_Toc75566742"/>
      <w:bookmarkStart w:id="6281" w:name="_Toc89790294"/>
      <w:bookmarkStart w:id="6282" w:name="_Toc99466932"/>
      <w:bookmarkStart w:id="6283" w:name="_Toc193991253"/>
      <w:r w:rsidRPr="00567618">
        <w:t>Annex I (informative):</w:t>
      </w:r>
      <w:r w:rsidRPr="00567618">
        <w:br/>
        <w:t>QoE Reporting Management Object Device Description Framework</w:t>
      </w:r>
      <w:bookmarkEnd w:id="6274"/>
      <w:bookmarkEnd w:id="6275"/>
      <w:bookmarkEnd w:id="6276"/>
      <w:bookmarkEnd w:id="6277"/>
      <w:bookmarkEnd w:id="6278"/>
      <w:bookmarkEnd w:id="6279"/>
      <w:bookmarkEnd w:id="6280"/>
      <w:bookmarkEnd w:id="6281"/>
      <w:bookmarkEnd w:id="6282"/>
      <w:bookmarkEnd w:id="6283"/>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4" w:name="_Toc26369685"/>
      <w:bookmarkStart w:id="6285" w:name="_Toc36227567"/>
      <w:bookmarkStart w:id="6286" w:name="_Toc36228582"/>
      <w:bookmarkStart w:id="6287" w:name="_Toc36229209"/>
      <w:bookmarkStart w:id="6288" w:name="_Toc68847529"/>
      <w:bookmarkStart w:id="6289" w:name="_Toc74611464"/>
      <w:bookmarkStart w:id="6290" w:name="_Toc75566743"/>
      <w:bookmarkStart w:id="6291" w:name="_Toc89790295"/>
      <w:bookmarkStart w:id="6292" w:name="_Toc99466933"/>
      <w:bookmarkStart w:id="6293" w:name="_Toc193991254"/>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4"/>
      <w:bookmarkEnd w:id="6285"/>
      <w:bookmarkEnd w:id="6286"/>
      <w:bookmarkEnd w:id="6287"/>
      <w:bookmarkEnd w:id="6288"/>
      <w:bookmarkEnd w:id="6289"/>
      <w:bookmarkEnd w:id="6290"/>
      <w:bookmarkEnd w:id="6291"/>
      <w:bookmarkEnd w:id="6292"/>
      <w:bookmarkEnd w:id="6293"/>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4" w:name="_Toc26369686"/>
      <w:bookmarkStart w:id="6295" w:name="_Toc36227568"/>
      <w:bookmarkStart w:id="6296" w:name="_Toc36228583"/>
      <w:bookmarkStart w:id="6297" w:name="_Toc36229210"/>
      <w:bookmarkStart w:id="6298" w:name="_Toc68847530"/>
      <w:bookmarkStart w:id="6299" w:name="_Toc74611465"/>
      <w:bookmarkStart w:id="6300" w:name="_Toc75566744"/>
      <w:bookmarkStart w:id="6301" w:name="_Toc89790296"/>
      <w:bookmarkStart w:id="6302" w:name="_Toc99466934"/>
      <w:bookmarkStart w:id="6303" w:name="_Toc193991255"/>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4"/>
      <w:bookmarkEnd w:id="6295"/>
      <w:bookmarkEnd w:id="6296"/>
      <w:bookmarkEnd w:id="6297"/>
      <w:bookmarkEnd w:id="6298"/>
      <w:bookmarkEnd w:id="6299"/>
      <w:bookmarkEnd w:id="6300"/>
      <w:bookmarkEnd w:id="6301"/>
      <w:bookmarkEnd w:id="6302"/>
      <w:bookmarkEnd w:id="6303"/>
    </w:p>
    <w:p w14:paraId="64831E39" w14:textId="77777777" w:rsidR="00FC7E52" w:rsidRPr="00567618" w:rsidRDefault="00FC7E52" w:rsidP="00FC7E52">
      <w:pPr>
        <w:pStyle w:val="Heading1"/>
        <w:rPr>
          <w:lang w:eastAsia="ko-KR"/>
        </w:rPr>
      </w:pPr>
      <w:bookmarkStart w:id="6304" w:name="_Toc26369687"/>
      <w:bookmarkStart w:id="6305" w:name="_Toc36227569"/>
      <w:bookmarkStart w:id="6306" w:name="_Toc36228584"/>
      <w:bookmarkStart w:id="6307" w:name="_Toc36229211"/>
      <w:bookmarkStart w:id="6308" w:name="_Toc68847531"/>
      <w:bookmarkStart w:id="6309" w:name="_Toc74611466"/>
      <w:bookmarkStart w:id="6310" w:name="_Toc75566745"/>
      <w:bookmarkStart w:id="6311" w:name="_Toc89790297"/>
      <w:bookmarkStart w:id="6312" w:name="_Toc99466935"/>
      <w:bookmarkStart w:id="6313" w:name="_Toc193991256"/>
      <w:r w:rsidRPr="00567618">
        <w:rPr>
          <w:lang w:eastAsia="ko-KR"/>
        </w:rPr>
        <w:t>K.1</w:t>
      </w:r>
      <w:r w:rsidRPr="00567618">
        <w:rPr>
          <w:lang w:eastAsia="ko-KR"/>
        </w:rPr>
        <w:tab/>
        <w:t>General</w:t>
      </w:r>
      <w:bookmarkEnd w:id="6304"/>
      <w:bookmarkEnd w:id="6305"/>
      <w:bookmarkEnd w:id="6306"/>
      <w:bookmarkEnd w:id="6307"/>
      <w:bookmarkEnd w:id="6308"/>
      <w:bookmarkEnd w:id="6309"/>
      <w:bookmarkEnd w:id="6310"/>
      <w:bookmarkEnd w:id="6311"/>
      <w:bookmarkEnd w:id="6312"/>
      <w:bookmarkEnd w:id="6313"/>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4" w:name="_Toc26369688"/>
      <w:bookmarkStart w:id="6315" w:name="_Toc36227570"/>
      <w:bookmarkStart w:id="6316" w:name="_Toc36228585"/>
      <w:bookmarkStart w:id="6317" w:name="_Toc36229212"/>
      <w:bookmarkStart w:id="6318" w:name="_Toc68847532"/>
      <w:bookmarkStart w:id="6319" w:name="_Toc74611467"/>
      <w:bookmarkStart w:id="6320" w:name="_Toc75566746"/>
      <w:bookmarkStart w:id="6321" w:name="_Toc89790298"/>
      <w:bookmarkStart w:id="6322" w:name="_Toc99466936"/>
      <w:bookmarkStart w:id="6323" w:name="_Toc193991257"/>
      <w:r w:rsidRPr="00567618">
        <w:rPr>
          <w:lang w:eastAsia="ko-KR"/>
        </w:rPr>
        <w:t>K.2</w:t>
      </w:r>
      <w:r w:rsidRPr="00567618">
        <w:rPr>
          <w:lang w:eastAsia="ko-KR"/>
        </w:rPr>
        <w:tab/>
        <w:t>Procedure for computing the bandwidth</w:t>
      </w:r>
      <w:bookmarkEnd w:id="6314"/>
      <w:bookmarkEnd w:id="6315"/>
      <w:bookmarkEnd w:id="6316"/>
      <w:bookmarkEnd w:id="6317"/>
      <w:bookmarkEnd w:id="6318"/>
      <w:bookmarkEnd w:id="6319"/>
      <w:bookmarkEnd w:id="6320"/>
      <w:bookmarkEnd w:id="6321"/>
      <w:bookmarkEnd w:id="6322"/>
      <w:bookmarkEnd w:id="6323"/>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4" w:name="_Toc26369689"/>
      <w:bookmarkStart w:id="6325" w:name="_Toc36227571"/>
      <w:bookmarkStart w:id="6326" w:name="_Toc36228586"/>
      <w:bookmarkStart w:id="6327" w:name="_Toc36229213"/>
      <w:bookmarkStart w:id="6328" w:name="_Toc68847533"/>
      <w:bookmarkStart w:id="6329" w:name="_Toc74611468"/>
      <w:bookmarkStart w:id="6330" w:name="_Toc75566747"/>
      <w:bookmarkStart w:id="6331" w:name="_Toc89790299"/>
      <w:bookmarkStart w:id="6332" w:name="_Toc99466937"/>
      <w:bookmarkStart w:id="6333" w:name="_Toc193991258"/>
      <w:r w:rsidRPr="00567618">
        <w:rPr>
          <w:lang w:eastAsia="ko-KR"/>
        </w:rPr>
        <w:t>K.3</w:t>
      </w:r>
      <w:r w:rsidRPr="00567618">
        <w:rPr>
          <w:lang w:eastAsia="ko-KR"/>
        </w:rPr>
        <w:tab/>
        <w:t>Computation of RTP payload size</w:t>
      </w:r>
      <w:bookmarkEnd w:id="6324"/>
      <w:bookmarkEnd w:id="6325"/>
      <w:bookmarkEnd w:id="6326"/>
      <w:bookmarkEnd w:id="6327"/>
      <w:bookmarkEnd w:id="6328"/>
      <w:bookmarkEnd w:id="6329"/>
      <w:bookmarkEnd w:id="6330"/>
      <w:bookmarkEnd w:id="6331"/>
      <w:bookmarkEnd w:id="6332"/>
      <w:bookmarkEnd w:id="6333"/>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4" w:name="_Toc26369690"/>
      <w:bookmarkStart w:id="6335" w:name="_Toc36227572"/>
      <w:bookmarkStart w:id="6336" w:name="_Toc36228587"/>
      <w:bookmarkStart w:id="6337" w:name="_Toc36229214"/>
      <w:bookmarkStart w:id="6338" w:name="_Toc68847534"/>
      <w:bookmarkStart w:id="6339" w:name="_Toc74611469"/>
      <w:bookmarkStart w:id="6340" w:name="_Toc75566748"/>
      <w:bookmarkStart w:id="6341" w:name="_Toc89790300"/>
      <w:bookmarkStart w:id="6342" w:name="_Toc99466938"/>
      <w:bookmarkStart w:id="6343" w:name="_Toc193991259"/>
      <w:r w:rsidRPr="00567618">
        <w:rPr>
          <w:lang w:eastAsia="ko-KR"/>
        </w:rPr>
        <w:t>K.4</w:t>
      </w:r>
      <w:r w:rsidRPr="00567618">
        <w:rPr>
          <w:lang w:eastAsia="ko-KR"/>
        </w:rPr>
        <w:tab/>
        <w:t>Detailed computation</w:t>
      </w:r>
      <w:bookmarkEnd w:id="6334"/>
      <w:bookmarkEnd w:id="6335"/>
      <w:bookmarkEnd w:id="6336"/>
      <w:bookmarkEnd w:id="6337"/>
      <w:bookmarkEnd w:id="6338"/>
      <w:bookmarkEnd w:id="6339"/>
      <w:bookmarkEnd w:id="6340"/>
      <w:bookmarkEnd w:id="6341"/>
      <w:bookmarkEnd w:id="6342"/>
      <w:bookmarkEnd w:id="6343"/>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4" w:name="_MCCTEMPBM_CRPT86941158___7"/>
            <w:bookmarkStart w:id="6345" w:name="_MCCTEMPBM_CRPT86941159___4" w:colFirst="1" w:colLast="8"/>
            <w:r w:rsidRPr="00567618">
              <w:rPr>
                <w:rFonts w:ascii="Arial" w:hAnsi="Arial" w:cs="Arial"/>
                <w:b/>
                <w:bCs/>
                <w:color w:val="000000"/>
                <w:sz w:val="16"/>
                <w:szCs w:val="16"/>
              </w:rPr>
              <w:t>Mode</w:t>
            </w:r>
            <w:bookmarkEnd w:id="6344"/>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6" w:name="_MCCTEMPBM_CRPT86941160___7"/>
            <w:bookmarkStart w:id="6347" w:name="_MCCTEMPBM_CRPT86941161___4" w:colFirst="1" w:colLast="8"/>
            <w:bookmarkEnd w:id="6345"/>
            <w:r w:rsidRPr="00567618">
              <w:rPr>
                <w:rFonts w:ascii="Arial" w:hAnsi="Arial" w:cs="Arial"/>
                <w:color w:val="000000"/>
                <w:sz w:val="16"/>
                <w:szCs w:val="16"/>
              </w:rPr>
              <w:t>Bits per speech frame</w:t>
            </w:r>
            <w:bookmarkEnd w:id="6346"/>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48" w:name="_MCCTEMPBM_CRPT86941162___7"/>
            <w:bookmarkStart w:id="6349" w:name="_MCCTEMPBM_CRPT86941163___4" w:colFirst="1" w:colLast="8"/>
            <w:bookmarkEnd w:id="6347"/>
            <w:r w:rsidRPr="00567618">
              <w:rPr>
                <w:rFonts w:ascii="Arial" w:hAnsi="Arial" w:cs="Arial"/>
                <w:color w:val="000000"/>
                <w:sz w:val="16"/>
                <w:szCs w:val="16"/>
              </w:rPr>
              <w:t>Payload header and ToC</w:t>
            </w:r>
            <w:bookmarkEnd w:id="6348"/>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50" w:name="_MCCTEMPBM_CRPT86941164___7"/>
            <w:bookmarkStart w:id="6351" w:name="_MCCTEMPBM_CRPT86941165___4" w:colFirst="1" w:colLast="8"/>
            <w:bookmarkEnd w:id="6349"/>
            <w:r w:rsidRPr="00567618">
              <w:rPr>
                <w:rFonts w:ascii="Arial" w:hAnsi="Arial" w:cs="Arial"/>
                <w:color w:val="000000"/>
                <w:sz w:val="16"/>
                <w:szCs w:val="16"/>
              </w:rPr>
              <w:t>RTP payload (bits)</w:t>
            </w:r>
            <w:bookmarkEnd w:id="6350"/>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2" w:name="_MCCTEMPBM_CRPT86941166___7"/>
            <w:bookmarkStart w:id="6353" w:name="_MCCTEMPBM_CRPT86941167___4" w:colFirst="1" w:colLast="8"/>
            <w:bookmarkEnd w:id="6351"/>
            <w:r w:rsidRPr="00567618">
              <w:rPr>
                <w:rFonts w:ascii="Arial" w:hAnsi="Arial" w:cs="Arial"/>
                <w:color w:val="000000"/>
                <w:sz w:val="16"/>
                <w:szCs w:val="16"/>
              </w:rPr>
              <w:t>RTP payload (bytes)</w:t>
            </w:r>
            <w:bookmarkEnd w:id="6352"/>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4" w:name="_MCCTEMPBM_CRPT86941168___7"/>
            <w:bookmarkStart w:id="6355" w:name="_MCCTEMPBM_CRPT86941169___4" w:colFirst="1" w:colLast="8"/>
            <w:bookmarkEnd w:id="6353"/>
            <w:r w:rsidRPr="00567618">
              <w:rPr>
                <w:rFonts w:ascii="Arial" w:hAnsi="Arial" w:cs="Arial"/>
                <w:color w:val="000000"/>
                <w:sz w:val="16"/>
                <w:szCs w:val="16"/>
              </w:rPr>
              <w:t>Rounded-up RTP payload (bytes)</w:t>
            </w:r>
            <w:bookmarkEnd w:id="6354"/>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6" w:name="_MCCTEMPBM_CRPT86941170___7"/>
            <w:bookmarkStart w:id="6357" w:name="_MCCTEMPBM_CRPT86941171___4" w:colFirst="1" w:colLast="8"/>
            <w:bookmarkEnd w:id="6355"/>
            <w:r w:rsidRPr="00567618">
              <w:rPr>
                <w:rFonts w:ascii="Arial" w:hAnsi="Arial" w:cs="Arial"/>
                <w:color w:val="000000"/>
                <w:sz w:val="16"/>
                <w:szCs w:val="16"/>
              </w:rPr>
              <w:t>Rounded-up RTP payload (bits)</w:t>
            </w:r>
            <w:bookmarkEnd w:id="6356"/>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58" w:name="_MCCTEMPBM_CRPT86941172___7"/>
            <w:bookmarkStart w:id="6359" w:name="_MCCTEMPBM_CRPT86941173___4" w:colFirst="1" w:colLast="8"/>
            <w:bookmarkEnd w:id="6357"/>
            <w:r w:rsidRPr="00567618">
              <w:rPr>
                <w:rFonts w:ascii="Arial" w:hAnsi="Arial" w:cs="Arial"/>
                <w:color w:val="000000"/>
                <w:sz w:val="16"/>
                <w:szCs w:val="16"/>
              </w:rPr>
              <w:t>RTP header</w:t>
            </w:r>
            <w:bookmarkEnd w:id="6358"/>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60" w:name="_MCCTEMPBM_CRPT86941174___7"/>
            <w:bookmarkStart w:id="6361" w:name="_MCCTEMPBM_CRPT86941175___4" w:colFirst="1" w:colLast="8"/>
            <w:bookmarkEnd w:id="6359"/>
            <w:r w:rsidRPr="00567618">
              <w:rPr>
                <w:rFonts w:ascii="Arial" w:hAnsi="Arial" w:cs="Arial"/>
                <w:color w:val="000000"/>
                <w:sz w:val="16"/>
                <w:szCs w:val="16"/>
              </w:rPr>
              <w:t>UDP header</w:t>
            </w:r>
            <w:bookmarkEnd w:id="6360"/>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2" w:name="_MCCTEMPBM_CRPT86941176___7"/>
            <w:bookmarkStart w:id="6363" w:name="_MCCTEMPBM_CRPT86941177___4" w:colFirst="1" w:colLast="8"/>
            <w:bookmarkEnd w:id="6361"/>
            <w:r w:rsidRPr="00567618">
              <w:rPr>
                <w:rFonts w:ascii="Arial" w:hAnsi="Arial" w:cs="Arial"/>
                <w:color w:val="000000"/>
                <w:sz w:val="16"/>
                <w:szCs w:val="16"/>
              </w:rPr>
              <w:t>IPv4 header</w:t>
            </w:r>
            <w:bookmarkEnd w:id="6362"/>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4" w:name="_MCCTEMPBM_CRPT86941178___7"/>
            <w:bookmarkStart w:id="6365" w:name="_MCCTEMPBM_CRPT86941179___4" w:colFirst="1" w:colLast="8"/>
            <w:bookmarkEnd w:id="6363"/>
            <w:r w:rsidRPr="00567618">
              <w:rPr>
                <w:rFonts w:ascii="Arial" w:hAnsi="Arial" w:cs="Arial"/>
                <w:color w:val="000000"/>
                <w:sz w:val="16"/>
                <w:szCs w:val="16"/>
              </w:rPr>
              <w:t>Total bits per 20 ms</w:t>
            </w:r>
            <w:bookmarkEnd w:id="6364"/>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6" w:name="_MCCTEMPBM_CRPT86941180___7"/>
            <w:bookmarkStart w:id="6367" w:name="_MCCTEMPBM_CRPT86941181___4" w:colFirst="1" w:colLast="8"/>
            <w:bookmarkEnd w:id="6365"/>
            <w:r w:rsidRPr="00567618">
              <w:rPr>
                <w:rFonts w:ascii="Arial" w:hAnsi="Arial" w:cs="Arial"/>
                <w:color w:val="000000"/>
                <w:sz w:val="16"/>
                <w:szCs w:val="16"/>
              </w:rPr>
              <w:t>Total bit-rate (kbps)</w:t>
            </w:r>
            <w:bookmarkEnd w:id="6366"/>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68" w:name="_MCCTEMPBM_CRPT86941182___7"/>
            <w:bookmarkStart w:id="6369" w:name="_MCCTEMPBM_CRPT86941183___4" w:colFirst="1" w:colLast="8"/>
            <w:bookmarkEnd w:id="6367"/>
            <w:r w:rsidRPr="00567618">
              <w:rPr>
                <w:rFonts w:ascii="Arial" w:hAnsi="Arial" w:cs="Arial"/>
                <w:color w:val="000000"/>
                <w:sz w:val="16"/>
                <w:szCs w:val="16"/>
              </w:rPr>
              <w:t>AS</w:t>
            </w:r>
            <w:bookmarkEnd w:id="6368"/>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70" w:name="_MCCTEMPBM_CRPT86941184___4"/>
      <w:bookmarkEnd w:id="6369"/>
    </w:p>
    <w:bookmarkEnd w:id="6370"/>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1" w:name="_MCCTEMPBM_CRPT86941185___7"/>
            <w:bookmarkStart w:id="6372" w:name="_MCCTEMPBM_CRPT86941186___4" w:colFirst="1" w:colLast="8"/>
            <w:r w:rsidRPr="00567618">
              <w:rPr>
                <w:rFonts w:ascii="Arial" w:hAnsi="Arial" w:cs="Arial"/>
                <w:b/>
                <w:bCs/>
                <w:color w:val="000000"/>
                <w:sz w:val="16"/>
                <w:szCs w:val="16"/>
              </w:rPr>
              <w:t>Mode</w:t>
            </w:r>
            <w:bookmarkEnd w:id="6371"/>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3" w:name="_MCCTEMPBM_CRPT86941187___7"/>
            <w:bookmarkStart w:id="6374" w:name="_MCCTEMPBM_CRPT86941188___4" w:colFirst="1" w:colLast="8"/>
            <w:bookmarkEnd w:id="6372"/>
            <w:r w:rsidRPr="00567618">
              <w:rPr>
                <w:rFonts w:ascii="Arial" w:hAnsi="Arial" w:cs="Arial"/>
                <w:color w:val="000000"/>
                <w:sz w:val="16"/>
                <w:szCs w:val="16"/>
              </w:rPr>
              <w:t>Bits per speech frame</w:t>
            </w:r>
            <w:bookmarkEnd w:id="6373"/>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5" w:name="_MCCTEMPBM_CRPT86941189___7"/>
            <w:bookmarkStart w:id="6376" w:name="_MCCTEMPBM_CRPT86941190___4" w:colFirst="1" w:colLast="8"/>
            <w:bookmarkEnd w:id="6374"/>
            <w:r w:rsidRPr="00567618">
              <w:rPr>
                <w:rFonts w:ascii="Arial" w:hAnsi="Arial" w:cs="Arial"/>
                <w:color w:val="000000"/>
                <w:sz w:val="16"/>
                <w:szCs w:val="16"/>
              </w:rPr>
              <w:t>Payload header and ToC</w:t>
            </w:r>
            <w:bookmarkEnd w:id="6375"/>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77" w:name="_MCCTEMPBM_CRPT86941191___7"/>
            <w:bookmarkStart w:id="6378" w:name="_MCCTEMPBM_CRPT86941192___4" w:colFirst="1" w:colLast="8"/>
            <w:bookmarkEnd w:id="6376"/>
            <w:r w:rsidRPr="00567618">
              <w:rPr>
                <w:rFonts w:ascii="Arial" w:hAnsi="Arial" w:cs="Arial"/>
                <w:color w:val="000000"/>
                <w:sz w:val="16"/>
                <w:szCs w:val="16"/>
              </w:rPr>
              <w:t>RTP payload (bits)</w:t>
            </w:r>
            <w:bookmarkEnd w:id="6377"/>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79" w:name="_MCCTEMPBM_CRPT86941193___7"/>
            <w:bookmarkStart w:id="6380" w:name="_MCCTEMPBM_CRPT86941194___4" w:colFirst="1" w:colLast="8"/>
            <w:bookmarkEnd w:id="6378"/>
            <w:r w:rsidRPr="00567618">
              <w:rPr>
                <w:rFonts w:ascii="Arial" w:hAnsi="Arial" w:cs="Arial"/>
                <w:color w:val="000000"/>
                <w:sz w:val="16"/>
                <w:szCs w:val="16"/>
              </w:rPr>
              <w:t>RTP payload (bytes)</w:t>
            </w:r>
            <w:bookmarkEnd w:id="6379"/>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1" w:name="_MCCTEMPBM_CRPT86941195___7"/>
            <w:bookmarkStart w:id="6382" w:name="_MCCTEMPBM_CRPT86941196___4" w:colFirst="1" w:colLast="8"/>
            <w:bookmarkEnd w:id="6380"/>
            <w:r w:rsidRPr="00567618">
              <w:rPr>
                <w:rFonts w:ascii="Arial" w:hAnsi="Arial" w:cs="Arial"/>
                <w:color w:val="000000"/>
                <w:sz w:val="16"/>
                <w:szCs w:val="16"/>
              </w:rPr>
              <w:t>Rounded-up RTP payload (bytes)</w:t>
            </w:r>
            <w:bookmarkEnd w:id="6381"/>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3" w:name="_MCCTEMPBM_CRPT86941197___7"/>
            <w:bookmarkStart w:id="6384" w:name="_MCCTEMPBM_CRPT86941198___4" w:colFirst="1" w:colLast="8"/>
            <w:bookmarkEnd w:id="6382"/>
            <w:r w:rsidRPr="00567618">
              <w:rPr>
                <w:rFonts w:ascii="Arial" w:hAnsi="Arial" w:cs="Arial"/>
                <w:color w:val="000000"/>
                <w:sz w:val="16"/>
                <w:szCs w:val="16"/>
              </w:rPr>
              <w:t>Rounded-up RTP payload (bits)</w:t>
            </w:r>
            <w:bookmarkEnd w:id="6383"/>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5" w:name="_MCCTEMPBM_CRPT86941199___7"/>
            <w:bookmarkStart w:id="6386" w:name="_MCCTEMPBM_CRPT86941200___4" w:colFirst="1" w:colLast="8"/>
            <w:bookmarkEnd w:id="6384"/>
            <w:r w:rsidRPr="00567618">
              <w:rPr>
                <w:rFonts w:ascii="Arial" w:hAnsi="Arial" w:cs="Arial"/>
                <w:color w:val="000000"/>
                <w:sz w:val="16"/>
                <w:szCs w:val="16"/>
              </w:rPr>
              <w:t>RTP header</w:t>
            </w:r>
            <w:bookmarkEnd w:id="6385"/>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87" w:name="_MCCTEMPBM_CRPT86941201___7"/>
            <w:bookmarkStart w:id="6388" w:name="_MCCTEMPBM_CRPT86941202___4" w:colFirst="1" w:colLast="8"/>
            <w:bookmarkEnd w:id="6386"/>
            <w:r w:rsidRPr="00567618">
              <w:rPr>
                <w:rFonts w:ascii="Arial" w:hAnsi="Arial" w:cs="Arial"/>
                <w:color w:val="000000"/>
                <w:sz w:val="16"/>
                <w:szCs w:val="16"/>
              </w:rPr>
              <w:t>UDP header</w:t>
            </w:r>
            <w:bookmarkEnd w:id="6387"/>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89" w:name="_MCCTEMPBM_CRPT86941203___7"/>
            <w:bookmarkStart w:id="6390" w:name="_MCCTEMPBM_CRPT86941204___4" w:colFirst="1" w:colLast="8"/>
            <w:bookmarkEnd w:id="6388"/>
            <w:r w:rsidRPr="00567618">
              <w:rPr>
                <w:rFonts w:ascii="Arial" w:hAnsi="Arial" w:cs="Arial"/>
                <w:color w:val="000000"/>
                <w:sz w:val="16"/>
                <w:szCs w:val="16"/>
              </w:rPr>
              <w:t>IPv6 header</w:t>
            </w:r>
            <w:bookmarkEnd w:id="6389"/>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1" w:name="_MCCTEMPBM_CRPT86941205___7"/>
            <w:bookmarkStart w:id="6392" w:name="_MCCTEMPBM_CRPT86941206___4" w:colFirst="1" w:colLast="8"/>
            <w:bookmarkEnd w:id="6390"/>
            <w:r w:rsidRPr="00567618">
              <w:rPr>
                <w:rFonts w:ascii="Arial" w:hAnsi="Arial" w:cs="Arial"/>
                <w:color w:val="000000"/>
                <w:sz w:val="16"/>
                <w:szCs w:val="16"/>
              </w:rPr>
              <w:t>Total bits per 20 ms</w:t>
            </w:r>
            <w:bookmarkEnd w:id="6391"/>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3" w:name="_MCCTEMPBM_CRPT86941207___7"/>
            <w:bookmarkStart w:id="6394" w:name="_MCCTEMPBM_CRPT86941208___4" w:colFirst="1" w:colLast="8"/>
            <w:bookmarkEnd w:id="6392"/>
            <w:r w:rsidRPr="00567618">
              <w:rPr>
                <w:rFonts w:ascii="Arial" w:hAnsi="Arial" w:cs="Arial"/>
                <w:color w:val="000000"/>
                <w:sz w:val="16"/>
                <w:szCs w:val="16"/>
              </w:rPr>
              <w:t>Total bit-rate (kbps)</w:t>
            </w:r>
            <w:bookmarkEnd w:id="6393"/>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5" w:name="_MCCTEMPBM_CRPT86941209___7"/>
            <w:bookmarkStart w:id="6396" w:name="_MCCTEMPBM_CRPT86941210___4" w:colFirst="1" w:colLast="8"/>
            <w:bookmarkEnd w:id="6394"/>
            <w:r w:rsidRPr="00567618">
              <w:rPr>
                <w:rFonts w:ascii="Arial" w:hAnsi="Arial" w:cs="Arial"/>
                <w:color w:val="000000"/>
                <w:sz w:val="16"/>
                <w:szCs w:val="16"/>
              </w:rPr>
              <w:t>AS</w:t>
            </w:r>
            <w:bookmarkEnd w:id="6395"/>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397" w:name="_MCCTEMPBM_CRPT86941211___4"/>
      <w:bookmarkEnd w:id="6396"/>
    </w:p>
    <w:bookmarkEnd w:id="6397"/>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398" w:name="_MCCTEMPBM_CRPT86941212___7"/>
            <w:bookmarkStart w:id="6399" w:name="_MCCTEMPBM_CRPT86941213___4" w:colFirst="1" w:colLast="8"/>
            <w:r w:rsidRPr="00567618">
              <w:rPr>
                <w:rFonts w:ascii="Arial" w:hAnsi="Arial" w:cs="Arial"/>
                <w:b/>
                <w:bCs/>
                <w:color w:val="000000"/>
                <w:sz w:val="16"/>
                <w:szCs w:val="16"/>
              </w:rPr>
              <w:t>Mode</w:t>
            </w:r>
            <w:bookmarkEnd w:id="6398"/>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400" w:name="_MCCTEMPBM_CRPT86941214___7"/>
            <w:bookmarkStart w:id="6401" w:name="_MCCTEMPBM_CRPT86941215___4" w:colFirst="1" w:colLast="8"/>
            <w:bookmarkEnd w:id="6399"/>
            <w:r w:rsidRPr="00567618">
              <w:rPr>
                <w:rFonts w:ascii="Arial" w:hAnsi="Arial" w:cs="Arial"/>
                <w:color w:val="000000"/>
                <w:sz w:val="16"/>
                <w:szCs w:val="16"/>
              </w:rPr>
              <w:t>Bits per speech frame</w:t>
            </w:r>
            <w:bookmarkEnd w:id="6400"/>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2" w:name="_MCCTEMPBM_CRPT86941216___7"/>
            <w:bookmarkStart w:id="6403" w:name="_MCCTEMPBM_CRPT86941217___4" w:colFirst="1" w:colLast="8"/>
            <w:bookmarkEnd w:id="6401"/>
            <w:r w:rsidRPr="00567618">
              <w:rPr>
                <w:rFonts w:ascii="Arial" w:hAnsi="Arial" w:cs="Arial"/>
                <w:color w:val="000000"/>
                <w:sz w:val="16"/>
                <w:szCs w:val="16"/>
              </w:rPr>
              <w:t>Speech frame size (bytes)</w:t>
            </w:r>
            <w:bookmarkEnd w:id="6402"/>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4" w:name="_MCCTEMPBM_CRPT86941218___7"/>
            <w:bookmarkStart w:id="6405" w:name="_MCCTEMPBM_CRPT86941219___4" w:colFirst="1" w:colLast="8"/>
            <w:bookmarkEnd w:id="6403"/>
            <w:r w:rsidRPr="00567618">
              <w:rPr>
                <w:rFonts w:ascii="Arial" w:hAnsi="Arial" w:cs="Arial"/>
                <w:color w:val="000000"/>
                <w:sz w:val="16"/>
                <w:szCs w:val="16"/>
              </w:rPr>
              <w:t>Rounded-up speech frame size (bytes)</w:t>
            </w:r>
            <w:bookmarkEnd w:id="6404"/>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6" w:name="_MCCTEMPBM_CRPT86941220___7"/>
            <w:bookmarkStart w:id="6407" w:name="_MCCTEMPBM_CRPT86941221___4" w:colFirst="1" w:colLast="8"/>
            <w:bookmarkEnd w:id="6405"/>
            <w:r w:rsidRPr="00567618">
              <w:rPr>
                <w:rFonts w:ascii="Arial" w:hAnsi="Arial" w:cs="Arial"/>
                <w:color w:val="000000"/>
                <w:sz w:val="16"/>
                <w:szCs w:val="16"/>
              </w:rPr>
              <w:t>Rounded-up speech frame size (bits)</w:t>
            </w:r>
            <w:bookmarkEnd w:id="6406"/>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08" w:name="_MCCTEMPBM_CRPT86941222___7"/>
            <w:bookmarkStart w:id="6409" w:name="_MCCTEMPBM_CRPT86941223___4" w:colFirst="1" w:colLast="8"/>
            <w:bookmarkEnd w:id="6407"/>
            <w:r w:rsidRPr="00567618">
              <w:rPr>
                <w:rFonts w:ascii="Arial" w:hAnsi="Arial" w:cs="Arial"/>
                <w:color w:val="000000"/>
                <w:sz w:val="16"/>
                <w:szCs w:val="16"/>
              </w:rPr>
              <w:t>Payload header and ToC</w:t>
            </w:r>
            <w:bookmarkEnd w:id="6408"/>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10" w:name="_MCCTEMPBM_CRPT86941224___7"/>
            <w:bookmarkStart w:id="6411" w:name="_MCCTEMPBM_CRPT86941225___4" w:colFirst="1" w:colLast="8"/>
            <w:bookmarkEnd w:id="6409"/>
            <w:r w:rsidRPr="00567618">
              <w:rPr>
                <w:rFonts w:ascii="Arial" w:hAnsi="Arial" w:cs="Arial"/>
                <w:color w:val="000000"/>
                <w:sz w:val="16"/>
                <w:szCs w:val="16"/>
              </w:rPr>
              <w:t>RTP payload (bits)</w:t>
            </w:r>
            <w:bookmarkEnd w:id="6410"/>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2" w:name="_MCCTEMPBM_CRPT86941226___7"/>
            <w:bookmarkStart w:id="6413" w:name="_MCCTEMPBM_CRPT86941227___4" w:colFirst="1" w:colLast="8"/>
            <w:bookmarkEnd w:id="6411"/>
            <w:r w:rsidRPr="00567618">
              <w:rPr>
                <w:rFonts w:ascii="Arial" w:hAnsi="Arial" w:cs="Arial"/>
                <w:color w:val="000000"/>
                <w:sz w:val="16"/>
                <w:szCs w:val="16"/>
              </w:rPr>
              <w:t>RTP header</w:t>
            </w:r>
            <w:bookmarkEnd w:id="6412"/>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4" w:name="_MCCTEMPBM_CRPT86941228___7"/>
            <w:bookmarkStart w:id="6415" w:name="_MCCTEMPBM_CRPT86941229___4" w:colFirst="1" w:colLast="8"/>
            <w:bookmarkEnd w:id="6413"/>
            <w:r w:rsidRPr="00567618">
              <w:rPr>
                <w:rFonts w:ascii="Arial" w:hAnsi="Arial" w:cs="Arial"/>
                <w:color w:val="000000"/>
                <w:sz w:val="16"/>
                <w:szCs w:val="16"/>
              </w:rPr>
              <w:t>UDP header</w:t>
            </w:r>
            <w:bookmarkEnd w:id="6414"/>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6" w:name="_MCCTEMPBM_CRPT86941230___7"/>
            <w:bookmarkStart w:id="6417" w:name="_MCCTEMPBM_CRPT86941231___4" w:colFirst="1" w:colLast="8"/>
            <w:bookmarkEnd w:id="6415"/>
            <w:r w:rsidRPr="00567618">
              <w:rPr>
                <w:rFonts w:ascii="Arial" w:hAnsi="Arial" w:cs="Arial"/>
                <w:color w:val="000000"/>
                <w:sz w:val="16"/>
                <w:szCs w:val="16"/>
              </w:rPr>
              <w:t>IPv4 header</w:t>
            </w:r>
            <w:bookmarkEnd w:id="6416"/>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18" w:name="_MCCTEMPBM_CRPT86941232___7"/>
            <w:bookmarkStart w:id="6419" w:name="_MCCTEMPBM_CRPT86941233___4" w:colFirst="1" w:colLast="8"/>
            <w:bookmarkEnd w:id="6417"/>
            <w:r w:rsidRPr="00567618">
              <w:rPr>
                <w:rFonts w:ascii="Arial" w:hAnsi="Arial" w:cs="Arial"/>
                <w:color w:val="000000"/>
                <w:sz w:val="16"/>
                <w:szCs w:val="16"/>
              </w:rPr>
              <w:t>Total bits per 20 ms</w:t>
            </w:r>
            <w:bookmarkEnd w:id="6418"/>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20" w:name="_MCCTEMPBM_CRPT86941234___7"/>
            <w:bookmarkStart w:id="6421" w:name="_MCCTEMPBM_CRPT86941235___4" w:colFirst="1" w:colLast="8"/>
            <w:bookmarkEnd w:id="6419"/>
            <w:r w:rsidRPr="00567618">
              <w:rPr>
                <w:rFonts w:ascii="Arial" w:hAnsi="Arial" w:cs="Arial"/>
                <w:color w:val="000000"/>
                <w:sz w:val="16"/>
                <w:szCs w:val="16"/>
              </w:rPr>
              <w:t>Total bit-rate (kbps)</w:t>
            </w:r>
            <w:bookmarkEnd w:id="6420"/>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2" w:name="_MCCTEMPBM_CRPT86941236___7"/>
            <w:bookmarkStart w:id="6423" w:name="_MCCTEMPBM_CRPT86941237___4" w:colFirst="1" w:colLast="8"/>
            <w:bookmarkEnd w:id="6421"/>
            <w:r w:rsidRPr="00567618">
              <w:rPr>
                <w:rFonts w:ascii="Arial" w:hAnsi="Arial" w:cs="Arial"/>
                <w:color w:val="000000"/>
                <w:sz w:val="16"/>
                <w:szCs w:val="16"/>
              </w:rPr>
              <w:t>AS</w:t>
            </w:r>
            <w:bookmarkEnd w:id="6422"/>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4" w:name="_MCCTEMPBM_CRPT86941238___4"/>
      <w:bookmarkEnd w:id="6423"/>
    </w:p>
    <w:bookmarkEnd w:id="6424"/>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5" w:name="_MCCTEMPBM_CRPT86941239___7"/>
            <w:bookmarkStart w:id="6426" w:name="_MCCTEMPBM_CRPT86941240___4" w:colFirst="1" w:colLast="8"/>
            <w:r w:rsidRPr="00567618">
              <w:rPr>
                <w:rFonts w:ascii="Arial" w:hAnsi="Arial" w:cs="Arial"/>
                <w:b/>
                <w:bCs/>
                <w:color w:val="000000"/>
                <w:sz w:val="16"/>
                <w:szCs w:val="16"/>
              </w:rPr>
              <w:t>Mode</w:t>
            </w:r>
            <w:bookmarkEnd w:id="6425"/>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27" w:name="_MCCTEMPBM_CRPT86941241___7"/>
            <w:bookmarkStart w:id="6428" w:name="_MCCTEMPBM_CRPT86941242___4" w:colFirst="1" w:colLast="8"/>
            <w:bookmarkEnd w:id="6426"/>
            <w:r w:rsidRPr="00567618">
              <w:rPr>
                <w:rFonts w:ascii="Arial" w:hAnsi="Arial" w:cs="Arial"/>
                <w:color w:val="000000"/>
                <w:sz w:val="16"/>
                <w:szCs w:val="16"/>
              </w:rPr>
              <w:t>Bits per speech frame</w:t>
            </w:r>
            <w:bookmarkEnd w:id="6427"/>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29" w:name="_MCCTEMPBM_CRPT86941243___7"/>
            <w:bookmarkStart w:id="6430" w:name="_MCCTEMPBM_CRPT86941244___4" w:colFirst="1" w:colLast="8"/>
            <w:bookmarkEnd w:id="6428"/>
            <w:r w:rsidRPr="00567618">
              <w:rPr>
                <w:rFonts w:ascii="Arial" w:hAnsi="Arial" w:cs="Arial"/>
                <w:color w:val="000000"/>
                <w:sz w:val="16"/>
                <w:szCs w:val="16"/>
              </w:rPr>
              <w:t>Speech frame size (bytes)</w:t>
            </w:r>
            <w:bookmarkEnd w:id="6429"/>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1" w:name="_MCCTEMPBM_CRPT86941245___7"/>
            <w:bookmarkStart w:id="6432" w:name="_MCCTEMPBM_CRPT86941246___4" w:colFirst="1" w:colLast="8"/>
            <w:bookmarkEnd w:id="6430"/>
            <w:r w:rsidRPr="00567618">
              <w:rPr>
                <w:rFonts w:ascii="Arial" w:hAnsi="Arial" w:cs="Arial"/>
                <w:color w:val="000000"/>
                <w:sz w:val="16"/>
                <w:szCs w:val="16"/>
              </w:rPr>
              <w:t>Rounded-up speech frame size (bytes)</w:t>
            </w:r>
            <w:bookmarkEnd w:id="6431"/>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3" w:name="_MCCTEMPBM_CRPT86941247___7"/>
            <w:bookmarkStart w:id="6434" w:name="_MCCTEMPBM_CRPT86941248___4" w:colFirst="1" w:colLast="8"/>
            <w:bookmarkEnd w:id="6432"/>
            <w:r w:rsidRPr="00567618">
              <w:rPr>
                <w:rFonts w:ascii="Arial" w:hAnsi="Arial" w:cs="Arial"/>
                <w:color w:val="000000"/>
                <w:sz w:val="16"/>
                <w:szCs w:val="16"/>
              </w:rPr>
              <w:t>Rounded-up speech frame size (bits)</w:t>
            </w:r>
            <w:bookmarkEnd w:id="6433"/>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5" w:name="_MCCTEMPBM_CRPT86941249___7"/>
            <w:bookmarkStart w:id="6436" w:name="_MCCTEMPBM_CRPT86941250___4" w:colFirst="1" w:colLast="8"/>
            <w:bookmarkEnd w:id="6434"/>
            <w:r w:rsidRPr="00567618">
              <w:rPr>
                <w:rFonts w:ascii="Arial" w:hAnsi="Arial" w:cs="Arial"/>
                <w:color w:val="000000"/>
                <w:sz w:val="16"/>
                <w:szCs w:val="16"/>
              </w:rPr>
              <w:t>Payload header and ToC</w:t>
            </w:r>
            <w:bookmarkEnd w:id="6435"/>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37" w:name="_MCCTEMPBM_CRPT86941251___7"/>
            <w:bookmarkStart w:id="6438" w:name="_MCCTEMPBM_CRPT86941252___4" w:colFirst="1" w:colLast="8"/>
            <w:bookmarkEnd w:id="6436"/>
            <w:r w:rsidRPr="00567618">
              <w:rPr>
                <w:rFonts w:ascii="Arial" w:hAnsi="Arial" w:cs="Arial"/>
                <w:color w:val="000000"/>
                <w:sz w:val="16"/>
                <w:szCs w:val="16"/>
              </w:rPr>
              <w:t>RTP payload (bits)</w:t>
            </w:r>
            <w:bookmarkEnd w:id="6437"/>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39" w:name="_MCCTEMPBM_CRPT86941253___7"/>
            <w:bookmarkStart w:id="6440" w:name="_MCCTEMPBM_CRPT86941254___4" w:colFirst="1" w:colLast="8"/>
            <w:bookmarkEnd w:id="6438"/>
            <w:r w:rsidRPr="00567618">
              <w:rPr>
                <w:rFonts w:ascii="Arial" w:hAnsi="Arial" w:cs="Arial"/>
                <w:color w:val="000000"/>
                <w:sz w:val="16"/>
                <w:szCs w:val="16"/>
              </w:rPr>
              <w:t>RTP header</w:t>
            </w:r>
            <w:bookmarkEnd w:id="6439"/>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1" w:name="_MCCTEMPBM_CRPT86941255___7"/>
            <w:bookmarkStart w:id="6442" w:name="_MCCTEMPBM_CRPT86941256___4" w:colFirst="1" w:colLast="8"/>
            <w:bookmarkEnd w:id="6440"/>
            <w:r w:rsidRPr="00567618">
              <w:rPr>
                <w:rFonts w:ascii="Arial" w:hAnsi="Arial" w:cs="Arial"/>
                <w:color w:val="000000"/>
                <w:sz w:val="16"/>
                <w:szCs w:val="16"/>
              </w:rPr>
              <w:t>UDP header</w:t>
            </w:r>
            <w:bookmarkEnd w:id="6441"/>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3" w:name="_MCCTEMPBM_CRPT86941257___7"/>
            <w:bookmarkStart w:id="6444" w:name="_MCCTEMPBM_CRPT86941258___4" w:colFirst="1" w:colLast="8"/>
            <w:bookmarkEnd w:id="6442"/>
            <w:r w:rsidRPr="00567618">
              <w:rPr>
                <w:rFonts w:ascii="Arial" w:hAnsi="Arial" w:cs="Arial"/>
                <w:color w:val="000000"/>
                <w:sz w:val="16"/>
                <w:szCs w:val="16"/>
              </w:rPr>
              <w:t>IPv6 header</w:t>
            </w:r>
            <w:bookmarkEnd w:id="6443"/>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5" w:name="_MCCTEMPBM_CRPT86941259___7"/>
            <w:bookmarkStart w:id="6446" w:name="_MCCTEMPBM_CRPT86941260___4" w:colFirst="1" w:colLast="8"/>
            <w:bookmarkEnd w:id="6444"/>
            <w:r w:rsidRPr="00567618">
              <w:rPr>
                <w:rFonts w:ascii="Arial" w:hAnsi="Arial" w:cs="Arial"/>
                <w:color w:val="000000"/>
                <w:sz w:val="16"/>
                <w:szCs w:val="16"/>
              </w:rPr>
              <w:t>Total bits per 20 ms</w:t>
            </w:r>
            <w:bookmarkEnd w:id="6445"/>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47" w:name="_MCCTEMPBM_CRPT86941261___7"/>
            <w:bookmarkStart w:id="6448" w:name="_MCCTEMPBM_CRPT86941262___4" w:colFirst="1" w:colLast="8"/>
            <w:bookmarkEnd w:id="6446"/>
            <w:r w:rsidRPr="00567618">
              <w:rPr>
                <w:rFonts w:ascii="Arial" w:hAnsi="Arial" w:cs="Arial"/>
                <w:color w:val="000000"/>
                <w:sz w:val="16"/>
                <w:szCs w:val="16"/>
              </w:rPr>
              <w:t>Total bit-rate (kbps)</w:t>
            </w:r>
            <w:bookmarkEnd w:id="6447"/>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49" w:name="_MCCTEMPBM_CRPT86941263___7"/>
            <w:bookmarkStart w:id="6450" w:name="_MCCTEMPBM_CRPT86941264___4" w:colFirst="1" w:colLast="8"/>
            <w:bookmarkEnd w:id="6448"/>
            <w:r w:rsidRPr="00567618">
              <w:rPr>
                <w:rFonts w:ascii="Arial" w:hAnsi="Arial" w:cs="Arial"/>
                <w:color w:val="000000"/>
                <w:sz w:val="16"/>
                <w:szCs w:val="16"/>
              </w:rPr>
              <w:t>AS</w:t>
            </w:r>
            <w:bookmarkEnd w:id="6449"/>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1" w:name="_MCCTEMPBM_CRPT86941265___4"/>
      <w:bookmarkEnd w:id="6450"/>
    </w:p>
    <w:bookmarkEnd w:id="6451"/>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2" w:name="_MCCTEMPBM_CRPT86941266___7"/>
            <w:bookmarkStart w:id="6453" w:name="_MCCTEMPBM_CRPT86941267___4" w:colFirst="1" w:colLast="9"/>
            <w:r w:rsidRPr="00567618">
              <w:rPr>
                <w:rFonts w:ascii="Arial" w:hAnsi="Arial" w:cs="Arial"/>
                <w:b/>
                <w:bCs/>
                <w:color w:val="000000"/>
                <w:sz w:val="16"/>
                <w:szCs w:val="16"/>
              </w:rPr>
              <w:t>Mode</w:t>
            </w:r>
            <w:bookmarkEnd w:id="6452"/>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4" w:name="_MCCTEMPBM_CRPT86941268___7"/>
            <w:bookmarkStart w:id="6455" w:name="_MCCTEMPBM_CRPT86941269___4" w:colFirst="1" w:colLast="9"/>
            <w:bookmarkEnd w:id="6453"/>
            <w:r w:rsidRPr="00567618">
              <w:rPr>
                <w:rFonts w:ascii="Arial" w:hAnsi="Arial" w:cs="Arial"/>
                <w:color w:val="000000"/>
                <w:sz w:val="16"/>
                <w:szCs w:val="16"/>
              </w:rPr>
              <w:t>Bits per speech frame</w:t>
            </w:r>
            <w:bookmarkEnd w:id="6454"/>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6" w:name="_MCCTEMPBM_CRPT86941270___7"/>
            <w:bookmarkStart w:id="6457" w:name="_MCCTEMPBM_CRPT86941271___4" w:colFirst="1" w:colLast="9"/>
            <w:bookmarkEnd w:id="6455"/>
            <w:r w:rsidRPr="00567618">
              <w:rPr>
                <w:rFonts w:ascii="Arial" w:hAnsi="Arial" w:cs="Arial"/>
                <w:color w:val="000000"/>
                <w:sz w:val="16"/>
                <w:szCs w:val="16"/>
              </w:rPr>
              <w:t>Payload header and ToC</w:t>
            </w:r>
            <w:bookmarkEnd w:id="6456"/>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58" w:name="_MCCTEMPBM_CRPT86941272___7"/>
            <w:bookmarkStart w:id="6459" w:name="_MCCTEMPBM_CRPT86941273___4" w:colFirst="1" w:colLast="9"/>
            <w:bookmarkEnd w:id="6457"/>
            <w:r w:rsidRPr="00567618">
              <w:rPr>
                <w:rFonts w:ascii="Arial" w:hAnsi="Arial" w:cs="Arial"/>
                <w:color w:val="000000"/>
                <w:sz w:val="16"/>
                <w:szCs w:val="16"/>
              </w:rPr>
              <w:t>RTP payload (bits)</w:t>
            </w:r>
            <w:bookmarkEnd w:id="6458"/>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60" w:name="_MCCTEMPBM_CRPT86941274___7"/>
            <w:bookmarkStart w:id="6461" w:name="_MCCTEMPBM_CRPT86941275___4" w:colFirst="1" w:colLast="9"/>
            <w:bookmarkEnd w:id="6459"/>
            <w:r w:rsidRPr="00567618">
              <w:rPr>
                <w:rFonts w:ascii="Arial" w:hAnsi="Arial" w:cs="Arial"/>
                <w:color w:val="000000"/>
                <w:sz w:val="16"/>
                <w:szCs w:val="16"/>
              </w:rPr>
              <w:t>RTP payload (bytes)</w:t>
            </w:r>
            <w:bookmarkEnd w:id="6460"/>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2" w:name="_MCCTEMPBM_CRPT86941276___7"/>
            <w:bookmarkStart w:id="6463" w:name="_MCCTEMPBM_CRPT86941277___4" w:colFirst="1" w:colLast="9"/>
            <w:bookmarkEnd w:id="6461"/>
            <w:r w:rsidRPr="00567618">
              <w:rPr>
                <w:rFonts w:ascii="Arial" w:hAnsi="Arial" w:cs="Arial"/>
                <w:color w:val="000000"/>
                <w:sz w:val="16"/>
                <w:szCs w:val="16"/>
              </w:rPr>
              <w:t>Rounded-up RTP payload (bytes)</w:t>
            </w:r>
            <w:bookmarkEnd w:id="6462"/>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4" w:name="_MCCTEMPBM_CRPT86941278___7"/>
            <w:bookmarkStart w:id="6465" w:name="_MCCTEMPBM_CRPT86941279___4" w:colFirst="1" w:colLast="9"/>
            <w:bookmarkEnd w:id="6463"/>
            <w:r w:rsidRPr="00567618">
              <w:rPr>
                <w:rFonts w:ascii="Arial" w:hAnsi="Arial" w:cs="Arial"/>
                <w:color w:val="000000"/>
                <w:sz w:val="16"/>
                <w:szCs w:val="16"/>
              </w:rPr>
              <w:t>Rounded-up RTP payload (bits)</w:t>
            </w:r>
            <w:bookmarkEnd w:id="6464"/>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6" w:name="_MCCTEMPBM_CRPT86941280___7"/>
            <w:bookmarkStart w:id="6467" w:name="_MCCTEMPBM_CRPT86941281___4" w:colFirst="1" w:colLast="9"/>
            <w:bookmarkEnd w:id="6465"/>
            <w:r w:rsidRPr="00567618">
              <w:rPr>
                <w:rFonts w:ascii="Arial" w:hAnsi="Arial" w:cs="Arial"/>
                <w:color w:val="000000"/>
                <w:sz w:val="16"/>
                <w:szCs w:val="16"/>
              </w:rPr>
              <w:t>RTP header</w:t>
            </w:r>
            <w:bookmarkEnd w:id="6466"/>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68" w:name="_MCCTEMPBM_CRPT86941282___7"/>
            <w:bookmarkStart w:id="6469" w:name="_MCCTEMPBM_CRPT86941283___4" w:colFirst="1" w:colLast="9"/>
            <w:bookmarkEnd w:id="6467"/>
            <w:r w:rsidRPr="00567618">
              <w:rPr>
                <w:rFonts w:ascii="Arial" w:hAnsi="Arial" w:cs="Arial"/>
                <w:color w:val="000000"/>
                <w:sz w:val="16"/>
                <w:szCs w:val="16"/>
              </w:rPr>
              <w:t>UDP header</w:t>
            </w:r>
            <w:bookmarkEnd w:id="6468"/>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70" w:name="_MCCTEMPBM_CRPT86941284___7"/>
            <w:bookmarkStart w:id="6471" w:name="_MCCTEMPBM_CRPT86941285___4" w:colFirst="1" w:colLast="9"/>
            <w:bookmarkEnd w:id="6469"/>
            <w:r w:rsidRPr="00567618">
              <w:rPr>
                <w:rFonts w:ascii="Arial" w:hAnsi="Arial" w:cs="Arial"/>
                <w:color w:val="000000"/>
                <w:sz w:val="16"/>
                <w:szCs w:val="16"/>
              </w:rPr>
              <w:t>IPv4 header</w:t>
            </w:r>
            <w:bookmarkEnd w:id="6470"/>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2" w:name="_MCCTEMPBM_CRPT86941286___7"/>
            <w:bookmarkStart w:id="6473" w:name="_MCCTEMPBM_CRPT86941287___4" w:colFirst="1" w:colLast="9"/>
            <w:bookmarkEnd w:id="6471"/>
            <w:r w:rsidRPr="00567618">
              <w:rPr>
                <w:rFonts w:ascii="Arial" w:hAnsi="Arial" w:cs="Arial"/>
                <w:color w:val="000000"/>
                <w:sz w:val="16"/>
                <w:szCs w:val="16"/>
              </w:rPr>
              <w:t>Total bits per 20 ms</w:t>
            </w:r>
            <w:bookmarkEnd w:id="6472"/>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4" w:name="_MCCTEMPBM_CRPT86941288___7"/>
            <w:bookmarkStart w:id="6475" w:name="_MCCTEMPBM_CRPT86941289___4" w:colFirst="1" w:colLast="9"/>
            <w:bookmarkEnd w:id="6473"/>
            <w:r w:rsidRPr="00567618">
              <w:rPr>
                <w:rFonts w:ascii="Arial" w:hAnsi="Arial" w:cs="Arial"/>
                <w:color w:val="000000"/>
                <w:sz w:val="16"/>
                <w:szCs w:val="16"/>
              </w:rPr>
              <w:t>Total bit-rate (kbps)</w:t>
            </w:r>
            <w:bookmarkEnd w:id="6474"/>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6" w:name="_MCCTEMPBM_CRPT86941290___7"/>
            <w:bookmarkStart w:id="6477" w:name="_MCCTEMPBM_CRPT86941291___4" w:colFirst="1" w:colLast="9"/>
            <w:bookmarkEnd w:id="6475"/>
            <w:r w:rsidRPr="00567618">
              <w:rPr>
                <w:rFonts w:ascii="Arial" w:hAnsi="Arial" w:cs="Arial"/>
                <w:color w:val="000000"/>
                <w:sz w:val="16"/>
                <w:szCs w:val="16"/>
              </w:rPr>
              <w:t>AS</w:t>
            </w:r>
            <w:bookmarkEnd w:id="6476"/>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78" w:name="_MCCTEMPBM_CRPT86941292___4"/>
      <w:bookmarkEnd w:id="6477"/>
    </w:p>
    <w:bookmarkEnd w:id="6478"/>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79" w:name="_MCCTEMPBM_CRPT86941293___7"/>
            <w:bookmarkStart w:id="6480" w:name="_MCCTEMPBM_CRPT86941294___4" w:colFirst="1" w:colLast="9"/>
            <w:r w:rsidRPr="00567618">
              <w:rPr>
                <w:rFonts w:ascii="Arial" w:hAnsi="Arial" w:cs="Arial"/>
                <w:b/>
                <w:bCs/>
                <w:color w:val="000000"/>
                <w:sz w:val="16"/>
                <w:szCs w:val="16"/>
              </w:rPr>
              <w:t>Mode</w:t>
            </w:r>
            <w:bookmarkEnd w:id="6479"/>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1" w:name="_MCCTEMPBM_CRPT86941295___7"/>
            <w:bookmarkStart w:id="6482" w:name="_MCCTEMPBM_CRPT86941296___4" w:colFirst="1" w:colLast="9"/>
            <w:bookmarkEnd w:id="6480"/>
            <w:r w:rsidRPr="00567618">
              <w:rPr>
                <w:rFonts w:ascii="Arial" w:hAnsi="Arial" w:cs="Arial"/>
                <w:color w:val="000000"/>
                <w:sz w:val="16"/>
                <w:szCs w:val="16"/>
              </w:rPr>
              <w:t>Bits per speech frame</w:t>
            </w:r>
            <w:bookmarkEnd w:id="6481"/>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3" w:name="_MCCTEMPBM_CRPT86941297___7"/>
            <w:bookmarkStart w:id="6484" w:name="_MCCTEMPBM_CRPT86941298___4" w:colFirst="1" w:colLast="9"/>
            <w:bookmarkEnd w:id="6482"/>
            <w:r w:rsidRPr="00567618">
              <w:rPr>
                <w:rFonts w:ascii="Arial" w:hAnsi="Arial" w:cs="Arial"/>
                <w:color w:val="000000"/>
                <w:sz w:val="16"/>
                <w:szCs w:val="16"/>
              </w:rPr>
              <w:t>Payload header and ToC</w:t>
            </w:r>
            <w:bookmarkEnd w:id="6483"/>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5" w:name="_MCCTEMPBM_CRPT86941299___7"/>
            <w:bookmarkStart w:id="6486" w:name="_MCCTEMPBM_CRPT86941300___4" w:colFirst="1" w:colLast="9"/>
            <w:bookmarkEnd w:id="6484"/>
            <w:r w:rsidRPr="00567618">
              <w:rPr>
                <w:rFonts w:ascii="Arial" w:hAnsi="Arial" w:cs="Arial"/>
                <w:color w:val="000000"/>
                <w:sz w:val="16"/>
                <w:szCs w:val="16"/>
              </w:rPr>
              <w:t>RTP payload (bits)</w:t>
            </w:r>
            <w:bookmarkEnd w:id="6485"/>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87" w:name="_MCCTEMPBM_CRPT86941301___7"/>
            <w:bookmarkStart w:id="6488" w:name="_MCCTEMPBM_CRPT86941302___4" w:colFirst="1" w:colLast="9"/>
            <w:bookmarkEnd w:id="6486"/>
            <w:r w:rsidRPr="00567618">
              <w:rPr>
                <w:rFonts w:ascii="Arial" w:hAnsi="Arial" w:cs="Arial"/>
                <w:color w:val="000000"/>
                <w:sz w:val="16"/>
                <w:szCs w:val="16"/>
              </w:rPr>
              <w:t>RTP payload (bytes)</w:t>
            </w:r>
            <w:bookmarkEnd w:id="6487"/>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89" w:name="_MCCTEMPBM_CRPT86941303___7"/>
            <w:bookmarkStart w:id="6490" w:name="_MCCTEMPBM_CRPT86941304___4" w:colFirst="1" w:colLast="9"/>
            <w:bookmarkEnd w:id="6488"/>
            <w:r w:rsidRPr="00567618">
              <w:rPr>
                <w:rFonts w:ascii="Arial" w:hAnsi="Arial" w:cs="Arial"/>
                <w:color w:val="000000"/>
                <w:sz w:val="16"/>
                <w:szCs w:val="16"/>
              </w:rPr>
              <w:t>Rounded-up RTP payload (bytes)</w:t>
            </w:r>
            <w:bookmarkEnd w:id="6489"/>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1" w:name="_MCCTEMPBM_CRPT86941305___7"/>
            <w:bookmarkStart w:id="6492" w:name="_MCCTEMPBM_CRPT86941306___4" w:colFirst="1" w:colLast="9"/>
            <w:bookmarkEnd w:id="6490"/>
            <w:r w:rsidRPr="00567618">
              <w:rPr>
                <w:rFonts w:ascii="Arial" w:hAnsi="Arial" w:cs="Arial"/>
                <w:color w:val="000000"/>
                <w:sz w:val="16"/>
                <w:szCs w:val="16"/>
              </w:rPr>
              <w:t>Rounded-up RTP payload (bits)</w:t>
            </w:r>
            <w:bookmarkEnd w:id="6491"/>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3" w:name="_MCCTEMPBM_CRPT86941307___7"/>
            <w:bookmarkStart w:id="6494" w:name="_MCCTEMPBM_CRPT86941308___4" w:colFirst="1" w:colLast="9"/>
            <w:bookmarkEnd w:id="6492"/>
            <w:r w:rsidRPr="00567618">
              <w:rPr>
                <w:rFonts w:ascii="Arial" w:hAnsi="Arial" w:cs="Arial"/>
                <w:color w:val="000000"/>
                <w:sz w:val="16"/>
                <w:szCs w:val="16"/>
              </w:rPr>
              <w:t>RTP header</w:t>
            </w:r>
            <w:bookmarkEnd w:id="6493"/>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5" w:name="_MCCTEMPBM_CRPT86941309___7"/>
            <w:bookmarkStart w:id="6496" w:name="_MCCTEMPBM_CRPT86941310___4" w:colFirst="1" w:colLast="9"/>
            <w:bookmarkEnd w:id="6494"/>
            <w:r w:rsidRPr="00567618">
              <w:rPr>
                <w:rFonts w:ascii="Arial" w:hAnsi="Arial" w:cs="Arial"/>
                <w:color w:val="000000"/>
                <w:sz w:val="16"/>
                <w:szCs w:val="16"/>
              </w:rPr>
              <w:t>UDP header</w:t>
            </w:r>
            <w:bookmarkEnd w:id="6495"/>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497" w:name="_MCCTEMPBM_CRPT86941311___7"/>
            <w:bookmarkStart w:id="6498" w:name="_MCCTEMPBM_CRPT86941312___4" w:colFirst="1" w:colLast="9"/>
            <w:bookmarkEnd w:id="6496"/>
            <w:r w:rsidRPr="00567618">
              <w:rPr>
                <w:rFonts w:ascii="Arial" w:hAnsi="Arial" w:cs="Arial"/>
                <w:color w:val="000000"/>
                <w:sz w:val="16"/>
                <w:szCs w:val="16"/>
              </w:rPr>
              <w:t>IPv6 header</w:t>
            </w:r>
            <w:bookmarkEnd w:id="6497"/>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499" w:name="_MCCTEMPBM_CRPT86941313___7"/>
            <w:bookmarkStart w:id="6500" w:name="_MCCTEMPBM_CRPT86941314___4" w:colFirst="1" w:colLast="9"/>
            <w:bookmarkEnd w:id="6498"/>
            <w:r w:rsidRPr="00567618">
              <w:rPr>
                <w:rFonts w:ascii="Arial" w:hAnsi="Arial" w:cs="Arial"/>
                <w:color w:val="000000"/>
                <w:sz w:val="16"/>
                <w:szCs w:val="16"/>
              </w:rPr>
              <w:t>Total bits per 20 ms</w:t>
            </w:r>
            <w:bookmarkEnd w:id="6499"/>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1" w:name="_MCCTEMPBM_CRPT86941315___7"/>
            <w:bookmarkStart w:id="6502" w:name="_MCCTEMPBM_CRPT86941316___4" w:colFirst="1" w:colLast="9"/>
            <w:bookmarkEnd w:id="6500"/>
            <w:r w:rsidRPr="00567618">
              <w:rPr>
                <w:rFonts w:ascii="Arial" w:hAnsi="Arial" w:cs="Arial"/>
                <w:color w:val="000000"/>
                <w:sz w:val="16"/>
                <w:szCs w:val="16"/>
              </w:rPr>
              <w:t>Total bit-rate (kbps)</w:t>
            </w:r>
            <w:bookmarkEnd w:id="6501"/>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3" w:name="_MCCTEMPBM_CRPT86941317___7"/>
            <w:bookmarkStart w:id="6504" w:name="_MCCTEMPBM_CRPT86941318___4" w:colFirst="1" w:colLast="9"/>
            <w:bookmarkEnd w:id="6502"/>
            <w:r w:rsidRPr="00567618">
              <w:rPr>
                <w:rFonts w:ascii="Arial" w:hAnsi="Arial" w:cs="Arial"/>
                <w:color w:val="000000"/>
                <w:sz w:val="16"/>
                <w:szCs w:val="16"/>
              </w:rPr>
              <w:t>AS</w:t>
            </w:r>
            <w:bookmarkEnd w:id="6503"/>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5" w:name="_MCCTEMPBM_CRPT86941319___4"/>
      <w:bookmarkEnd w:id="6504"/>
    </w:p>
    <w:bookmarkEnd w:id="6505"/>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6" w:name="_MCCTEMPBM_CRPT86941320___7"/>
            <w:bookmarkStart w:id="6507" w:name="_MCCTEMPBM_CRPT86941321___4" w:colFirst="1" w:colLast="9"/>
            <w:r w:rsidRPr="00567618">
              <w:rPr>
                <w:rFonts w:ascii="Arial" w:hAnsi="Arial" w:cs="Arial"/>
                <w:b/>
                <w:bCs/>
                <w:color w:val="000000"/>
                <w:sz w:val="16"/>
                <w:szCs w:val="16"/>
              </w:rPr>
              <w:t>Mode</w:t>
            </w:r>
            <w:bookmarkEnd w:id="6506"/>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08" w:name="_MCCTEMPBM_CRPT86941322___7"/>
            <w:bookmarkStart w:id="6509" w:name="_MCCTEMPBM_CRPT86941323___4" w:colFirst="1" w:colLast="9"/>
            <w:bookmarkEnd w:id="6507"/>
            <w:r w:rsidRPr="00567618">
              <w:rPr>
                <w:rFonts w:ascii="Arial" w:hAnsi="Arial" w:cs="Arial"/>
                <w:color w:val="000000"/>
                <w:sz w:val="16"/>
                <w:szCs w:val="16"/>
              </w:rPr>
              <w:t>Bits per speech frame</w:t>
            </w:r>
            <w:bookmarkEnd w:id="6508"/>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10" w:name="_MCCTEMPBM_CRPT86941324___7"/>
            <w:bookmarkStart w:id="6511" w:name="_MCCTEMPBM_CRPT86941325___4" w:colFirst="1" w:colLast="9"/>
            <w:bookmarkEnd w:id="6509"/>
            <w:r w:rsidRPr="00567618">
              <w:rPr>
                <w:rFonts w:ascii="Arial" w:hAnsi="Arial" w:cs="Arial"/>
                <w:color w:val="000000"/>
                <w:sz w:val="16"/>
                <w:szCs w:val="16"/>
              </w:rPr>
              <w:t>Speech frame size (bytes)</w:t>
            </w:r>
            <w:bookmarkEnd w:id="6510"/>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2" w:name="_MCCTEMPBM_CRPT86941326___7"/>
            <w:bookmarkStart w:id="6513" w:name="_MCCTEMPBM_CRPT86941327___4" w:colFirst="1" w:colLast="9"/>
            <w:bookmarkEnd w:id="6511"/>
            <w:r w:rsidRPr="00567618">
              <w:rPr>
                <w:rFonts w:ascii="Arial" w:hAnsi="Arial" w:cs="Arial"/>
                <w:color w:val="000000"/>
                <w:sz w:val="16"/>
                <w:szCs w:val="16"/>
              </w:rPr>
              <w:t>Rounded-up speech frame size (bytes)</w:t>
            </w:r>
            <w:bookmarkEnd w:id="6512"/>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4" w:name="_MCCTEMPBM_CRPT86941328___7"/>
            <w:bookmarkStart w:id="6515" w:name="_MCCTEMPBM_CRPT86941329___4" w:colFirst="1" w:colLast="9"/>
            <w:bookmarkEnd w:id="6513"/>
            <w:r w:rsidRPr="00567618">
              <w:rPr>
                <w:rFonts w:ascii="Arial" w:hAnsi="Arial" w:cs="Arial"/>
                <w:color w:val="000000"/>
                <w:sz w:val="16"/>
                <w:szCs w:val="16"/>
              </w:rPr>
              <w:t>Rounded-up speech frame size (bits)</w:t>
            </w:r>
            <w:bookmarkEnd w:id="6514"/>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6" w:name="_MCCTEMPBM_CRPT86941330___7"/>
            <w:bookmarkStart w:id="6517" w:name="_MCCTEMPBM_CRPT86941331___4" w:colFirst="1" w:colLast="9"/>
            <w:bookmarkEnd w:id="6515"/>
            <w:r w:rsidRPr="00567618">
              <w:rPr>
                <w:rFonts w:ascii="Arial" w:hAnsi="Arial" w:cs="Arial"/>
                <w:color w:val="000000"/>
                <w:sz w:val="16"/>
                <w:szCs w:val="16"/>
              </w:rPr>
              <w:t>Payload header and ToC</w:t>
            </w:r>
            <w:bookmarkEnd w:id="6516"/>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18" w:name="_MCCTEMPBM_CRPT86941332___7"/>
            <w:bookmarkStart w:id="6519" w:name="_MCCTEMPBM_CRPT86941333___4" w:colFirst="1" w:colLast="9"/>
            <w:bookmarkEnd w:id="6517"/>
            <w:r w:rsidRPr="00567618">
              <w:rPr>
                <w:rFonts w:ascii="Arial" w:hAnsi="Arial" w:cs="Arial"/>
                <w:color w:val="000000"/>
                <w:sz w:val="16"/>
                <w:szCs w:val="16"/>
              </w:rPr>
              <w:t>RTP payload (bits)</w:t>
            </w:r>
            <w:bookmarkEnd w:id="6518"/>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20" w:name="_MCCTEMPBM_CRPT86941334___7"/>
            <w:bookmarkStart w:id="6521" w:name="_MCCTEMPBM_CRPT86941335___4" w:colFirst="1" w:colLast="9"/>
            <w:bookmarkEnd w:id="6519"/>
            <w:r w:rsidRPr="00567618">
              <w:rPr>
                <w:rFonts w:ascii="Arial" w:hAnsi="Arial" w:cs="Arial"/>
                <w:color w:val="000000"/>
                <w:sz w:val="16"/>
                <w:szCs w:val="16"/>
              </w:rPr>
              <w:t>RTP header</w:t>
            </w:r>
            <w:bookmarkEnd w:id="6520"/>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2" w:name="_MCCTEMPBM_CRPT86941336___7"/>
            <w:bookmarkStart w:id="6523" w:name="_MCCTEMPBM_CRPT86941337___4" w:colFirst="1" w:colLast="9"/>
            <w:bookmarkEnd w:id="6521"/>
            <w:r w:rsidRPr="00567618">
              <w:rPr>
                <w:rFonts w:ascii="Arial" w:hAnsi="Arial" w:cs="Arial"/>
                <w:color w:val="000000"/>
                <w:sz w:val="16"/>
                <w:szCs w:val="16"/>
              </w:rPr>
              <w:t>UDP header</w:t>
            </w:r>
            <w:bookmarkEnd w:id="6522"/>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4" w:name="_MCCTEMPBM_CRPT86941338___7"/>
            <w:bookmarkStart w:id="6525" w:name="_MCCTEMPBM_CRPT86941339___4" w:colFirst="1" w:colLast="9"/>
            <w:bookmarkEnd w:id="6523"/>
            <w:r w:rsidRPr="00567618">
              <w:rPr>
                <w:rFonts w:ascii="Arial" w:hAnsi="Arial" w:cs="Arial"/>
                <w:color w:val="000000"/>
                <w:sz w:val="16"/>
                <w:szCs w:val="16"/>
              </w:rPr>
              <w:t>IPv4 header</w:t>
            </w:r>
            <w:bookmarkEnd w:id="6524"/>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6" w:name="_MCCTEMPBM_CRPT86941340___7"/>
            <w:bookmarkStart w:id="6527" w:name="_MCCTEMPBM_CRPT86941341___4" w:colFirst="1" w:colLast="9"/>
            <w:bookmarkEnd w:id="6525"/>
            <w:r w:rsidRPr="00567618">
              <w:rPr>
                <w:rFonts w:ascii="Arial" w:hAnsi="Arial" w:cs="Arial"/>
                <w:color w:val="000000"/>
                <w:sz w:val="16"/>
                <w:szCs w:val="16"/>
              </w:rPr>
              <w:t>Total bits per 20 ms</w:t>
            </w:r>
            <w:bookmarkEnd w:id="6526"/>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28" w:name="_MCCTEMPBM_CRPT86941342___7"/>
            <w:bookmarkStart w:id="6529" w:name="_MCCTEMPBM_CRPT86941343___4" w:colFirst="1" w:colLast="9"/>
            <w:bookmarkEnd w:id="6527"/>
            <w:r w:rsidRPr="00567618">
              <w:rPr>
                <w:rFonts w:ascii="Arial" w:hAnsi="Arial" w:cs="Arial"/>
                <w:color w:val="000000"/>
                <w:sz w:val="16"/>
                <w:szCs w:val="16"/>
              </w:rPr>
              <w:t>Total bit-rate (kbps)</w:t>
            </w:r>
            <w:bookmarkEnd w:id="6528"/>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30" w:name="_MCCTEMPBM_CRPT86941344___7"/>
            <w:bookmarkStart w:id="6531" w:name="_MCCTEMPBM_CRPT86941345___4" w:colFirst="1" w:colLast="9"/>
            <w:bookmarkEnd w:id="6529"/>
            <w:r w:rsidRPr="00567618">
              <w:rPr>
                <w:rFonts w:ascii="Arial" w:hAnsi="Arial" w:cs="Arial"/>
                <w:color w:val="000000"/>
                <w:sz w:val="16"/>
                <w:szCs w:val="16"/>
              </w:rPr>
              <w:t>AS</w:t>
            </w:r>
            <w:bookmarkEnd w:id="6530"/>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2" w:name="_MCCTEMPBM_CRPT86941346___4"/>
      <w:bookmarkEnd w:id="6531"/>
    </w:p>
    <w:bookmarkEnd w:id="6532"/>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3" w:name="_MCCTEMPBM_CRPT86941347___7"/>
            <w:bookmarkStart w:id="6534" w:name="_MCCTEMPBM_CRPT86941348___4" w:colFirst="1" w:colLast="9"/>
            <w:r w:rsidRPr="00567618">
              <w:rPr>
                <w:rFonts w:ascii="Arial" w:hAnsi="Arial" w:cs="Arial"/>
                <w:b/>
                <w:bCs/>
                <w:color w:val="000000"/>
                <w:sz w:val="16"/>
                <w:szCs w:val="16"/>
              </w:rPr>
              <w:t>Mode</w:t>
            </w:r>
            <w:bookmarkEnd w:id="6533"/>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5" w:name="_MCCTEMPBM_CRPT86941349___7"/>
            <w:bookmarkStart w:id="6536" w:name="_MCCTEMPBM_CRPT86941350___4" w:colFirst="1" w:colLast="9"/>
            <w:bookmarkEnd w:id="6534"/>
            <w:r w:rsidRPr="00567618">
              <w:rPr>
                <w:rFonts w:ascii="Arial" w:hAnsi="Arial" w:cs="Arial"/>
                <w:color w:val="000000"/>
                <w:sz w:val="16"/>
                <w:szCs w:val="16"/>
              </w:rPr>
              <w:t>Bits per speech frame</w:t>
            </w:r>
            <w:bookmarkEnd w:id="6535"/>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37" w:name="_MCCTEMPBM_CRPT86941351___7"/>
            <w:bookmarkStart w:id="6538" w:name="_MCCTEMPBM_CRPT86941352___4" w:colFirst="1" w:colLast="9"/>
            <w:bookmarkEnd w:id="6536"/>
            <w:r w:rsidRPr="00567618">
              <w:rPr>
                <w:rFonts w:ascii="Arial" w:hAnsi="Arial" w:cs="Arial"/>
                <w:color w:val="000000"/>
                <w:sz w:val="16"/>
                <w:szCs w:val="16"/>
              </w:rPr>
              <w:t>Speech frame size (bytes)</w:t>
            </w:r>
            <w:bookmarkEnd w:id="6537"/>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39" w:name="_MCCTEMPBM_CRPT86941353___7"/>
            <w:bookmarkStart w:id="6540" w:name="_MCCTEMPBM_CRPT86941354___4" w:colFirst="1" w:colLast="9"/>
            <w:bookmarkEnd w:id="6538"/>
            <w:r w:rsidRPr="00567618">
              <w:rPr>
                <w:rFonts w:ascii="Arial" w:hAnsi="Arial" w:cs="Arial"/>
                <w:color w:val="000000"/>
                <w:sz w:val="16"/>
                <w:szCs w:val="16"/>
              </w:rPr>
              <w:t>Rounded-up speech frame size (bytes)</w:t>
            </w:r>
            <w:bookmarkEnd w:id="6539"/>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1" w:name="_MCCTEMPBM_CRPT86941355___7"/>
            <w:bookmarkStart w:id="6542" w:name="_MCCTEMPBM_CRPT86941356___4" w:colFirst="1" w:colLast="9"/>
            <w:bookmarkEnd w:id="6540"/>
            <w:r w:rsidRPr="00567618">
              <w:rPr>
                <w:rFonts w:ascii="Arial" w:hAnsi="Arial" w:cs="Arial"/>
                <w:color w:val="000000"/>
                <w:sz w:val="16"/>
                <w:szCs w:val="16"/>
              </w:rPr>
              <w:t>Rounded-up speech frame size (bits)</w:t>
            </w:r>
            <w:bookmarkEnd w:id="6541"/>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3" w:name="_MCCTEMPBM_CRPT86941357___7"/>
            <w:bookmarkStart w:id="6544" w:name="_MCCTEMPBM_CRPT86941358___4" w:colFirst="1" w:colLast="9"/>
            <w:bookmarkEnd w:id="6542"/>
            <w:r w:rsidRPr="00567618">
              <w:rPr>
                <w:rFonts w:ascii="Arial" w:hAnsi="Arial" w:cs="Arial"/>
                <w:color w:val="000000"/>
                <w:sz w:val="16"/>
                <w:szCs w:val="16"/>
              </w:rPr>
              <w:t>Payload header and ToC</w:t>
            </w:r>
            <w:bookmarkEnd w:id="6543"/>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5" w:name="_MCCTEMPBM_CRPT86941359___7"/>
            <w:bookmarkStart w:id="6546" w:name="_MCCTEMPBM_CRPT86941360___4" w:colFirst="1" w:colLast="9"/>
            <w:bookmarkEnd w:id="6544"/>
            <w:r w:rsidRPr="00567618">
              <w:rPr>
                <w:rFonts w:ascii="Arial" w:hAnsi="Arial" w:cs="Arial"/>
                <w:color w:val="000000"/>
                <w:sz w:val="16"/>
                <w:szCs w:val="16"/>
              </w:rPr>
              <w:t>RTP payload (bits)</w:t>
            </w:r>
            <w:bookmarkEnd w:id="6545"/>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47" w:name="_MCCTEMPBM_CRPT86941361___7"/>
            <w:bookmarkStart w:id="6548" w:name="_MCCTEMPBM_CRPT86941362___4" w:colFirst="1" w:colLast="9"/>
            <w:bookmarkEnd w:id="6546"/>
            <w:r w:rsidRPr="00567618">
              <w:rPr>
                <w:rFonts w:ascii="Arial" w:hAnsi="Arial" w:cs="Arial"/>
                <w:color w:val="000000"/>
                <w:sz w:val="16"/>
                <w:szCs w:val="16"/>
              </w:rPr>
              <w:t>RTP header</w:t>
            </w:r>
            <w:bookmarkEnd w:id="6547"/>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49" w:name="_MCCTEMPBM_CRPT86941363___7"/>
            <w:bookmarkStart w:id="6550" w:name="_MCCTEMPBM_CRPT86941364___4" w:colFirst="1" w:colLast="9"/>
            <w:bookmarkEnd w:id="6548"/>
            <w:r w:rsidRPr="00567618">
              <w:rPr>
                <w:rFonts w:ascii="Arial" w:hAnsi="Arial" w:cs="Arial"/>
                <w:color w:val="000000"/>
                <w:sz w:val="16"/>
                <w:szCs w:val="16"/>
              </w:rPr>
              <w:t>UDP header</w:t>
            </w:r>
            <w:bookmarkEnd w:id="6549"/>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1" w:name="_MCCTEMPBM_CRPT86941365___7"/>
            <w:bookmarkStart w:id="6552" w:name="_MCCTEMPBM_CRPT86941366___4" w:colFirst="1" w:colLast="9"/>
            <w:bookmarkEnd w:id="6550"/>
            <w:r w:rsidRPr="00567618">
              <w:rPr>
                <w:rFonts w:ascii="Arial" w:hAnsi="Arial" w:cs="Arial"/>
                <w:color w:val="000000"/>
                <w:sz w:val="16"/>
                <w:szCs w:val="16"/>
              </w:rPr>
              <w:t>IPv6 header</w:t>
            </w:r>
            <w:bookmarkEnd w:id="6551"/>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3" w:name="_MCCTEMPBM_CRPT86941367___7"/>
            <w:bookmarkStart w:id="6554" w:name="_MCCTEMPBM_CRPT86941368___4" w:colFirst="1" w:colLast="9"/>
            <w:bookmarkEnd w:id="6552"/>
            <w:r w:rsidRPr="00567618">
              <w:rPr>
                <w:rFonts w:ascii="Arial" w:hAnsi="Arial" w:cs="Arial"/>
                <w:color w:val="000000"/>
                <w:sz w:val="16"/>
                <w:szCs w:val="16"/>
              </w:rPr>
              <w:t>Total bits per 20 ms</w:t>
            </w:r>
            <w:bookmarkEnd w:id="6553"/>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5" w:name="_MCCTEMPBM_CRPT86941369___7"/>
            <w:bookmarkStart w:id="6556" w:name="_MCCTEMPBM_CRPT86941370___4" w:colFirst="1" w:colLast="9"/>
            <w:bookmarkEnd w:id="6554"/>
            <w:r w:rsidRPr="00567618">
              <w:rPr>
                <w:rFonts w:ascii="Arial" w:hAnsi="Arial" w:cs="Arial"/>
                <w:color w:val="000000"/>
                <w:sz w:val="16"/>
                <w:szCs w:val="16"/>
              </w:rPr>
              <w:t>Total bit-rate (kbps)</w:t>
            </w:r>
            <w:bookmarkEnd w:id="6555"/>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57" w:name="_MCCTEMPBM_CRPT86941371___7"/>
            <w:bookmarkStart w:id="6558" w:name="_MCCTEMPBM_CRPT86941372___4" w:colFirst="1" w:colLast="9"/>
            <w:bookmarkEnd w:id="6556"/>
            <w:r w:rsidRPr="00567618">
              <w:rPr>
                <w:rFonts w:ascii="Arial" w:hAnsi="Arial" w:cs="Arial"/>
                <w:color w:val="000000"/>
                <w:sz w:val="16"/>
                <w:szCs w:val="16"/>
              </w:rPr>
              <w:t>AS</w:t>
            </w:r>
            <w:bookmarkEnd w:id="6557"/>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58"/>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59" w:name="_MCCTEMPBM_CRPT86941373___7"/>
            <w:bookmarkStart w:id="6560" w:name="_MCCTEMPBM_CRPT86941374___4" w:colFirst="1" w:colLast="7"/>
            <w:r w:rsidRPr="00567618">
              <w:rPr>
                <w:rFonts w:ascii="Arial" w:hAnsi="Arial" w:cs="Arial"/>
                <w:b/>
                <w:bCs/>
                <w:color w:val="000000"/>
                <w:sz w:val="16"/>
                <w:szCs w:val="16"/>
              </w:rPr>
              <w:t>Mode</w:t>
            </w:r>
            <w:bookmarkEnd w:id="655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1" w:name="_MCCTEMPBM_CRPT86941375___7"/>
            <w:bookmarkStart w:id="6562" w:name="_MCCTEMPBM_CRPT86941376___4" w:colFirst="1" w:colLast="7"/>
            <w:bookmarkEnd w:id="6560"/>
            <w:r w:rsidRPr="00567618">
              <w:rPr>
                <w:rFonts w:ascii="Arial" w:hAnsi="Arial" w:cs="Arial"/>
                <w:color w:val="000000"/>
                <w:sz w:val="16"/>
                <w:szCs w:val="16"/>
              </w:rPr>
              <w:t>Bits per speech frame</w:t>
            </w:r>
            <w:bookmarkEnd w:id="6561"/>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3" w:name="_MCCTEMPBM_CRPT86941377___7"/>
            <w:bookmarkStart w:id="6564" w:name="_MCCTEMPBM_CRPT86941378___4" w:colFirst="1" w:colLast="7"/>
            <w:bookmarkEnd w:id="6562"/>
            <w:r w:rsidRPr="00567618">
              <w:rPr>
                <w:rFonts w:ascii="Arial" w:hAnsi="Arial" w:cs="Arial"/>
                <w:color w:val="000000"/>
                <w:sz w:val="16"/>
                <w:szCs w:val="16"/>
              </w:rPr>
              <w:t>Payload header and ToC</w:t>
            </w:r>
            <w:bookmarkEnd w:id="6563"/>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5" w:name="_MCCTEMPBM_CRPT86941379___7"/>
            <w:bookmarkStart w:id="6566" w:name="_MCCTEMPBM_CRPT86941380___4" w:colFirst="1" w:colLast="7"/>
            <w:bookmarkEnd w:id="6564"/>
            <w:r w:rsidRPr="00567618">
              <w:rPr>
                <w:rFonts w:ascii="Arial" w:hAnsi="Arial" w:cs="Arial"/>
                <w:color w:val="000000"/>
                <w:sz w:val="16"/>
                <w:szCs w:val="16"/>
              </w:rPr>
              <w:t>RTP payload (bits)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67" w:name="_MCCTEMPBM_CRPT86941381___7"/>
            <w:bookmarkStart w:id="6568" w:name="_MCCTEMPBM_CRPT86941382___4" w:colFirst="1" w:colLast="7"/>
            <w:bookmarkEnd w:id="6566"/>
            <w:r w:rsidRPr="00567618">
              <w:rPr>
                <w:rFonts w:ascii="Arial" w:hAnsi="Arial" w:cs="Arial"/>
                <w:color w:val="000000"/>
                <w:sz w:val="16"/>
                <w:szCs w:val="16"/>
              </w:rPr>
              <w:t>RTP payload (bytes)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69" w:name="_MCCTEMPBM_CRPT86941383___7"/>
            <w:bookmarkStart w:id="6570" w:name="_MCCTEMPBM_CRPT86941384___4" w:colFirst="1" w:colLast="7"/>
            <w:bookmarkEnd w:id="6568"/>
            <w:r w:rsidRPr="00567618">
              <w:rPr>
                <w:rFonts w:ascii="Arial" w:hAnsi="Arial" w:cs="Arial"/>
                <w:color w:val="000000"/>
                <w:sz w:val="16"/>
                <w:szCs w:val="16"/>
              </w:rPr>
              <w:t>Rounded-up RTP payload (bytes)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1" w:name="_MCCTEMPBM_CRPT86941385___7"/>
            <w:bookmarkStart w:id="6572" w:name="_MCCTEMPBM_CRPT86941386___4" w:colFirst="1" w:colLast="7"/>
            <w:bookmarkEnd w:id="6570"/>
            <w:r w:rsidRPr="00567618">
              <w:rPr>
                <w:rFonts w:ascii="Arial" w:hAnsi="Arial" w:cs="Arial"/>
                <w:color w:val="000000"/>
                <w:sz w:val="16"/>
                <w:szCs w:val="16"/>
              </w:rPr>
              <w:t>Rounded-up RTP payload (bits)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3" w:name="_MCCTEMPBM_CRPT86941387___7"/>
            <w:bookmarkStart w:id="6574" w:name="_MCCTEMPBM_CRPT86941388___4" w:colFirst="1" w:colLast="7"/>
            <w:bookmarkEnd w:id="6572"/>
            <w:r w:rsidRPr="00567618">
              <w:rPr>
                <w:rFonts w:ascii="Arial" w:hAnsi="Arial" w:cs="Arial"/>
                <w:color w:val="000000"/>
                <w:sz w:val="16"/>
                <w:szCs w:val="16"/>
              </w:rPr>
              <w:t>RTP header</w:t>
            </w:r>
            <w:bookmarkEnd w:id="6573"/>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5" w:name="_MCCTEMPBM_CRPT86941389___7"/>
            <w:bookmarkStart w:id="6576" w:name="_MCCTEMPBM_CRPT86941390___4" w:colFirst="1" w:colLast="7"/>
            <w:bookmarkEnd w:id="6574"/>
            <w:r w:rsidRPr="00567618">
              <w:rPr>
                <w:rFonts w:ascii="Arial" w:hAnsi="Arial" w:cs="Arial"/>
                <w:color w:val="000000"/>
                <w:sz w:val="16"/>
                <w:szCs w:val="16"/>
              </w:rPr>
              <w:t>UDP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77" w:name="_MCCTEMPBM_CRPT86941391___7"/>
            <w:bookmarkStart w:id="6578" w:name="_MCCTEMPBM_CRPT86941392___4" w:colFirst="1" w:colLast="7"/>
            <w:bookmarkEnd w:id="6576"/>
            <w:r w:rsidRPr="00567618">
              <w:rPr>
                <w:rFonts w:ascii="Arial" w:hAnsi="Arial" w:cs="Arial"/>
                <w:color w:val="000000"/>
                <w:sz w:val="16"/>
                <w:szCs w:val="16"/>
              </w:rPr>
              <w:t>IPv4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79" w:name="_MCCTEMPBM_CRPT86941393___7"/>
            <w:bookmarkStart w:id="6580" w:name="_MCCTEMPBM_CRPT86941394___4" w:colFirst="1" w:colLast="7"/>
            <w:bookmarkEnd w:id="6578"/>
            <w:r w:rsidRPr="00567618">
              <w:rPr>
                <w:rFonts w:ascii="Arial" w:hAnsi="Arial" w:cs="Arial"/>
                <w:color w:val="000000"/>
                <w:sz w:val="16"/>
                <w:szCs w:val="16"/>
              </w:rPr>
              <w:t>Total bits per 40 ms</w:t>
            </w:r>
            <w:bookmarkEnd w:id="6579"/>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1" w:name="_MCCTEMPBM_CRPT86941395___7"/>
            <w:bookmarkStart w:id="6582" w:name="_MCCTEMPBM_CRPT86941396___4" w:colFirst="1" w:colLast="7"/>
            <w:bookmarkEnd w:id="6580"/>
            <w:r w:rsidRPr="00567618">
              <w:rPr>
                <w:rFonts w:ascii="Arial" w:hAnsi="Arial" w:cs="Arial"/>
                <w:color w:val="000000"/>
                <w:sz w:val="16"/>
                <w:szCs w:val="16"/>
              </w:rPr>
              <w:t>Total bit-rate (kbps)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3" w:name="_MCCTEMPBM_CRPT86941397___7"/>
            <w:bookmarkStart w:id="6584" w:name="_MCCTEMPBM_CRPT86941398___4" w:colFirst="1" w:colLast="7"/>
            <w:bookmarkEnd w:id="6582"/>
            <w:r w:rsidRPr="00567618">
              <w:rPr>
                <w:rFonts w:ascii="Arial" w:hAnsi="Arial" w:cs="Arial"/>
                <w:color w:val="000000"/>
                <w:sz w:val="16"/>
                <w:szCs w:val="16"/>
              </w:rPr>
              <w:t>AS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5" w:name="_MCCTEMPBM_CRPT86941399___4"/>
      <w:bookmarkEnd w:id="6584"/>
    </w:p>
    <w:bookmarkEnd w:id="6585"/>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6" w:name="_MCCTEMPBM_CRPT86941400___7"/>
            <w:bookmarkStart w:id="6587" w:name="_MCCTEMPBM_CRPT86941401___4" w:colFirst="1" w:colLast="7"/>
            <w:r w:rsidRPr="00567618">
              <w:rPr>
                <w:rFonts w:ascii="Arial" w:hAnsi="Arial" w:cs="Arial"/>
                <w:b/>
                <w:bCs/>
                <w:color w:val="000000"/>
                <w:sz w:val="16"/>
                <w:szCs w:val="16"/>
              </w:rPr>
              <w:t>Mode</w:t>
            </w:r>
            <w:bookmarkEnd w:id="658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88" w:name="_MCCTEMPBM_CRPT86941402___7"/>
            <w:bookmarkStart w:id="6589" w:name="_MCCTEMPBM_CRPT86941403___4" w:colFirst="1" w:colLast="7"/>
            <w:bookmarkEnd w:id="6587"/>
            <w:r w:rsidRPr="00567618">
              <w:rPr>
                <w:rFonts w:ascii="Arial" w:hAnsi="Arial" w:cs="Arial"/>
                <w:color w:val="000000"/>
                <w:sz w:val="16"/>
                <w:szCs w:val="16"/>
              </w:rPr>
              <w:t>Bits per speech frame</w:t>
            </w:r>
            <w:bookmarkEnd w:id="6588"/>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90" w:name="_MCCTEMPBM_CRPT86941404___7"/>
            <w:bookmarkStart w:id="6591" w:name="_MCCTEMPBM_CRPT86941405___4" w:colFirst="1" w:colLast="7"/>
            <w:bookmarkEnd w:id="6589"/>
            <w:r w:rsidRPr="00567618">
              <w:rPr>
                <w:rFonts w:ascii="Arial" w:hAnsi="Arial" w:cs="Arial"/>
                <w:color w:val="000000"/>
                <w:sz w:val="16"/>
                <w:szCs w:val="16"/>
              </w:rPr>
              <w:t>Payload header and ToC</w:t>
            </w:r>
            <w:bookmarkEnd w:id="6590"/>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2" w:name="_MCCTEMPBM_CRPT86941406___7"/>
            <w:bookmarkStart w:id="6593" w:name="_MCCTEMPBM_CRPT86941407___4" w:colFirst="1" w:colLast="7"/>
            <w:bookmarkEnd w:id="6591"/>
            <w:r w:rsidRPr="00567618">
              <w:rPr>
                <w:rFonts w:ascii="Arial" w:hAnsi="Arial" w:cs="Arial"/>
                <w:color w:val="000000"/>
                <w:sz w:val="16"/>
                <w:szCs w:val="16"/>
              </w:rPr>
              <w:t>RTP payload (bits)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4" w:name="_MCCTEMPBM_CRPT86941408___7"/>
            <w:bookmarkStart w:id="6595" w:name="_MCCTEMPBM_CRPT86941409___4" w:colFirst="1" w:colLast="7"/>
            <w:bookmarkEnd w:id="6593"/>
            <w:r w:rsidRPr="00567618">
              <w:rPr>
                <w:rFonts w:ascii="Arial" w:hAnsi="Arial" w:cs="Arial"/>
                <w:color w:val="000000"/>
                <w:sz w:val="16"/>
                <w:szCs w:val="16"/>
              </w:rPr>
              <w:t>RTP payload (bytes)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6" w:name="_MCCTEMPBM_CRPT86941410___7"/>
            <w:bookmarkStart w:id="6597" w:name="_MCCTEMPBM_CRPT86941411___4" w:colFirst="1" w:colLast="7"/>
            <w:bookmarkEnd w:id="6595"/>
            <w:r w:rsidRPr="00567618">
              <w:rPr>
                <w:rFonts w:ascii="Arial" w:hAnsi="Arial" w:cs="Arial"/>
                <w:color w:val="000000"/>
                <w:sz w:val="16"/>
                <w:szCs w:val="16"/>
              </w:rPr>
              <w:t>Rounded-up RTP payload (bytes)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598" w:name="_MCCTEMPBM_CRPT86941412___7"/>
            <w:bookmarkStart w:id="6599" w:name="_MCCTEMPBM_CRPT86941413___4" w:colFirst="1" w:colLast="7"/>
            <w:bookmarkEnd w:id="6597"/>
            <w:r w:rsidRPr="00567618">
              <w:rPr>
                <w:rFonts w:ascii="Arial" w:hAnsi="Arial" w:cs="Arial"/>
                <w:color w:val="000000"/>
                <w:sz w:val="16"/>
                <w:szCs w:val="16"/>
              </w:rPr>
              <w:t>Rounded-up RTP payload (bits)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600" w:name="_MCCTEMPBM_CRPT86941414___7"/>
            <w:bookmarkStart w:id="6601" w:name="_MCCTEMPBM_CRPT86941415___4" w:colFirst="1" w:colLast="7"/>
            <w:bookmarkEnd w:id="6599"/>
            <w:r w:rsidRPr="00567618">
              <w:rPr>
                <w:rFonts w:ascii="Arial" w:hAnsi="Arial" w:cs="Arial"/>
                <w:color w:val="000000"/>
                <w:sz w:val="16"/>
                <w:szCs w:val="16"/>
              </w:rPr>
              <w:t>RTP header</w:t>
            </w:r>
            <w:bookmarkEnd w:id="6600"/>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2" w:name="_MCCTEMPBM_CRPT86941416___7"/>
            <w:bookmarkStart w:id="6603" w:name="_MCCTEMPBM_CRPT86941417___4" w:colFirst="1" w:colLast="7"/>
            <w:bookmarkEnd w:id="6601"/>
            <w:r w:rsidRPr="00567618">
              <w:rPr>
                <w:rFonts w:ascii="Arial" w:hAnsi="Arial" w:cs="Arial"/>
                <w:color w:val="000000"/>
                <w:sz w:val="16"/>
                <w:szCs w:val="16"/>
              </w:rPr>
              <w:t>UDP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4" w:name="_MCCTEMPBM_CRPT86941418___7"/>
            <w:bookmarkStart w:id="6605" w:name="_MCCTEMPBM_CRPT86941419___4" w:colFirst="1" w:colLast="7"/>
            <w:bookmarkEnd w:id="6603"/>
            <w:r w:rsidRPr="00567618">
              <w:rPr>
                <w:rFonts w:ascii="Arial" w:hAnsi="Arial" w:cs="Arial"/>
                <w:color w:val="000000"/>
                <w:sz w:val="16"/>
                <w:szCs w:val="16"/>
              </w:rPr>
              <w:t>IPv6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6" w:name="_MCCTEMPBM_CRPT86941420___7"/>
            <w:bookmarkStart w:id="6607" w:name="_MCCTEMPBM_CRPT86941421___4" w:colFirst="1" w:colLast="7"/>
            <w:bookmarkEnd w:id="6605"/>
            <w:r w:rsidRPr="00567618">
              <w:rPr>
                <w:rFonts w:ascii="Arial" w:hAnsi="Arial" w:cs="Arial"/>
                <w:color w:val="000000"/>
                <w:sz w:val="16"/>
                <w:szCs w:val="16"/>
              </w:rPr>
              <w:t>Total bits per 40 ms</w:t>
            </w:r>
            <w:bookmarkEnd w:id="6606"/>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08" w:name="_MCCTEMPBM_CRPT86941422___7"/>
            <w:bookmarkStart w:id="6609" w:name="_MCCTEMPBM_CRPT86941423___4" w:colFirst="1" w:colLast="7"/>
            <w:bookmarkEnd w:id="6607"/>
            <w:r w:rsidRPr="00567618">
              <w:rPr>
                <w:rFonts w:ascii="Arial" w:hAnsi="Arial" w:cs="Arial"/>
                <w:color w:val="000000"/>
                <w:sz w:val="16"/>
                <w:szCs w:val="16"/>
              </w:rPr>
              <w:t>Total bit-rate (kbps)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10" w:name="_MCCTEMPBM_CRPT86941424___7"/>
            <w:bookmarkStart w:id="6611" w:name="_MCCTEMPBM_CRPT86941425___4" w:colFirst="1" w:colLast="7"/>
            <w:bookmarkEnd w:id="6609"/>
            <w:r w:rsidRPr="00567618">
              <w:rPr>
                <w:rFonts w:ascii="Arial" w:hAnsi="Arial" w:cs="Arial"/>
                <w:color w:val="000000"/>
                <w:sz w:val="16"/>
                <w:szCs w:val="16"/>
              </w:rPr>
              <w:t>AS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2" w:name="_MCCTEMPBM_CRPT86941426___4"/>
      <w:bookmarkEnd w:id="6611"/>
    </w:p>
    <w:bookmarkEnd w:id="6612"/>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3" w:name="_MCCTEMPBM_CRPT86941427___7"/>
            <w:bookmarkStart w:id="6614" w:name="_MCCTEMPBM_CRPT86941428___4" w:colFirst="1" w:colLast="7"/>
            <w:r w:rsidRPr="00567618">
              <w:rPr>
                <w:rFonts w:ascii="Arial" w:hAnsi="Arial" w:cs="Arial"/>
                <w:b/>
                <w:bCs/>
                <w:color w:val="000000"/>
                <w:sz w:val="16"/>
                <w:szCs w:val="16"/>
              </w:rPr>
              <w:t>Mode</w:t>
            </w:r>
            <w:bookmarkEnd w:id="661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5" w:name="_MCCTEMPBM_CRPT86941429___7"/>
            <w:bookmarkStart w:id="6616" w:name="_MCCTEMPBM_CRPT86941430___4" w:colFirst="1" w:colLast="7"/>
            <w:bookmarkEnd w:id="6614"/>
            <w:r w:rsidRPr="00567618">
              <w:rPr>
                <w:rFonts w:ascii="Arial" w:hAnsi="Arial" w:cs="Arial"/>
                <w:color w:val="000000"/>
                <w:sz w:val="16"/>
                <w:szCs w:val="16"/>
              </w:rPr>
              <w:t>Bits per speech frame</w:t>
            </w:r>
            <w:bookmarkEnd w:id="6615"/>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17" w:name="_MCCTEMPBM_CRPT86941431___7"/>
            <w:bookmarkStart w:id="6618" w:name="_MCCTEMPBM_CRPT86941432___4" w:colFirst="1" w:colLast="7"/>
            <w:bookmarkEnd w:id="6616"/>
            <w:r w:rsidRPr="00567618">
              <w:rPr>
                <w:rFonts w:ascii="Arial" w:hAnsi="Arial" w:cs="Arial"/>
                <w:color w:val="000000"/>
                <w:sz w:val="16"/>
                <w:szCs w:val="16"/>
              </w:rPr>
              <w:t>Speech frame size (bytes)</w:t>
            </w:r>
            <w:bookmarkEnd w:id="6617"/>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19" w:name="_MCCTEMPBM_CRPT86941433___7"/>
            <w:bookmarkStart w:id="6620" w:name="_MCCTEMPBM_CRPT86941434___4" w:colFirst="1" w:colLast="7"/>
            <w:bookmarkEnd w:id="6618"/>
            <w:r w:rsidRPr="00567618">
              <w:rPr>
                <w:rFonts w:ascii="Arial" w:hAnsi="Arial" w:cs="Arial"/>
                <w:color w:val="000000"/>
                <w:sz w:val="16"/>
                <w:szCs w:val="16"/>
              </w:rPr>
              <w:t>Rounded-up speech frame size (bytes)</w:t>
            </w:r>
            <w:bookmarkEnd w:id="6619"/>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1" w:name="_MCCTEMPBM_CRPT86941435___7"/>
            <w:bookmarkStart w:id="6622" w:name="_MCCTEMPBM_CRPT86941436___4" w:colFirst="1" w:colLast="7"/>
            <w:bookmarkEnd w:id="6620"/>
            <w:r w:rsidRPr="00567618">
              <w:rPr>
                <w:rFonts w:ascii="Arial" w:hAnsi="Arial" w:cs="Arial"/>
                <w:color w:val="000000"/>
                <w:sz w:val="16"/>
                <w:szCs w:val="16"/>
              </w:rPr>
              <w:t>Rounded-up speech frame size (bits)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3" w:name="_MCCTEMPBM_CRPT86941437___7"/>
            <w:bookmarkStart w:id="6624" w:name="_MCCTEMPBM_CRPT86941438___4" w:colFirst="1" w:colLast="7"/>
            <w:bookmarkEnd w:id="6622"/>
            <w:r w:rsidRPr="00567618">
              <w:rPr>
                <w:rFonts w:ascii="Arial" w:hAnsi="Arial" w:cs="Arial"/>
                <w:color w:val="000000"/>
                <w:sz w:val="16"/>
                <w:szCs w:val="16"/>
              </w:rPr>
              <w:t>Payload header and ToC</w:t>
            </w:r>
            <w:bookmarkEnd w:id="6623"/>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5" w:name="_MCCTEMPBM_CRPT86941439___7"/>
            <w:bookmarkStart w:id="6626" w:name="_MCCTEMPBM_CRPT86941440___4" w:colFirst="1" w:colLast="7"/>
            <w:bookmarkEnd w:id="6624"/>
            <w:r w:rsidRPr="00567618">
              <w:rPr>
                <w:rFonts w:ascii="Arial" w:hAnsi="Arial" w:cs="Arial"/>
                <w:color w:val="000000"/>
                <w:sz w:val="16"/>
                <w:szCs w:val="16"/>
              </w:rPr>
              <w:t>RTP payload (bits)</w:t>
            </w:r>
            <w:bookmarkEnd w:id="6625"/>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27" w:name="_MCCTEMPBM_CRPT86941441___7"/>
            <w:bookmarkStart w:id="6628" w:name="_MCCTEMPBM_CRPT86941442___4" w:colFirst="1" w:colLast="7"/>
            <w:bookmarkEnd w:id="6626"/>
            <w:r w:rsidRPr="00567618">
              <w:rPr>
                <w:rFonts w:ascii="Arial" w:hAnsi="Arial" w:cs="Arial"/>
                <w:color w:val="000000"/>
                <w:sz w:val="16"/>
                <w:szCs w:val="16"/>
              </w:rPr>
              <w:t>RTP header</w:t>
            </w:r>
            <w:bookmarkEnd w:id="6627"/>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29" w:name="_MCCTEMPBM_CRPT86941443___7"/>
            <w:bookmarkStart w:id="6630" w:name="_MCCTEMPBM_CRPT86941444___4" w:colFirst="1" w:colLast="7"/>
            <w:bookmarkEnd w:id="6628"/>
            <w:r w:rsidRPr="00567618">
              <w:rPr>
                <w:rFonts w:ascii="Arial" w:hAnsi="Arial" w:cs="Arial"/>
                <w:color w:val="000000"/>
                <w:sz w:val="16"/>
                <w:szCs w:val="16"/>
              </w:rPr>
              <w:t>UDP header</w:t>
            </w:r>
            <w:bookmarkEnd w:id="6629"/>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1" w:name="_MCCTEMPBM_CRPT86941445___7"/>
            <w:bookmarkStart w:id="6632" w:name="_MCCTEMPBM_CRPT86941446___4" w:colFirst="1" w:colLast="7"/>
            <w:bookmarkEnd w:id="6630"/>
            <w:r w:rsidRPr="00567618">
              <w:rPr>
                <w:rFonts w:ascii="Arial" w:hAnsi="Arial" w:cs="Arial"/>
                <w:color w:val="000000"/>
                <w:sz w:val="16"/>
                <w:szCs w:val="16"/>
              </w:rPr>
              <w:t>IPv4 header</w:t>
            </w:r>
            <w:bookmarkEnd w:id="6631"/>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3" w:name="_MCCTEMPBM_CRPT86941447___7"/>
            <w:bookmarkStart w:id="6634" w:name="_MCCTEMPBM_CRPT86941448___4" w:colFirst="1" w:colLast="7"/>
            <w:bookmarkEnd w:id="6632"/>
            <w:r w:rsidRPr="00567618">
              <w:rPr>
                <w:rFonts w:ascii="Arial" w:hAnsi="Arial" w:cs="Arial"/>
                <w:color w:val="000000"/>
                <w:sz w:val="16"/>
                <w:szCs w:val="16"/>
              </w:rPr>
              <w:t>Total bits per 40 ms</w:t>
            </w:r>
            <w:bookmarkEnd w:id="6633"/>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5" w:name="_MCCTEMPBM_CRPT86941449___7"/>
            <w:bookmarkStart w:id="6636" w:name="_MCCTEMPBM_CRPT86941450___4" w:colFirst="1" w:colLast="7"/>
            <w:bookmarkEnd w:id="6634"/>
            <w:r w:rsidRPr="00567618">
              <w:rPr>
                <w:rFonts w:ascii="Arial" w:hAnsi="Arial" w:cs="Arial"/>
                <w:color w:val="000000"/>
                <w:sz w:val="16"/>
                <w:szCs w:val="16"/>
              </w:rPr>
              <w:t>Total bit-rate (kbps)</w:t>
            </w:r>
            <w:bookmarkEnd w:id="6635"/>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37" w:name="_MCCTEMPBM_CRPT86941451___7"/>
            <w:bookmarkStart w:id="6638" w:name="_MCCTEMPBM_CRPT86941452___4" w:colFirst="1" w:colLast="7"/>
            <w:bookmarkEnd w:id="6636"/>
            <w:r w:rsidRPr="00567618">
              <w:rPr>
                <w:rFonts w:ascii="Arial" w:hAnsi="Arial" w:cs="Arial"/>
                <w:color w:val="000000"/>
                <w:sz w:val="16"/>
                <w:szCs w:val="16"/>
              </w:rPr>
              <w:t>AS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39" w:name="_MCCTEMPBM_CRPT86941453___4"/>
      <w:bookmarkEnd w:id="6638"/>
    </w:p>
    <w:bookmarkEnd w:id="6639"/>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40" w:name="_MCCTEMPBM_CRPT86941454___7"/>
            <w:bookmarkStart w:id="6641" w:name="_MCCTEMPBM_CRPT86941455___4" w:colFirst="1" w:colLast="7"/>
            <w:r w:rsidRPr="00567618">
              <w:rPr>
                <w:rFonts w:ascii="Arial" w:hAnsi="Arial" w:cs="Arial"/>
                <w:b/>
                <w:bCs/>
                <w:color w:val="000000"/>
                <w:sz w:val="16"/>
                <w:szCs w:val="16"/>
              </w:rPr>
              <w:t>Mode</w:t>
            </w:r>
            <w:bookmarkEnd w:id="664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2" w:name="_MCCTEMPBM_CRPT86941456___7"/>
            <w:bookmarkStart w:id="6643" w:name="_MCCTEMPBM_CRPT86941457___4" w:colFirst="1" w:colLast="7"/>
            <w:bookmarkEnd w:id="6641"/>
            <w:r w:rsidRPr="00567618">
              <w:rPr>
                <w:rFonts w:ascii="Arial" w:hAnsi="Arial" w:cs="Arial"/>
                <w:color w:val="000000"/>
                <w:sz w:val="16"/>
                <w:szCs w:val="16"/>
              </w:rPr>
              <w:t>Bits per speech frame</w:t>
            </w:r>
            <w:bookmarkEnd w:id="6642"/>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4" w:name="_MCCTEMPBM_CRPT86941458___7"/>
            <w:bookmarkStart w:id="6645" w:name="_MCCTEMPBM_CRPT86941459___4" w:colFirst="1" w:colLast="7"/>
            <w:bookmarkEnd w:id="6643"/>
            <w:r w:rsidRPr="00567618">
              <w:rPr>
                <w:rFonts w:ascii="Arial" w:hAnsi="Arial" w:cs="Arial"/>
                <w:color w:val="000000"/>
                <w:sz w:val="16"/>
                <w:szCs w:val="16"/>
              </w:rPr>
              <w:t>Speech frame size (bytes)</w:t>
            </w:r>
            <w:bookmarkEnd w:id="6644"/>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6" w:name="_MCCTEMPBM_CRPT86941460___7"/>
            <w:bookmarkStart w:id="6647" w:name="_MCCTEMPBM_CRPT86941461___4" w:colFirst="1" w:colLast="7"/>
            <w:bookmarkEnd w:id="6645"/>
            <w:r w:rsidRPr="00567618">
              <w:rPr>
                <w:rFonts w:ascii="Arial" w:hAnsi="Arial" w:cs="Arial"/>
                <w:color w:val="000000"/>
                <w:sz w:val="16"/>
                <w:szCs w:val="16"/>
              </w:rPr>
              <w:t>Rounded-up speech frame size (bytes)</w:t>
            </w:r>
            <w:bookmarkEnd w:id="6646"/>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48" w:name="_MCCTEMPBM_CRPT86941462___7"/>
            <w:bookmarkStart w:id="6649" w:name="_MCCTEMPBM_CRPT86941463___4" w:colFirst="1" w:colLast="7"/>
            <w:bookmarkEnd w:id="6647"/>
            <w:r w:rsidRPr="00567618">
              <w:rPr>
                <w:rFonts w:ascii="Arial" w:hAnsi="Arial" w:cs="Arial"/>
                <w:color w:val="000000"/>
                <w:sz w:val="16"/>
                <w:szCs w:val="16"/>
              </w:rPr>
              <w:t>Rounded-up speech frame size (bits)</w:t>
            </w:r>
            <w:bookmarkEnd w:id="6648"/>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50" w:name="_MCCTEMPBM_CRPT86941464___7"/>
            <w:bookmarkStart w:id="6651" w:name="_MCCTEMPBM_CRPT86941465___4" w:colFirst="1" w:colLast="7"/>
            <w:bookmarkEnd w:id="6649"/>
            <w:r w:rsidRPr="00567618">
              <w:rPr>
                <w:rFonts w:ascii="Arial" w:hAnsi="Arial" w:cs="Arial"/>
                <w:color w:val="000000"/>
                <w:sz w:val="16"/>
                <w:szCs w:val="16"/>
              </w:rPr>
              <w:t>Payload header and ToC</w:t>
            </w:r>
            <w:bookmarkEnd w:id="6650"/>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2" w:name="_MCCTEMPBM_CRPT86941466___7"/>
            <w:bookmarkStart w:id="6653" w:name="_MCCTEMPBM_CRPT86941467___4" w:colFirst="1" w:colLast="7"/>
            <w:bookmarkEnd w:id="6651"/>
            <w:r w:rsidRPr="00567618">
              <w:rPr>
                <w:rFonts w:ascii="Arial" w:hAnsi="Arial" w:cs="Arial"/>
                <w:color w:val="000000"/>
                <w:sz w:val="16"/>
                <w:szCs w:val="16"/>
              </w:rPr>
              <w:t>RTP payload (bits)</w:t>
            </w:r>
            <w:bookmarkEnd w:id="6652"/>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4" w:name="_MCCTEMPBM_CRPT86941468___7"/>
            <w:bookmarkStart w:id="6655" w:name="_MCCTEMPBM_CRPT86941469___4" w:colFirst="1" w:colLast="7"/>
            <w:bookmarkEnd w:id="6653"/>
            <w:r w:rsidRPr="00567618">
              <w:rPr>
                <w:rFonts w:ascii="Arial" w:hAnsi="Arial" w:cs="Arial"/>
                <w:color w:val="000000"/>
                <w:sz w:val="16"/>
                <w:szCs w:val="16"/>
              </w:rPr>
              <w:t>RTP header</w:t>
            </w:r>
            <w:bookmarkEnd w:id="6654"/>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6" w:name="_MCCTEMPBM_CRPT86941470___7"/>
            <w:bookmarkStart w:id="6657" w:name="_MCCTEMPBM_CRPT86941471___4" w:colFirst="1" w:colLast="7"/>
            <w:bookmarkEnd w:id="6655"/>
            <w:r w:rsidRPr="00567618">
              <w:rPr>
                <w:rFonts w:ascii="Arial" w:hAnsi="Arial" w:cs="Arial"/>
                <w:color w:val="000000"/>
                <w:sz w:val="16"/>
                <w:szCs w:val="16"/>
              </w:rPr>
              <w:t>UDP header</w:t>
            </w:r>
            <w:bookmarkEnd w:id="6656"/>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58" w:name="_MCCTEMPBM_CRPT86941472___7"/>
            <w:bookmarkStart w:id="6659" w:name="_MCCTEMPBM_CRPT86941473___4" w:colFirst="1" w:colLast="7"/>
            <w:bookmarkEnd w:id="6657"/>
            <w:r w:rsidRPr="00567618">
              <w:rPr>
                <w:rFonts w:ascii="Arial" w:hAnsi="Arial" w:cs="Arial"/>
                <w:color w:val="000000"/>
                <w:sz w:val="16"/>
                <w:szCs w:val="16"/>
              </w:rPr>
              <w:t>IPv6 header</w:t>
            </w:r>
            <w:bookmarkEnd w:id="6658"/>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60" w:name="_MCCTEMPBM_CRPT86941474___7"/>
            <w:bookmarkStart w:id="6661" w:name="_MCCTEMPBM_CRPT86941475___4" w:colFirst="1" w:colLast="7"/>
            <w:bookmarkEnd w:id="6659"/>
            <w:r w:rsidRPr="00567618">
              <w:rPr>
                <w:rFonts w:ascii="Arial" w:hAnsi="Arial" w:cs="Arial"/>
                <w:color w:val="000000"/>
                <w:sz w:val="16"/>
                <w:szCs w:val="16"/>
              </w:rPr>
              <w:t>Total bits per 40 ms</w:t>
            </w:r>
            <w:bookmarkEnd w:id="6660"/>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2" w:name="_MCCTEMPBM_CRPT86941476___7"/>
            <w:bookmarkStart w:id="6663" w:name="_MCCTEMPBM_CRPT86941477___4" w:colFirst="1" w:colLast="7"/>
            <w:bookmarkEnd w:id="6661"/>
            <w:r w:rsidRPr="00567618">
              <w:rPr>
                <w:rFonts w:ascii="Arial" w:hAnsi="Arial" w:cs="Arial"/>
                <w:color w:val="000000"/>
                <w:sz w:val="16"/>
                <w:szCs w:val="16"/>
              </w:rPr>
              <w:t>Total bit-rate (kbps)</w:t>
            </w:r>
            <w:bookmarkEnd w:id="6662"/>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4" w:name="_MCCTEMPBM_CRPT86941478___7"/>
            <w:bookmarkStart w:id="6665" w:name="_MCCTEMPBM_CRPT86941479___4" w:colFirst="1" w:colLast="7"/>
            <w:bookmarkEnd w:id="6663"/>
            <w:r w:rsidRPr="00567618">
              <w:rPr>
                <w:rFonts w:ascii="Arial" w:hAnsi="Arial" w:cs="Arial"/>
                <w:color w:val="000000"/>
                <w:sz w:val="16"/>
                <w:szCs w:val="16"/>
              </w:rPr>
              <w:t>AS</w:t>
            </w:r>
            <w:bookmarkEnd w:id="6664"/>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6" w:name="_MCCTEMPBM_CRPT86941480___4"/>
      <w:bookmarkEnd w:id="6665"/>
    </w:p>
    <w:bookmarkEnd w:id="6666"/>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67" w:name="_MCCTEMPBM_CRPT86941481___7"/>
            <w:bookmarkStart w:id="6668" w:name="_MCCTEMPBM_CRPT86941482___4" w:colFirst="1" w:colLast="8"/>
            <w:r w:rsidRPr="00567618">
              <w:rPr>
                <w:rFonts w:ascii="Arial" w:hAnsi="Arial" w:cs="Arial"/>
                <w:b/>
                <w:bCs/>
                <w:color w:val="000000"/>
                <w:sz w:val="16"/>
                <w:szCs w:val="16"/>
              </w:rPr>
              <w:t>Mode</w:t>
            </w:r>
            <w:bookmarkEnd w:id="666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69" w:name="_MCCTEMPBM_CRPT86941483___7"/>
            <w:bookmarkStart w:id="6670" w:name="_MCCTEMPBM_CRPT86941484___4" w:colFirst="1" w:colLast="8"/>
            <w:bookmarkEnd w:id="6668"/>
            <w:r w:rsidRPr="00567618">
              <w:rPr>
                <w:rFonts w:ascii="Arial" w:hAnsi="Arial" w:cs="Arial"/>
                <w:color w:val="000000"/>
                <w:sz w:val="16"/>
                <w:szCs w:val="16"/>
              </w:rPr>
              <w:t>Bits per speech frame</w:t>
            </w:r>
            <w:bookmarkEnd w:id="6669"/>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1" w:name="_MCCTEMPBM_CRPT86941485___7"/>
            <w:bookmarkStart w:id="6672" w:name="_MCCTEMPBM_CRPT86941486___4" w:colFirst="1" w:colLast="8"/>
            <w:bookmarkEnd w:id="6670"/>
            <w:r w:rsidRPr="00567618">
              <w:rPr>
                <w:rFonts w:ascii="Arial" w:hAnsi="Arial" w:cs="Arial"/>
                <w:color w:val="000000"/>
                <w:sz w:val="16"/>
                <w:szCs w:val="16"/>
              </w:rPr>
              <w:t>Payload header and ToC</w:t>
            </w:r>
            <w:bookmarkEnd w:id="6671"/>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3" w:name="_MCCTEMPBM_CRPT86941487___7"/>
            <w:bookmarkStart w:id="6674" w:name="_MCCTEMPBM_CRPT86941488___4" w:colFirst="1" w:colLast="8"/>
            <w:bookmarkEnd w:id="6672"/>
            <w:r w:rsidRPr="00567618">
              <w:rPr>
                <w:rFonts w:ascii="Arial" w:hAnsi="Arial" w:cs="Arial"/>
                <w:color w:val="000000"/>
                <w:sz w:val="16"/>
                <w:szCs w:val="16"/>
              </w:rPr>
              <w:t>RTP payload (bits)</w:t>
            </w:r>
            <w:bookmarkEnd w:id="6673"/>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5" w:name="_MCCTEMPBM_CRPT86941489___7"/>
            <w:bookmarkStart w:id="6676" w:name="_MCCTEMPBM_CRPT86941490___4" w:colFirst="1" w:colLast="8"/>
            <w:bookmarkEnd w:id="6674"/>
            <w:r w:rsidRPr="00567618">
              <w:rPr>
                <w:rFonts w:ascii="Arial" w:hAnsi="Arial" w:cs="Arial"/>
                <w:color w:val="000000"/>
                <w:sz w:val="16"/>
                <w:szCs w:val="16"/>
              </w:rPr>
              <w:t>RTP payload (bytes)</w:t>
            </w:r>
            <w:bookmarkEnd w:id="6675"/>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77" w:name="_MCCTEMPBM_CRPT86941491___7"/>
            <w:bookmarkStart w:id="6678" w:name="_MCCTEMPBM_CRPT86941492___4" w:colFirst="1" w:colLast="8"/>
            <w:bookmarkEnd w:id="6676"/>
            <w:r w:rsidRPr="00567618">
              <w:rPr>
                <w:rFonts w:ascii="Arial" w:hAnsi="Arial" w:cs="Arial"/>
                <w:color w:val="000000"/>
                <w:sz w:val="16"/>
                <w:szCs w:val="16"/>
              </w:rPr>
              <w:t>Rounded-up RTP payload (bytes)</w:t>
            </w:r>
            <w:bookmarkEnd w:id="6677"/>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79" w:name="_MCCTEMPBM_CRPT86941493___7"/>
            <w:bookmarkStart w:id="6680" w:name="_MCCTEMPBM_CRPT86941494___4" w:colFirst="1" w:colLast="8"/>
            <w:bookmarkEnd w:id="6678"/>
            <w:r w:rsidRPr="00567618">
              <w:rPr>
                <w:rFonts w:ascii="Arial" w:hAnsi="Arial" w:cs="Arial"/>
                <w:color w:val="000000"/>
                <w:sz w:val="16"/>
                <w:szCs w:val="16"/>
              </w:rPr>
              <w:t>Rounded-up RTP payload (bits)</w:t>
            </w:r>
            <w:bookmarkEnd w:id="6679"/>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1" w:name="_MCCTEMPBM_CRPT86941495___7"/>
            <w:bookmarkStart w:id="6682" w:name="_MCCTEMPBM_CRPT86941496___4" w:colFirst="1" w:colLast="8"/>
            <w:bookmarkEnd w:id="6680"/>
            <w:r w:rsidRPr="00567618">
              <w:rPr>
                <w:rFonts w:ascii="Arial" w:hAnsi="Arial" w:cs="Arial"/>
                <w:color w:val="000000"/>
                <w:sz w:val="16"/>
                <w:szCs w:val="16"/>
              </w:rPr>
              <w:t>RTP header</w:t>
            </w:r>
            <w:bookmarkEnd w:id="6681"/>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3" w:name="_MCCTEMPBM_CRPT86941497___7"/>
            <w:bookmarkStart w:id="6684" w:name="_MCCTEMPBM_CRPT86941498___4" w:colFirst="1" w:colLast="8"/>
            <w:bookmarkEnd w:id="6682"/>
            <w:r w:rsidRPr="00567618">
              <w:rPr>
                <w:rFonts w:ascii="Arial" w:hAnsi="Arial" w:cs="Arial"/>
                <w:color w:val="000000"/>
                <w:sz w:val="16"/>
                <w:szCs w:val="16"/>
              </w:rPr>
              <w:t>UDP header</w:t>
            </w:r>
            <w:bookmarkEnd w:id="6683"/>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5" w:name="_MCCTEMPBM_CRPT86941499___7"/>
            <w:bookmarkStart w:id="6686" w:name="_MCCTEMPBM_CRPT86941500___4" w:colFirst="1" w:colLast="8"/>
            <w:bookmarkEnd w:id="6684"/>
            <w:r w:rsidRPr="00567618">
              <w:rPr>
                <w:rFonts w:ascii="Arial" w:hAnsi="Arial" w:cs="Arial"/>
                <w:color w:val="000000"/>
                <w:sz w:val="16"/>
                <w:szCs w:val="16"/>
              </w:rPr>
              <w:t>IPv4 header</w:t>
            </w:r>
            <w:bookmarkEnd w:id="6685"/>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87" w:name="_MCCTEMPBM_CRPT86941501___7"/>
            <w:bookmarkStart w:id="6688" w:name="_MCCTEMPBM_CRPT86941502___4" w:colFirst="1" w:colLast="8"/>
            <w:bookmarkEnd w:id="6686"/>
            <w:r w:rsidRPr="00567618">
              <w:rPr>
                <w:rFonts w:ascii="Arial" w:hAnsi="Arial" w:cs="Arial"/>
                <w:color w:val="000000"/>
                <w:sz w:val="16"/>
                <w:szCs w:val="16"/>
              </w:rPr>
              <w:t>Total bits per 40 ms</w:t>
            </w:r>
            <w:bookmarkEnd w:id="6687"/>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89" w:name="_MCCTEMPBM_CRPT86941503___7"/>
            <w:bookmarkStart w:id="6690" w:name="_MCCTEMPBM_CRPT86941504___4" w:colFirst="1" w:colLast="8"/>
            <w:bookmarkEnd w:id="6688"/>
            <w:r w:rsidRPr="00567618">
              <w:rPr>
                <w:rFonts w:ascii="Arial" w:hAnsi="Arial" w:cs="Arial"/>
                <w:color w:val="000000"/>
                <w:sz w:val="16"/>
                <w:szCs w:val="16"/>
              </w:rPr>
              <w:t>Total bit-rate (kbps)</w:t>
            </w:r>
            <w:bookmarkEnd w:id="6689"/>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1" w:name="_MCCTEMPBM_CRPT86941505___7"/>
            <w:bookmarkStart w:id="6692" w:name="_MCCTEMPBM_CRPT86941506___4" w:colFirst="1" w:colLast="8"/>
            <w:bookmarkEnd w:id="6690"/>
            <w:r w:rsidRPr="00567618">
              <w:rPr>
                <w:rFonts w:ascii="Arial" w:hAnsi="Arial" w:cs="Arial"/>
                <w:color w:val="000000"/>
                <w:sz w:val="16"/>
                <w:szCs w:val="16"/>
              </w:rPr>
              <w:t>AS</w:t>
            </w:r>
            <w:bookmarkEnd w:id="6691"/>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3" w:name="_MCCTEMPBM_CRPT86941507___4"/>
      <w:bookmarkEnd w:id="6692"/>
    </w:p>
    <w:bookmarkEnd w:id="6693"/>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4" w:name="_MCCTEMPBM_CRPT86941508___7"/>
            <w:bookmarkStart w:id="6695" w:name="_MCCTEMPBM_CRPT86941509___4" w:colFirst="1" w:colLast="8"/>
            <w:r w:rsidRPr="00567618">
              <w:rPr>
                <w:rFonts w:ascii="Arial" w:hAnsi="Arial" w:cs="Arial"/>
                <w:b/>
                <w:bCs/>
                <w:color w:val="000000"/>
                <w:sz w:val="16"/>
                <w:szCs w:val="16"/>
              </w:rPr>
              <w:t>Mode</w:t>
            </w:r>
            <w:bookmarkEnd w:id="669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6" w:name="_MCCTEMPBM_CRPT86941510___7"/>
            <w:bookmarkStart w:id="6697" w:name="_MCCTEMPBM_CRPT86941511___4" w:colFirst="1" w:colLast="8"/>
            <w:bookmarkEnd w:id="6695"/>
            <w:r w:rsidRPr="00567618">
              <w:rPr>
                <w:rFonts w:ascii="Arial" w:hAnsi="Arial" w:cs="Arial"/>
                <w:color w:val="000000"/>
                <w:sz w:val="16"/>
                <w:szCs w:val="16"/>
              </w:rPr>
              <w:t>Bits per speech frame</w:t>
            </w:r>
            <w:bookmarkEnd w:id="6696"/>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698" w:name="_MCCTEMPBM_CRPT86941512___7"/>
            <w:bookmarkStart w:id="6699" w:name="_MCCTEMPBM_CRPT86941513___4" w:colFirst="1" w:colLast="8"/>
            <w:bookmarkEnd w:id="6697"/>
            <w:r w:rsidRPr="00567618">
              <w:rPr>
                <w:rFonts w:ascii="Arial" w:hAnsi="Arial" w:cs="Arial"/>
                <w:color w:val="000000"/>
                <w:sz w:val="16"/>
                <w:szCs w:val="16"/>
              </w:rPr>
              <w:t>Payload header and ToC</w:t>
            </w:r>
            <w:bookmarkEnd w:id="6698"/>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700" w:name="_MCCTEMPBM_CRPT86941514___7"/>
            <w:bookmarkStart w:id="6701" w:name="_MCCTEMPBM_CRPT86941515___4" w:colFirst="1" w:colLast="8"/>
            <w:bookmarkEnd w:id="6699"/>
            <w:r w:rsidRPr="00567618">
              <w:rPr>
                <w:rFonts w:ascii="Arial" w:hAnsi="Arial" w:cs="Arial"/>
                <w:color w:val="000000"/>
                <w:sz w:val="16"/>
                <w:szCs w:val="16"/>
              </w:rPr>
              <w:t>RTP payload (bits)</w:t>
            </w:r>
            <w:bookmarkEnd w:id="6700"/>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2" w:name="_MCCTEMPBM_CRPT86941516___7"/>
            <w:bookmarkStart w:id="6703" w:name="_MCCTEMPBM_CRPT86941517___4" w:colFirst="1" w:colLast="8"/>
            <w:bookmarkEnd w:id="6701"/>
            <w:r w:rsidRPr="00567618">
              <w:rPr>
                <w:rFonts w:ascii="Arial" w:hAnsi="Arial" w:cs="Arial"/>
                <w:color w:val="000000"/>
                <w:sz w:val="16"/>
                <w:szCs w:val="16"/>
              </w:rPr>
              <w:t>RTP payload (bytes)</w:t>
            </w:r>
            <w:bookmarkEnd w:id="6702"/>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4" w:name="_MCCTEMPBM_CRPT86941518___7"/>
            <w:bookmarkStart w:id="6705" w:name="_MCCTEMPBM_CRPT86941519___4" w:colFirst="1" w:colLast="8"/>
            <w:bookmarkEnd w:id="6703"/>
            <w:r w:rsidRPr="00567618">
              <w:rPr>
                <w:rFonts w:ascii="Arial" w:hAnsi="Arial" w:cs="Arial"/>
                <w:color w:val="000000"/>
                <w:sz w:val="16"/>
                <w:szCs w:val="16"/>
              </w:rPr>
              <w:t>Rounded-up RTP payload (bytes)</w:t>
            </w:r>
            <w:bookmarkEnd w:id="6704"/>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6" w:name="_MCCTEMPBM_CRPT86941520___7"/>
            <w:bookmarkStart w:id="6707" w:name="_MCCTEMPBM_CRPT86941521___4" w:colFirst="1" w:colLast="8"/>
            <w:bookmarkEnd w:id="6705"/>
            <w:r w:rsidRPr="00567618">
              <w:rPr>
                <w:rFonts w:ascii="Arial" w:hAnsi="Arial" w:cs="Arial"/>
                <w:color w:val="000000"/>
                <w:sz w:val="16"/>
                <w:szCs w:val="16"/>
              </w:rPr>
              <w:t>Rounded-up RTP payload (bits)</w:t>
            </w:r>
            <w:bookmarkEnd w:id="6706"/>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08" w:name="_MCCTEMPBM_CRPT86941522___7"/>
            <w:bookmarkStart w:id="6709" w:name="_MCCTEMPBM_CRPT86941523___4" w:colFirst="1" w:colLast="8"/>
            <w:bookmarkEnd w:id="6707"/>
            <w:r w:rsidRPr="00567618">
              <w:rPr>
                <w:rFonts w:ascii="Arial" w:hAnsi="Arial" w:cs="Arial"/>
                <w:color w:val="000000"/>
                <w:sz w:val="16"/>
                <w:szCs w:val="16"/>
              </w:rPr>
              <w:t>RTP header</w:t>
            </w:r>
            <w:bookmarkEnd w:id="6708"/>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10" w:name="_MCCTEMPBM_CRPT86941524___7"/>
            <w:bookmarkStart w:id="6711" w:name="_MCCTEMPBM_CRPT86941525___4" w:colFirst="1" w:colLast="8"/>
            <w:bookmarkEnd w:id="6709"/>
            <w:r w:rsidRPr="00567618">
              <w:rPr>
                <w:rFonts w:ascii="Arial" w:hAnsi="Arial" w:cs="Arial"/>
                <w:color w:val="000000"/>
                <w:sz w:val="16"/>
                <w:szCs w:val="16"/>
              </w:rPr>
              <w:t>UDP header</w:t>
            </w:r>
            <w:bookmarkEnd w:id="6710"/>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2" w:name="_MCCTEMPBM_CRPT86941526___7"/>
            <w:bookmarkStart w:id="6713" w:name="_MCCTEMPBM_CRPT86941527___4" w:colFirst="1" w:colLast="8"/>
            <w:bookmarkEnd w:id="6711"/>
            <w:r w:rsidRPr="00567618">
              <w:rPr>
                <w:rFonts w:ascii="Arial" w:hAnsi="Arial" w:cs="Arial"/>
                <w:color w:val="000000"/>
                <w:sz w:val="16"/>
                <w:szCs w:val="16"/>
              </w:rPr>
              <w:t>IPv6 header</w:t>
            </w:r>
            <w:bookmarkEnd w:id="6712"/>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4" w:name="_MCCTEMPBM_CRPT86941528___7"/>
            <w:bookmarkStart w:id="6715" w:name="_MCCTEMPBM_CRPT86941529___4" w:colFirst="1" w:colLast="8"/>
            <w:bookmarkEnd w:id="6713"/>
            <w:r w:rsidRPr="00567618">
              <w:rPr>
                <w:rFonts w:ascii="Arial" w:hAnsi="Arial" w:cs="Arial"/>
                <w:color w:val="000000"/>
                <w:sz w:val="16"/>
                <w:szCs w:val="16"/>
              </w:rPr>
              <w:t>Total bits per 40 ms</w:t>
            </w:r>
            <w:bookmarkEnd w:id="6714"/>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6" w:name="_MCCTEMPBM_CRPT86941530___7"/>
            <w:bookmarkStart w:id="6717" w:name="_MCCTEMPBM_CRPT86941531___4" w:colFirst="1" w:colLast="8"/>
            <w:bookmarkEnd w:id="6715"/>
            <w:r w:rsidRPr="00567618">
              <w:rPr>
                <w:rFonts w:ascii="Arial" w:hAnsi="Arial" w:cs="Arial"/>
                <w:color w:val="000000"/>
                <w:sz w:val="16"/>
                <w:szCs w:val="16"/>
              </w:rPr>
              <w:t>Total bit-rate (kbps)</w:t>
            </w:r>
            <w:bookmarkEnd w:id="6716"/>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18" w:name="_MCCTEMPBM_CRPT86941532___7"/>
            <w:bookmarkStart w:id="6719" w:name="_MCCTEMPBM_CRPT86941533___4" w:colFirst="1" w:colLast="8"/>
            <w:bookmarkEnd w:id="6717"/>
            <w:r w:rsidRPr="00567618">
              <w:rPr>
                <w:rFonts w:ascii="Arial" w:hAnsi="Arial" w:cs="Arial"/>
                <w:color w:val="000000"/>
                <w:sz w:val="16"/>
                <w:szCs w:val="16"/>
              </w:rPr>
              <w:t>AS</w:t>
            </w:r>
            <w:bookmarkEnd w:id="6718"/>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20" w:name="_MCCTEMPBM_CRPT86941534___4"/>
      <w:bookmarkEnd w:id="6719"/>
    </w:p>
    <w:bookmarkEnd w:id="6720"/>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1" w:name="_MCCTEMPBM_CRPT86941535___7"/>
            <w:bookmarkStart w:id="6722" w:name="_MCCTEMPBM_CRPT86941536___4" w:colFirst="1" w:colLast="8"/>
            <w:r w:rsidRPr="00567618">
              <w:rPr>
                <w:rFonts w:ascii="Arial" w:hAnsi="Arial" w:cs="Arial"/>
                <w:b/>
                <w:bCs/>
                <w:color w:val="000000"/>
                <w:sz w:val="16"/>
                <w:szCs w:val="16"/>
              </w:rPr>
              <w:t>Mode</w:t>
            </w:r>
            <w:bookmarkEnd w:id="672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3" w:name="_MCCTEMPBM_CRPT86941537___7"/>
            <w:bookmarkStart w:id="6724" w:name="_MCCTEMPBM_CRPT86941538___4" w:colFirst="1" w:colLast="8"/>
            <w:bookmarkEnd w:id="6722"/>
            <w:r w:rsidRPr="00567618">
              <w:rPr>
                <w:rFonts w:ascii="Arial" w:hAnsi="Arial" w:cs="Arial"/>
                <w:color w:val="000000"/>
                <w:sz w:val="16"/>
                <w:szCs w:val="16"/>
              </w:rPr>
              <w:t>Bits per speech frame</w:t>
            </w:r>
            <w:bookmarkEnd w:id="6723"/>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5" w:name="_MCCTEMPBM_CRPT86941539___7"/>
            <w:bookmarkStart w:id="6726" w:name="_MCCTEMPBM_CRPT86941540___4" w:colFirst="1" w:colLast="8"/>
            <w:bookmarkEnd w:id="6724"/>
            <w:r w:rsidRPr="00567618">
              <w:rPr>
                <w:rFonts w:ascii="Arial" w:hAnsi="Arial" w:cs="Arial"/>
                <w:color w:val="000000"/>
                <w:sz w:val="16"/>
                <w:szCs w:val="16"/>
              </w:rPr>
              <w:t>Speech frame size (bytes)</w:t>
            </w:r>
            <w:bookmarkEnd w:id="6725"/>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27" w:name="_MCCTEMPBM_CRPT86941541___7"/>
            <w:bookmarkStart w:id="6728" w:name="_MCCTEMPBM_CRPT86941542___4" w:colFirst="1" w:colLast="8"/>
            <w:bookmarkEnd w:id="6726"/>
            <w:r w:rsidRPr="00567618">
              <w:rPr>
                <w:rFonts w:ascii="Arial" w:hAnsi="Arial" w:cs="Arial"/>
                <w:color w:val="000000"/>
                <w:sz w:val="16"/>
                <w:szCs w:val="16"/>
              </w:rPr>
              <w:t>Rounded-up speech frame size (bytes)</w:t>
            </w:r>
            <w:bookmarkEnd w:id="6727"/>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29" w:name="_MCCTEMPBM_CRPT86941543___7"/>
            <w:bookmarkStart w:id="6730" w:name="_MCCTEMPBM_CRPT86941544___4" w:colFirst="1" w:colLast="8"/>
            <w:bookmarkEnd w:id="6728"/>
            <w:r w:rsidRPr="00567618">
              <w:rPr>
                <w:rFonts w:ascii="Arial" w:hAnsi="Arial" w:cs="Arial"/>
                <w:color w:val="000000"/>
                <w:sz w:val="16"/>
                <w:szCs w:val="16"/>
              </w:rPr>
              <w:t>Rounded-up speech frame size (bits)</w:t>
            </w:r>
            <w:bookmarkEnd w:id="6729"/>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1" w:name="_MCCTEMPBM_CRPT86941545___7"/>
            <w:bookmarkStart w:id="6732" w:name="_MCCTEMPBM_CRPT86941546___4" w:colFirst="1" w:colLast="8"/>
            <w:bookmarkEnd w:id="6730"/>
            <w:r w:rsidRPr="00567618">
              <w:rPr>
                <w:rFonts w:ascii="Arial" w:hAnsi="Arial" w:cs="Arial"/>
                <w:color w:val="000000"/>
                <w:sz w:val="16"/>
                <w:szCs w:val="16"/>
              </w:rPr>
              <w:t>Payload header and ToC</w:t>
            </w:r>
            <w:bookmarkEnd w:id="6731"/>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3" w:name="_MCCTEMPBM_CRPT86941547___7"/>
            <w:bookmarkStart w:id="6734" w:name="_MCCTEMPBM_CRPT86941548___4" w:colFirst="1" w:colLast="8"/>
            <w:bookmarkEnd w:id="6732"/>
            <w:r w:rsidRPr="00567618">
              <w:rPr>
                <w:rFonts w:ascii="Arial" w:hAnsi="Arial" w:cs="Arial"/>
                <w:color w:val="000000"/>
                <w:sz w:val="16"/>
                <w:szCs w:val="16"/>
              </w:rPr>
              <w:t>RTP payload (bits)</w:t>
            </w:r>
            <w:bookmarkEnd w:id="6733"/>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5" w:name="_MCCTEMPBM_CRPT86941549___7"/>
            <w:bookmarkStart w:id="6736" w:name="_MCCTEMPBM_CRPT86941550___4" w:colFirst="1" w:colLast="8"/>
            <w:bookmarkEnd w:id="6734"/>
            <w:r w:rsidRPr="00567618">
              <w:rPr>
                <w:rFonts w:ascii="Arial" w:hAnsi="Arial" w:cs="Arial"/>
                <w:color w:val="000000"/>
                <w:sz w:val="16"/>
                <w:szCs w:val="16"/>
              </w:rPr>
              <w:t>RTP header</w:t>
            </w:r>
            <w:bookmarkEnd w:id="6735"/>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37" w:name="_MCCTEMPBM_CRPT86941551___7"/>
            <w:bookmarkStart w:id="6738" w:name="_MCCTEMPBM_CRPT86941552___4" w:colFirst="1" w:colLast="8"/>
            <w:bookmarkEnd w:id="6736"/>
            <w:r w:rsidRPr="00567618">
              <w:rPr>
                <w:rFonts w:ascii="Arial" w:hAnsi="Arial" w:cs="Arial"/>
                <w:color w:val="000000"/>
                <w:sz w:val="16"/>
                <w:szCs w:val="16"/>
              </w:rPr>
              <w:t>UDP header</w:t>
            </w:r>
            <w:bookmarkEnd w:id="6737"/>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39" w:name="_MCCTEMPBM_CRPT86941553___7"/>
            <w:bookmarkStart w:id="6740" w:name="_MCCTEMPBM_CRPT86941554___4" w:colFirst="1" w:colLast="8"/>
            <w:bookmarkEnd w:id="6738"/>
            <w:r w:rsidRPr="00567618">
              <w:rPr>
                <w:rFonts w:ascii="Arial" w:hAnsi="Arial" w:cs="Arial"/>
                <w:color w:val="000000"/>
                <w:sz w:val="16"/>
                <w:szCs w:val="16"/>
              </w:rPr>
              <w:t>IPv4 header</w:t>
            </w:r>
            <w:bookmarkEnd w:id="6739"/>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1" w:name="_MCCTEMPBM_CRPT86941555___7"/>
            <w:bookmarkStart w:id="6742" w:name="_MCCTEMPBM_CRPT86941556___4" w:colFirst="1" w:colLast="8"/>
            <w:bookmarkEnd w:id="6740"/>
            <w:r w:rsidRPr="00567618">
              <w:rPr>
                <w:rFonts w:ascii="Arial" w:hAnsi="Arial" w:cs="Arial"/>
                <w:color w:val="000000"/>
                <w:sz w:val="16"/>
                <w:szCs w:val="16"/>
              </w:rPr>
              <w:t>Total bits per 40 ms</w:t>
            </w:r>
            <w:bookmarkEnd w:id="6741"/>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3" w:name="_MCCTEMPBM_CRPT86941557___7"/>
            <w:bookmarkStart w:id="6744" w:name="_MCCTEMPBM_CRPT86941558___4" w:colFirst="1" w:colLast="8"/>
            <w:bookmarkEnd w:id="6742"/>
            <w:r w:rsidRPr="00567618">
              <w:rPr>
                <w:rFonts w:ascii="Arial" w:hAnsi="Arial" w:cs="Arial"/>
                <w:color w:val="000000"/>
                <w:sz w:val="16"/>
                <w:szCs w:val="16"/>
              </w:rPr>
              <w:t>Total bit-rate (kbps)</w:t>
            </w:r>
            <w:bookmarkEnd w:id="6743"/>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5" w:name="_MCCTEMPBM_CRPT86941559___7"/>
            <w:bookmarkStart w:id="6746" w:name="_MCCTEMPBM_CRPT86941560___4" w:colFirst="1" w:colLast="8"/>
            <w:bookmarkEnd w:id="6744"/>
            <w:r w:rsidRPr="00567618">
              <w:rPr>
                <w:rFonts w:ascii="Arial" w:hAnsi="Arial" w:cs="Arial"/>
                <w:color w:val="000000"/>
                <w:sz w:val="16"/>
                <w:szCs w:val="16"/>
              </w:rPr>
              <w:t>AS</w:t>
            </w:r>
            <w:bookmarkEnd w:id="6745"/>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47" w:name="_MCCTEMPBM_CRPT86941561___4"/>
      <w:bookmarkEnd w:id="6746"/>
    </w:p>
    <w:bookmarkEnd w:id="6747"/>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48" w:name="_MCCTEMPBM_CRPT86941562___7"/>
            <w:bookmarkStart w:id="6749" w:name="_MCCTEMPBM_CRPT86941563___4" w:colFirst="1" w:colLast="8"/>
            <w:r w:rsidRPr="00567618">
              <w:rPr>
                <w:rFonts w:ascii="Arial" w:hAnsi="Arial" w:cs="Arial"/>
                <w:b/>
                <w:bCs/>
                <w:color w:val="000000"/>
                <w:sz w:val="16"/>
                <w:szCs w:val="16"/>
              </w:rPr>
              <w:t>Mode</w:t>
            </w:r>
            <w:bookmarkEnd w:id="674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50" w:name="_MCCTEMPBM_CRPT86941564___7"/>
            <w:bookmarkStart w:id="6751" w:name="_MCCTEMPBM_CRPT86941565___4" w:colFirst="1" w:colLast="8"/>
            <w:bookmarkEnd w:id="6749"/>
            <w:r w:rsidRPr="00567618">
              <w:rPr>
                <w:rFonts w:ascii="Arial" w:hAnsi="Arial" w:cs="Arial"/>
                <w:color w:val="000000"/>
                <w:sz w:val="16"/>
                <w:szCs w:val="16"/>
              </w:rPr>
              <w:t>Bits per speech frame</w:t>
            </w:r>
            <w:bookmarkEnd w:id="6750"/>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2" w:name="_MCCTEMPBM_CRPT86941566___7"/>
            <w:bookmarkStart w:id="6753" w:name="_MCCTEMPBM_CRPT86941567___4" w:colFirst="1" w:colLast="8"/>
            <w:bookmarkEnd w:id="6751"/>
            <w:r w:rsidRPr="00567618">
              <w:rPr>
                <w:rFonts w:ascii="Arial" w:hAnsi="Arial" w:cs="Arial"/>
                <w:color w:val="000000"/>
                <w:sz w:val="16"/>
                <w:szCs w:val="16"/>
              </w:rPr>
              <w:t>Speech frame size (bytes)</w:t>
            </w:r>
            <w:bookmarkEnd w:id="6752"/>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4" w:name="_MCCTEMPBM_CRPT86941568___7"/>
            <w:bookmarkStart w:id="6755" w:name="_MCCTEMPBM_CRPT86941569___4" w:colFirst="1" w:colLast="8"/>
            <w:bookmarkEnd w:id="6753"/>
            <w:r w:rsidRPr="00567618">
              <w:rPr>
                <w:rFonts w:ascii="Arial" w:hAnsi="Arial" w:cs="Arial"/>
                <w:color w:val="000000"/>
                <w:sz w:val="16"/>
                <w:szCs w:val="16"/>
              </w:rPr>
              <w:t>Rounded-up speech frame size (bytes)</w:t>
            </w:r>
            <w:bookmarkEnd w:id="6754"/>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6" w:name="_MCCTEMPBM_CRPT86941570___7"/>
            <w:bookmarkStart w:id="6757" w:name="_MCCTEMPBM_CRPT86941571___4" w:colFirst="1" w:colLast="8"/>
            <w:bookmarkEnd w:id="6755"/>
            <w:r w:rsidRPr="00567618">
              <w:rPr>
                <w:rFonts w:ascii="Arial" w:hAnsi="Arial" w:cs="Arial"/>
                <w:color w:val="000000"/>
                <w:sz w:val="16"/>
                <w:szCs w:val="16"/>
              </w:rPr>
              <w:t>Rounded-up speech frame size (bits)</w:t>
            </w:r>
            <w:bookmarkEnd w:id="6756"/>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58" w:name="_MCCTEMPBM_CRPT86941572___7"/>
            <w:bookmarkStart w:id="6759" w:name="_MCCTEMPBM_CRPT86941573___4" w:colFirst="1" w:colLast="8"/>
            <w:bookmarkEnd w:id="6757"/>
            <w:r w:rsidRPr="00567618">
              <w:rPr>
                <w:rFonts w:ascii="Arial" w:hAnsi="Arial" w:cs="Arial"/>
                <w:color w:val="000000"/>
                <w:sz w:val="16"/>
                <w:szCs w:val="16"/>
              </w:rPr>
              <w:t>Payload header and ToC</w:t>
            </w:r>
            <w:bookmarkEnd w:id="6758"/>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60" w:name="_MCCTEMPBM_CRPT86941574___7"/>
            <w:bookmarkStart w:id="6761" w:name="_MCCTEMPBM_CRPT86941575___4" w:colFirst="1" w:colLast="8"/>
            <w:bookmarkEnd w:id="6759"/>
            <w:r w:rsidRPr="00567618">
              <w:rPr>
                <w:rFonts w:ascii="Arial" w:hAnsi="Arial" w:cs="Arial"/>
                <w:color w:val="000000"/>
                <w:sz w:val="16"/>
                <w:szCs w:val="16"/>
              </w:rPr>
              <w:t>RTP payload (bits)</w:t>
            </w:r>
            <w:bookmarkEnd w:id="6760"/>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2" w:name="_MCCTEMPBM_CRPT86941576___7"/>
            <w:bookmarkStart w:id="6763" w:name="_MCCTEMPBM_CRPT86941577___4" w:colFirst="1" w:colLast="8"/>
            <w:bookmarkEnd w:id="6761"/>
            <w:r w:rsidRPr="00567618">
              <w:rPr>
                <w:rFonts w:ascii="Arial" w:hAnsi="Arial" w:cs="Arial"/>
                <w:color w:val="000000"/>
                <w:sz w:val="16"/>
                <w:szCs w:val="16"/>
              </w:rPr>
              <w:t>RTP header</w:t>
            </w:r>
            <w:bookmarkEnd w:id="6762"/>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4" w:name="_MCCTEMPBM_CRPT86941578___7"/>
            <w:bookmarkStart w:id="6765" w:name="_MCCTEMPBM_CRPT86941579___4" w:colFirst="1" w:colLast="8"/>
            <w:bookmarkEnd w:id="6763"/>
            <w:r w:rsidRPr="00567618">
              <w:rPr>
                <w:rFonts w:ascii="Arial" w:hAnsi="Arial" w:cs="Arial"/>
                <w:color w:val="000000"/>
                <w:sz w:val="16"/>
                <w:szCs w:val="16"/>
              </w:rPr>
              <w:t>UDP header</w:t>
            </w:r>
            <w:bookmarkEnd w:id="6764"/>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6" w:name="_MCCTEMPBM_CRPT86941580___7"/>
            <w:bookmarkStart w:id="6767" w:name="_MCCTEMPBM_CRPT86941581___4" w:colFirst="1" w:colLast="8"/>
            <w:bookmarkEnd w:id="6765"/>
            <w:r w:rsidRPr="00567618">
              <w:rPr>
                <w:rFonts w:ascii="Arial" w:hAnsi="Arial" w:cs="Arial"/>
                <w:color w:val="000000"/>
                <w:sz w:val="16"/>
                <w:szCs w:val="16"/>
              </w:rPr>
              <w:t>IPv6 header</w:t>
            </w:r>
            <w:bookmarkEnd w:id="6766"/>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68" w:name="_MCCTEMPBM_CRPT86941582___7"/>
            <w:bookmarkStart w:id="6769" w:name="_MCCTEMPBM_CRPT86941583___4" w:colFirst="1" w:colLast="8"/>
            <w:bookmarkEnd w:id="6767"/>
            <w:r w:rsidRPr="00567618">
              <w:rPr>
                <w:rFonts w:ascii="Arial" w:hAnsi="Arial" w:cs="Arial"/>
                <w:color w:val="000000"/>
                <w:sz w:val="16"/>
                <w:szCs w:val="16"/>
              </w:rPr>
              <w:t>Total bits per 40 ms</w:t>
            </w:r>
            <w:bookmarkEnd w:id="6768"/>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70" w:name="_MCCTEMPBM_CRPT86941584___7"/>
            <w:bookmarkStart w:id="6771" w:name="_MCCTEMPBM_CRPT86941585___4" w:colFirst="1" w:colLast="8"/>
            <w:bookmarkEnd w:id="6769"/>
            <w:r w:rsidRPr="00567618">
              <w:rPr>
                <w:rFonts w:ascii="Arial" w:hAnsi="Arial" w:cs="Arial"/>
                <w:color w:val="000000"/>
                <w:sz w:val="16"/>
                <w:szCs w:val="16"/>
              </w:rPr>
              <w:t>Total bit-rate (kbps)</w:t>
            </w:r>
            <w:bookmarkEnd w:id="6770"/>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2" w:name="_MCCTEMPBM_CRPT86941586___7"/>
            <w:bookmarkStart w:id="6773" w:name="_MCCTEMPBM_CRPT86941587___4" w:colFirst="1" w:colLast="8"/>
            <w:bookmarkEnd w:id="6771"/>
            <w:r w:rsidRPr="00567618">
              <w:rPr>
                <w:rFonts w:ascii="Arial" w:hAnsi="Arial" w:cs="Arial"/>
                <w:color w:val="000000"/>
                <w:sz w:val="16"/>
                <w:szCs w:val="16"/>
              </w:rPr>
              <w:t>AS</w:t>
            </w:r>
            <w:bookmarkEnd w:id="6772"/>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3"/>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4" w:name="_Toc26369691"/>
      <w:bookmarkStart w:id="6775" w:name="_Toc36227573"/>
      <w:bookmarkStart w:id="6776" w:name="_Toc36228588"/>
      <w:bookmarkStart w:id="6777" w:name="_Toc36229215"/>
      <w:bookmarkStart w:id="6778" w:name="_Toc68847535"/>
      <w:bookmarkStart w:id="6779" w:name="_Toc74611470"/>
      <w:bookmarkStart w:id="6780" w:name="_Toc75566749"/>
      <w:bookmarkStart w:id="6781" w:name="_Toc89790301"/>
      <w:bookmarkStart w:id="6782" w:name="_Toc99466939"/>
      <w:bookmarkStart w:id="6783" w:name="_Toc193991260"/>
      <w:r w:rsidRPr="00567618">
        <w:t>Annex L (Normative):</w:t>
      </w:r>
      <w:r w:rsidRPr="00567618">
        <w:br/>
        <w:t>Facsimile transmission</w:t>
      </w:r>
      <w:bookmarkEnd w:id="6774"/>
      <w:bookmarkEnd w:id="6775"/>
      <w:bookmarkEnd w:id="6776"/>
      <w:bookmarkEnd w:id="6777"/>
      <w:bookmarkEnd w:id="6778"/>
      <w:bookmarkEnd w:id="6779"/>
      <w:bookmarkEnd w:id="6780"/>
      <w:bookmarkEnd w:id="6781"/>
      <w:bookmarkEnd w:id="6782"/>
      <w:bookmarkEnd w:id="6783"/>
    </w:p>
    <w:p w14:paraId="291EC389" w14:textId="77777777" w:rsidR="00FC7E52" w:rsidRPr="00567618" w:rsidRDefault="00FC7E52" w:rsidP="00FC7E52">
      <w:pPr>
        <w:pStyle w:val="Heading1"/>
      </w:pPr>
      <w:bookmarkStart w:id="6784" w:name="_Toc26369692"/>
      <w:bookmarkStart w:id="6785" w:name="_Toc36227574"/>
      <w:bookmarkStart w:id="6786" w:name="_Toc36228589"/>
      <w:bookmarkStart w:id="6787" w:name="_Toc36229216"/>
      <w:bookmarkStart w:id="6788" w:name="_Toc68847536"/>
      <w:bookmarkStart w:id="6789" w:name="_Toc74611471"/>
      <w:bookmarkStart w:id="6790" w:name="_Toc75566750"/>
      <w:bookmarkStart w:id="6791" w:name="_Toc89790302"/>
      <w:bookmarkStart w:id="6792" w:name="_Toc99466940"/>
      <w:bookmarkStart w:id="6793" w:name="_Toc193991261"/>
      <w:r w:rsidRPr="00567618">
        <w:t>L.1</w:t>
      </w:r>
      <w:r w:rsidRPr="00567618">
        <w:tab/>
        <w:t>General</w:t>
      </w:r>
      <w:bookmarkEnd w:id="6784"/>
      <w:bookmarkEnd w:id="6785"/>
      <w:bookmarkEnd w:id="6786"/>
      <w:bookmarkEnd w:id="6787"/>
      <w:bookmarkEnd w:id="6788"/>
      <w:bookmarkEnd w:id="6789"/>
      <w:bookmarkEnd w:id="6790"/>
      <w:bookmarkEnd w:id="6791"/>
      <w:bookmarkEnd w:id="6792"/>
      <w:bookmarkEnd w:id="6793"/>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4" w:name="_Toc26369693"/>
      <w:bookmarkStart w:id="6795" w:name="_Toc36227575"/>
      <w:bookmarkStart w:id="6796" w:name="_Toc36228590"/>
      <w:bookmarkStart w:id="6797" w:name="_Toc36229217"/>
      <w:bookmarkStart w:id="6798" w:name="_Toc68847537"/>
      <w:bookmarkStart w:id="6799" w:name="_Toc74611472"/>
      <w:bookmarkStart w:id="6800" w:name="_Toc75566751"/>
      <w:bookmarkStart w:id="6801" w:name="_Toc89790303"/>
      <w:bookmarkStart w:id="6802" w:name="_Toc99466941"/>
      <w:bookmarkStart w:id="6803" w:name="_Toc193991262"/>
      <w:r w:rsidRPr="00567618">
        <w:t>L.2</w:t>
      </w:r>
      <w:r w:rsidRPr="00567618">
        <w:tab/>
        <w:t>FoIP support in MTSI clients</w:t>
      </w:r>
      <w:bookmarkEnd w:id="6794"/>
      <w:bookmarkEnd w:id="6795"/>
      <w:bookmarkEnd w:id="6796"/>
      <w:bookmarkEnd w:id="6797"/>
      <w:bookmarkEnd w:id="6798"/>
      <w:bookmarkEnd w:id="6799"/>
      <w:bookmarkEnd w:id="6800"/>
      <w:bookmarkEnd w:id="6801"/>
      <w:bookmarkEnd w:id="6802"/>
      <w:bookmarkEnd w:id="6803"/>
    </w:p>
    <w:p w14:paraId="3487F1C3" w14:textId="77777777" w:rsidR="00FC7E52" w:rsidRPr="00567618" w:rsidRDefault="00FC7E52" w:rsidP="00FC7E52">
      <w:pPr>
        <w:pStyle w:val="Heading2"/>
      </w:pPr>
      <w:bookmarkStart w:id="6804" w:name="_Toc26369694"/>
      <w:bookmarkStart w:id="6805" w:name="_Toc36227576"/>
      <w:bookmarkStart w:id="6806" w:name="_Toc36228591"/>
      <w:bookmarkStart w:id="6807" w:name="_Toc36229218"/>
      <w:bookmarkStart w:id="6808" w:name="_Toc68847538"/>
      <w:bookmarkStart w:id="6809" w:name="_Toc74611473"/>
      <w:bookmarkStart w:id="6810" w:name="_Toc75566752"/>
      <w:bookmarkStart w:id="6811" w:name="_Toc89790304"/>
      <w:bookmarkStart w:id="6812" w:name="_Toc99466942"/>
      <w:bookmarkStart w:id="6813" w:name="_Toc193991263"/>
      <w:r w:rsidRPr="00567618">
        <w:t>L.2.1</w:t>
      </w:r>
      <w:r w:rsidRPr="00567618">
        <w:tab/>
        <w:t>FoIP support in MTSI client in terminal</w:t>
      </w:r>
      <w:bookmarkEnd w:id="6804"/>
      <w:bookmarkEnd w:id="6805"/>
      <w:bookmarkEnd w:id="6806"/>
      <w:bookmarkEnd w:id="6807"/>
      <w:bookmarkEnd w:id="6808"/>
      <w:bookmarkEnd w:id="6809"/>
      <w:bookmarkEnd w:id="6810"/>
      <w:bookmarkEnd w:id="6811"/>
      <w:bookmarkEnd w:id="6812"/>
      <w:bookmarkEnd w:id="6813"/>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4" w:name="_Toc26369695"/>
      <w:bookmarkStart w:id="6815" w:name="_Toc36227577"/>
      <w:bookmarkStart w:id="6816" w:name="_Toc36228592"/>
      <w:bookmarkStart w:id="6817" w:name="_Toc36229219"/>
      <w:bookmarkStart w:id="6818" w:name="_Toc68847539"/>
      <w:bookmarkStart w:id="6819" w:name="_Toc74611474"/>
      <w:bookmarkStart w:id="6820" w:name="_Toc75566753"/>
      <w:bookmarkStart w:id="6821" w:name="_Toc89790305"/>
      <w:bookmarkStart w:id="6822" w:name="_Toc99466943"/>
      <w:bookmarkStart w:id="6823" w:name="_Toc193991264"/>
      <w:r w:rsidRPr="00567618">
        <w:t>L.2.2</w:t>
      </w:r>
      <w:r w:rsidRPr="00567618">
        <w:tab/>
        <w:t>FoIP support in MTSI MGW</w:t>
      </w:r>
      <w:bookmarkEnd w:id="6814"/>
      <w:bookmarkEnd w:id="6815"/>
      <w:bookmarkEnd w:id="6816"/>
      <w:bookmarkEnd w:id="6817"/>
      <w:bookmarkEnd w:id="6818"/>
      <w:bookmarkEnd w:id="6819"/>
      <w:bookmarkEnd w:id="6820"/>
      <w:bookmarkEnd w:id="6821"/>
      <w:bookmarkEnd w:id="6822"/>
      <w:bookmarkEnd w:id="6823"/>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4" w:name="_Toc26369696"/>
      <w:bookmarkStart w:id="6825" w:name="_Toc36227578"/>
      <w:bookmarkStart w:id="6826" w:name="_Toc36228593"/>
      <w:bookmarkStart w:id="6827" w:name="_Toc36229220"/>
      <w:bookmarkStart w:id="6828" w:name="_Toc68847540"/>
      <w:bookmarkStart w:id="6829" w:name="_Toc74611475"/>
      <w:bookmarkStart w:id="6830" w:name="_Toc75566754"/>
      <w:bookmarkStart w:id="6831" w:name="_Toc89790306"/>
      <w:bookmarkStart w:id="6832" w:name="_Toc99466944"/>
      <w:bookmarkStart w:id="6833" w:name="_Toc193991265"/>
      <w:r w:rsidRPr="00567618">
        <w:t>L.2.3</w:t>
      </w:r>
      <w:r w:rsidRPr="00567618">
        <w:tab/>
        <w:t>Recommended configuration</w:t>
      </w:r>
      <w:bookmarkEnd w:id="6824"/>
      <w:bookmarkEnd w:id="6825"/>
      <w:bookmarkEnd w:id="6826"/>
      <w:bookmarkEnd w:id="6827"/>
      <w:bookmarkEnd w:id="6828"/>
      <w:bookmarkEnd w:id="6829"/>
      <w:bookmarkEnd w:id="6830"/>
      <w:bookmarkEnd w:id="6831"/>
      <w:bookmarkEnd w:id="6832"/>
      <w:bookmarkEnd w:id="6833"/>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4" w:name="_Toc26369697"/>
      <w:bookmarkStart w:id="6835" w:name="_Toc36227579"/>
      <w:bookmarkStart w:id="6836" w:name="_Toc36228594"/>
      <w:bookmarkStart w:id="6837" w:name="_Toc36229221"/>
      <w:bookmarkStart w:id="6838" w:name="_Toc68847541"/>
      <w:bookmarkStart w:id="6839" w:name="_Toc74611476"/>
      <w:bookmarkStart w:id="6840" w:name="_Toc75566755"/>
      <w:bookmarkStart w:id="6841" w:name="_Toc89790307"/>
      <w:bookmarkStart w:id="6842" w:name="_Toc99466945"/>
      <w:bookmarkStart w:id="6843" w:name="_Toc193991266"/>
      <w:r w:rsidRPr="00567618">
        <w:t>L.3</w:t>
      </w:r>
      <w:r w:rsidRPr="00567618">
        <w:tab/>
        <w:t>Session setup</w:t>
      </w:r>
      <w:bookmarkEnd w:id="6834"/>
      <w:bookmarkEnd w:id="6835"/>
      <w:bookmarkEnd w:id="6836"/>
      <w:bookmarkEnd w:id="6837"/>
      <w:bookmarkEnd w:id="6838"/>
      <w:bookmarkEnd w:id="6839"/>
      <w:bookmarkEnd w:id="6840"/>
      <w:bookmarkEnd w:id="6841"/>
      <w:bookmarkEnd w:id="6842"/>
      <w:bookmarkEnd w:id="6843"/>
    </w:p>
    <w:p w14:paraId="6731E4C9" w14:textId="77777777" w:rsidR="00FC7E52" w:rsidRPr="00567618" w:rsidRDefault="00FC7E52" w:rsidP="00FC7E52">
      <w:pPr>
        <w:pStyle w:val="Heading2"/>
      </w:pPr>
      <w:bookmarkStart w:id="6844" w:name="_Toc26369698"/>
      <w:bookmarkStart w:id="6845" w:name="_Toc36227580"/>
      <w:bookmarkStart w:id="6846" w:name="_Toc36228595"/>
      <w:bookmarkStart w:id="6847" w:name="_Toc36229222"/>
      <w:bookmarkStart w:id="6848" w:name="_Toc68847542"/>
      <w:bookmarkStart w:id="6849" w:name="_Toc74611477"/>
      <w:bookmarkStart w:id="6850" w:name="_Toc75566756"/>
      <w:bookmarkStart w:id="6851" w:name="_Toc89790308"/>
      <w:bookmarkStart w:id="6852" w:name="_Toc99466946"/>
      <w:bookmarkStart w:id="6853" w:name="_Toc193991267"/>
      <w:r w:rsidRPr="00567618">
        <w:t>L.3.1</w:t>
      </w:r>
      <w:r w:rsidRPr="00567618">
        <w:tab/>
        <w:t>Session setup for any MTSI client supporting facsimile transmission</w:t>
      </w:r>
      <w:bookmarkEnd w:id="6844"/>
      <w:bookmarkEnd w:id="6845"/>
      <w:bookmarkEnd w:id="6846"/>
      <w:bookmarkEnd w:id="6847"/>
      <w:bookmarkEnd w:id="6848"/>
      <w:bookmarkEnd w:id="6849"/>
      <w:bookmarkEnd w:id="6850"/>
      <w:bookmarkEnd w:id="6851"/>
      <w:bookmarkEnd w:id="6852"/>
      <w:bookmarkEnd w:id="6853"/>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4" w:name="_Toc26369699"/>
      <w:bookmarkStart w:id="6855" w:name="_Toc36227581"/>
      <w:bookmarkStart w:id="6856" w:name="_Toc36228596"/>
      <w:bookmarkStart w:id="6857" w:name="_Toc36229223"/>
      <w:bookmarkStart w:id="6858" w:name="_Toc68847543"/>
      <w:bookmarkStart w:id="6859" w:name="_Toc74611478"/>
      <w:bookmarkStart w:id="6860" w:name="_Toc75566757"/>
      <w:bookmarkStart w:id="6861" w:name="_Toc89790309"/>
      <w:bookmarkStart w:id="6862" w:name="_Toc99466947"/>
      <w:bookmarkStart w:id="6863" w:name="_Toc193991268"/>
      <w:r w:rsidRPr="00567618">
        <w:t>L.3.2</w:t>
      </w:r>
      <w:r w:rsidRPr="00567618">
        <w:tab/>
        <w:t>Session setup when the recommended profile is supported</w:t>
      </w:r>
      <w:bookmarkEnd w:id="6854"/>
      <w:bookmarkEnd w:id="6855"/>
      <w:bookmarkEnd w:id="6856"/>
      <w:bookmarkEnd w:id="6857"/>
      <w:bookmarkEnd w:id="6858"/>
      <w:bookmarkEnd w:id="6859"/>
      <w:bookmarkEnd w:id="6860"/>
      <w:bookmarkEnd w:id="6861"/>
      <w:bookmarkEnd w:id="6862"/>
      <w:bookmarkEnd w:id="6863"/>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4" w:name="_Toc26369700"/>
      <w:bookmarkStart w:id="6865" w:name="_Toc36227582"/>
      <w:bookmarkStart w:id="6866" w:name="_Toc36228597"/>
      <w:bookmarkStart w:id="6867" w:name="_Toc36229224"/>
      <w:bookmarkStart w:id="6868" w:name="_Toc68847544"/>
      <w:bookmarkStart w:id="6869" w:name="_Toc74611479"/>
      <w:bookmarkStart w:id="6870" w:name="_Toc75566758"/>
      <w:bookmarkStart w:id="6871" w:name="_Toc89790310"/>
      <w:bookmarkStart w:id="6872" w:name="_Toc99466948"/>
      <w:bookmarkStart w:id="6873" w:name="_Toc193991269"/>
      <w:r w:rsidRPr="00567618">
        <w:t>L.4</w:t>
      </w:r>
      <w:r w:rsidRPr="00567618">
        <w:tab/>
        <w:t>Data transport using UDP/IP</w:t>
      </w:r>
      <w:bookmarkEnd w:id="6864"/>
      <w:bookmarkEnd w:id="6865"/>
      <w:bookmarkEnd w:id="6866"/>
      <w:bookmarkEnd w:id="6867"/>
      <w:bookmarkEnd w:id="6868"/>
      <w:bookmarkEnd w:id="6869"/>
      <w:bookmarkEnd w:id="6870"/>
      <w:bookmarkEnd w:id="6871"/>
      <w:bookmarkEnd w:id="6872"/>
      <w:bookmarkEnd w:id="6873"/>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4" w:name="_Toc26369701"/>
      <w:bookmarkStart w:id="6875" w:name="_Toc36227583"/>
      <w:bookmarkStart w:id="6876" w:name="_Toc36228598"/>
      <w:bookmarkStart w:id="6877" w:name="_Toc36229225"/>
      <w:bookmarkStart w:id="6878" w:name="_Toc68847545"/>
      <w:bookmarkStart w:id="6879" w:name="_Toc74611480"/>
      <w:bookmarkStart w:id="6880" w:name="_Toc75566759"/>
      <w:bookmarkStart w:id="6881" w:name="_Toc89790311"/>
      <w:bookmarkStart w:id="6882" w:name="_Toc99466949"/>
      <w:bookmarkStart w:id="6883" w:name="_Toc193991270"/>
      <w:r w:rsidRPr="00567618">
        <w:t>L.5</w:t>
      </w:r>
      <w:r w:rsidRPr="00567618">
        <w:tab/>
        <w:t>CS GERAN inter-working</w:t>
      </w:r>
      <w:bookmarkEnd w:id="6874"/>
      <w:bookmarkEnd w:id="6875"/>
      <w:bookmarkEnd w:id="6876"/>
      <w:bookmarkEnd w:id="6877"/>
      <w:bookmarkEnd w:id="6878"/>
      <w:bookmarkEnd w:id="6879"/>
      <w:bookmarkEnd w:id="6880"/>
      <w:bookmarkEnd w:id="6881"/>
      <w:bookmarkEnd w:id="6882"/>
      <w:bookmarkEnd w:id="6883"/>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4" w:name="_Toc26369702"/>
      <w:bookmarkStart w:id="6885" w:name="_Toc36227584"/>
      <w:bookmarkStart w:id="6886" w:name="_Toc36228599"/>
      <w:bookmarkStart w:id="6887" w:name="_Toc36229226"/>
      <w:bookmarkStart w:id="6888" w:name="_Toc68847546"/>
      <w:bookmarkStart w:id="6889" w:name="_Toc74611481"/>
      <w:bookmarkStart w:id="6890" w:name="_Toc75566760"/>
      <w:bookmarkStart w:id="6891" w:name="_Toc89790312"/>
      <w:bookmarkStart w:id="6892" w:name="_Toc99466950"/>
      <w:bookmarkStart w:id="6893" w:name="_Toc193991271"/>
      <w:r w:rsidRPr="00567618">
        <w:t>L.6</w:t>
      </w:r>
      <w:r w:rsidRPr="00567618">
        <w:tab/>
        <w:t>PSTN inter-working</w:t>
      </w:r>
      <w:bookmarkEnd w:id="6884"/>
      <w:bookmarkEnd w:id="6885"/>
      <w:bookmarkEnd w:id="6886"/>
      <w:bookmarkEnd w:id="6887"/>
      <w:bookmarkEnd w:id="6888"/>
      <w:bookmarkEnd w:id="6889"/>
      <w:bookmarkEnd w:id="6890"/>
      <w:bookmarkEnd w:id="6891"/>
      <w:bookmarkEnd w:id="6892"/>
      <w:bookmarkEnd w:id="6893"/>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4" w:name="_Toc26369703"/>
      <w:bookmarkStart w:id="6895" w:name="_Toc36227585"/>
      <w:bookmarkStart w:id="6896" w:name="_Toc36228600"/>
      <w:bookmarkStart w:id="6897" w:name="_Toc36229227"/>
      <w:bookmarkStart w:id="6898" w:name="_Toc68847547"/>
      <w:bookmarkStart w:id="6899" w:name="_Toc74611482"/>
      <w:bookmarkStart w:id="6900" w:name="_Toc75566761"/>
      <w:bookmarkStart w:id="6901" w:name="_Toc89790313"/>
      <w:bookmarkStart w:id="6902" w:name="_Toc99466951"/>
      <w:bookmarkStart w:id="6903" w:name="_Toc193991272"/>
      <w:r w:rsidRPr="00567618">
        <w:t>L.7</w:t>
      </w:r>
      <w:r w:rsidRPr="00567618">
        <w:tab/>
        <w:t>SDP examples</w:t>
      </w:r>
      <w:bookmarkEnd w:id="6894"/>
      <w:bookmarkEnd w:id="6895"/>
      <w:bookmarkEnd w:id="6896"/>
      <w:bookmarkEnd w:id="6897"/>
      <w:bookmarkEnd w:id="6898"/>
      <w:bookmarkEnd w:id="6899"/>
      <w:bookmarkEnd w:id="6900"/>
      <w:bookmarkEnd w:id="6901"/>
      <w:bookmarkEnd w:id="6902"/>
      <w:bookmarkEnd w:id="6903"/>
    </w:p>
    <w:p w14:paraId="0930D32B" w14:textId="77777777" w:rsidR="00FC7E52" w:rsidRPr="00567618" w:rsidRDefault="00FC7E52" w:rsidP="00FC7E52">
      <w:pPr>
        <w:pStyle w:val="Heading2"/>
        <w:rPr>
          <w:noProof/>
        </w:rPr>
      </w:pPr>
      <w:bookmarkStart w:id="6904" w:name="_Toc26369704"/>
      <w:bookmarkStart w:id="6905" w:name="_Toc36227586"/>
      <w:bookmarkStart w:id="6906" w:name="_Toc36228601"/>
      <w:bookmarkStart w:id="6907" w:name="_Toc36229228"/>
      <w:bookmarkStart w:id="6908" w:name="_Toc68847548"/>
      <w:bookmarkStart w:id="6909" w:name="_Toc74611483"/>
      <w:bookmarkStart w:id="6910" w:name="_Toc75566762"/>
      <w:bookmarkStart w:id="6911" w:name="_Toc89790314"/>
      <w:bookmarkStart w:id="6912" w:name="_Toc99466952"/>
      <w:bookmarkStart w:id="6913" w:name="_Toc193991273"/>
      <w:r w:rsidRPr="00567618">
        <w:rPr>
          <w:noProof/>
        </w:rPr>
        <w:t>L.7.1</w:t>
      </w:r>
      <w:r w:rsidRPr="00567618">
        <w:rPr>
          <w:noProof/>
        </w:rPr>
        <w:tab/>
        <w:t>Facsimile-only session</w:t>
      </w:r>
      <w:bookmarkEnd w:id="6904"/>
      <w:bookmarkEnd w:id="6905"/>
      <w:bookmarkEnd w:id="6906"/>
      <w:bookmarkEnd w:id="6907"/>
      <w:bookmarkEnd w:id="6908"/>
      <w:bookmarkEnd w:id="6909"/>
      <w:bookmarkEnd w:id="6910"/>
      <w:bookmarkEnd w:id="6911"/>
      <w:bookmarkEnd w:id="6912"/>
      <w:bookmarkEnd w:id="6913"/>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4" w:name="MCCQCTEMPBM_00000188"/>
            <w:bookmarkStart w:id="6915"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4"/>
          </w:p>
        </w:tc>
      </w:tr>
      <w:bookmarkEnd w:id="6915"/>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6"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6"/>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17" w:name="_Toc26369705"/>
      <w:bookmarkStart w:id="6918" w:name="_Toc36227587"/>
      <w:bookmarkStart w:id="6919" w:name="_Toc36228602"/>
      <w:bookmarkStart w:id="6920" w:name="_Toc36229229"/>
      <w:bookmarkStart w:id="6921" w:name="_Toc68847549"/>
      <w:bookmarkStart w:id="6922" w:name="_Toc74611484"/>
      <w:bookmarkStart w:id="6923" w:name="_Toc75566763"/>
      <w:bookmarkStart w:id="6924" w:name="_Toc89790315"/>
      <w:bookmarkStart w:id="6925" w:name="_Toc99466953"/>
      <w:bookmarkStart w:id="6926" w:name="_Toc193991274"/>
      <w:r w:rsidRPr="00567618">
        <w:t>Annex M (informative):</w:t>
      </w:r>
      <w:r w:rsidRPr="00567618">
        <w:br/>
        <w:t>IANA registration information for SDP attributes</w:t>
      </w:r>
      <w:bookmarkEnd w:id="6917"/>
      <w:bookmarkEnd w:id="6918"/>
      <w:bookmarkEnd w:id="6919"/>
      <w:bookmarkEnd w:id="6920"/>
      <w:bookmarkEnd w:id="6921"/>
      <w:bookmarkEnd w:id="6922"/>
      <w:bookmarkEnd w:id="6923"/>
      <w:bookmarkEnd w:id="6924"/>
      <w:bookmarkEnd w:id="6925"/>
      <w:bookmarkEnd w:id="6926"/>
    </w:p>
    <w:p w14:paraId="480B7E14" w14:textId="77777777" w:rsidR="00FC7E52" w:rsidRPr="00567618" w:rsidRDefault="00FC7E52" w:rsidP="00FC7E52">
      <w:pPr>
        <w:pStyle w:val="Heading1"/>
        <w:rPr>
          <w:szCs w:val="36"/>
        </w:rPr>
      </w:pPr>
      <w:bookmarkStart w:id="6927" w:name="_Toc26369706"/>
      <w:bookmarkStart w:id="6928" w:name="_Toc36227588"/>
      <w:bookmarkStart w:id="6929" w:name="_Toc36228603"/>
      <w:bookmarkStart w:id="6930" w:name="_Toc36229230"/>
      <w:bookmarkStart w:id="6931" w:name="_Toc68847550"/>
      <w:bookmarkStart w:id="6932" w:name="_Toc74611485"/>
      <w:bookmarkStart w:id="6933" w:name="_Toc75566764"/>
      <w:bookmarkStart w:id="6934" w:name="_Toc89790316"/>
      <w:bookmarkStart w:id="6935" w:name="_Toc99466954"/>
      <w:bookmarkStart w:id="6936" w:name="_Toc193991275"/>
      <w:r w:rsidRPr="00567618">
        <w:rPr>
          <w:szCs w:val="36"/>
        </w:rPr>
        <w:t>M.1</w:t>
      </w:r>
      <w:r w:rsidRPr="00567618">
        <w:rPr>
          <w:szCs w:val="36"/>
        </w:rPr>
        <w:tab/>
        <w:t>Introduction</w:t>
      </w:r>
      <w:bookmarkEnd w:id="6927"/>
      <w:bookmarkEnd w:id="6928"/>
      <w:bookmarkEnd w:id="6929"/>
      <w:bookmarkEnd w:id="6930"/>
      <w:bookmarkEnd w:id="6931"/>
      <w:bookmarkEnd w:id="6932"/>
      <w:bookmarkEnd w:id="6933"/>
      <w:bookmarkEnd w:id="6934"/>
      <w:bookmarkEnd w:id="6935"/>
      <w:bookmarkEnd w:id="6936"/>
    </w:p>
    <w:p w14:paraId="7BF0AEB0" w14:textId="77777777" w:rsidR="00FC7E52" w:rsidRPr="00567618" w:rsidRDefault="00FC7E52" w:rsidP="00FC7E52">
      <w:bookmarkStart w:id="6937" w:name="_MCCTEMPBM_CRPT86941590___5"/>
      <w:r w:rsidRPr="00567618">
        <w:t xml:space="preserve">This Annex provides the SDP attribute  registration information that is referenced from the IANA registry at </w:t>
      </w:r>
      <w:hyperlink r:id="rId237" w:history="1">
        <w:r w:rsidRPr="00567618">
          <w:rPr>
            <w:rStyle w:val="Hyperlink"/>
          </w:rPr>
          <w:t>http://www.iana.org</w:t>
        </w:r>
      </w:hyperlink>
      <w:r w:rsidRPr="00567618">
        <w:t>/.</w:t>
      </w:r>
    </w:p>
    <w:bookmarkEnd w:id="6937"/>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38" w:name="_Toc26369707"/>
      <w:bookmarkStart w:id="6939" w:name="_Toc36227589"/>
      <w:bookmarkStart w:id="6940" w:name="_Toc36228604"/>
      <w:bookmarkStart w:id="6941" w:name="_Toc36229231"/>
      <w:bookmarkStart w:id="6942" w:name="_Toc68847551"/>
      <w:bookmarkStart w:id="6943" w:name="_Toc74611486"/>
      <w:bookmarkStart w:id="6944" w:name="_Toc75566765"/>
      <w:bookmarkStart w:id="6945" w:name="_Toc89790317"/>
      <w:bookmarkStart w:id="6946" w:name="_Toc99466955"/>
      <w:bookmarkStart w:id="6947" w:name="_Toc193991276"/>
      <w:r w:rsidRPr="00567618">
        <w:t>M.2</w:t>
      </w:r>
      <w:r w:rsidRPr="00567618">
        <w:tab/>
        <w:t>3gpp_sync_info</w:t>
      </w:r>
      <w:bookmarkEnd w:id="6938"/>
      <w:bookmarkEnd w:id="6939"/>
      <w:bookmarkEnd w:id="6940"/>
      <w:bookmarkEnd w:id="6941"/>
      <w:bookmarkEnd w:id="6942"/>
      <w:bookmarkEnd w:id="6943"/>
      <w:bookmarkEnd w:id="6944"/>
      <w:bookmarkEnd w:id="6945"/>
      <w:bookmarkEnd w:id="6946"/>
      <w:bookmarkEnd w:id="6947"/>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48"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48"/>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49" w:name="_PERM_MCCTEMPBM_CRPT86941592___2"/>
      <w:r>
        <w:tab/>
      </w:r>
      <w:r w:rsidRPr="00567618">
        <w:t>3gpp_sync_info</w:t>
      </w:r>
    </w:p>
    <w:bookmarkEnd w:id="6949"/>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50" w:name="_PERM_MCCTEMPBM_CRPT86941593___2"/>
      <w:r>
        <w:tab/>
      </w:r>
      <w:r w:rsidRPr="00567618">
        <w:t>3GPP Synchronization Information attribute</w:t>
      </w:r>
    </w:p>
    <w:bookmarkEnd w:id="6950"/>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1" w:name="_PERM_MCCTEMPBM_CRPT86941594___2"/>
      <w:r>
        <w:tab/>
      </w:r>
      <w:r w:rsidRPr="00567618">
        <w:t>Media level and Session Level</w:t>
      </w:r>
    </w:p>
    <w:bookmarkEnd w:id="6951"/>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2" w:name="_PERM_MCCTEMPBM_CRPT86941595___2"/>
      <w:r>
        <w:tab/>
      </w:r>
      <w:r w:rsidRPr="00567618">
        <w:t>This Attribute is not dependent on charset.</w:t>
      </w:r>
    </w:p>
    <w:bookmarkEnd w:id="6952"/>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3" w:name="_PERM_MCCTEMPBM_CRPT86941596___2"/>
      <w:r>
        <w:tab/>
      </w:r>
      <w:r w:rsidRPr="00567618">
        <w:t xml:space="preserve">This attribute specifies whether media streams should be synchronized or not. </w:t>
      </w:r>
    </w:p>
    <w:bookmarkEnd w:id="6953"/>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4" w:name="_PERM_MCCTEMPBM_CRPT86941597___2"/>
      <w:r>
        <w:tab/>
      </w:r>
      <w:r w:rsidRPr="00567618">
        <w:t>The attribute is a value attribute. The defined values are "Sync" and "No Sync".</w:t>
      </w:r>
    </w:p>
    <w:bookmarkEnd w:id="6954"/>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5"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6" w:name="_Toc26369708"/>
      <w:bookmarkStart w:id="6957" w:name="_Toc36227590"/>
      <w:bookmarkStart w:id="6958" w:name="_Toc36228605"/>
      <w:bookmarkStart w:id="6959" w:name="_Toc36229232"/>
      <w:bookmarkStart w:id="6960" w:name="_Toc68847552"/>
      <w:bookmarkStart w:id="6961" w:name="_Toc74611487"/>
      <w:bookmarkStart w:id="6962" w:name="_Toc75566766"/>
      <w:bookmarkStart w:id="6963" w:name="_Toc89790318"/>
      <w:bookmarkStart w:id="6964" w:name="_Toc99466956"/>
      <w:bookmarkStart w:id="6965" w:name="_Toc193991277"/>
      <w:bookmarkEnd w:id="6955"/>
      <w:r w:rsidRPr="00567618">
        <w:t>M.3</w:t>
      </w:r>
      <w:r w:rsidRPr="00567618">
        <w:tab/>
        <w:t>3gpp_MaxRecvSDUSize</w:t>
      </w:r>
      <w:bookmarkEnd w:id="6956"/>
      <w:bookmarkEnd w:id="6957"/>
      <w:bookmarkEnd w:id="6958"/>
      <w:bookmarkEnd w:id="6959"/>
      <w:bookmarkEnd w:id="6960"/>
      <w:bookmarkEnd w:id="6961"/>
      <w:bookmarkEnd w:id="6962"/>
      <w:bookmarkEnd w:id="6963"/>
      <w:bookmarkEnd w:id="6964"/>
      <w:bookmarkEnd w:id="6965"/>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6"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6"/>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67" w:name="_PERM_MCCTEMPBM_CRPT86941600___2"/>
      <w:r>
        <w:tab/>
      </w:r>
      <w:r w:rsidRPr="00567618">
        <w:t>3gpp_MaxRecvSDUSize</w:t>
      </w:r>
    </w:p>
    <w:bookmarkEnd w:id="6967"/>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68" w:name="_PERM_MCCTEMPBM_CRPT86941601___2"/>
      <w:r>
        <w:tab/>
      </w:r>
      <w:r w:rsidRPr="00567618">
        <w:t>3GPP Maximum Receive SDU Size attribute</w:t>
      </w:r>
    </w:p>
    <w:bookmarkEnd w:id="6968"/>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69" w:name="_PERM_MCCTEMPBM_CRPT86941602___2"/>
      <w:r>
        <w:tab/>
      </w:r>
      <w:r w:rsidRPr="00567618">
        <w:t>Media level and Sesssion level</w:t>
      </w:r>
    </w:p>
    <w:bookmarkEnd w:id="6969"/>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70" w:name="_PERM_MCCTEMPBM_CRPT86941603___2"/>
      <w:r>
        <w:tab/>
      </w:r>
      <w:r w:rsidRPr="00567618">
        <w:t>This Attribute is not dependent on charset.</w:t>
      </w:r>
    </w:p>
    <w:bookmarkEnd w:id="6970"/>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1"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1"/>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2"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3" w:name="_Toc26369709"/>
      <w:bookmarkStart w:id="6974" w:name="_Toc36227591"/>
      <w:bookmarkStart w:id="6975" w:name="_Toc36228606"/>
      <w:bookmarkStart w:id="6976" w:name="_Toc36229233"/>
      <w:bookmarkStart w:id="6977" w:name="_Toc68847553"/>
      <w:bookmarkStart w:id="6978" w:name="_Toc74611488"/>
      <w:bookmarkStart w:id="6979" w:name="_Toc75566767"/>
      <w:bookmarkStart w:id="6980" w:name="_Toc89790319"/>
      <w:bookmarkStart w:id="6981" w:name="_Toc99466957"/>
      <w:bookmarkStart w:id="6982" w:name="_Toc193991278"/>
      <w:bookmarkEnd w:id="6972"/>
      <w:r w:rsidRPr="00567618">
        <w:rPr>
          <w:noProof/>
        </w:rPr>
        <w:t>M.4</w:t>
      </w:r>
      <w:r w:rsidRPr="00567618">
        <w:rPr>
          <w:noProof/>
        </w:rPr>
        <w:tab/>
        <w:t>3gpp_mtsi_app_adapt</w:t>
      </w:r>
      <w:bookmarkEnd w:id="6973"/>
      <w:bookmarkEnd w:id="6974"/>
      <w:bookmarkEnd w:id="6975"/>
      <w:bookmarkEnd w:id="6976"/>
      <w:bookmarkEnd w:id="6977"/>
      <w:bookmarkEnd w:id="6978"/>
      <w:bookmarkEnd w:id="6979"/>
      <w:bookmarkEnd w:id="6980"/>
      <w:bookmarkEnd w:id="6981"/>
      <w:bookmarkEnd w:id="6982"/>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3"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3"/>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4" w:name="_PERM_MCCTEMPBM_CRPT86941607___2"/>
      <w:r>
        <w:rPr>
          <w:noProof/>
        </w:rPr>
        <w:tab/>
      </w:r>
      <w:r w:rsidRPr="00567618">
        <w:rPr>
          <w:noProof/>
        </w:rPr>
        <w:t>3gpp_mtsi_app_adapt</w:t>
      </w:r>
    </w:p>
    <w:bookmarkEnd w:id="6984"/>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5" w:name="_PERM_MCCTEMPBM_CRPT86941608___2"/>
      <w:r>
        <w:rPr>
          <w:noProof/>
        </w:rPr>
        <w:tab/>
      </w:r>
      <w:r w:rsidRPr="00567618">
        <w:rPr>
          <w:noProof/>
        </w:rPr>
        <w:t>3GPP MTSI RTCP-APP Adaptation attribute</w:t>
      </w:r>
    </w:p>
    <w:bookmarkEnd w:id="6985"/>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6" w:name="_PERM_MCCTEMPBM_CRPT86941609___2"/>
      <w:r>
        <w:rPr>
          <w:noProof/>
        </w:rPr>
        <w:tab/>
      </w:r>
      <w:r w:rsidRPr="00567618">
        <w:rPr>
          <w:noProof/>
        </w:rPr>
        <w:t>Media level</w:t>
      </w:r>
    </w:p>
    <w:bookmarkEnd w:id="6986"/>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87" w:name="_PERM_MCCTEMPBM_CRPT86941610___2"/>
      <w:r>
        <w:rPr>
          <w:noProof/>
        </w:rPr>
        <w:tab/>
      </w:r>
      <w:r w:rsidRPr="00567618">
        <w:rPr>
          <w:noProof/>
        </w:rPr>
        <w:t>This Attribute is not dependent on charset.</w:t>
      </w:r>
    </w:p>
    <w:bookmarkEnd w:id="6987"/>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88"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89" w:name="_Toc26369710"/>
      <w:bookmarkStart w:id="6990" w:name="_Toc36227592"/>
      <w:bookmarkStart w:id="6991" w:name="_Toc36228607"/>
      <w:bookmarkStart w:id="6992" w:name="_Toc36229234"/>
      <w:bookmarkStart w:id="6993" w:name="_Toc68847554"/>
      <w:bookmarkStart w:id="6994" w:name="_Toc74611489"/>
      <w:bookmarkStart w:id="6995" w:name="_Toc75566768"/>
      <w:bookmarkStart w:id="6996" w:name="_Toc89790320"/>
      <w:bookmarkStart w:id="6997" w:name="_Toc99466958"/>
      <w:bookmarkEnd w:id="6988"/>
      <w:r w:rsidRPr="00567618">
        <w:rPr>
          <w:noProof/>
        </w:rPr>
        <w:t>Appropriate Attribute Values for this Attribute:</w:t>
      </w:r>
    </w:p>
    <w:p w14:paraId="1E272F08" w14:textId="77777777" w:rsidR="003B0BD9" w:rsidRPr="00567618" w:rsidRDefault="003B0BD9" w:rsidP="003B0BD9">
      <w:pPr>
        <w:pStyle w:val="B1"/>
        <w:rPr>
          <w:noProof/>
        </w:rPr>
      </w:pPr>
      <w:bookmarkStart w:id="6998"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6998"/>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999"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000" w:name="_Toc193991279"/>
      <w:bookmarkEnd w:id="6999"/>
      <w:r w:rsidRPr="00567618">
        <w:rPr>
          <w:noProof/>
        </w:rPr>
        <w:t>M.5</w:t>
      </w:r>
      <w:r w:rsidRPr="00567618">
        <w:rPr>
          <w:noProof/>
        </w:rPr>
        <w:tab/>
        <w:t>predefined_ROI</w:t>
      </w:r>
      <w:bookmarkEnd w:id="6989"/>
      <w:bookmarkEnd w:id="6990"/>
      <w:bookmarkEnd w:id="6991"/>
      <w:bookmarkEnd w:id="6992"/>
      <w:bookmarkEnd w:id="6993"/>
      <w:bookmarkEnd w:id="6994"/>
      <w:bookmarkEnd w:id="6995"/>
      <w:bookmarkEnd w:id="6996"/>
      <w:bookmarkEnd w:id="6997"/>
      <w:bookmarkEnd w:id="7000"/>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1"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1"/>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2" w:name="_MCCTEMPBM_CRPT86941615___2"/>
      <w:r>
        <w:rPr>
          <w:noProof/>
        </w:rPr>
        <w:tab/>
      </w:r>
      <w:r w:rsidRPr="00567618">
        <w:rPr>
          <w:noProof/>
        </w:rPr>
        <w:t>predefined_ROI</w:t>
      </w:r>
    </w:p>
    <w:bookmarkEnd w:id="7002"/>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3" w:name="_MCCTEMPBM_CRPT86941616___2"/>
      <w:r>
        <w:rPr>
          <w:noProof/>
        </w:rPr>
        <w:tab/>
      </w:r>
      <w:r w:rsidRPr="00567618">
        <w:rPr>
          <w:noProof/>
        </w:rPr>
        <w:t>3GPP predefined video region-of-interest (ROI) attribute</w:t>
      </w:r>
    </w:p>
    <w:bookmarkEnd w:id="7003"/>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4" w:name="_MCCTEMPBM_CRPT86941617___2"/>
      <w:r>
        <w:rPr>
          <w:noProof/>
        </w:rPr>
        <w:tab/>
      </w:r>
      <w:r w:rsidRPr="00567618">
        <w:rPr>
          <w:noProof/>
        </w:rPr>
        <w:t>Media level</w:t>
      </w:r>
    </w:p>
    <w:bookmarkEnd w:id="7004"/>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5" w:name="_MCCTEMPBM_CRPT86941618___2"/>
      <w:r>
        <w:rPr>
          <w:noProof/>
        </w:rPr>
        <w:tab/>
      </w:r>
      <w:r w:rsidRPr="00567618">
        <w:rPr>
          <w:noProof/>
        </w:rPr>
        <w:t>This Attribute is not dependent on charset.</w:t>
      </w:r>
    </w:p>
    <w:bookmarkEnd w:id="7005"/>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6" w:name="_MCCTEMPBM_CRPT86941619___2"/>
      <w:r>
        <w:rPr>
          <w:noProof/>
        </w:rPr>
        <w:tab/>
      </w:r>
      <w:r w:rsidRPr="00567618">
        <w:rPr>
          <w:noProof/>
        </w:rPr>
        <w:t>This attribute is used to negotiate which pre-defined regions of interest can be requested in a video telephony session.</w:t>
      </w:r>
    </w:p>
    <w:bookmarkEnd w:id="7006"/>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07" w:name="_MCCTEMPBM_CRPT86941620___2"/>
      <w:r>
        <w:rPr>
          <w:noProof/>
        </w:rPr>
        <w:tab/>
      </w:r>
      <w:r w:rsidRPr="00567618">
        <w:rPr>
          <w:noProof/>
        </w:rPr>
        <w:t>See clause</w:t>
      </w:r>
      <w:r>
        <w:rPr>
          <w:noProof/>
        </w:rPr>
        <w:t> </w:t>
      </w:r>
      <w:r w:rsidRPr="00567618">
        <w:rPr>
          <w:noProof/>
        </w:rPr>
        <w:t>6.2.3.4</w:t>
      </w:r>
    </w:p>
    <w:bookmarkEnd w:id="7007"/>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08"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09" w:name="_Toc26369711"/>
      <w:bookmarkStart w:id="7010" w:name="_Toc36227593"/>
      <w:bookmarkStart w:id="7011" w:name="_Toc36228608"/>
      <w:bookmarkStart w:id="7012" w:name="_Toc36229235"/>
      <w:bookmarkStart w:id="7013" w:name="_Toc68847555"/>
      <w:bookmarkStart w:id="7014" w:name="_Toc74611490"/>
      <w:bookmarkStart w:id="7015" w:name="_Toc75566769"/>
      <w:bookmarkStart w:id="7016" w:name="_Toc89790321"/>
      <w:bookmarkStart w:id="7017" w:name="_Toc99466959"/>
      <w:bookmarkStart w:id="7018" w:name="_Toc193991280"/>
      <w:bookmarkEnd w:id="7008"/>
      <w:r w:rsidRPr="00567618">
        <w:rPr>
          <w:noProof/>
        </w:rPr>
        <w:t>M.6</w:t>
      </w:r>
      <w:r w:rsidRPr="00567618">
        <w:rPr>
          <w:noProof/>
        </w:rPr>
        <w:tab/>
        <w:t>bw-info</w:t>
      </w:r>
      <w:bookmarkEnd w:id="7009"/>
      <w:bookmarkEnd w:id="7010"/>
      <w:bookmarkEnd w:id="7011"/>
      <w:bookmarkEnd w:id="7012"/>
      <w:bookmarkEnd w:id="7013"/>
      <w:bookmarkEnd w:id="7014"/>
      <w:bookmarkEnd w:id="7015"/>
      <w:bookmarkEnd w:id="7016"/>
      <w:bookmarkEnd w:id="7017"/>
      <w:bookmarkEnd w:id="7018"/>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19"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19"/>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20" w:name="_MCCTEMPBM_CRPT86941623___2"/>
      <w:r>
        <w:rPr>
          <w:noProof/>
        </w:rPr>
        <w:tab/>
      </w:r>
      <w:r w:rsidRPr="00567618">
        <w:rPr>
          <w:noProof/>
        </w:rPr>
        <w:t>bw-info</w:t>
      </w:r>
    </w:p>
    <w:bookmarkEnd w:id="7020"/>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1" w:name="_MCCTEMPBM_CRPT86941624___2"/>
      <w:r>
        <w:rPr>
          <w:noProof/>
        </w:rPr>
        <w:tab/>
      </w:r>
      <w:r w:rsidRPr="00567618">
        <w:rPr>
          <w:noProof/>
        </w:rPr>
        <w:t>Additional bandwidth information attribute</w:t>
      </w:r>
    </w:p>
    <w:bookmarkEnd w:id="7021"/>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2" w:name="_MCCTEMPBM_CRPT86941625___2"/>
      <w:r>
        <w:rPr>
          <w:noProof/>
        </w:rPr>
        <w:tab/>
      </w:r>
      <w:r w:rsidRPr="00567618">
        <w:rPr>
          <w:noProof/>
        </w:rPr>
        <w:t>Media level</w:t>
      </w:r>
    </w:p>
    <w:bookmarkEnd w:id="7022"/>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3" w:name="_MCCTEMPBM_CRPT86941626___2"/>
      <w:r>
        <w:rPr>
          <w:noProof/>
        </w:rPr>
        <w:tab/>
      </w:r>
      <w:r w:rsidRPr="00567618">
        <w:rPr>
          <w:noProof/>
        </w:rPr>
        <w:t>This Attribute is not dependent on charset.</w:t>
      </w:r>
    </w:p>
    <w:bookmarkEnd w:id="7023"/>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4"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4"/>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5"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5"/>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6"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27" w:name="_Toc26369712"/>
      <w:bookmarkStart w:id="7028" w:name="_Toc36227594"/>
      <w:bookmarkStart w:id="7029" w:name="_Toc36228609"/>
      <w:bookmarkStart w:id="7030" w:name="_Toc36229236"/>
      <w:bookmarkStart w:id="7031" w:name="_Toc68847556"/>
      <w:bookmarkStart w:id="7032" w:name="_Toc74611491"/>
      <w:bookmarkStart w:id="7033" w:name="_Toc75566770"/>
      <w:bookmarkStart w:id="7034" w:name="_Toc89790322"/>
      <w:bookmarkStart w:id="7035" w:name="_Toc99466960"/>
      <w:bookmarkStart w:id="7036" w:name="_Toc193991281"/>
      <w:bookmarkEnd w:id="7026"/>
      <w:r w:rsidRPr="00567618">
        <w:rPr>
          <w:noProof/>
        </w:rPr>
        <w:t>M.7</w:t>
      </w:r>
      <w:r w:rsidRPr="00567618">
        <w:rPr>
          <w:noProof/>
        </w:rPr>
        <w:tab/>
        <w:t>ccc_list</w:t>
      </w:r>
      <w:bookmarkEnd w:id="7027"/>
      <w:bookmarkEnd w:id="7028"/>
      <w:bookmarkEnd w:id="7029"/>
      <w:bookmarkEnd w:id="7030"/>
      <w:bookmarkEnd w:id="7031"/>
      <w:bookmarkEnd w:id="7032"/>
      <w:bookmarkEnd w:id="7033"/>
      <w:bookmarkEnd w:id="7034"/>
      <w:bookmarkEnd w:id="7035"/>
      <w:bookmarkEnd w:id="7036"/>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37"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37"/>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38" w:name="_MCCTEMPBM_CRPT86941631___2"/>
      <w:r>
        <w:rPr>
          <w:noProof/>
        </w:rPr>
        <w:tab/>
      </w:r>
      <w:r w:rsidRPr="00567618">
        <w:rPr>
          <w:noProof/>
        </w:rPr>
        <w:t>ccc_list</w:t>
      </w:r>
    </w:p>
    <w:bookmarkEnd w:id="7038"/>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39" w:name="_MCCTEMPBM_CRPT86941632___2"/>
      <w:r>
        <w:rPr>
          <w:noProof/>
        </w:rPr>
        <w:tab/>
      </w:r>
      <w:r w:rsidRPr="00567618">
        <w:rPr>
          <w:noProof/>
        </w:rPr>
        <w:t xml:space="preserve">3GPP </w:t>
      </w:r>
      <w:r w:rsidRPr="00567618">
        <w:t>compact concurrent codec capabilities (CCC) attribute</w:t>
      </w:r>
    </w:p>
    <w:bookmarkEnd w:id="7039"/>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40" w:name="_MCCTEMPBM_CRPT86941633___2"/>
      <w:r>
        <w:rPr>
          <w:noProof/>
        </w:rPr>
        <w:tab/>
      </w:r>
      <w:r w:rsidRPr="00567618">
        <w:rPr>
          <w:noProof/>
        </w:rPr>
        <w:t>Session level</w:t>
      </w:r>
    </w:p>
    <w:bookmarkEnd w:id="7040"/>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1" w:name="_MCCTEMPBM_CRPT86941634___2"/>
      <w:r>
        <w:rPr>
          <w:noProof/>
        </w:rPr>
        <w:tab/>
      </w:r>
      <w:r w:rsidRPr="00567618">
        <w:rPr>
          <w:noProof/>
        </w:rPr>
        <w:t>This Attribute is not dependent on charset.</w:t>
      </w:r>
    </w:p>
    <w:bookmarkEnd w:id="7041"/>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2" w:name="_MCCTEMPBM_CRPT86941635___2"/>
      <w:r>
        <w:rPr>
          <w:noProof/>
        </w:rPr>
        <w:tab/>
      </w:r>
      <w:r w:rsidRPr="00567618">
        <w:rPr>
          <w:noProof/>
        </w:rPr>
        <w:t>This attribute is used to indicate the concurrent codec capabilities of a terminal in a compact representation.</w:t>
      </w:r>
    </w:p>
    <w:bookmarkEnd w:id="7042"/>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3" w:name="_MCCTEMPBM_CRPT86941636___2"/>
      <w:r>
        <w:rPr>
          <w:noProof/>
        </w:rPr>
        <w:tab/>
      </w:r>
      <w:r w:rsidRPr="00567618">
        <w:rPr>
          <w:noProof/>
        </w:rPr>
        <w:t xml:space="preserve">See clause </w:t>
      </w:r>
      <w:r w:rsidRPr="00567618">
        <w:rPr>
          <w:lang w:eastAsia="ko-KR"/>
        </w:rPr>
        <w:t>S.5.7.2</w:t>
      </w:r>
    </w:p>
    <w:bookmarkEnd w:id="7043"/>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4"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5" w:name="_Toc26369713"/>
      <w:bookmarkStart w:id="7046" w:name="_Toc36227595"/>
      <w:bookmarkStart w:id="7047" w:name="_Toc36228610"/>
      <w:bookmarkStart w:id="7048" w:name="_Toc36229237"/>
      <w:bookmarkStart w:id="7049" w:name="_Toc68847557"/>
      <w:bookmarkStart w:id="7050" w:name="_Toc74611492"/>
      <w:bookmarkStart w:id="7051" w:name="_Toc75566771"/>
      <w:bookmarkStart w:id="7052" w:name="_Toc89790323"/>
      <w:bookmarkStart w:id="7053" w:name="_Toc99466961"/>
      <w:bookmarkStart w:id="7054" w:name="_Toc193991282"/>
      <w:bookmarkEnd w:id="7044"/>
      <w:r w:rsidRPr="00567618">
        <w:rPr>
          <w:noProof/>
        </w:rPr>
        <w:t>M.8</w:t>
      </w:r>
      <w:r w:rsidRPr="00567618">
        <w:rPr>
          <w:noProof/>
        </w:rPr>
        <w:tab/>
        <w:t>anbr</w:t>
      </w:r>
      <w:bookmarkEnd w:id="7045"/>
      <w:bookmarkEnd w:id="7046"/>
      <w:bookmarkEnd w:id="7047"/>
      <w:bookmarkEnd w:id="7048"/>
      <w:bookmarkEnd w:id="7049"/>
      <w:bookmarkEnd w:id="7050"/>
      <w:bookmarkEnd w:id="7051"/>
      <w:bookmarkEnd w:id="7052"/>
      <w:bookmarkEnd w:id="7053"/>
      <w:bookmarkEnd w:id="7054"/>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5"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5"/>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6" w:name="_MCCTEMPBM_CRPT86941639___2"/>
      <w:r>
        <w:rPr>
          <w:noProof/>
        </w:rPr>
        <w:tab/>
      </w:r>
      <w:r w:rsidRPr="00567618">
        <w:rPr>
          <w:noProof/>
        </w:rPr>
        <w:t>anbr</w:t>
      </w:r>
    </w:p>
    <w:bookmarkEnd w:id="7056"/>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57" w:name="_MCCTEMPBM_CRPT86941640___2"/>
      <w:r>
        <w:rPr>
          <w:noProof/>
        </w:rPr>
        <w:tab/>
      </w:r>
      <w:r w:rsidRPr="00567618">
        <w:rPr>
          <w:noProof/>
        </w:rPr>
        <w:t>3GPP access network bitrate recommendation (ANBR) support attribute</w:t>
      </w:r>
    </w:p>
    <w:bookmarkEnd w:id="7057"/>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58" w:name="_MCCTEMPBM_CRPT86941641___2"/>
      <w:r>
        <w:rPr>
          <w:noProof/>
        </w:rPr>
        <w:tab/>
      </w:r>
      <w:r w:rsidRPr="00567618">
        <w:rPr>
          <w:noProof/>
        </w:rPr>
        <w:t>Media level</w:t>
      </w:r>
    </w:p>
    <w:bookmarkEnd w:id="7058"/>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59" w:name="_MCCTEMPBM_CRPT86941642___2"/>
      <w:r>
        <w:rPr>
          <w:noProof/>
        </w:rPr>
        <w:tab/>
      </w:r>
      <w:r w:rsidRPr="00567618">
        <w:rPr>
          <w:noProof/>
        </w:rPr>
        <w:t>This Attribute is not dependent on charset.</w:t>
      </w:r>
    </w:p>
    <w:bookmarkEnd w:id="7059"/>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60"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60"/>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1" w:name="_MCCTEMPBM_CRPT86941644___2"/>
      <w:r>
        <w:tab/>
      </w:r>
      <w:r w:rsidRPr="00567618">
        <w:t>No values. See clause</w:t>
      </w:r>
      <w:r>
        <w:t> </w:t>
      </w:r>
      <w:r w:rsidRPr="00567618">
        <w:t>6.2.9 for detailed usage.</w:t>
      </w:r>
    </w:p>
    <w:bookmarkEnd w:id="7061"/>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2"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3" w:name="_Toc26369714"/>
      <w:bookmarkStart w:id="7064" w:name="_Toc36227596"/>
      <w:bookmarkStart w:id="7065" w:name="_Toc36228611"/>
      <w:bookmarkStart w:id="7066" w:name="_Toc36229238"/>
      <w:bookmarkStart w:id="7067" w:name="_Toc68847558"/>
      <w:bookmarkStart w:id="7068" w:name="_Toc74611493"/>
      <w:bookmarkStart w:id="7069" w:name="_Toc75566772"/>
      <w:bookmarkStart w:id="7070" w:name="_Toc89790324"/>
      <w:bookmarkStart w:id="7071" w:name="_Toc99466962"/>
      <w:bookmarkStart w:id="7072" w:name="_Toc193991283"/>
      <w:bookmarkEnd w:id="7062"/>
      <w:r w:rsidRPr="00567618">
        <w:rPr>
          <w:noProof/>
        </w:rPr>
        <w:t>M.9</w:t>
      </w:r>
      <w:r w:rsidRPr="00567618">
        <w:rPr>
          <w:noProof/>
        </w:rPr>
        <w:tab/>
        <w:t>PLR_adapt</w:t>
      </w:r>
      <w:bookmarkEnd w:id="7063"/>
      <w:bookmarkEnd w:id="7064"/>
      <w:bookmarkEnd w:id="7065"/>
      <w:bookmarkEnd w:id="7066"/>
      <w:bookmarkEnd w:id="7067"/>
      <w:bookmarkEnd w:id="7068"/>
      <w:bookmarkEnd w:id="7069"/>
      <w:bookmarkEnd w:id="7070"/>
      <w:bookmarkEnd w:id="7071"/>
      <w:bookmarkEnd w:id="7072"/>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3"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3"/>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4" w:name="_MCCTEMPBM_CRPT86941647___2"/>
      <w:r>
        <w:rPr>
          <w:noProof/>
        </w:rPr>
        <w:tab/>
      </w:r>
      <w:r w:rsidRPr="00567618">
        <w:rPr>
          <w:noProof/>
        </w:rPr>
        <w:t>PLR_adapt</w:t>
      </w:r>
    </w:p>
    <w:bookmarkEnd w:id="7074"/>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5" w:name="_MCCTEMPBM_CRPT86941648___2"/>
      <w:r>
        <w:rPr>
          <w:noProof/>
        </w:rPr>
        <w:tab/>
      </w:r>
      <w:r w:rsidRPr="00567618">
        <w:rPr>
          <w:noProof/>
        </w:rPr>
        <w:t>Packet Loss Rate Adaptation</w:t>
      </w:r>
    </w:p>
    <w:bookmarkEnd w:id="7075"/>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6" w:name="_MCCTEMPBM_CRPT86941649___2"/>
      <w:r>
        <w:rPr>
          <w:noProof/>
        </w:rPr>
        <w:tab/>
      </w:r>
      <w:r w:rsidRPr="00567618">
        <w:rPr>
          <w:noProof/>
        </w:rPr>
        <w:t>Media level</w:t>
      </w:r>
    </w:p>
    <w:bookmarkEnd w:id="7076"/>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77" w:name="_MCCTEMPBM_CRPT86941650___2"/>
      <w:r>
        <w:rPr>
          <w:noProof/>
        </w:rPr>
        <w:tab/>
      </w:r>
      <w:r w:rsidRPr="00567618">
        <w:rPr>
          <w:noProof/>
        </w:rPr>
        <w:t>This Attribute is not dependent on charset.</w:t>
      </w:r>
    </w:p>
    <w:bookmarkEnd w:id="7077"/>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78" w:name="_MCCTEMPBM_CRPT86941651___2"/>
      <w:r>
        <w:rPr>
          <w:noProof/>
        </w:rPr>
        <w:tab/>
      </w:r>
      <w:r w:rsidRPr="00567618">
        <w:rPr>
          <w:noProof/>
        </w:rPr>
        <w:t>This attribute is used to describe the media receiver’s ability adapt codec configurations based on packet loss rate.</w:t>
      </w:r>
    </w:p>
    <w:bookmarkEnd w:id="7078"/>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79" w:name="_MCCTEMPBM_CRPT86941652___2"/>
      <w:r>
        <w:tab/>
      </w:r>
      <w:r w:rsidRPr="00567618">
        <w:t>See TS</w:t>
      </w:r>
      <w:r>
        <w:t> </w:t>
      </w:r>
      <w:r w:rsidRPr="00567618">
        <w:t>26.114 clauses W.1, W.2, and W.3 for ABNF and detailed usage.</w:t>
      </w:r>
    </w:p>
    <w:bookmarkEnd w:id="7079"/>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80" w:name="_Toc26369715"/>
      <w:bookmarkStart w:id="7081" w:name="_Toc36227597"/>
      <w:bookmarkStart w:id="7082" w:name="_Toc36228612"/>
      <w:bookmarkStart w:id="7083" w:name="_Toc36229239"/>
      <w:bookmarkStart w:id="7084" w:name="_Toc68847559"/>
      <w:bookmarkStart w:id="7085" w:name="_Toc74611494"/>
      <w:bookmarkStart w:id="7086" w:name="_Toc75566773"/>
      <w:bookmarkStart w:id="7087" w:name="_Toc89790325"/>
      <w:bookmarkStart w:id="7088" w:name="_Toc99466963"/>
      <w:bookmarkStart w:id="7089" w:name="_Toc193991284"/>
      <w:r w:rsidRPr="00567618">
        <w:rPr>
          <w:noProof/>
        </w:rPr>
        <w:t>M.10</w:t>
      </w:r>
      <w:r w:rsidRPr="00567618">
        <w:rPr>
          <w:noProof/>
        </w:rPr>
        <w:tab/>
      </w:r>
      <w:r w:rsidRPr="00567618">
        <w:t>MAXimum-e2e-PLR</w:t>
      </w:r>
      <w:bookmarkEnd w:id="7080"/>
      <w:bookmarkEnd w:id="7081"/>
      <w:bookmarkEnd w:id="7082"/>
      <w:bookmarkEnd w:id="7083"/>
      <w:bookmarkEnd w:id="7084"/>
      <w:bookmarkEnd w:id="7085"/>
      <w:bookmarkEnd w:id="7086"/>
      <w:bookmarkEnd w:id="7087"/>
      <w:bookmarkEnd w:id="7088"/>
      <w:bookmarkEnd w:id="7089"/>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90"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90"/>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1" w:name="_MCCTEMPBM_CRPT86941654___2"/>
      <w:r>
        <w:tab/>
      </w:r>
      <w:r w:rsidRPr="00567618">
        <w:t>MAXimum-e2e-PLR</w:t>
      </w:r>
    </w:p>
    <w:bookmarkEnd w:id="7091"/>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2" w:name="_MCCTEMPBM_CRPT86941655___2"/>
      <w:r>
        <w:rPr>
          <w:noProof/>
        </w:rPr>
        <w:tab/>
      </w:r>
      <w:r w:rsidRPr="00567618">
        <w:rPr>
          <w:noProof/>
        </w:rPr>
        <w:t>M</w:t>
      </w:r>
      <w:r w:rsidRPr="00567618">
        <w:t>aximum end-to-end PLR of the media receiver</w:t>
      </w:r>
    </w:p>
    <w:bookmarkEnd w:id="7092"/>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3" w:name="_MCCTEMPBM_CRPT86941656___2"/>
      <w:r>
        <w:rPr>
          <w:noProof/>
        </w:rPr>
        <w:tab/>
      </w:r>
      <w:r w:rsidRPr="00567618">
        <w:rPr>
          <w:noProof/>
        </w:rPr>
        <w:t>Media level</w:t>
      </w:r>
    </w:p>
    <w:bookmarkEnd w:id="7093"/>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4" w:name="_MCCTEMPBM_CRPT86941657___2"/>
      <w:r>
        <w:rPr>
          <w:noProof/>
        </w:rPr>
        <w:tab/>
      </w:r>
      <w:r w:rsidRPr="00567618">
        <w:rPr>
          <w:noProof/>
        </w:rPr>
        <w:t>This Attribute is not dependent on charset.</w:t>
      </w:r>
    </w:p>
    <w:bookmarkEnd w:id="7094"/>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5"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5"/>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6" w:name="_MCCTEMPBM_CRPT86941659___2"/>
      <w:r>
        <w:tab/>
      </w:r>
      <w:r w:rsidRPr="00567618">
        <w:t>See TS</w:t>
      </w:r>
      <w:r>
        <w:t> </w:t>
      </w:r>
      <w:r w:rsidRPr="00567618">
        <w:t>26.114 clauses W.4.2 and W.4.3 for ABNF and detailed usage.</w:t>
      </w:r>
    </w:p>
    <w:bookmarkEnd w:id="7096"/>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097" w:name="_Toc26369716"/>
      <w:bookmarkStart w:id="7098" w:name="_Toc36227598"/>
      <w:bookmarkStart w:id="7099" w:name="_Toc36228613"/>
      <w:bookmarkStart w:id="7100" w:name="_Toc36229240"/>
      <w:bookmarkStart w:id="7101" w:name="_Toc68847560"/>
      <w:bookmarkStart w:id="7102" w:name="_Toc74611495"/>
      <w:bookmarkStart w:id="7103" w:name="_Toc75566774"/>
      <w:bookmarkStart w:id="7104" w:name="_Toc89790326"/>
      <w:bookmarkStart w:id="7105" w:name="_Toc99466964"/>
      <w:bookmarkStart w:id="7106" w:name="_Toc193991285"/>
      <w:r w:rsidRPr="00567618">
        <w:rPr>
          <w:noProof/>
        </w:rPr>
        <w:t>M.11</w:t>
      </w:r>
      <w:r w:rsidRPr="00567618">
        <w:rPr>
          <w:noProof/>
        </w:rPr>
        <w:tab/>
        <w:t>3gpp-qos-hint</w:t>
      </w:r>
      <w:bookmarkEnd w:id="7097"/>
      <w:bookmarkEnd w:id="7098"/>
      <w:bookmarkEnd w:id="7099"/>
      <w:bookmarkEnd w:id="7100"/>
      <w:bookmarkEnd w:id="7101"/>
      <w:bookmarkEnd w:id="7102"/>
      <w:bookmarkEnd w:id="7103"/>
      <w:bookmarkEnd w:id="7104"/>
      <w:bookmarkEnd w:id="7105"/>
      <w:bookmarkEnd w:id="7106"/>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07"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07"/>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08" w:name="_MCCTEMPBM_CRPT86941661___2"/>
      <w:r>
        <w:rPr>
          <w:noProof/>
        </w:rPr>
        <w:tab/>
      </w:r>
      <w:r w:rsidRPr="00567618">
        <w:rPr>
          <w:noProof/>
        </w:rPr>
        <w:t>3gpp-qos-hint</w:t>
      </w:r>
    </w:p>
    <w:bookmarkEnd w:id="7108"/>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09" w:name="_MCCTEMPBM_CRPT86941662___2"/>
      <w:r>
        <w:rPr>
          <w:noProof/>
        </w:rPr>
        <w:tab/>
      </w:r>
      <w:r w:rsidRPr="00567618">
        <w:rPr>
          <w:noProof/>
        </w:rPr>
        <w:t>3GPP QoS hint attribute</w:t>
      </w:r>
    </w:p>
    <w:bookmarkEnd w:id="7109"/>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10" w:name="_MCCTEMPBM_CRPT86941663___2"/>
      <w:r>
        <w:rPr>
          <w:noProof/>
        </w:rPr>
        <w:tab/>
      </w:r>
      <w:r w:rsidRPr="00567618">
        <w:rPr>
          <w:noProof/>
        </w:rPr>
        <w:t>Media level</w:t>
      </w:r>
    </w:p>
    <w:bookmarkEnd w:id="7110"/>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1" w:name="_MCCTEMPBM_CRPT86941664___2"/>
      <w:r>
        <w:rPr>
          <w:noProof/>
        </w:rPr>
        <w:tab/>
      </w:r>
      <w:r w:rsidRPr="00567618">
        <w:rPr>
          <w:noProof/>
        </w:rPr>
        <w:t>This Attribute is not dependent on charset.</w:t>
      </w:r>
    </w:p>
    <w:bookmarkEnd w:id="7111"/>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2"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2"/>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3"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3"/>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4"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5" w:name="_Toc193991286"/>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5"/>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6" w:name="_Toc193991287"/>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6"/>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17" w:name="_Toc193991288"/>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17"/>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18" w:name="_Toc193991289"/>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18"/>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19" w:name="_Toc193991290"/>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19"/>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20" w:name="_Toc193991291"/>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20"/>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1" w:name="_Toc193991292"/>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1"/>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2" w:name="_Toc193991293"/>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2"/>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3" w:name="_Toc193991294"/>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3"/>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4" w:name="_Toc193991295"/>
      <w:bookmarkStart w:id="7125" w:name="_Toc114649019"/>
      <w:bookmarkEnd w:id="7114"/>
      <w:r w:rsidRPr="00567618">
        <w:rPr>
          <w:noProof/>
        </w:rPr>
        <w:t>M.</w:t>
      </w:r>
      <w:r>
        <w:rPr>
          <w:noProof/>
        </w:rPr>
        <w:t>21</w:t>
      </w:r>
      <w:r w:rsidRPr="00567618">
        <w:rPr>
          <w:noProof/>
        </w:rPr>
        <w:tab/>
      </w:r>
      <w:r w:rsidRPr="00955155">
        <w:rPr>
          <w:noProof/>
        </w:rPr>
        <w:t>3gpp-req-app</w:t>
      </w:r>
      <w:bookmarkEnd w:id="7124"/>
      <w:r w:rsidRPr="00955155">
        <w:rPr>
          <w:noProof/>
        </w:rPr>
        <w:t xml:space="preserve"> </w:t>
      </w:r>
      <w:bookmarkEnd w:id="7125"/>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8"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6" w:name="_Toc26369717"/>
      <w:bookmarkStart w:id="7127" w:name="_Toc36227599"/>
      <w:bookmarkStart w:id="7128" w:name="_Toc36228614"/>
      <w:bookmarkStart w:id="7129" w:name="_Toc36229241"/>
      <w:bookmarkStart w:id="7130" w:name="_Toc68847561"/>
      <w:bookmarkStart w:id="7131" w:name="_Toc74611496"/>
      <w:bookmarkStart w:id="7132" w:name="_Toc75566775"/>
      <w:bookmarkStart w:id="7133" w:name="_Toc89790327"/>
      <w:bookmarkStart w:id="7134" w:name="_Toc99466965"/>
      <w:bookmarkStart w:id="7135" w:name="_Toc193991296"/>
      <w:r w:rsidRPr="00567618">
        <w:t xml:space="preserve">Annex N (informative): </w:t>
      </w:r>
      <w:r w:rsidRPr="00567618">
        <w:br/>
        <w:t>Computation of b=AS for Video Codec</w:t>
      </w:r>
      <w:bookmarkEnd w:id="7126"/>
      <w:bookmarkEnd w:id="7127"/>
      <w:bookmarkEnd w:id="7128"/>
      <w:bookmarkEnd w:id="7129"/>
      <w:bookmarkEnd w:id="7130"/>
      <w:bookmarkEnd w:id="7131"/>
      <w:bookmarkEnd w:id="7132"/>
      <w:bookmarkEnd w:id="7133"/>
      <w:bookmarkEnd w:id="7134"/>
      <w:bookmarkEnd w:id="7135"/>
    </w:p>
    <w:p w14:paraId="7E7BCC01" w14:textId="77777777" w:rsidR="00FC7E52" w:rsidRPr="00567618" w:rsidRDefault="00FC7E52" w:rsidP="00FC7E52">
      <w:pPr>
        <w:pStyle w:val="Heading1"/>
        <w:rPr>
          <w:lang w:eastAsia="ko-KR"/>
        </w:rPr>
      </w:pPr>
      <w:bookmarkStart w:id="7136" w:name="_Toc26369718"/>
      <w:bookmarkStart w:id="7137" w:name="_Toc36227600"/>
      <w:bookmarkStart w:id="7138" w:name="_Toc36228615"/>
      <w:bookmarkStart w:id="7139" w:name="_Toc36229242"/>
      <w:bookmarkStart w:id="7140" w:name="_Toc68847562"/>
      <w:bookmarkStart w:id="7141" w:name="_Toc74611497"/>
      <w:bookmarkStart w:id="7142" w:name="_Toc75566776"/>
      <w:bookmarkStart w:id="7143" w:name="_Toc89790328"/>
      <w:bookmarkStart w:id="7144" w:name="_Toc99466966"/>
      <w:bookmarkStart w:id="7145" w:name="_Toc193991297"/>
      <w:r w:rsidRPr="00567618">
        <w:rPr>
          <w:lang w:eastAsia="ko-KR"/>
        </w:rPr>
        <w:t>N.1</w:t>
      </w:r>
      <w:r w:rsidRPr="00567618">
        <w:rPr>
          <w:lang w:eastAsia="ko-KR"/>
        </w:rPr>
        <w:tab/>
        <w:t>General</w:t>
      </w:r>
      <w:bookmarkEnd w:id="7136"/>
      <w:bookmarkEnd w:id="7137"/>
      <w:bookmarkEnd w:id="7138"/>
      <w:bookmarkEnd w:id="7139"/>
      <w:bookmarkEnd w:id="7140"/>
      <w:bookmarkEnd w:id="7141"/>
      <w:bookmarkEnd w:id="7142"/>
      <w:bookmarkEnd w:id="7143"/>
      <w:bookmarkEnd w:id="7144"/>
      <w:bookmarkEnd w:id="7145"/>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6" w:name="_Toc26369719"/>
      <w:bookmarkStart w:id="7147" w:name="_Toc36227601"/>
      <w:bookmarkStart w:id="7148" w:name="_Toc36228616"/>
      <w:bookmarkStart w:id="7149" w:name="_Toc36229243"/>
      <w:bookmarkStart w:id="7150" w:name="_Toc68847563"/>
      <w:bookmarkStart w:id="7151" w:name="_Toc74611498"/>
      <w:bookmarkStart w:id="7152" w:name="_Toc75566777"/>
      <w:bookmarkStart w:id="7153" w:name="_Toc89790329"/>
      <w:bookmarkStart w:id="7154" w:name="_Toc99466967"/>
      <w:bookmarkStart w:id="7155" w:name="_Toc193991298"/>
      <w:r w:rsidRPr="00567618">
        <w:rPr>
          <w:lang w:eastAsia="ko-KR"/>
        </w:rPr>
        <w:t>N.2</w:t>
      </w:r>
      <w:r w:rsidRPr="00567618">
        <w:rPr>
          <w:lang w:eastAsia="ko-KR"/>
        </w:rPr>
        <w:tab/>
        <w:t>Examples</w:t>
      </w:r>
      <w:bookmarkEnd w:id="7146"/>
      <w:bookmarkEnd w:id="7147"/>
      <w:bookmarkEnd w:id="7148"/>
      <w:bookmarkEnd w:id="7149"/>
      <w:bookmarkEnd w:id="7150"/>
      <w:bookmarkEnd w:id="7151"/>
      <w:bookmarkEnd w:id="7152"/>
      <w:bookmarkEnd w:id="7153"/>
      <w:bookmarkEnd w:id="7154"/>
      <w:bookmarkEnd w:id="7155"/>
    </w:p>
    <w:p w14:paraId="79BF6C9C" w14:textId="77777777" w:rsidR="00FC7E52" w:rsidRPr="00567618" w:rsidRDefault="00FC7E52" w:rsidP="00FC7E52">
      <w:pPr>
        <w:rPr>
          <w:color w:val="000000"/>
          <w:lang w:eastAsia="ko-KR"/>
        </w:rPr>
      </w:pPr>
      <w:bookmarkStart w:id="7156"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6"/>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57"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8" w:name="_MCCTEMPBM_CRPT86941670___7" w:colFirst="0" w:colLast="3"/>
            <w:bookmarkEnd w:id="7157"/>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9" w:name="_MCCTEMPBM_CRPT86941671___7" w:colFirst="0" w:colLast="3"/>
            <w:bookmarkEnd w:id="7158"/>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0" w:name="_MCCTEMPBM_CRPT86941672___7" w:colFirst="0" w:colLast="3"/>
            <w:bookmarkEnd w:id="7159"/>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60"/>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1" w:name="_Toc26369720"/>
      <w:bookmarkStart w:id="7162" w:name="_Toc36227602"/>
      <w:bookmarkStart w:id="7163" w:name="_Toc36228617"/>
      <w:bookmarkStart w:id="7164" w:name="_Toc36229244"/>
      <w:bookmarkStart w:id="7165" w:name="_Toc68847564"/>
      <w:bookmarkStart w:id="7166" w:name="_Toc74611499"/>
      <w:bookmarkStart w:id="7167" w:name="_Toc75566778"/>
      <w:bookmarkStart w:id="7168" w:name="_Toc89790330"/>
      <w:bookmarkStart w:id="7169" w:name="_Toc99466968"/>
      <w:bookmarkStart w:id="7170" w:name="_Toc193991299"/>
      <w:r w:rsidRPr="00567618">
        <w:t>Annex O (informative):</w:t>
      </w:r>
      <w:r w:rsidRPr="00567618">
        <w:br/>
        <w:t>IANA registration information for RTP Header Extensions</w:t>
      </w:r>
      <w:bookmarkEnd w:id="7161"/>
      <w:bookmarkEnd w:id="7162"/>
      <w:bookmarkEnd w:id="7163"/>
      <w:bookmarkEnd w:id="7164"/>
      <w:bookmarkEnd w:id="7165"/>
      <w:bookmarkEnd w:id="7166"/>
      <w:bookmarkEnd w:id="7167"/>
      <w:bookmarkEnd w:id="7168"/>
      <w:bookmarkEnd w:id="7169"/>
      <w:bookmarkEnd w:id="7170"/>
    </w:p>
    <w:p w14:paraId="11A29F68" w14:textId="77777777" w:rsidR="00FC7E52" w:rsidRPr="00567618" w:rsidRDefault="00FC7E52" w:rsidP="00FC7E52">
      <w:pPr>
        <w:pStyle w:val="Heading1"/>
        <w:rPr>
          <w:szCs w:val="36"/>
        </w:rPr>
      </w:pPr>
      <w:bookmarkStart w:id="7171" w:name="_Toc26369721"/>
      <w:bookmarkStart w:id="7172" w:name="_Toc36227603"/>
      <w:bookmarkStart w:id="7173" w:name="_Toc36228618"/>
      <w:bookmarkStart w:id="7174" w:name="_Toc36229245"/>
      <w:bookmarkStart w:id="7175" w:name="_Toc68847565"/>
      <w:bookmarkStart w:id="7176" w:name="_Toc74611500"/>
      <w:bookmarkStart w:id="7177" w:name="_Toc75566779"/>
      <w:bookmarkStart w:id="7178" w:name="_Toc89790331"/>
      <w:bookmarkStart w:id="7179" w:name="_Toc99466969"/>
      <w:bookmarkStart w:id="7180" w:name="_Toc193991300"/>
      <w:r w:rsidRPr="00567618">
        <w:rPr>
          <w:szCs w:val="36"/>
        </w:rPr>
        <w:t>O.1</w:t>
      </w:r>
      <w:r w:rsidRPr="00567618">
        <w:rPr>
          <w:szCs w:val="36"/>
        </w:rPr>
        <w:tab/>
        <w:t>Introduction</w:t>
      </w:r>
      <w:bookmarkEnd w:id="7171"/>
      <w:bookmarkEnd w:id="7172"/>
      <w:bookmarkEnd w:id="7173"/>
      <w:bookmarkEnd w:id="7174"/>
      <w:bookmarkEnd w:id="7175"/>
      <w:bookmarkEnd w:id="7176"/>
      <w:bookmarkEnd w:id="7177"/>
      <w:bookmarkEnd w:id="7178"/>
      <w:bookmarkEnd w:id="7179"/>
      <w:bookmarkEnd w:id="7180"/>
    </w:p>
    <w:p w14:paraId="26CA049E" w14:textId="77777777" w:rsidR="00FC7E52" w:rsidRPr="00567618" w:rsidRDefault="00FC7E52" w:rsidP="00FC7E52">
      <w:bookmarkStart w:id="7181" w:name="_MCCTEMPBM_CRPT86941673___5"/>
      <w:r w:rsidRPr="00567618">
        <w:t xml:space="preserve">This Annex provides the RTP header extension  registration information that is referenced from the IANA registry at </w:t>
      </w:r>
      <w:hyperlink r:id="rId239"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2" w:name="_Toc26369722"/>
      <w:bookmarkStart w:id="7183" w:name="_Toc36227604"/>
      <w:bookmarkStart w:id="7184" w:name="_Toc36228619"/>
      <w:bookmarkStart w:id="7185" w:name="_Toc36229246"/>
      <w:bookmarkStart w:id="7186" w:name="_Toc68847566"/>
      <w:bookmarkStart w:id="7187" w:name="_Toc74611501"/>
      <w:bookmarkStart w:id="7188" w:name="_Toc75566780"/>
      <w:bookmarkStart w:id="7189" w:name="_Toc89790332"/>
      <w:bookmarkStart w:id="7190" w:name="_Toc99466970"/>
      <w:bookmarkStart w:id="7191" w:name="_Toc193991301"/>
      <w:bookmarkEnd w:id="7181"/>
      <w:r w:rsidRPr="00567618">
        <w:rPr>
          <w:rFonts w:cs="Arial"/>
          <w:szCs w:val="36"/>
        </w:rPr>
        <w:t>O.2</w:t>
      </w:r>
      <w:r w:rsidRPr="00567618">
        <w:rPr>
          <w:rFonts w:cs="Arial"/>
          <w:szCs w:val="36"/>
        </w:rPr>
        <w:tab/>
        <w:t>urn:3gpp:video-orientation</w:t>
      </w:r>
      <w:bookmarkEnd w:id="7182"/>
      <w:bookmarkEnd w:id="7183"/>
      <w:bookmarkEnd w:id="7184"/>
      <w:bookmarkEnd w:id="7185"/>
      <w:bookmarkEnd w:id="7186"/>
      <w:bookmarkEnd w:id="7187"/>
      <w:bookmarkEnd w:id="7188"/>
      <w:bookmarkEnd w:id="7189"/>
      <w:bookmarkEnd w:id="7190"/>
      <w:bookmarkEnd w:id="7191"/>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2"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3" w:name="_Toc26369723"/>
      <w:bookmarkStart w:id="7194" w:name="_Toc36227605"/>
      <w:bookmarkStart w:id="7195" w:name="_Toc36228620"/>
      <w:bookmarkStart w:id="7196" w:name="_Toc36229247"/>
      <w:bookmarkStart w:id="7197" w:name="_Toc68847567"/>
      <w:bookmarkStart w:id="7198" w:name="_Toc74611502"/>
      <w:bookmarkStart w:id="7199" w:name="_Toc75566781"/>
      <w:bookmarkStart w:id="7200" w:name="_Toc89790333"/>
      <w:bookmarkStart w:id="7201" w:name="_Toc99466971"/>
      <w:bookmarkStart w:id="7202" w:name="_Toc193991302"/>
      <w:bookmarkEnd w:id="7192"/>
      <w:r w:rsidRPr="00567618">
        <w:rPr>
          <w:rFonts w:cs="Arial"/>
          <w:szCs w:val="36"/>
        </w:rPr>
        <w:t>O.3</w:t>
      </w:r>
      <w:r w:rsidRPr="00567618">
        <w:rPr>
          <w:rFonts w:cs="Arial"/>
          <w:szCs w:val="36"/>
        </w:rPr>
        <w:tab/>
        <w:t>urn:3gpp:video-orientation:6</w:t>
      </w:r>
      <w:bookmarkEnd w:id="7193"/>
      <w:bookmarkEnd w:id="7194"/>
      <w:bookmarkEnd w:id="7195"/>
      <w:bookmarkEnd w:id="7196"/>
      <w:bookmarkEnd w:id="7197"/>
      <w:bookmarkEnd w:id="7198"/>
      <w:bookmarkEnd w:id="7199"/>
      <w:bookmarkEnd w:id="7200"/>
      <w:bookmarkEnd w:id="7201"/>
      <w:bookmarkEnd w:id="7202"/>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3"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4" w:name="_Toc26369724"/>
      <w:bookmarkStart w:id="7205" w:name="_Toc36227606"/>
      <w:bookmarkStart w:id="7206" w:name="_Toc36228621"/>
      <w:bookmarkStart w:id="7207" w:name="_Toc36229248"/>
      <w:bookmarkStart w:id="7208" w:name="_Toc68847568"/>
      <w:bookmarkStart w:id="7209" w:name="_Toc74611503"/>
      <w:bookmarkStart w:id="7210" w:name="_Toc75566782"/>
      <w:bookmarkStart w:id="7211" w:name="_Toc89790334"/>
      <w:bookmarkStart w:id="7212" w:name="_Toc99466972"/>
      <w:bookmarkStart w:id="7213" w:name="_Toc193991303"/>
      <w:bookmarkEnd w:id="7203"/>
      <w:r w:rsidRPr="00567618">
        <w:rPr>
          <w:rFonts w:cs="Arial"/>
          <w:szCs w:val="36"/>
        </w:rPr>
        <w:t>O.4</w:t>
      </w:r>
      <w:r w:rsidRPr="00567618">
        <w:rPr>
          <w:rFonts w:cs="Arial"/>
          <w:szCs w:val="36"/>
        </w:rPr>
        <w:tab/>
        <w:t>urn:3gpp:roi-sent</w:t>
      </w:r>
      <w:bookmarkEnd w:id="7204"/>
      <w:bookmarkEnd w:id="7205"/>
      <w:bookmarkEnd w:id="7206"/>
      <w:bookmarkEnd w:id="7207"/>
      <w:bookmarkEnd w:id="7208"/>
      <w:bookmarkEnd w:id="7209"/>
      <w:bookmarkEnd w:id="7210"/>
      <w:bookmarkEnd w:id="7211"/>
      <w:bookmarkEnd w:id="7212"/>
      <w:bookmarkEnd w:id="7213"/>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4"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5" w:name="_Toc26369725"/>
      <w:bookmarkStart w:id="7216" w:name="_Toc36227607"/>
      <w:bookmarkStart w:id="7217" w:name="_Toc36228622"/>
      <w:bookmarkStart w:id="7218" w:name="_Toc36229249"/>
      <w:bookmarkStart w:id="7219" w:name="_Toc68847569"/>
      <w:bookmarkStart w:id="7220" w:name="_Toc74611504"/>
      <w:bookmarkStart w:id="7221" w:name="_Toc75566783"/>
      <w:bookmarkStart w:id="7222" w:name="_Toc89790335"/>
      <w:bookmarkStart w:id="7223" w:name="_Toc99466973"/>
      <w:bookmarkStart w:id="7224" w:name="_Toc193991304"/>
      <w:bookmarkEnd w:id="7214"/>
      <w:r w:rsidRPr="00567618">
        <w:rPr>
          <w:rFonts w:cs="Arial"/>
          <w:szCs w:val="36"/>
        </w:rPr>
        <w:t>O.5</w:t>
      </w:r>
      <w:r w:rsidRPr="00567618">
        <w:rPr>
          <w:rFonts w:cs="Arial"/>
          <w:szCs w:val="36"/>
        </w:rPr>
        <w:tab/>
        <w:t>urn:3gpp:predefined-roi-sent</w:t>
      </w:r>
      <w:bookmarkEnd w:id="7215"/>
      <w:bookmarkEnd w:id="7216"/>
      <w:bookmarkEnd w:id="7217"/>
      <w:bookmarkEnd w:id="7218"/>
      <w:bookmarkEnd w:id="7219"/>
      <w:bookmarkEnd w:id="7220"/>
      <w:bookmarkEnd w:id="7221"/>
      <w:bookmarkEnd w:id="7222"/>
      <w:bookmarkEnd w:id="7223"/>
      <w:bookmarkEnd w:id="7224"/>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5"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6" w:name="_Toc99466974"/>
      <w:bookmarkStart w:id="7227" w:name="_Toc193991305"/>
      <w:bookmarkStart w:id="7228" w:name="_MCCTEMPBM_CRPT86941678___2"/>
      <w:bookmarkEnd w:id="7225"/>
      <w:r w:rsidRPr="00567618">
        <w:t>O.6</w:t>
      </w:r>
      <w:r>
        <w:tab/>
      </w:r>
      <w:r w:rsidRPr="00567618">
        <w:t>urn:3gpp:audio-mixing-gain</w:t>
      </w:r>
      <w:bookmarkEnd w:id="7226"/>
      <w:bookmarkEnd w:id="7227"/>
      <w:r w:rsidRPr="00567618">
        <w:t xml:space="preserve"> </w:t>
      </w:r>
    </w:p>
    <w:bookmarkEnd w:id="7228"/>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29" w:name="_Toc26369726"/>
      <w:bookmarkStart w:id="7230" w:name="_Toc36227608"/>
      <w:bookmarkStart w:id="7231" w:name="_Toc36228623"/>
      <w:bookmarkStart w:id="7232" w:name="_Toc36229250"/>
      <w:bookmarkStart w:id="7233" w:name="_Toc68847570"/>
      <w:bookmarkStart w:id="7234" w:name="_Toc74611505"/>
      <w:bookmarkStart w:id="7235" w:name="_Toc75566784"/>
      <w:bookmarkStart w:id="7236" w:name="_Toc89790336"/>
      <w:bookmarkStart w:id="7237" w:name="_Toc99466975"/>
      <w:r w:rsidRPr="006B3286">
        <w:br w:type="page"/>
      </w:r>
    </w:p>
    <w:p w14:paraId="35501801" w14:textId="77777777" w:rsidR="00FC7E52" w:rsidRPr="00567618" w:rsidRDefault="00FC7E52" w:rsidP="00FC7E52">
      <w:pPr>
        <w:pStyle w:val="Heading8"/>
        <w:rPr>
          <w:noProof/>
          <w:lang w:eastAsia="ko-KR"/>
        </w:rPr>
      </w:pPr>
      <w:bookmarkStart w:id="7238" w:name="_Toc193991306"/>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29"/>
      <w:bookmarkEnd w:id="7230"/>
      <w:bookmarkEnd w:id="7231"/>
      <w:bookmarkEnd w:id="7232"/>
      <w:bookmarkEnd w:id="7233"/>
      <w:bookmarkEnd w:id="7234"/>
      <w:bookmarkEnd w:id="7235"/>
      <w:bookmarkEnd w:id="7236"/>
      <w:bookmarkEnd w:id="7237"/>
      <w:bookmarkEnd w:id="7238"/>
    </w:p>
    <w:p w14:paraId="5CB5BDD2" w14:textId="77777777" w:rsidR="00FC7E52" w:rsidRPr="00567618" w:rsidRDefault="00FC7E52" w:rsidP="00FC7E52">
      <w:pPr>
        <w:pStyle w:val="Heading1"/>
        <w:rPr>
          <w:lang w:eastAsia="ko-KR"/>
        </w:rPr>
      </w:pPr>
      <w:bookmarkStart w:id="7239" w:name="_Toc26369727"/>
      <w:bookmarkStart w:id="7240" w:name="_Toc36227609"/>
      <w:bookmarkStart w:id="7241" w:name="_Toc36228624"/>
      <w:bookmarkStart w:id="7242" w:name="_Toc36229251"/>
      <w:bookmarkStart w:id="7243" w:name="_Toc68847571"/>
      <w:bookmarkStart w:id="7244" w:name="_Toc74611506"/>
      <w:bookmarkStart w:id="7245" w:name="_Toc75566785"/>
      <w:bookmarkStart w:id="7246" w:name="_Toc89790337"/>
      <w:bookmarkStart w:id="7247" w:name="_Toc99466976"/>
      <w:bookmarkStart w:id="7248" w:name="_Toc193991307"/>
      <w:r w:rsidRPr="00567618">
        <w:rPr>
          <w:lang w:eastAsia="ko-KR"/>
        </w:rPr>
        <w:t>P.1</w:t>
      </w:r>
      <w:r w:rsidRPr="00567618">
        <w:rPr>
          <w:lang w:eastAsia="ko-KR"/>
        </w:rPr>
        <w:tab/>
        <w:t>General</w:t>
      </w:r>
      <w:bookmarkEnd w:id="7239"/>
      <w:bookmarkEnd w:id="7240"/>
      <w:bookmarkEnd w:id="7241"/>
      <w:bookmarkEnd w:id="7242"/>
      <w:bookmarkEnd w:id="7243"/>
      <w:bookmarkEnd w:id="7244"/>
      <w:bookmarkEnd w:id="7245"/>
      <w:bookmarkEnd w:id="7246"/>
      <w:bookmarkEnd w:id="7247"/>
      <w:bookmarkEnd w:id="7248"/>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49" w:name="_Toc26369728"/>
      <w:bookmarkStart w:id="7250" w:name="_Toc36227610"/>
      <w:bookmarkStart w:id="7251" w:name="_Toc36228625"/>
      <w:bookmarkStart w:id="7252" w:name="_Toc36229252"/>
      <w:bookmarkStart w:id="7253" w:name="_Toc68847572"/>
      <w:bookmarkStart w:id="7254" w:name="_Toc74611507"/>
      <w:bookmarkStart w:id="7255" w:name="_Toc75566786"/>
      <w:bookmarkStart w:id="7256" w:name="_Toc89790338"/>
      <w:bookmarkStart w:id="7257" w:name="_Toc99466977"/>
      <w:bookmarkStart w:id="7258" w:name="_Toc193991308"/>
      <w:r w:rsidRPr="00567618">
        <w:rPr>
          <w:lang w:eastAsia="ko-KR"/>
        </w:rPr>
        <w:t>P.2</w:t>
      </w:r>
      <w:r w:rsidRPr="00567618">
        <w:rPr>
          <w:lang w:eastAsia="ko-KR"/>
        </w:rPr>
        <w:tab/>
        <w:t>Video error recovery</w:t>
      </w:r>
      <w:bookmarkEnd w:id="7249"/>
      <w:bookmarkEnd w:id="7250"/>
      <w:bookmarkEnd w:id="7251"/>
      <w:bookmarkEnd w:id="7252"/>
      <w:bookmarkEnd w:id="7253"/>
      <w:bookmarkEnd w:id="7254"/>
      <w:bookmarkEnd w:id="7255"/>
      <w:bookmarkEnd w:id="7256"/>
      <w:bookmarkEnd w:id="7257"/>
      <w:bookmarkEnd w:id="7258"/>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2.65pt;height:201.35pt" o:ole="">
            <v:imagedata r:id="rId240" o:title=""/>
          </v:shape>
          <o:OLEObject Type="Embed" ProgID="Word.Picture.8" ShapeID="_x0000_i1138" DrawAspect="Content" ObjectID="_1804884876" r:id="rId241"/>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59" w:name="_MON_1716906178"/>
    <w:bookmarkEnd w:id="7259"/>
    <w:p w14:paraId="59BD15B9" w14:textId="77777777" w:rsidR="00FC7E52" w:rsidRDefault="00FC7E52" w:rsidP="00FC7E52">
      <w:pPr>
        <w:pStyle w:val="TH"/>
      </w:pPr>
      <w:r>
        <w:object w:dxaOrig="9622" w:dyaOrig="4153" w14:anchorId="6D3D8F5F">
          <v:shape id="_x0000_i1139" type="#_x0000_t75" style="width:480.2pt;height:206.25pt" o:ole="">
            <v:imagedata r:id="rId242" o:title=""/>
          </v:shape>
          <o:OLEObject Type="Embed" ProgID="Word.Picture.8" ShapeID="_x0000_i1139" DrawAspect="Content" ObjectID="_1804884877" r:id="rId243"/>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60" w:name="_MON_1716906211"/>
    <w:bookmarkEnd w:id="7260"/>
    <w:p w14:paraId="59280AAB" w14:textId="77777777" w:rsidR="00FC7E52" w:rsidRDefault="00FC7E52" w:rsidP="00FC7E52">
      <w:pPr>
        <w:pStyle w:val="TH"/>
      </w:pPr>
      <w:r>
        <w:object w:dxaOrig="9633" w:dyaOrig="4447" w14:anchorId="6DB22320">
          <v:shape id="_x0000_i1140" type="#_x0000_t75" style="width:481.4pt;height:221.5pt" o:ole="">
            <v:imagedata r:id="rId244" o:title=""/>
          </v:shape>
          <o:OLEObject Type="Embed" ProgID="Word.Picture.8" ShapeID="_x0000_i1140" DrawAspect="Content" ObjectID="_1804884878" r:id="rId245"/>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1" w:name="_Toc26369729"/>
      <w:bookmarkStart w:id="7262" w:name="_Toc36227611"/>
      <w:bookmarkStart w:id="7263" w:name="_Toc36228626"/>
      <w:bookmarkStart w:id="7264" w:name="_Toc36229253"/>
      <w:bookmarkStart w:id="7265" w:name="_Toc68847573"/>
      <w:bookmarkStart w:id="7266" w:name="_Toc74611508"/>
      <w:bookmarkStart w:id="7267" w:name="_Toc75566787"/>
      <w:bookmarkStart w:id="7268" w:name="_Toc89790339"/>
      <w:bookmarkStart w:id="7269" w:name="_Toc99466978"/>
      <w:bookmarkStart w:id="7270" w:name="_Toc193991309"/>
      <w:r w:rsidRPr="00567618">
        <w:rPr>
          <w:lang w:eastAsia="ko-KR"/>
        </w:rPr>
        <w:t>P.3</w:t>
      </w:r>
      <w:r w:rsidRPr="00567618">
        <w:rPr>
          <w:lang w:eastAsia="ko-KR"/>
        </w:rPr>
        <w:tab/>
        <w:t>RTP Retransmission</w:t>
      </w:r>
      <w:bookmarkEnd w:id="7261"/>
      <w:bookmarkEnd w:id="7262"/>
      <w:bookmarkEnd w:id="7263"/>
      <w:bookmarkEnd w:id="7264"/>
      <w:bookmarkEnd w:id="7265"/>
      <w:bookmarkEnd w:id="7266"/>
      <w:bookmarkEnd w:id="7267"/>
      <w:bookmarkEnd w:id="7268"/>
      <w:bookmarkEnd w:id="7269"/>
      <w:bookmarkEnd w:id="7270"/>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2pt;height:302.65pt" o:ole="">
            <v:imagedata r:id="rId246" o:title=""/>
          </v:shape>
          <o:OLEObject Type="Embed" ProgID="Visio.Drawing.11" ShapeID="_x0000_i1141" DrawAspect="Content" ObjectID="_1804884879" r:id="rId247"/>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1" w:name="_Toc26369730"/>
      <w:bookmarkStart w:id="7272" w:name="_Toc36227612"/>
      <w:bookmarkStart w:id="7273" w:name="_Toc36228627"/>
      <w:bookmarkStart w:id="7274" w:name="_Toc36229254"/>
      <w:bookmarkStart w:id="7275" w:name="_Toc68847574"/>
      <w:bookmarkStart w:id="7276" w:name="_Toc74611509"/>
      <w:bookmarkStart w:id="7277" w:name="_Toc75566788"/>
      <w:bookmarkStart w:id="7278" w:name="_Toc89790340"/>
      <w:bookmarkStart w:id="7279" w:name="_Toc99466979"/>
      <w:bookmarkStart w:id="7280" w:name="_Toc193991310"/>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1"/>
      <w:bookmarkEnd w:id="7272"/>
      <w:bookmarkEnd w:id="7273"/>
      <w:bookmarkEnd w:id="7274"/>
      <w:bookmarkEnd w:id="7275"/>
      <w:bookmarkEnd w:id="7276"/>
      <w:bookmarkEnd w:id="7277"/>
      <w:bookmarkEnd w:id="7278"/>
      <w:bookmarkEnd w:id="7279"/>
      <w:bookmarkEnd w:id="7280"/>
    </w:p>
    <w:p w14:paraId="73A2FCF3" w14:textId="77777777" w:rsidR="00FC7E52" w:rsidRPr="00567618" w:rsidRDefault="00FC7E52" w:rsidP="00FC7E52">
      <w:pPr>
        <w:pStyle w:val="Heading1"/>
        <w:rPr>
          <w:lang w:eastAsia="ko-KR"/>
        </w:rPr>
      </w:pPr>
      <w:bookmarkStart w:id="7281" w:name="_Toc26369731"/>
      <w:bookmarkStart w:id="7282" w:name="_Toc36227613"/>
      <w:bookmarkStart w:id="7283" w:name="_Toc36228628"/>
      <w:bookmarkStart w:id="7284" w:name="_Toc36229255"/>
      <w:bookmarkStart w:id="7285" w:name="_Toc68847575"/>
      <w:bookmarkStart w:id="7286" w:name="_Toc74611510"/>
      <w:bookmarkStart w:id="7287" w:name="_Toc75566789"/>
      <w:bookmarkStart w:id="7288" w:name="_Toc89790341"/>
      <w:bookmarkStart w:id="7289" w:name="_Toc99466980"/>
      <w:bookmarkStart w:id="7290" w:name="_Toc193991311"/>
      <w:r w:rsidRPr="00567618">
        <w:rPr>
          <w:lang w:eastAsia="ko-KR"/>
        </w:rPr>
        <w:t>Q.1</w:t>
      </w:r>
      <w:r w:rsidRPr="00567618">
        <w:rPr>
          <w:lang w:eastAsia="ko-KR"/>
        </w:rPr>
        <w:tab/>
        <w:t>General</w:t>
      </w:r>
      <w:bookmarkEnd w:id="7281"/>
      <w:bookmarkEnd w:id="7282"/>
      <w:bookmarkEnd w:id="7283"/>
      <w:bookmarkEnd w:id="7284"/>
      <w:bookmarkEnd w:id="7285"/>
      <w:bookmarkEnd w:id="7286"/>
      <w:bookmarkEnd w:id="7287"/>
      <w:bookmarkEnd w:id="7288"/>
      <w:bookmarkEnd w:id="7289"/>
      <w:bookmarkEnd w:id="7290"/>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1" w:name="_Toc26369732"/>
      <w:bookmarkStart w:id="7292" w:name="_Toc36227614"/>
      <w:bookmarkStart w:id="7293" w:name="_Toc36228629"/>
      <w:bookmarkStart w:id="7294" w:name="_Toc36229256"/>
      <w:bookmarkStart w:id="7295" w:name="_Toc68847576"/>
      <w:bookmarkStart w:id="7296" w:name="_Toc74611511"/>
      <w:bookmarkStart w:id="7297" w:name="_Toc75566790"/>
      <w:bookmarkStart w:id="7298" w:name="_Toc89790342"/>
      <w:bookmarkStart w:id="7299" w:name="_Toc99466981"/>
      <w:bookmarkStart w:id="7300" w:name="_Toc193991312"/>
      <w:r w:rsidRPr="00567618">
        <w:rPr>
          <w:lang w:eastAsia="ko-KR"/>
        </w:rPr>
        <w:t>Q.2</w:t>
      </w:r>
      <w:r w:rsidRPr="00567618">
        <w:rPr>
          <w:lang w:eastAsia="ko-KR"/>
        </w:rPr>
        <w:tab/>
        <w:t>Procedure for computing the bandwidth</w:t>
      </w:r>
      <w:bookmarkEnd w:id="7291"/>
      <w:bookmarkEnd w:id="7292"/>
      <w:bookmarkEnd w:id="7293"/>
      <w:bookmarkEnd w:id="7294"/>
      <w:bookmarkEnd w:id="7295"/>
      <w:bookmarkEnd w:id="7296"/>
      <w:bookmarkEnd w:id="7297"/>
      <w:bookmarkEnd w:id="7298"/>
      <w:bookmarkEnd w:id="7299"/>
      <w:bookmarkEnd w:id="7300"/>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1" w:name="_Toc26369733"/>
      <w:bookmarkStart w:id="7302" w:name="_Toc36227615"/>
      <w:bookmarkStart w:id="7303" w:name="_Toc36228630"/>
      <w:bookmarkStart w:id="7304" w:name="_Toc36229257"/>
      <w:bookmarkStart w:id="7305" w:name="_Toc68847577"/>
      <w:bookmarkStart w:id="7306" w:name="_Toc74611512"/>
      <w:bookmarkStart w:id="7307" w:name="_Toc75566791"/>
      <w:bookmarkStart w:id="7308" w:name="_Toc89790343"/>
      <w:bookmarkStart w:id="7309" w:name="_Toc99466982"/>
      <w:bookmarkStart w:id="7310" w:name="_Toc193991313"/>
      <w:r w:rsidRPr="00567618">
        <w:rPr>
          <w:lang w:eastAsia="ko-KR"/>
        </w:rPr>
        <w:t>Q.3</w:t>
      </w:r>
      <w:r w:rsidRPr="00567618">
        <w:rPr>
          <w:lang w:eastAsia="ko-KR"/>
        </w:rPr>
        <w:tab/>
        <w:t>Computation of RTP payload size</w:t>
      </w:r>
      <w:bookmarkEnd w:id="7301"/>
      <w:bookmarkEnd w:id="7302"/>
      <w:bookmarkEnd w:id="7303"/>
      <w:bookmarkEnd w:id="7304"/>
      <w:bookmarkEnd w:id="7305"/>
      <w:bookmarkEnd w:id="7306"/>
      <w:bookmarkEnd w:id="7307"/>
      <w:bookmarkEnd w:id="7308"/>
      <w:bookmarkEnd w:id="7309"/>
      <w:bookmarkEnd w:id="7310"/>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1" w:name="_Toc26369734"/>
      <w:bookmarkStart w:id="7312" w:name="_Toc36227616"/>
      <w:bookmarkStart w:id="7313" w:name="_Toc36228631"/>
      <w:bookmarkStart w:id="7314" w:name="_Toc36229258"/>
      <w:bookmarkStart w:id="7315" w:name="_Toc68847578"/>
      <w:bookmarkStart w:id="7316" w:name="_Toc74611513"/>
      <w:bookmarkStart w:id="7317" w:name="_Toc75566792"/>
      <w:bookmarkStart w:id="7318" w:name="_Toc89790344"/>
      <w:bookmarkStart w:id="7319" w:name="_Toc99466983"/>
      <w:bookmarkStart w:id="7320" w:name="_Toc193991314"/>
      <w:r w:rsidRPr="00567618">
        <w:rPr>
          <w:lang w:eastAsia="ko-KR"/>
        </w:rPr>
        <w:t>Q.4</w:t>
      </w:r>
      <w:r w:rsidRPr="00567618">
        <w:rPr>
          <w:lang w:eastAsia="ko-KR"/>
        </w:rPr>
        <w:tab/>
        <w:t>Detailed computation</w:t>
      </w:r>
      <w:bookmarkEnd w:id="7311"/>
      <w:bookmarkEnd w:id="7312"/>
      <w:bookmarkEnd w:id="7313"/>
      <w:bookmarkEnd w:id="7314"/>
      <w:bookmarkEnd w:id="7315"/>
      <w:bookmarkEnd w:id="7316"/>
      <w:bookmarkEnd w:id="7317"/>
      <w:bookmarkEnd w:id="7318"/>
      <w:bookmarkEnd w:id="7319"/>
      <w:bookmarkEnd w:id="7320"/>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1"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1"/>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2"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3" w:name="_MCCTEMPBM_CRPT86941681___4" w:colFirst="1" w:colLast="10"/>
            <w:bookmarkEnd w:id="7322"/>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4" w:name="_MCCTEMPBM_CRPT86941682___4" w:colFirst="1" w:colLast="10"/>
            <w:bookmarkEnd w:id="7323"/>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4"/>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5"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6" w:name="_MCCTEMPBM_CRPT86941684___7"/>
            <w:bookmarkStart w:id="7327" w:name="_MCCTEMPBM_CRPT86941685___4" w:colFirst="1" w:colLast="10"/>
            <w:bookmarkEnd w:id="7325"/>
            <w:r w:rsidRPr="00567618">
              <w:rPr>
                <w:rFonts w:ascii="Arial" w:hAnsi="Arial" w:cs="Arial"/>
                <w:color w:val="000000"/>
                <w:sz w:val="18"/>
                <w:szCs w:val="18"/>
                <w:lang w:eastAsia="ko-KR"/>
              </w:rPr>
              <w:t>Bits per speech frame</w:t>
            </w:r>
            <w:bookmarkEnd w:id="7326"/>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28" w:name="_MCCTEMPBM_CRPT86941686___7"/>
            <w:bookmarkStart w:id="7329" w:name="_MCCTEMPBM_CRPT86941687___4" w:colFirst="1" w:colLast="10"/>
            <w:bookmarkEnd w:id="7327"/>
            <w:r w:rsidRPr="00567618">
              <w:rPr>
                <w:rFonts w:ascii="Arial" w:hAnsi="Arial" w:cs="Arial"/>
                <w:color w:val="000000"/>
                <w:sz w:val="18"/>
                <w:szCs w:val="18"/>
                <w:lang w:eastAsia="ko-KR"/>
              </w:rPr>
              <w:t>Speech frame size (bytes)</w:t>
            </w:r>
            <w:bookmarkEnd w:id="7328"/>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30" w:name="_MCCTEMPBM_CRPT86941688___7"/>
            <w:bookmarkStart w:id="7331" w:name="_MCCTEMPBM_CRPT86941689___4" w:colFirst="1" w:colLast="10"/>
            <w:bookmarkEnd w:id="7329"/>
            <w:r w:rsidRPr="00567618">
              <w:rPr>
                <w:rFonts w:ascii="Arial" w:hAnsi="Arial" w:cs="Arial"/>
                <w:color w:val="000000"/>
                <w:sz w:val="18"/>
                <w:szCs w:val="18"/>
                <w:lang w:eastAsia="ko-KR"/>
              </w:rPr>
              <w:t>CMR and ToC (bits)</w:t>
            </w:r>
            <w:bookmarkEnd w:id="7330"/>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2" w:name="_MCCTEMPBM_CRPT86941690___7"/>
            <w:bookmarkStart w:id="7333" w:name="_MCCTEMPBM_CRPT86941691___4" w:colFirst="1" w:colLast="10"/>
            <w:bookmarkEnd w:id="7331"/>
            <w:r w:rsidRPr="00567618">
              <w:rPr>
                <w:rFonts w:ascii="Arial" w:hAnsi="Arial" w:cs="Arial"/>
                <w:color w:val="000000"/>
                <w:sz w:val="18"/>
                <w:szCs w:val="18"/>
                <w:lang w:eastAsia="ko-KR"/>
              </w:rPr>
              <w:t>RTP payload (bits)</w:t>
            </w:r>
            <w:bookmarkEnd w:id="7332"/>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4" w:name="_MCCTEMPBM_CRPT86941692___7"/>
            <w:bookmarkStart w:id="7335" w:name="_MCCTEMPBM_CRPT86941693___4" w:colFirst="1" w:colLast="10"/>
            <w:bookmarkEnd w:id="7333"/>
            <w:r w:rsidRPr="00567618">
              <w:rPr>
                <w:rFonts w:ascii="Arial" w:hAnsi="Arial" w:cs="Arial"/>
                <w:color w:val="000000"/>
                <w:sz w:val="18"/>
                <w:szCs w:val="18"/>
                <w:lang w:eastAsia="ko-KR"/>
              </w:rPr>
              <w:t>RTP header (bits)</w:t>
            </w:r>
            <w:bookmarkEnd w:id="7334"/>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6" w:name="_MCCTEMPBM_CRPT86941694___7"/>
            <w:bookmarkStart w:id="7337" w:name="_MCCTEMPBM_CRPT86941695___4" w:colFirst="1" w:colLast="10"/>
            <w:bookmarkEnd w:id="7335"/>
            <w:r w:rsidRPr="00567618">
              <w:rPr>
                <w:rFonts w:ascii="Arial" w:hAnsi="Arial" w:cs="Arial"/>
                <w:color w:val="000000"/>
                <w:sz w:val="18"/>
                <w:szCs w:val="18"/>
                <w:lang w:eastAsia="ko-KR"/>
              </w:rPr>
              <w:t>UDP header (bits)</w:t>
            </w:r>
            <w:bookmarkEnd w:id="7336"/>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38" w:name="_MCCTEMPBM_CRPT86941696___7"/>
            <w:bookmarkStart w:id="7339" w:name="_MCCTEMPBM_CRPT86941697___4" w:colFirst="1" w:colLast="10"/>
            <w:bookmarkEnd w:id="7337"/>
            <w:r w:rsidRPr="00567618">
              <w:rPr>
                <w:rFonts w:ascii="Arial" w:hAnsi="Arial" w:cs="Arial"/>
                <w:color w:val="000000"/>
                <w:sz w:val="18"/>
                <w:szCs w:val="18"/>
                <w:lang w:eastAsia="ko-KR"/>
              </w:rPr>
              <w:t>IPv4 header (bits)</w:t>
            </w:r>
            <w:bookmarkEnd w:id="7338"/>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40" w:name="_MCCTEMPBM_CRPT86941698___7"/>
            <w:bookmarkStart w:id="7341" w:name="_MCCTEMPBM_CRPT86941699___4" w:colFirst="1" w:colLast="10"/>
            <w:bookmarkEnd w:id="7339"/>
            <w:r w:rsidRPr="00567618">
              <w:rPr>
                <w:rFonts w:ascii="Arial" w:hAnsi="Arial" w:cs="Arial"/>
                <w:color w:val="000000"/>
                <w:sz w:val="18"/>
                <w:szCs w:val="18"/>
                <w:lang w:eastAsia="ko-KR"/>
              </w:rPr>
              <w:t>Total bits per 20 ms</w:t>
            </w:r>
            <w:bookmarkEnd w:id="7340"/>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2" w:name="_MCCTEMPBM_CRPT86941700___7"/>
            <w:bookmarkStart w:id="7343" w:name="_MCCTEMPBM_CRPT86941701___4" w:colFirst="1" w:colLast="10"/>
            <w:bookmarkEnd w:id="7341"/>
            <w:r w:rsidRPr="00567618">
              <w:rPr>
                <w:rFonts w:ascii="Arial" w:hAnsi="Arial" w:cs="Arial"/>
                <w:color w:val="000000"/>
                <w:sz w:val="18"/>
                <w:szCs w:val="18"/>
                <w:lang w:eastAsia="ko-KR"/>
              </w:rPr>
              <w:t>Total bit-rate (kbps)</w:t>
            </w:r>
            <w:bookmarkEnd w:id="7342"/>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4" w:name="_MCCTEMPBM_CRPT86941702___7"/>
            <w:bookmarkStart w:id="7345" w:name="_MCCTEMPBM_CRPT86941703___4" w:colFirst="1" w:colLast="10"/>
            <w:bookmarkEnd w:id="7343"/>
            <w:r w:rsidRPr="00567618">
              <w:rPr>
                <w:rFonts w:ascii="Arial" w:hAnsi="Arial" w:cs="Arial"/>
                <w:color w:val="000000"/>
                <w:sz w:val="18"/>
                <w:szCs w:val="18"/>
                <w:lang w:eastAsia="ko-KR"/>
              </w:rPr>
              <w:t>AS (kbps)</w:t>
            </w:r>
            <w:bookmarkEnd w:id="7344"/>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5"/>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6"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47" w:name="_MCCTEMPBM_CRPT86941705___7"/>
            <w:bookmarkStart w:id="7348" w:name="_MCCTEMPBM_CRPT86941706___4" w:colFirst="1" w:colLast="10"/>
            <w:bookmarkEnd w:id="7346"/>
            <w:r w:rsidRPr="00567618">
              <w:rPr>
                <w:rFonts w:ascii="Arial" w:hAnsi="Arial" w:cs="Arial"/>
                <w:color w:val="000000"/>
                <w:sz w:val="18"/>
                <w:szCs w:val="18"/>
                <w:lang w:eastAsia="ko-KR"/>
              </w:rPr>
              <w:t>Bits per speech frame</w:t>
            </w:r>
            <w:bookmarkEnd w:id="7347"/>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49" w:name="_MCCTEMPBM_CRPT86941707___7"/>
            <w:bookmarkStart w:id="7350" w:name="_MCCTEMPBM_CRPT86941708___4" w:colFirst="1" w:colLast="10"/>
            <w:bookmarkEnd w:id="7348"/>
            <w:r w:rsidRPr="00567618">
              <w:rPr>
                <w:rFonts w:ascii="Arial" w:hAnsi="Arial" w:cs="Arial"/>
                <w:color w:val="000000"/>
                <w:sz w:val="18"/>
                <w:szCs w:val="18"/>
                <w:lang w:eastAsia="ko-KR"/>
              </w:rPr>
              <w:t>Speech frame size (bytes)</w:t>
            </w:r>
            <w:bookmarkEnd w:id="7349"/>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1" w:name="_MCCTEMPBM_CRPT86941709___7"/>
            <w:bookmarkStart w:id="7352" w:name="_MCCTEMPBM_CRPT86941710___4" w:colFirst="1" w:colLast="10"/>
            <w:bookmarkEnd w:id="7350"/>
            <w:r w:rsidRPr="00567618">
              <w:rPr>
                <w:rFonts w:ascii="Arial" w:hAnsi="Arial" w:cs="Arial"/>
                <w:color w:val="000000"/>
                <w:sz w:val="18"/>
                <w:szCs w:val="18"/>
                <w:lang w:eastAsia="ko-KR"/>
              </w:rPr>
              <w:t>CMR and ToC (bits)</w:t>
            </w:r>
            <w:bookmarkEnd w:id="7351"/>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3" w:name="_MCCTEMPBM_CRPT86941711___7"/>
            <w:bookmarkStart w:id="7354" w:name="_MCCTEMPBM_CRPT86941712___4" w:colFirst="1" w:colLast="10"/>
            <w:bookmarkEnd w:id="7352"/>
            <w:r w:rsidRPr="00567618">
              <w:rPr>
                <w:rFonts w:ascii="Arial" w:hAnsi="Arial" w:cs="Arial"/>
                <w:color w:val="000000"/>
                <w:sz w:val="18"/>
                <w:szCs w:val="18"/>
                <w:lang w:eastAsia="ko-KR"/>
              </w:rPr>
              <w:t>RTP payload (bits)</w:t>
            </w:r>
            <w:bookmarkEnd w:id="7353"/>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5" w:name="_MCCTEMPBM_CRPT86941713___7"/>
            <w:bookmarkStart w:id="7356" w:name="_MCCTEMPBM_CRPT86941714___4" w:colFirst="1" w:colLast="10"/>
            <w:bookmarkEnd w:id="7354"/>
            <w:r w:rsidRPr="00567618">
              <w:rPr>
                <w:rFonts w:ascii="Arial" w:hAnsi="Arial" w:cs="Arial"/>
                <w:color w:val="000000"/>
                <w:sz w:val="18"/>
                <w:szCs w:val="18"/>
                <w:lang w:eastAsia="ko-KR"/>
              </w:rPr>
              <w:t>RTP header (bits)</w:t>
            </w:r>
            <w:bookmarkEnd w:id="7355"/>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57" w:name="_MCCTEMPBM_CRPT86941715___7"/>
            <w:bookmarkStart w:id="7358" w:name="_MCCTEMPBM_CRPT86941716___4" w:colFirst="1" w:colLast="10"/>
            <w:bookmarkEnd w:id="7356"/>
            <w:r w:rsidRPr="00567618">
              <w:rPr>
                <w:rFonts w:ascii="Arial" w:hAnsi="Arial" w:cs="Arial"/>
                <w:color w:val="000000"/>
                <w:sz w:val="18"/>
                <w:szCs w:val="18"/>
                <w:lang w:eastAsia="ko-KR"/>
              </w:rPr>
              <w:t>UDP header (bits)</w:t>
            </w:r>
            <w:bookmarkEnd w:id="7357"/>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59" w:name="_MCCTEMPBM_CRPT86941717___7"/>
            <w:bookmarkStart w:id="7360" w:name="_MCCTEMPBM_CRPT86941718___4" w:colFirst="1" w:colLast="10"/>
            <w:bookmarkEnd w:id="7358"/>
            <w:r w:rsidRPr="00567618">
              <w:rPr>
                <w:rFonts w:ascii="Arial" w:hAnsi="Arial" w:cs="Arial"/>
                <w:color w:val="000000"/>
                <w:sz w:val="18"/>
                <w:szCs w:val="18"/>
                <w:lang w:eastAsia="ko-KR"/>
              </w:rPr>
              <w:t>IPv6 header (bits)</w:t>
            </w:r>
            <w:bookmarkEnd w:id="7359"/>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1" w:name="_MCCTEMPBM_CRPT86941719___7"/>
            <w:bookmarkStart w:id="7362" w:name="_MCCTEMPBM_CRPT86941720___4" w:colFirst="1" w:colLast="10"/>
            <w:bookmarkEnd w:id="7360"/>
            <w:r w:rsidRPr="00567618">
              <w:rPr>
                <w:rFonts w:ascii="Arial" w:hAnsi="Arial" w:cs="Arial"/>
                <w:color w:val="000000"/>
                <w:sz w:val="18"/>
                <w:szCs w:val="18"/>
                <w:lang w:eastAsia="ko-KR"/>
              </w:rPr>
              <w:t>Total bits per 20 ms</w:t>
            </w:r>
            <w:bookmarkEnd w:id="7361"/>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3" w:name="_MCCTEMPBM_CRPT86941721___7"/>
            <w:bookmarkStart w:id="7364" w:name="_MCCTEMPBM_CRPT86941722___4" w:colFirst="1" w:colLast="10"/>
            <w:bookmarkEnd w:id="7362"/>
            <w:r w:rsidRPr="00567618">
              <w:rPr>
                <w:rFonts w:ascii="Arial" w:hAnsi="Arial" w:cs="Arial"/>
                <w:color w:val="000000"/>
                <w:sz w:val="18"/>
                <w:szCs w:val="18"/>
                <w:lang w:eastAsia="ko-KR"/>
              </w:rPr>
              <w:t>Total bit-rate (kbps)</w:t>
            </w:r>
            <w:bookmarkEnd w:id="7363"/>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5" w:name="_MCCTEMPBM_CRPT86941723___7"/>
            <w:bookmarkStart w:id="7366" w:name="_MCCTEMPBM_CRPT86941724___4" w:colFirst="1" w:colLast="10"/>
            <w:bookmarkEnd w:id="7364"/>
            <w:r w:rsidRPr="00567618">
              <w:rPr>
                <w:rFonts w:ascii="Arial" w:hAnsi="Arial" w:cs="Arial"/>
                <w:color w:val="000000"/>
                <w:sz w:val="18"/>
                <w:szCs w:val="18"/>
                <w:lang w:eastAsia="ko-KR"/>
              </w:rPr>
              <w:t>AS (kbps)</w:t>
            </w:r>
            <w:bookmarkEnd w:id="7365"/>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6"/>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67" w:name="_Toc26369735"/>
      <w:bookmarkStart w:id="7368" w:name="_Toc36227617"/>
      <w:bookmarkStart w:id="7369" w:name="_Toc36228632"/>
      <w:bookmarkStart w:id="7370" w:name="_Toc36229259"/>
      <w:bookmarkStart w:id="7371" w:name="_Toc68847579"/>
      <w:bookmarkStart w:id="7372" w:name="_Toc74611514"/>
      <w:bookmarkStart w:id="7373" w:name="_Toc75566793"/>
      <w:bookmarkStart w:id="7374" w:name="_Toc89790345"/>
      <w:bookmarkStart w:id="7375" w:name="_Toc99466984"/>
      <w:bookmarkStart w:id="7376" w:name="_Toc193991315"/>
      <w:r w:rsidRPr="00567618">
        <w:t>Annex R (informative):</w:t>
      </w:r>
      <w:r w:rsidRPr="00567618">
        <w:br/>
        <w:t>IANA registration information for RTCP Feedback Message Types</w:t>
      </w:r>
      <w:bookmarkEnd w:id="7367"/>
      <w:bookmarkEnd w:id="7368"/>
      <w:bookmarkEnd w:id="7369"/>
      <w:bookmarkEnd w:id="7370"/>
      <w:bookmarkEnd w:id="7371"/>
      <w:bookmarkEnd w:id="7372"/>
      <w:bookmarkEnd w:id="7373"/>
      <w:bookmarkEnd w:id="7374"/>
      <w:bookmarkEnd w:id="7375"/>
      <w:bookmarkEnd w:id="7376"/>
    </w:p>
    <w:p w14:paraId="56A693B7" w14:textId="77777777" w:rsidR="00FC7E52" w:rsidRPr="00567618" w:rsidRDefault="00FC7E52" w:rsidP="00FC7E52">
      <w:pPr>
        <w:pStyle w:val="Heading1"/>
        <w:rPr>
          <w:rFonts w:cs="Arial"/>
          <w:szCs w:val="36"/>
        </w:rPr>
      </w:pPr>
      <w:bookmarkStart w:id="7377" w:name="_Toc26369736"/>
      <w:bookmarkStart w:id="7378" w:name="_Toc36227618"/>
      <w:bookmarkStart w:id="7379" w:name="_Toc36228633"/>
      <w:bookmarkStart w:id="7380" w:name="_Toc36229260"/>
      <w:bookmarkStart w:id="7381" w:name="_Toc68847580"/>
      <w:bookmarkStart w:id="7382" w:name="_Toc74611515"/>
      <w:bookmarkStart w:id="7383" w:name="_Toc75566794"/>
      <w:bookmarkStart w:id="7384" w:name="_Toc89790346"/>
      <w:bookmarkStart w:id="7385" w:name="_Toc99466985"/>
      <w:bookmarkStart w:id="7386" w:name="_Toc193991316"/>
      <w:r w:rsidRPr="00567618">
        <w:rPr>
          <w:rFonts w:cs="Arial"/>
          <w:szCs w:val="36"/>
        </w:rPr>
        <w:t>R.1</w:t>
      </w:r>
      <w:r w:rsidRPr="00567618">
        <w:rPr>
          <w:rFonts w:cs="Arial"/>
          <w:szCs w:val="36"/>
        </w:rPr>
        <w:tab/>
        <w:t>Video Region-of-Interest (ROI)</w:t>
      </w:r>
      <w:bookmarkEnd w:id="7377"/>
      <w:bookmarkEnd w:id="7378"/>
      <w:bookmarkEnd w:id="7379"/>
      <w:bookmarkEnd w:id="7380"/>
      <w:bookmarkEnd w:id="7381"/>
      <w:bookmarkEnd w:id="7382"/>
      <w:bookmarkEnd w:id="7383"/>
      <w:bookmarkEnd w:id="7384"/>
      <w:bookmarkEnd w:id="7385"/>
      <w:bookmarkEnd w:id="7386"/>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87" w:name="_Toc26369737"/>
      <w:bookmarkStart w:id="7388" w:name="_Toc36227619"/>
      <w:bookmarkStart w:id="7389" w:name="_Toc36228634"/>
      <w:bookmarkStart w:id="7390" w:name="_Toc36229261"/>
      <w:bookmarkStart w:id="7391" w:name="_Toc68847581"/>
      <w:bookmarkStart w:id="7392" w:name="_Toc74611516"/>
      <w:bookmarkStart w:id="7393" w:name="_Toc75566795"/>
      <w:bookmarkStart w:id="7394" w:name="_Toc89790347"/>
      <w:bookmarkStart w:id="7395" w:name="_Toc99466986"/>
      <w:bookmarkStart w:id="7396" w:name="_Toc193991317"/>
      <w:r w:rsidRPr="00567618">
        <w:rPr>
          <w:rFonts w:cs="Arial"/>
          <w:szCs w:val="36"/>
        </w:rPr>
        <w:t>R.2</w:t>
      </w:r>
      <w:r w:rsidRPr="00567618">
        <w:rPr>
          <w:rFonts w:cs="Arial"/>
          <w:szCs w:val="36"/>
        </w:rPr>
        <w:tab/>
        <w:t>Delay Budget Information (DBI)</w:t>
      </w:r>
      <w:bookmarkEnd w:id="7387"/>
      <w:bookmarkEnd w:id="7388"/>
      <w:bookmarkEnd w:id="7389"/>
      <w:bookmarkEnd w:id="7390"/>
      <w:bookmarkEnd w:id="7391"/>
      <w:bookmarkEnd w:id="7392"/>
      <w:bookmarkEnd w:id="7393"/>
      <w:bookmarkEnd w:id="7394"/>
      <w:bookmarkEnd w:id="7395"/>
      <w:bookmarkEnd w:id="7396"/>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397" w:name="_Toc193991318"/>
      <w:r>
        <w:rPr>
          <w:rFonts w:cs="Arial"/>
          <w:szCs w:val="36"/>
        </w:rPr>
        <w:t>R.3</w:t>
      </w:r>
      <w:r w:rsidRPr="00726A71">
        <w:rPr>
          <w:rFonts w:cs="Arial"/>
          <w:szCs w:val="36"/>
        </w:rPr>
        <w:tab/>
      </w:r>
      <w:r>
        <w:rPr>
          <w:rFonts w:cs="Arial"/>
          <w:szCs w:val="36"/>
        </w:rPr>
        <w:t>Viewport (VP)</w:t>
      </w:r>
      <w:bookmarkEnd w:id="7397"/>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398" w:name="_Toc26369738"/>
      <w:bookmarkStart w:id="7399" w:name="_Toc36227620"/>
      <w:bookmarkStart w:id="7400" w:name="_Toc36228635"/>
      <w:bookmarkStart w:id="7401" w:name="_Toc36229262"/>
      <w:bookmarkStart w:id="7402" w:name="_Toc68847582"/>
      <w:bookmarkStart w:id="7403" w:name="_Toc74611517"/>
      <w:bookmarkStart w:id="7404" w:name="_Toc75566796"/>
      <w:bookmarkStart w:id="7405" w:name="_Toc89790348"/>
      <w:bookmarkStart w:id="7406" w:name="_Toc99466987"/>
      <w:bookmarkStart w:id="7407" w:name="_Toc193991319"/>
      <w:r w:rsidRPr="00567618">
        <w:rPr>
          <w:lang w:eastAsia="ko-KR"/>
        </w:rPr>
        <w:t>Annex S (normative):</w:t>
      </w:r>
      <w:r w:rsidRPr="00567618">
        <w:rPr>
          <w:lang w:eastAsia="ko-KR"/>
        </w:rPr>
        <w:br/>
        <w:t>Multi-party Multimedia Conference Media Handling</w:t>
      </w:r>
      <w:bookmarkEnd w:id="7398"/>
      <w:bookmarkEnd w:id="7399"/>
      <w:bookmarkEnd w:id="7400"/>
      <w:bookmarkEnd w:id="7401"/>
      <w:bookmarkEnd w:id="7402"/>
      <w:bookmarkEnd w:id="7403"/>
      <w:bookmarkEnd w:id="7404"/>
      <w:bookmarkEnd w:id="7405"/>
      <w:bookmarkEnd w:id="7406"/>
      <w:bookmarkEnd w:id="7407"/>
    </w:p>
    <w:p w14:paraId="2931367A" w14:textId="77777777" w:rsidR="00FC7E52" w:rsidRPr="00567618" w:rsidRDefault="00FC7E52" w:rsidP="00FC7E52">
      <w:pPr>
        <w:pStyle w:val="Heading1"/>
        <w:rPr>
          <w:lang w:eastAsia="ko-KR"/>
        </w:rPr>
      </w:pPr>
      <w:bookmarkStart w:id="7408" w:name="_Toc26369739"/>
      <w:bookmarkStart w:id="7409" w:name="_Toc36227621"/>
      <w:bookmarkStart w:id="7410" w:name="_Toc36228636"/>
      <w:bookmarkStart w:id="7411" w:name="_Toc36229263"/>
      <w:bookmarkStart w:id="7412" w:name="_Toc68847583"/>
      <w:bookmarkStart w:id="7413" w:name="_Toc74611518"/>
      <w:bookmarkStart w:id="7414" w:name="_Toc75566797"/>
      <w:bookmarkStart w:id="7415" w:name="_Toc89790349"/>
      <w:bookmarkStart w:id="7416" w:name="_Toc99466988"/>
      <w:bookmarkStart w:id="7417" w:name="_Toc193991320"/>
      <w:r w:rsidRPr="00567618">
        <w:rPr>
          <w:lang w:eastAsia="ko-KR"/>
        </w:rPr>
        <w:t>S.1</w:t>
      </w:r>
      <w:r w:rsidRPr="00567618">
        <w:rPr>
          <w:lang w:eastAsia="ko-KR"/>
        </w:rPr>
        <w:tab/>
        <w:t>General</w:t>
      </w:r>
      <w:bookmarkEnd w:id="7408"/>
      <w:bookmarkEnd w:id="7409"/>
      <w:bookmarkEnd w:id="7410"/>
      <w:bookmarkEnd w:id="7411"/>
      <w:bookmarkEnd w:id="7412"/>
      <w:bookmarkEnd w:id="7413"/>
      <w:bookmarkEnd w:id="7414"/>
      <w:bookmarkEnd w:id="7415"/>
      <w:bookmarkEnd w:id="7416"/>
      <w:bookmarkEnd w:id="7417"/>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18" w:name="_Toc26369740"/>
      <w:bookmarkStart w:id="7419" w:name="_Toc36227622"/>
      <w:bookmarkStart w:id="7420" w:name="_Toc36228637"/>
      <w:bookmarkStart w:id="7421" w:name="_Toc36229264"/>
      <w:bookmarkStart w:id="7422" w:name="_Toc68847584"/>
      <w:bookmarkStart w:id="7423" w:name="_Toc74611519"/>
      <w:bookmarkStart w:id="7424" w:name="_Toc75566798"/>
      <w:bookmarkStart w:id="7425" w:name="_Toc89790350"/>
      <w:bookmarkStart w:id="7426" w:name="_Toc99466989"/>
      <w:bookmarkStart w:id="7427" w:name="_Toc193991321"/>
      <w:r w:rsidRPr="00567618">
        <w:rPr>
          <w:lang w:eastAsia="ko-KR"/>
        </w:rPr>
        <w:t>S.2</w:t>
      </w:r>
      <w:r w:rsidRPr="00567618">
        <w:rPr>
          <w:lang w:eastAsia="ko-KR"/>
        </w:rPr>
        <w:tab/>
        <w:t>Video</w:t>
      </w:r>
      <w:bookmarkEnd w:id="7418"/>
      <w:bookmarkEnd w:id="7419"/>
      <w:bookmarkEnd w:id="7420"/>
      <w:bookmarkEnd w:id="7421"/>
      <w:bookmarkEnd w:id="7422"/>
      <w:bookmarkEnd w:id="7423"/>
      <w:bookmarkEnd w:id="7424"/>
      <w:bookmarkEnd w:id="7425"/>
      <w:bookmarkEnd w:id="7426"/>
      <w:bookmarkEnd w:id="7427"/>
    </w:p>
    <w:p w14:paraId="785F2755" w14:textId="77777777" w:rsidR="00FC7E52" w:rsidRPr="00567618" w:rsidRDefault="00FC7E52" w:rsidP="00FC7E52">
      <w:pPr>
        <w:pStyle w:val="Heading2"/>
        <w:rPr>
          <w:lang w:eastAsia="ko-KR"/>
        </w:rPr>
      </w:pPr>
      <w:bookmarkStart w:id="7428" w:name="_Toc26369741"/>
      <w:bookmarkStart w:id="7429" w:name="_Toc36227623"/>
      <w:bookmarkStart w:id="7430" w:name="_Toc36228638"/>
      <w:bookmarkStart w:id="7431" w:name="_Toc36229265"/>
      <w:bookmarkStart w:id="7432" w:name="_Toc68847585"/>
      <w:bookmarkStart w:id="7433" w:name="_Toc74611520"/>
      <w:bookmarkStart w:id="7434" w:name="_Toc75566799"/>
      <w:bookmarkStart w:id="7435" w:name="_Toc89790351"/>
      <w:bookmarkStart w:id="7436" w:name="_Toc99466990"/>
      <w:bookmarkStart w:id="7437" w:name="_Toc193991322"/>
      <w:r w:rsidRPr="00567618">
        <w:rPr>
          <w:lang w:eastAsia="ko-KR"/>
        </w:rPr>
        <w:t>S.2.1</w:t>
      </w:r>
      <w:r w:rsidRPr="00567618">
        <w:rPr>
          <w:lang w:eastAsia="ko-KR"/>
        </w:rPr>
        <w:tab/>
        <w:t>Conversational video</w:t>
      </w:r>
      <w:bookmarkEnd w:id="7428"/>
      <w:bookmarkEnd w:id="7429"/>
      <w:bookmarkEnd w:id="7430"/>
      <w:bookmarkEnd w:id="7431"/>
      <w:bookmarkEnd w:id="7432"/>
      <w:bookmarkEnd w:id="7433"/>
      <w:bookmarkEnd w:id="7434"/>
      <w:bookmarkEnd w:id="7435"/>
      <w:bookmarkEnd w:id="7436"/>
      <w:bookmarkEnd w:id="7437"/>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38" w:name="_Toc26369742"/>
      <w:bookmarkStart w:id="7439" w:name="_Toc36227624"/>
      <w:bookmarkStart w:id="7440" w:name="_Toc36228639"/>
      <w:bookmarkStart w:id="7441" w:name="_Toc36229266"/>
      <w:bookmarkStart w:id="7442" w:name="_Toc68847586"/>
      <w:bookmarkStart w:id="7443" w:name="_Toc74611521"/>
      <w:bookmarkStart w:id="7444" w:name="_Toc75566800"/>
      <w:bookmarkStart w:id="7445" w:name="_Toc89790352"/>
      <w:bookmarkStart w:id="7446" w:name="_Toc99466991"/>
      <w:bookmarkStart w:id="7447" w:name="_Toc193991323"/>
      <w:r w:rsidRPr="00567618">
        <w:rPr>
          <w:lang w:eastAsia="ko-KR"/>
        </w:rPr>
        <w:t>S.2.2</w:t>
      </w:r>
      <w:r w:rsidRPr="00567618">
        <w:rPr>
          <w:lang w:eastAsia="ko-KR"/>
        </w:rPr>
        <w:tab/>
        <w:t>Non-conversational (screenshare) video</w:t>
      </w:r>
      <w:bookmarkEnd w:id="7438"/>
      <w:bookmarkEnd w:id="7439"/>
      <w:bookmarkEnd w:id="7440"/>
      <w:bookmarkEnd w:id="7441"/>
      <w:bookmarkEnd w:id="7442"/>
      <w:bookmarkEnd w:id="7443"/>
      <w:bookmarkEnd w:id="7444"/>
      <w:bookmarkEnd w:id="7445"/>
      <w:bookmarkEnd w:id="7446"/>
      <w:bookmarkEnd w:id="7447"/>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48" w:name="_Toc26369743"/>
      <w:bookmarkStart w:id="7449" w:name="_Toc36227625"/>
      <w:bookmarkStart w:id="7450" w:name="_Toc36228640"/>
      <w:bookmarkStart w:id="7451" w:name="_Toc36229267"/>
      <w:bookmarkStart w:id="7452" w:name="_Toc68847587"/>
      <w:bookmarkStart w:id="7453" w:name="_Toc74611522"/>
      <w:bookmarkStart w:id="7454" w:name="_Toc75566801"/>
      <w:bookmarkStart w:id="7455" w:name="_Toc89790353"/>
      <w:bookmarkStart w:id="7456" w:name="_Toc99466992"/>
      <w:bookmarkStart w:id="7457" w:name="_Toc193991324"/>
      <w:r w:rsidRPr="00567618">
        <w:rPr>
          <w:lang w:eastAsia="ko-KR"/>
        </w:rPr>
        <w:t>S.3</w:t>
      </w:r>
      <w:r w:rsidRPr="00567618">
        <w:rPr>
          <w:lang w:eastAsia="ko-KR"/>
        </w:rPr>
        <w:tab/>
        <w:t>Audio</w:t>
      </w:r>
      <w:bookmarkEnd w:id="7448"/>
      <w:bookmarkEnd w:id="7449"/>
      <w:bookmarkEnd w:id="7450"/>
      <w:bookmarkEnd w:id="7451"/>
      <w:bookmarkEnd w:id="7452"/>
      <w:bookmarkEnd w:id="7453"/>
      <w:bookmarkEnd w:id="7454"/>
      <w:bookmarkEnd w:id="7455"/>
      <w:bookmarkEnd w:id="7456"/>
      <w:bookmarkEnd w:id="7457"/>
    </w:p>
    <w:p w14:paraId="64ED6897" w14:textId="77777777" w:rsidR="00FC7E52" w:rsidRPr="00567618" w:rsidRDefault="00FC7E52" w:rsidP="00FC7E52">
      <w:pPr>
        <w:pStyle w:val="Heading2"/>
        <w:rPr>
          <w:lang w:eastAsia="ko-KR"/>
        </w:rPr>
      </w:pPr>
      <w:bookmarkStart w:id="7458" w:name="_Toc26369744"/>
      <w:bookmarkStart w:id="7459" w:name="_Toc36227626"/>
      <w:bookmarkStart w:id="7460" w:name="_Toc36228641"/>
      <w:bookmarkStart w:id="7461" w:name="_Toc36229268"/>
      <w:bookmarkStart w:id="7462" w:name="_Toc68847588"/>
      <w:bookmarkStart w:id="7463" w:name="_Toc74611523"/>
      <w:bookmarkStart w:id="7464" w:name="_Toc75566802"/>
      <w:bookmarkStart w:id="7465" w:name="_Toc89790354"/>
      <w:bookmarkStart w:id="7466" w:name="_Toc99466993"/>
      <w:bookmarkStart w:id="7467" w:name="_Toc193991325"/>
      <w:r w:rsidRPr="00567618">
        <w:rPr>
          <w:lang w:eastAsia="ko-KR"/>
        </w:rPr>
        <w:t>S.3.1</w:t>
      </w:r>
      <w:r w:rsidRPr="00567618">
        <w:rPr>
          <w:lang w:eastAsia="ko-KR"/>
        </w:rPr>
        <w:tab/>
        <w:t>General</w:t>
      </w:r>
      <w:bookmarkEnd w:id="7458"/>
      <w:bookmarkEnd w:id="7459"/>
      <w:bookmarkEnd w:id="7460"/>
      <w:bookmarkEnd w:id="7461"/>
      <w:bookmarkEnd w:id="7462"/>
      <w:bookmarkEnd w:id="7463"/>
      <w:bookmarkEnd w:id="7464"/>
      <w:bookmarkEnd w:id="7465"/>
      <w:bookmarkEnd w:id="7466"/>
      <w:bookmarkEnd w:id="7467"/>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68" w:name="_Toc26369745"/>
      <w:bookmarkStart w:id="7469" w:name="_Toc36227627"/>
      <w:bookmarkStart w:id="7470" w:name="_Toc36228642"/>
      <w:bookmarkStart w:id="7471" w:name="_Toc36229269"/>
      <w:bookmarkStart w:id="7472" w:name="_Toc68847589"/>
      <w:bookmarkStart w:id="7473" w:name="_Toc74611524"/>
      <w:bookmarkStart w:id="7474" w:name="_Toc75566803"/>
      <w:bookmarkStart w:id="7475" w:name="_Toc89790355"/>
      <w:bookmarkStart w:id="7476" w:name="_Toc99466994"/>
      <w:bookmarkStart w:id="7477" w:name="_Toc193991326"/>
      <w:r w:rsidRPr="00567618">
        <w:rPr>
          <w:lang w:eastAsia="ko-KR"/>
        </w:rPr>
        <w:t>S.3.2</w:t>
      </w:r>
      <w:r w:rsidRPr="00567618">
        <w:rPr>
          <w:lang w:eastAsia="ko-KR"/>
        </w:rPr>
        <w:tab/>
        <w:t>De-jitter buffer</w:t>
      </w:r>
      <w:bookmarkEnd w:id="7468"/>
      <w:bookmarkEnd w:id="7469"/>
      <w:bookmarkEnd w:id="7470"/>
      <w:bookmarkEnd w:id="7471"/>
      <w:bookmarkEnd w:id="7472"/>
      <w:bookmarkEnd w:id="7473"/>
      <w:bookmarkEnd w:id="7474"/>
      <w:bookmarkEnd w:id="7475"/>
      <w:bookmarkEnd w:id="7476"/>
      <w:bookmarkEnd w:id="7477"/>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78" w:name="_Toc26369746"/>
      <w:bookmarkStart w:id="7479" w:name="_Toc36227628"/>
      <w:bookmarkStart w:id="7480" w:name="_Toc36228643"/>
      <w:bookmarkStart w:id="7481" w:name="_Toc36229270"/>
      <w:bookmarkStart w:id="7482" w:name="_Toc68847590"/>
      <w:bookmarkStart w:id="7483" w:name="_Toc74611525"/>
      <w:bookmarkStart w:id="7484" w:name="_Toc75566804"/>
      <w:bookmarkStart w:id="7485" w:name="_Toc89790356"/>
      <w:bookmarkStart w:id="7486" w:name="_Toc99466995"/>
      <w:bookmarkStart w:id="7487" w:name="_Toc193991327"/>
      <w:r w:rsidRPr="00567618">
        <w:rPr>
          <w:lang w:eastAsia="ko-KR"/>
        </w:rPr>
        <w:t>S.4</w:t>
      </w:r>
      <w:r w:rsidRPr="00567618">
        <w:rPr>
          <w:lang w:eastAsia="ko-KR"/>
        </w:rPr>
        <w:tab/>
        <w:t>SIP</w:t>
      </w:r>
      <w:bookmarkEnd w:id="7478"/>
      <w:bookmarkEnd w:id="7479"/>
      <w:bookmarkEnd w:id="7480"/>
      <w:bookmarkEnd w:id="7481"/>
      <w:bookmarkEnd w:id="7482"/>
      <w:bookmarkEnd w:id="7483"/>
      <w:bookmarkEnd w:id="7484"/>
      <w:bookmarkEnd w:id="7485"/>
      <w:bookmarkEnd w:id="7486"/>
      <w:bookmarkEnd w:id="7487"/>
    </w:p>
    <w:p w14:paraId="155E0FD6" w14:textId="77777777" w:rsidR="00FC7E52" w:rsidRPr="00567618" w:rsidRDefault="00FC7E52" w:rsidP="00FC7E52">
      <w:pPr>
        <w:pStyle w:val="Heading2"/>
        <w:rPr>
          <w:lang w:eastAsia="ko-KR"/>
        </w:rPr>
      </w:pPr>
      <w:bookmarkStart w:id="7488" w:name="_Toc26369747"/>
      <w:bookmarkStart w:id="7489" w:name="_Toc36227629"/>
      <w:bookmarkStart w:id="7490" w:name="_Toc36228644"/>
      <w:bookmarkStart w:id="7491" w:name="_Toc36229271"/>
      <w:bookmarkStart w:id="7492" w:name="_Toc68847591"/>
      <w:bookmarkStart w:id="7493" w:name="_Toc74611526"/>
      <w:bookmarkStart w:id="7494" w:name="_Toc75566805"/>
      <w:bookmarkStart w:id="7495" w:name="_Toc89790357"/>
      <w:bookmarkStart w:id="7496" w:name="_Toc99466996"/>
      <w:bookmarkStart w:id="7497" w:name="_Toc193991328"/>
      <w:r w:rsidRPr="00567618">
        <w:rPr>
          <w:lang w:eastAsia="ko-KR"/>
        </w:rPr>
        <w:t>S.4.1</w:t>
      </w:r>
      <w:r w:rsidRPr="00567618">
        <w:rPr>
          <w:lang w:eastAsia="ko-KR"/>
        </w:rPr>
        <w:tab/>
        <w:t>MSMTSI client in terminal</w:t>
      </w:r>
      <w:bookmarkEnd w:id="7488"/>
      <w:bookmarkEnd w:id="7489"/>
      <w:bookmarkEnd w:id="7490"/>
      <w:bookmarkEnd w:id="7491"/>
      <w:bookmarkEnd w:id="7492"/>
      <w:bookmarkEnd w:id="7493"/>
      <w:bookmarkEnd w:id="7494"/>
      <w:bookmarkEnd w:id="7495"/>
      <w:bookmarkEnd w:id="7496"/>
      <w:bookmarkEnd w:id="7497"/>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498" w:name="_Toc26369748"/>
      <w:bookmarkStart w:id="7499" w:name="_Toc36227630"/>
      <w:bookmarkStart w:id="7500" w:name="_Toc36228645"/>
      <w:bookmarkStart w:id="7501" w:name="_Toc36229272"/>
      <w:bookmarkStart w:id="7502" w:name="_Toc68847592"/>
      <w:bookmarkStart w:id="7503" w:name="_Toc74611527"/>
      <w:bookmarkStart w:id="7504" w:name="_Toc75566806"/>
      <w:bookmarkStart w:id="7505" w:name="_Toc89790358"/>
      <w:bookmarkStart w:id="7506" w:name="_Toc99466997"/>
      <w:bookmarkStart w:id="7507" w:name="_Toc193991329"/>
      <w:r w:rsidRPr="00567618">
        <w:rPr>
          <w:lang w:eastAsia="ko-KR"/>
        </w:rPr>
        <w:t>S.4.2</w:t>
      </w:r>
      <w:r w:rsidRPr="00567618">
        <w:rPr>
          <w:lang w:eastAsia="ko-KR"/>
        </w:rPr>
        <w:tab/>
        <w:t>MSMTSI MRF</w:t>
      </w:r>
      <w:bookmarkEnd w:id="7498"/>
      <w:bookmarkEnd w:id="7499"/>
      <w:bookmarkEnd w:id="7500"/>
      <w:bookmarkEnd w:id="7501"/>
      <w:bookmarkEnd w:id="7502"/>
      <w:bookmarkEnd w:id="7503"/>
      <w:bookmarkEnd w:id="7504"/>
      <w:bookmarkEnd w:id="7505"/>
      <w:bookmarkEnd w:id="7506"/>
      <w:bookmarkEnd w:id="7507"/>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08" w:name="_Toc26369749"/>
      <w:bookmarkStart w:id="7509" w:name="_Toc36227631"/>
      <w:bookmarkStart w:id="7510" w:name="_Toc36228646"/>
      <w:bookmarkStart w:id="7511" w:name="_Toc36229273"/>
      <w:bookmarkStart w:id="7512" w:name="_Toc68847593"/>
      <w:bookmarkStart w:id="7513" w:name="_Toc74611528"/>
      <w:bookmarkStart w:id="7514" w:name="_Toc75566807"/>
      <w:bookmarkStart w:id="7515" w:name="_Toc89790359"/>
      <w:bookmarkStart w:id="7516" w:name="_Toc99466998"/>
      <w:bookmarkStart w:id="7517" w:name="_Toc193991330"/>
      <w:r w:rsidRPr="00567618">
        <w:rPr>
          <w:lang w:eastAsia="ko-KR"/>
        </w:rPr>
        <w:t>S.5</w:t>
      </w:r>
      <w:r w:rsidRPr="00567618">
        <w:rPr>
          <w:lang w:eastAsia="ko-KR"/>
        </w:rPr>
        <w:tab/>
        <w:t>Media configuration</w:t>
      </w:r>
      <w:bookmarkEnd w:id="7508"/>
      <w:bookmarkEnd w:id="7509"/>
      <w:bookmarkEnd w:id="7510"/>
      <w:bookmarkEnd w:id="7511"/>
      <w:bookmarkEnd w:id="7512"/>
      <w:bookmarkEnd w:id="7513"/>
      <w:bookmarkEnd w:id="7514"/>
      <w:bookmarkEnd w:id="7515"/>
      <w:bookmarkEnd w:id="7516"/>
      <w:bookmarkEnd w:id="7517"/>
    </w:p>
    <w:p w14:paraId="5C8AF26B" w14:textId="77777777" w:rsidR="00FC7E52" w:rsidRPr="00567618" w:rsidRDefault="00FC7E52" w:rsidP="00FC7E52">
      <w:pPr>
        <w:pStyle w:val="Heading2"/>
        <w:rPr>
          <w:lang w:eastAsia="ko-KR"/>
        </w:rPr>
      </w:pPr>
      <w:bookmarkStart w:id="7518" w:name="_Toc26369750"/>
      <w:bookmarkStart w:id="7519" w:name="_Toc36227632"/>
      <w:bookmarkStart w:id="7520" w:name="_Toc36228647"/>
      <w:bookmarkStart w:id="7521" w:name="_Toc36229274"/>
      <w:bookmarkStart w:id="7522" w:name="_Toc68847594"/>
      <w:bookmarkStart w:id="7523" w:name="_Toc74611529"/>
      <w:bookmarkStart w:id="7524" w:name="_Toc75566808"/>
      <w:bookmarkStart w:id="7525" w:name="_Toc89790360"/>
      <w:bookmarkStart w:id="7526" w:name="_Toc99466999"/>
      <w:bookmarkStart w:id="7527" w:name="_Toc193991331"/>
      <w:r w:rsidRPr="00567618">
        <w:rPr>
          <w:lang w:eastAsia="ko-KR"/>
        </w:rPr>
        <w:t>S.5.1</w:t>
      </w:r>
      <w:r w:rsidRPr="00567618">
        <w:rPr>
          <w:lang w:eastAsia="ko-KR"/>
        </w:rPr>
        <w:tab/>
        <w:t>General</w:t>
      </w:r>
      <w:bookmarkEnd w:id="7518"/>
      <w:bookmarkEnd w:id="7519"/>
      <w:bookmarkEnd w:id="7520"/>
      <w:bookmarkEnd w:id="7521"/>
      <w:bookmarkEnd w:id="7522"/>
      <w:bookmarkEnd w:id="7523"/>
      <w:bookmarkEnd w:id="7524"/>
      <w:bookmarkEnd w:id="7525"/>
      <w:bookmarkEnd w:id="7526"/>
      <w:bookmarkEnd w:id="7527"/>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28" w:name="_Toc26369751"/>
      <w:bookmarkStart w:id="7529" w:name="_Toc36227633"/>
      <w:bookmarkStart w:id="7530" w:name="_Toc36228648"/>
      <w:bookmarkStart w:id="7531" w:name="_Toc36229275"/>
      <w:bookmarkStart w:id="7532" w:name="_Toc68847595"/>
      <w:bookmarkStart w:id="7533" w:name="_Toc74611530"/>
      <w:bookmarkStart w:id="7534" w:name="_Toc75566809"/>
      <w:bookmarkStart w:id="7535" w:name="_Toc89790361"/>
      <w:bookmarkStart w:id="7536" w:name="_Toc99467000"/>
      <w:bookmarkStart w:id="7537" w:name="_Toc193991332"/>
      <w:r w:rsidRPr="00567618">
        <w:rPr>
          <w:lang w:eastAsia="ko-KR"/>
        </w:rPr>
        <w:t>S.5.2</w:t>
      </w:r>
      <w:r w:rsidRPr="00567618">
        <w:rPr>
          <w:lang w:eastAsia="ko-KR"/>
        </w:rPr>
        <w:tab/>
        <w:t>Main video</w:t>
      </w:r>
      <w:bookmarkEnd w:id="7528"/>
      <w:bookmarkEnd w:id="7529"/>
      <w:bookmarkEnd w:id="7530"/>
      <w:bookmarkEnd w:id="7531"/>
      <w:bookmarkEnd w:id="7532"/>
      <w:bookmarkEnd w:id="7533"/>
      <w:bookmarkEnd w:id="7534"/>
      <w:bookmarkEnd w:id="7535"/>
      <w:bookmarkEnd w:id="7536"/>
      <w:bookmarkEnd w:id="7537"/>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38" w:name="_Toc26369752"/>
      <w:bookmarkStart w:id="7539" w:name="_Toc36227634"/>
      <w:bookmarkStart w:id="7540" w:name="_Toc36228649"/>
      <w:bookmarkStart w:id="7541" w:name="_Toc36229276"/>
      <w:bookmarkStart w:id="7542" w:name="_Toc68847596"/>
      <w:bookmarkStart w:id="7543" w:name="_Toc74611531"/>
      <w:bookmarkStart w:id="7544" w:name="_Toc75566810"/>
      <w:bookmarkStart w:id="7545" w:name="_Toc89790362"/>
      <w:bookmarkStart w:id="7546" w:name="_Toc99467001"/>
      <w:bookmarkStart w:id="7547" w:name="_Toc193991333"/>
      <w:r w:rsidRPr="00567618">
        <w:rPr>
          <w:lang w:eastAsia="ko-KR"/>
        </w:rPr>
        <w:t>S.5.3</w:t>
      </w:r>
      <w:r w:rsidRPr="00567618">
        <w:rPr>
          <w:lang w:eastAsia="ko-KR"/>
        </w:rPr>
        <w:tab/>
        <w:t>Thumbnail video</w:t>
      </w:r>
      <w:bookmarkEnd w:id="7538"/>
      <w:bookmarkEnd w:id="7539"/>
      <w:bookmarkEnd w:id="7540"/>
      <w:bookmarkEnd w:id="7541"/>
      <w:bookmarkEnd w:id="7542"/>
      <w:bookmarkEnd w:id="7543"/>
      <w:bookmarkEnd w:id="7544"/>
      <w:bookmarkEnd w:id="7545"/>
      <w:bookmarkEnd w:id="7546"/>
      <w:bookmarkEnd w:id="7547"/>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48" w:name="_Toc26369753"/>
      <w:bookmarkStart w:id="7549" w:name="_Toc36227635"/>
      <w:bookmarkStart w:id="7550" w:name="_Toc36228650"/>
      <w:bookmarkStart w:id="7551" w:name="_Toc36229277"/>
      <w:bookmarkStart w:id="7552" w:name="_Toc68847597"/>
      <w:bookmarkStart w:id="7553" w:name="_Toc74611532"/>
      <w:bookmarkStart w:id="7554" w:name="_Toc75566811"/>
      <w:bookmarkStart w:id="7555" w:name="_Toc89790363"/>
      <w:bookmarkStart w:id="7556" w:name="_Toc99467002"/>
      <w:bookmarkStart w:id="7557" w:name="_Toc193991334"/>
      <w:r w:rsidRPr="00567618">
        <w:rPr>
          <w:lang w:eastAsia="ko-KR"/>
        </w:rPr>
        <w:t>S.5.4</w:t>
      </w:r>
      <w:r w:rsidRPr="00567618">
        <w:rPr>
          <w:lang w:eastAsia="ko-KR"/>
        </w:rPr>
        <w:tab/>
        <w:t>Screenshare video</w:t>
      </w:r>
      <w:bookmarkEnd w:id="7548"/>
      <w:bookmarkEnd w:id="7549"/>
      <w:bookmarkEnd w:id="7550"/>
      <w:bookmarkEnd w:id="7551"/>
      <w:bookmarkEnd w:id="7552"/>
      <w:bookmarkEnd w:id="7553"/>
      <w:bookmarkEnd w:id="7554"/>
      <w:bookmarkEnd w:id="7555"/>
      <w:bookmarkEnd w:id="7556"/>
      <w:bookmarkEnd w:id="7557"/>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58" w:name="_Toc26369754"/>
      <w:bookmarkStart w:id="7559" w:name="_Toc36227636"/>
      <w:bookmarkStart w:id="7560" w:name="_Toc36228651"/>
      <w:bookmarkStart w:id="7561" w:name="_Toc36229278"/>
      <w:bookmarkStart w:id="7562" w:name="_Toc68847598"/>
      <w:bookmarkStart w:id="7563" w:name="_Toc74611533"/>
      <w:bookmarkStart w:id="7564" w:name="_Toc75566812"/>
      <w:bookmarkStart w:id="7565" w:name="_Toc89790364"/>
      <w:bookmarkStart w:id="7566" w:name="_Toc99467003"/>
      <w:bookmarkStart w:id="7567" w:name="_Toc193991335"/>
      <w:r w:rsidRPr="00567618">
        <w:rPr>
          <w:lang w:eastAsia="ko-KR"/>
        </w:rPr>
        <w:t>S.5.5</w:t>
      </w:r>
      <w:r w:rsidRPr="00567618">
        <w:rPr>
          <w:lang w:eastAsia="ko-KR"/>
        </w:rPr>
        <w:tab/>
        <w:t>Audio</w:t>
      </w:r>
      <w:bookmarkEnd w:id="7558"/>
      <w:bookmarkEnd w:id="7559"/>
      <w:bookmarkEnd w:id="7560"/>
      <w:bookmarkEnd w:id="7561"/>
      <w:bookmarkEnd w:id="7562"/>
      <w:bookmarkEnd w:id="7563"/>
      <w:bookmarkEnd w:id="7564"/>
      <w:bookmarkEnd w:id="7565"/>
      <w:bookmarkEnd w:id="7566"/>
      <w:bookmarkEnd w:id="7567"/>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68" w:name="_Toc26369755"/>
      <w:bookmarkStart w:id="7569" w:name="_Toc36227637"/>
      <w:bookmarkStart w:id="7570" w:name="_Toc36228652"/>
      <w:bookmarkStart w:id="7571" w:name="_Toc36229279"/>
      <w:bookmarkStart w:id="7572" w:name="_Toc68847599"/>
      <w:bookmarkStart w:id="7573" w:name="_Toc74611534"/>
      <w:bookmarkStart w:id="7574" w:name="_Toc75566813"/>
      <w:bookmarkStart w:id="7575" w:name="_Toc89790365"/>
      <w:bookmarkStart w:id="7576" w:name="_Toc99467004"/>
      <w:bookmarkStart w:id="7577" w:name="_Toc193991336"/>
      <w:r w:rsidRPr="00567618">
        <w:rPr>
          <w:lang w:eastAsia="ko-KR"/>
        </w:rPr>
        <w:t>S.5.6</w:t>
      </w:r>
      <w:r w:rsidRPr="00567618">
        <w:rPr>
          <w:lang w:eastAsia="ko-KR"/>
        </w:rPr>
        <w:tab/>
        <w:t>BFCP</w:t>
      </w:r>
      <w:bookmarkEnd w:id="7568"/>
      <w:bookmarkEnd w:id="7569"/>
      <w:bookmarkEnd w:id="7570"/>
      <w:bookmarkEnd w:id="7571"/>
      <w:bookmarkEnd w:id="7572"/>
      <w:bookmarkEnd w:id="7573"/>
      <w:bookmarkEnd w:id="7574"/>
      <w:bookmarkEnd w:id="7575"/>
      <w:bookmarkEnd w:id="7576"/>
      <w:bookmarkEnd w:id="7577"/>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78" w:name="_Toc26369756"/>
      <w:bookmarkStart w:id="7579" w:name="_Toc36227638"/>
      <w:bookmarkStart w:id="7580" w:name="_Toc36228653"/>
      <w:bookmarkStart w:id="7581" w:name="_Toc36229280"/>
      <w:bookmarkStart w:id="7582" w:name="_Toc68847600"/>
      <w:bookmarkStart w:id="7583" w:name="_Toc74611535"/>
      <w:bookmarkStart w:id="7584" w:name="_Toc75566814"/>
      <w:bookmarkStart w:id="7585" w:name="_Toc89790366"/>
      <w:bookmarkStart w:id="7586" w:name="_Toc99467005"/>
      <w:bookmarkStart w:id="7587" w:name="_Toc193991337"/>
      <w:r w:rsidRPr="00567618">
        <w:rPr>
          <w:lang w:eastAsia="ko-KR"/>
        </w:rPr>
        <w:t>S.5.7</w:t>
      </w:r>
      <w:r w:rsidRPr="00567618">
        <w:rPr>
          <w:lang w:eastAsia="ko-KR"/>
        </w:rPr>
        <w:tab/>
        <w:t>Compact Concurrent Codec Negotiation and Capabilities</w:t>
      </w:r>
      <w:bookmarkEnd w:id="7578"/>
      <w:bookmarkEnd w:id="7579"/>
      <w:bookmarkEnd w:id="7580"/>
      <w:bookmarkEnd w:id="7581"/>
      <w:bookmarkEnd w:id="7582"/>
      <w:bookmarkEnd w:id="7583"/>
      <w:bookmarkEnd w:id="7584"/>
      <w:bookmarkEnd w:id="7585"/>
      <w:bookmarkEnd w:id="7586"/>
      <w:bookmarkEnd w:id="7587"/>
    </w:p>
    <w:p w14:paraId="007B19BB" w14:textId="77777777" w:rsidR="00FC7E52" w:rsidRPr="00567618" w:rsidRDefault="00FC7E52" w:rsidP="00FC7E52">
      <w:pPr>
        <w:pStyle w:val="Heading3"/>
        <w:rPr>
          <w:lang w:eastAsia="ko-KR"/>
        </w:rPr>
      </w:pPr>
      <w:bookmarkStart w:id="7588" w:name="_Toc26369757"/>
      <w:bookmarkStart w:id="7589" w:name="_Toc36227639"/>
      <w:bookmarkStart w:id="7590" w:name="_Toc36228654"/>
      <w:bookmarkStart w:id="7591" w:name="_Toc36229281"/>
      <w:bookmarkStart w:id="7592" w:name="_Toc68847601"/>
      <w:bookmarkStart w:id="7593" w:name="_Toc74611536"/>
      <w:bookmarkStart w:id="7594" w:name="_Toc75566815"/>
      <w:bookmarkStart w:id="7595" w:name="_Toc89790367"/>
      <w:bookmarkStart w:id="7596" w:name="_Toc99467006"/>
      <w:bookmarkStart w:id="7597" w:name="_Toc193991338"/>
      <w:r w:rsidRPr="00567618">
        <w:rPr>
          <w:lang w:eastAsia="ko-KR"/>
        </w:rPr>
        <w:t>S.5.7.1</w:t>
      </w:r>
      <w:r w:rsidRPr="00567618">
        <w:rPr>
          <w:lang w:eastAsia="ko-KR"/>
        </w:rPr>
        <w:tab/>
        <w:t>General</w:t>
      </w:r>
      <w:bookmarkEnd w:id="7588"/>
      <w:bookmarkEnd w:id="7589"/>
      <w:bookmarkEnd w:id="7590"/>
      <w:bookmarkEnd w:id="7591"/>
      <w:bookmarkEnd w:id="7592"/>
      <w:bookmarkEnd w:id="7593"/>
      <w:bookmarkEnd w:id="7594"/>
      <w:bookmarkEnd w:id="7595"/>
      <w:bookmarkEnd w:id="7596"/>
      <w:bookmarkEnd w:id="7597"/>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598" w:name="_Toc26369758"/>
      <w:bookmarkStart w:id="7599" w:name="_Toc36227640"/>
      <w:bookmarkStart w:id="7600" w:name="_Toc36228655"/>
      <w:bookmarkStart w:id="7601" w:name="_Toc36229282"/>
      <w:bookmarkStart w:id="7602" w:name="_Toc68847602"/>
      <w:bookmarkStart w:id="7603" w:name="_Toc74611537"/>
      <w:bookmarkStart w:id="7604" w:name="_Toc75566816"/>
      <w:bookmarkStart w:id="7605" w:name="_Toc89790368"/>
      <w:bookmarkStart w:id="7606" w:name="_Toc99467007"/>
      <w:bookmarkStart w:id="7607" w:name="_Toc193991339"/>
      <w:r w:rsidRPr="00567618">
        <w:rPr>
          <w:lang w:eastAsia="ko-KR"/>
        </w:rPr>
        <w:t>S.5.7.2</w:t>
      </w:r>
      <w:r w:rsidRPr="00567618">
        <w:rPr>
          <w:lang w:eastAsia="ko-KR"/>
        </w:rPr>
        <w:tab/>
        <w:t>The Compact CCC SDP Attribute</w:t>
      </w:r>
      <w:bookmarkEnd w:id="7598"/>
      <w:bookmarkEnd w:id="7599"/>
      <w:bookmarkEnd w:id="7600"/>
      <w:bookmarkEnd w:id="7601"/>
      <w:bookmarkEnd w:id="7602"/>
      <w:bookmarkEnd w:id="7603"/>
      <w:bookmarkEnd w:id="7604"/>
      <w:bookmarkEnd w:id="7605"/>
      <w:bookmarkEnd w:id="7606"/>
      <w:bookmarkEnd w:id="7607"/>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08"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09" w:name="_MCCTEMPBM_CRPT86941737___7"/>
      <w:bookmarkEnd w:id="7608"/>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10" w:name="MCCQCTEMPBM_00000189"/>
      <w:r w:rsidRPr="00567618">
        <w:rPr>
          <w:rFonts w:ascii="Courier New" w:hAnsi="Courier New" w:cs="Courier New"/>
        </w:rPr>
        <w:t>ccc-prof</w:t>
      </w:r>
      <w:bookmarkEnd w:id="7610"/>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1" w:name="MCCQCTEMPBM_00000190"/>
      <w:r w:rsidRPr="00567618">
        <w:rPr>
          <w:rFonts w:ascii="Courier New" w:hAnsi="Courier New" w:cs="Courier New"/>
        </w:rPr>
        <w:t>ccc-prof</w:t>
      </w:r>
      <w:bookmarkEnd w:id="7611"/>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2" w:name="MCCQCTEMPBM_00000191"/>
      <w:r w:rsidRPr="00567618">
        <w:rPr>
          <w:rFonts w:ascii="Courier New" w:hAnsi="Courier New" w:cs="Courier New"/>
        </w:rPr>
        <w:t>ccc-prof</w:t>
      </w:r>
      <w:bookmarkEnd w:id="7612"/>
      <w:r w:rsidRPr="00567618">
        <w:t xml:space="preserve">‘s to indicate support of different configurations of concurrent encoders and decoders, e.g., to indicate that supporting less concurrent encoders enables the terminal to support more concurrent decoders. </w:t>
      </w:r>
      <w:bookmarkStart w:id="7613" w:name="MCCQCTEMPBM_00000192"/>
      <w:r w:rsidRPr="00567618">
        <w:rPr>
          <w:rFonts w:ascii="Courier New" w:hAnsi="Courier New" w:cs="Courier New"/>
        </w:rPr>
        <w:t>ccc-prof</w:t>
      </w:r>
      <w:bookmarkEnd w:id="7613"/>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4" w:name="MCCQCTEMPBM_00000193"/>
      <w:r w:rsidRPr="00567618">
        <w:rPr>
          <w:rFonts w:ascii="Courier New" w:hAnsi="Courier New" w:cs="Courier New"/>
        </w:rPr>
        <w:t>ccc-prof</w:t>
      </w:r>
      <w:bookmarkEnd w:id="7614"/>
      <w:r w:rsidRPr="00567618">
        <w:t xml:space="preserve">‘s are the same.  If a conflict is detected between </w:t>
      </w:r>
      <w:bookmarkStart w:id="7615" w:name="MCCQCTEMPBM_00000194"/>
      <w:r w:rsidRPr="00567618">
        <w:rPr>
          <w:rFonts w:ascii="Courier New" w:hAnsi="Courier New" w:cs="Courier New"/>
        </w:rPr>
        <w:t>ccc-prof</w:t>
      </w:r>
      <w:bookmarkEnd w:id="7615"/>
      <w:r w:rsidRPr="00567618">
        <w:t xml:space="preserve">‘s, the information from the first </w:t>
      </w:r>
      <w:bookmarkStart w:id="7616" w:name="MCCQCTEMPBM_00000195"/>
      <w:r w:rsidRPr="00567618">
        <w:rPr>
          <w:rFonts w:ascii="Courier New" w:hAnsi="Courier New" w:cs="Courier New"/>
        </w:rPr>
        <w:t>ccc-prof</w:t>
      </w:r>
      <w:bookmarkEnd w:id="7616"/>
      <w:r w:rsidRPr="00567618">
        <w:t xml:space="preserve"> among the conflicting </w:t>
      </w:r>
      <w:bookmarkStart w:id="7617" w:name="MCCQCTEMPBM_00000196"/>
      <w:r w:rsidRPr="00567618">
        <w:rPr>
          <w:rFonts w:ascii="Courier New" w:hAnsi="Courier New" w:cs="Courier New"/>
        </w:rPr>
        <w:t>ccc-prof</w:t>
      </w:r>
      <w:bookmarkEnd w:id="7617"/>
      <w:r w:rsidRPr="00567618">
        <w:t xml:space="preserve">‘s is used and all the other conflicting </w:t>
      </w:r>
      <w:bookmarkStart w:id="7618" w:name="MCCQCTEMPBM_00000197"/>
      <w:r w:rsidRPr="00567618">
        <w:rPr>
          <w:rFonts w:ascii="Courier New" w:hAnsi="Courier New" w:cs="Courier New"/>
        </w:rPr>
        <w:t>ccc-prof</w:t>
      </w:r>
      <w:bookmarkEnd w:id="7618"/>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19" w:name="_Toc26369759"/>
      <w:bookmarkStart w:id="7620" w:name="_Toc36227641"/>
      <w:bookmarkStart w:id="7621" w:name="_Toc36228656"/>
      <w:bookmarkStart w:id="7622" w:name="_Toc36229283"/>
      <w:bookmarkStart w:id="7623" w:name="_Toc68847603"/>
      <w:bookmarkStart w:id="7624" w:name="_Toc74611538"/>
      <w:bookmarkStart w:id="7625" w:name="_Toc75566817"/>
      <w:bookmarkStart w:id="7626" w:name="_Toc89790369"/>
      <w:bookmarkStart w:id="7627" w:name="_Toc99467008"/>
      <w:bookmarkStart w:id="7628" w:name="_Toc193991340"/>
      <w:bookmarkEnd w:id="7609"/>
      <w:r w:rsidRPr="00567618">
        <w:rPr>
          <w:lang w:eastAsia="ko-KR"/>
        </w:rPr>
        <w:t>S.5.7.3</w:t>
      </w:r>
      <w:r w:rsidRPr="00567618">
        <w:rPr>
          <w:lang w:eastAsia="ko-KR"/>
        </w:rPr>
        <w:tab/>
        <w:t>Using the Compact CCC SDP Attribute for CCC Exchange</w:t>
      </w:r>
      <w:bookmarkEnd w:id="7619"/>
      <w:bookmarkEnd w:id="7620"/>
      <w:bookmarkEnd w:id="7621"/>
      <w:bookmarkEnd w:id="7622"/>
      <w:bookmarkEnd w:id="7623"/>
      <w:bookmarkEnd w:id="7624"/>
      <w:bookmarkEnd w:id="7625"/>
      <w:bookmarkEnd w:id="7626"/>
      <w:bookmarkEnd w:id="7627"/>
      <w:bookmarkEnd w:id="7628"/>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29" w:name="_MCCTEMPBM_CRPT86941738___7"/>
      <w:r w:rsidRPr="00567618">
        <w:rPr>
          <w:lang w:eastAsia="ko-KR"/>
        </w:rPr>
        <w:t xml:space="preserve">A new content type </w:t>
      </w:r>
      <w:bookmarkStart w:id="7630" w:name="MCCQCTEMPBM_00000198"/>
      <w:r w:rsidRPr="00567618">
        <w:rPr>
          <w:rFonts w:ascii="Courier New" w:hAnsi="Courier New" w:cs="Courier New"/>
          <w:lang w:eastAsia="ko-KR"/>
        </w:rPr>
        <w:t>cccex</w:t>
      </w:r>
      <w:bookmarkEnd w:id="7630"/>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1" w:name="MCCQCTEMPBM_00000199"/>
      <w:r w:rsidRPr="00567618">
        <w:rPr>
          <w:rFonts w:ascii="Courier New" w:hAnsi="Courier New" w:cs="Courier New"/>
          <w:lang w:eastAsia="ko-KR"/>
        </w:rPr>
        <w:t>a=ccc_list:</w:t>
      </w:r>
      <w:bookmarkEnd w:id="7631"/>
      <w:r w:rsidRPr="00567618">
        <w:rPr>
          <w:lang w:eastAsia="ko-KR"/>
        </w:rPr>
        <w:t xml:space="preserve">" when using the </w:t>
      </w:r>
      <w:bookmarkStart w:id="7632" w:name="MCCQCTEMPBM_00000200"/>
      <w:r w:rsidRPr="00567618">
        <w:rPr>
          <w:rFonts w:ascii="Courier New" w:hAnsi="Courier New" w:cs="Courier New"/>
          <w:lang w:eastAsia="ko-KR"/>
        </w:rPr>
        <w:t>ccc_list</w:t>
      </w:r>
      <w:bookmarkEnd w:id="7632"/>
      <w:r w:rsidRPr="00567618">
        <w:rPr>
          <w:lang w:eastAsia="ko-KR"/>
        </w:rPr>
        <w:t xml:space="preserve"> attribute.</w:t>
      </w:r>
    </w:p>
    <w:bookmarkEnd w:id="7629"/>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3" w:name="_Toc26369760"/>
      <w:bookmarkStart w:id="7634" w:name="_Toc36227642"/>
      <w:bookmarkStart w:id="7635" w:name="_Toc36228657"/>
      <w:bookmarkStart w:id="7636" w:name="_Toc36229284"/>
      <w:bookmarkStart w:id="7637" w:name="_Toc68847604"/>
      <w:bookmarkStart w:id="7638" w:name="_Toc74611539"/>
      <w:bookmarkStart w:id="7639" w:name="_Toc75566818"/>
      <w:bookmarkStart w:id="7640" w:name="_Toc89790370"/>
      <w:bookmarkStart w:id="7641" w:name="_Toc99467009"/>
      <w:bookmarkStart w:id="7642" w:name="_Toc193991341"/>
      <w:r w:rsidRPr="00567618">
        <w:rPr>
          <w:lang w:eastAsia="ko-KR"/>
        </w:rPr>
        <w:t>S.5.7.4</w:t>
      </w:r>
      <w:r w:rsidRPr="00567618">
        <w:rPr>
          <w:lang w:eastAsia="ko-KR"/>
        </w:rPr>
        <w:tab/>
        <w:t>Using the Compact CCC SDP Attribute for Session Initiation</w:t>
      </w:r>
      <w:bookmarkEnd w:id="7633"/>
      <w:bookmarkEnd w:id="7634"/>
      <w:bookmarkEnd w:id="7635"/>
      <w:bookmarkEnd w:id="7636"/>
      <w:bookmarkEnd w:id="7637"/>
      <w:bookmarkEnd w:id="7638"/>
      <w:bookmarkEnd w:id="7639"/>
      <w:bookmarkEnd w:id="7640"/>
      <w:bookmarkEnd w:id="7641"/>
      <w:bookmarkEnd w:id="7642"/>
    </w:p>
    <w:p w14:paraId="2E991C4F" w14:textId="77777777" w:rsidR="00FC7E52" w:rsidRPr="00567618" w:rsidRDefault="00FC7E52" w:rsidP="00FC7E52">
      <w:pPr>
        <w:pStyle w:val="Heading4"/>
        <w:rPr>
          <w:lang w:eastAsia="ko-KR"/>
        </w:rPr>
      </w:pPr>
      <w:bookmarkStart w:id="7643" w:name="_Toc26369761"/>
      <w:bookmarkStart w:id="7644" w:name="_Toc36227643"/>
      <w:bookmarkStart w:id="7645" w:name="_Toc36228658"/>
      <w:bookmarkStart w:id="7646" w:name="_Toc36229285"/>
      <w:bookmarkStart w:id="7647" w:name="_Toc68847605"/>
      <w:bookmarkStart w:id="7648" w:name="_Toc74611540"/>
      <w:bookmarkStart w:id="7649" w:name="_Toc75566819"/>
      <w:bookmarkStart w:id="7650" w:name="_Toc89790371"/>
      <w:bookmarkStart w:id="7651" w:name="_Toc99467010"/>
      <w:bookmarkStart w:id="7652" w:name="_Toc193991342"/>
      <w:r w:rsidRPr="00567618">
        <w:rPr>
          <w:lang w:eastAsia="ko-KR"/>
        </w:rPr>
        <w:t>S.5.7.4.1</w:t>
      </w:r>
      <w:r w:rsidRPr="00567618">
        <w:rPr>
          <w:lang w:eastAsia="ko-KR"/>
        </w:rPr>
        <w:tab/>
        <w:t>General</w:t>
      </w:r>
      <w:bookmarkEnd w:id="7643"/>
      <w:bookmarkEnd w:id="7644"/>
      <w:bookmarkEnd w:id="7645"/>
      <w:bookmarkEnd w:id="7646"/>
      <w:bookmarkEnd w:id="7647"/>
      <w:bookmarkEnd w:id="7648"/>
      <w:bookmarkEnd w:id="7649"/>
      <w:bookmarkEnd w:id="7650"/>
      <w:bookmarkEnd w:id="7651"/>
      <w:bookmarkEnd w:id="7652"/>
    </w:p>
    <w:p w14:paraId="42DFCDB4" w14:textId="77777777" w:rsidR="00FC7E52" w:rsidRPr="00567618" w:rsidRDefault="00FC7E52" w:rsidP="00FC7E52">
      <w:pPr>
        <w:spacing w:after="0"/>
      </w:pPr>
      <w:bookmarkStart w:id="7653"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4" w:name="_Toc26369762"/>
      <w:bookmarkStart w:id="7655" w:name="_Toc36227644"/>
      <w:bookmarkStart w:id="7656" w:name="_Toc36228659"/>
      <w:bookmarkStart w:id="7657" w:name="_Toc36229286"/>
      <w:bookmarkStart w:id="7658" w:name="_Toc68847606"/>
      <w:bookmarkStart w:id="7659" w:name="_Toc74611541"/>
      <w:bookmarkStart w:id="7660" w:name="_Toc75566820"/>
      <w:bookmarkStart w:id="7661" w:name="_Toc89790372"/>
      <w:bookmarkStart w:id="7662" w:name="_Toc99467011"/>
      <w:bookmarkStart w:id="7663" w:name="_Toc193991343"/>
      <w:bookmarkEnd w:id="7653"/>
      <w:r w:rsidRPr="00567618">
        <w:rPr>
          <w:lang w:eastAsia="ko-KR"/>
        </w:rPr>
        <w:t>S.5.7.4.2</w:t>
      </w:r>
      <w:r w:rsidRPr="00567618">
        <w:rPr>
          <w:lang w:eastAsia="ko-KR"/>
        </w:rPr>
        <w:tab/>
        <w:t>SDP Offer Rules</w:t>
      </w:r>
      <w:bookmarkEnd w:id="7654"/>
      <w:bookmarkEnd w:id="7655"/>
      <w:bookmarkEnd w:id="7656"/>
      <w:bookmarkEnd w:id="7657"/>
      <w:bookmarkEnd w:id="7658"/>
      <w:bookmarkEnd w:id="7659"/>
      <w:bookmarkEnd w:id="7660"/>
      <w:bookmarkEnd w:id="7661"/>
      <w:bookmarkEnd w:id="7662"/>
      <w:bookmarkEnd w:id="7663"/>
    </w:p>
    <w:p w14:paraId="0FEAB0E1" w14:textId="77777777" w:rsidR="00FC7E52" w:rsidRPr="00567618" w:rsidRDefault="00FC7E52" w:rsidP="00FC7E52">
      <w:bookmarkStart w:id="7664"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5" w:name="_Toc26369763"/>
      <w:bookmarkStart w:id="7666" w:name="_Toc36227645"/>
      <w:bookmarkStart w:id="7667" w:name="_Toc36228660"/>
      <w:bookmarkStart w:id="7668" w:name="_Toc36229287"/>
      <w:bookmarkStart w:id="7669" w:name="_Toc68847607"/>
      <w:bookmarkStart w:id="7670" w:name="_Toc74611542"/>
      <w:bookmarkStart w:id="7671" w:name="_Toc75566821"/>
      <w:bookmarkStart w:id="7672" w:name="_Toc89790373"/>
      <w:bookmarkStart w:id="7673" w:name="_Toc99467012"/>
      <w:bookmarkStart w:id="7674" w:name="_Toc193991344"/>
      <w:bookmarkEnd w:id="7664"/>
      <w:r w:rsidRPr="00567618">
        <w:rPr>
          <w:lang w:eastAsia="ko-KR"/>
        </w:rPr>
        <w:t>S.5.7.4.3</w:t>
      </w:r>
      <w:r w:rsidRPr="00567618">
        <w:rPr>
          <w:lang w:eastAsia="ko-KR"/>
        </w:rPr>
        <w:tab/>
        <w:t>SDP Answer Rules</w:t>
      </w:r>
      <w:bookmarkEnd w:id="7665"/>
      <w:bookmarkEnd w:id="7666"/>
      <w:bookmarkEnd w:id="7667"/>
      <w:bookmarkEnd w:id="7668"/>
      <w:bookmarkEnd w:id="7669"/>
      <w:bookmarkEnd w:id="7670"/>
      <w:bookmarkEnd w:id="7671"/>
      <w:bookmarkEnd w:id="7672"/>
      <w:bookmarkEnd w:id="7673"/>
      <w:bookmarkEnd w:id="7674"/>
    </w:p>
    <w:p w14:paraId="1D44B94A" w14:textId="77777777" w:rsidR="00FC7E52" w:rsidRPr="00567618" w:rsidRDefault="00FC7E52" w:rsidP="00FC7E52">
      <w:bookmarkStart w:id="7675"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6" w:name="_MCCTEMPBM_CRPT86941742___7"/>
      <w:bookmarkEnd w:id="7675"/>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77" w:name="_Toc26369764"/>
      <w:bookmarkStart w:id="7678" w:name="_Toc36227646"/>
      <w:bookmarkStart w:id="7679" w:name="_Toc36228661"/>
      <w:bookmarkStart w:id="7680" w:name="_Toc36229288"/>
      <w:bookmarkStart w:id="7681" w:name="_Toc68847608"/>
      <w:bookmarkStart w:id="7682" w:name="_Toc74611543"/>
      <w:bookmarkStart w:id="7683" w:name="_Toc75566822"/>
      <w:bookmarkStart w:id="7684" w:name="_Toc89790374"/>
      <w:bookmarkStart w:id="7685" w:name="_Toc99467013"/>
      <w:bookmarkStart w:id="7686" w:name="_Toc193991345"/>
      <w:bookmarkEnd w:id="7676"/>
      <w:r w:rsidRPr="00567618">
        <w:rPr>
          <w:lang w:eastAsia="ko-KR"/>
        </w:rPr>
        <w:t>S.6</w:t>
      </w:r>
      <w:r w:rsidRPr="00567618">
        <w:rPr>
          <w:lang w:eastAsia="ko-KR"/>
        </w:rPr>
        <w:tab/>
        <w:t>Media transport</w:t>
      </w:r>
      <w:bookmarkEnd w:id="7677"/>
      <w:bookmarkEnd w:id="7678"/>
      <w:bookmarkEnd w:id="7679"/>
      <w:bookmarkEnd w:id="7680"/>
      <w:bookmarkEnd w:id="7681"/>
      <w:bookmarkEnd w:id="7682"/>
      <w:bookmarkEnd w:id="7683"/>
      <w:bookmarkEnd w:id="7684"/>
      <w:bookmarkEnd w:id="7685"/>
      <w:bookmarkEnd w:id="7686"/>
    </w:p>
    <w:p w14:paraId="69092B64" w14:textId="77777777" w:rsidR="00FC7E52" w:rsidRPr="00567618" w:rsidRDefault="00FC7E52" w:rsidP="00FC7E52">
      <w:pPr>
        <w:pStyle w:val="Heading2"/>
        <w:rPr>
          <w:lang w:eastAsia="ko-KR"/>
        </w:rPr>
      </w:pPr>
      <w:bookmarkStart w:id="7687" w:name="_Toc26369765"/>
      <w:bookmarkStart w:id="7688" w:name="_Toc36227647"/>
      <w:bookmarkStart w:id="7689" w:name="_Toc36228662"/>
      <w:bookmarkStart w:id="7690" w:name="_Toc36229289"/>
      <w:bookmarkStart w:id="7691" w:name="_Toc68847609"/>
      <w:bookmarkStart w:id="7692" w:name="_Toc74611544"/>
      <w:bookmarkStart w:id="7693" w:name="_Toc75566823"/>
      <w:bookmarkStart w:id="7694" w:name="_Toc89790375"/>
      <w:bookmarkStart w:id="7695" w:name="_Toc99467014"/>
      <w:bookmarkStart w:id="7696" w:name="_Toc193991346"/>
      <w:r w:rsidRPr="00567618">
        <w:rPr>
          <w:lang w:eastAsia="ko-KR"/>
        </w:rPr>
        <w:t>S.6.1</w:t>
      </w:r>
      <w:r w:rsidRPr="00567618">
        <w:rPr>
          <w:lang w:eastAsia="ko-KR"/>
        </w:rPr>
        <w:tab/>
        <w:t>RTP</w:t>
      </w:r>
      <w:bookmarkEnd w:id="7687"/>
      <w:bookmarkEnd w:id="7688"/>
      <w:bookmarkEnd w:id="7689"/>
      <w:bookmarkEnd w:id="7690"/>
      <w:bookmarkEnd w:id="7691"/>
      <w:bookmarkEnd w:id="7692"/>
      <w:bookmarkEnd w:id="7693"/>
      <w:bookmarkEnd w:id="7694"/>
      <w:bookmarkEnd w:id="7695"/>
      <w:bookmarkEnd w:id="7696"/>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697" w:name="_Toc26369766"/>
      <w:bookmarkStart w:id="7698" w:name="_Toc36227648"/>
      <w:bookmarkStart w:id="7699" w:name="_Toc36228663"/>
      <w:bookmarkStart w:id="7700" w:name="_Toc36229290"/>
      <w:bookmarkStart w:id="7701" w:name="_Toc68847610"/>
      <w:bookmarkStart w:id="7702" w:name="_Toc74611545"/>
      <w:bookmarkStart w:id="7703" w:name="_Toc75566824"/>
      <w:bookmarkStart w:id="7704" w:name="_Toc89790376"/>
      <w:bookmarkStart w:id="7705" w:name="_Toc99467015"/>
      <w:bookmarkStart w:id="7706" w:name="_Toc193991347"/>
      <w:r w:rsidRPr="00567618">
        <w:rPr>
          <w:lang w:eastAsia="ko-KR"/>
        </w:rPr>
        <w:t>S.6.2</w:t>
      </w:r>
      <w:r w:rsidRPr="00567618">
        <w:rPr>
          <w:lang w:eastAsia="ko-KR"/>
        </w:rPr>
        <w:tab/>
        <w:t>RTCP</w:t>
      </w:r>
      <w:bookmarkEnd w:id="7697"/>
      <w:bookmarkEnd w:id="7698"/>
      <w:bookmarkEnd w:id="7699"/>
      <w:bookmarkEnd w:id="7700"/>
      <w:bookmarkEnd w:id="7701"/>
      <w:bookmarkEnd w:id="7702"/>
      <w:bookmarkEnd w:id="7703"/>
      <w:bookmarkEnd w:id="7704"/>
      <w:bookmarkEnd w:id="7705"/>
      <w:bookmarkEnd w:id="7706"/>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07" w:name="_Toc26369767"/>
      <w:bookmarkStart w:id="7708" w:name="_Toc36227649"/>
      <w:bookmarkStart w:id="7709" w:name="_Toc36228664"/>
      <w:bookmarkStart w:id="7710" w:name="_Toc36229291"/>
      <w:bookmarkStart w:id="7711" w:name="_Toc68847611"/>
      <w:bookmarkStart w:id="7712" w:name="_Toc74611546"/>
      <w:bookmarkStart w:id="7713" w:name="_Toc75566825"/>
      <w:bookmarkStart w:id="7714" w:name="_Toc89790377"/>
      <w:bookmarkStart w:id="7715" w:name="_Toc99467016"/>
      <w:bookmarkStart w:id="7716" w:name="_Toc193991348"/>
      <w:r w:rsidRPr="00567618">
        <w:rPr>
          <w:lang w:eastAsia="ko-KR"/>
        </w:rPr>
        <w:t>S.6.3</w:t>
      </w:r>
      <w:r w:rsidRPr="00567618">
        <w:rPr>
          <w:lang w:eastAsia="ko-KR"/>
        </w:rPr>
        <w:tab/>
        <w:t>RTP Stream Selective Forwarding</w:t>
      </w:r>
      <w:bookmarkEnd w:id="7707"/>
      <w:bookmarkEnd w:id="7708"/>
      <w:bookmarkEnd w:id="7709"/>
      <w:bookmarkEnd w:id="7710"/>
      <w:bookmarkEnd w:id="7711"/>
      <w:bookmarkEnd w:id="7712"/>
      <w:bookmarkEnd w:id="7713"/>
      <w:bookmarkEnd w:id="7714"/>
      <w:bookmarkEnd w:id="7715"/>
      <w:bookmarkEnd w:id="7716"/>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17" w:name="_Toc26369768"/>
      <w:bookmarkStart w:id="7718" w:name="_Toc36227650"/>
      <w:bookmarkStart w:id="7719" w:name="_Toc36228665"/>
      <w:bookmarkStart w:id="7720" w:name="_Toc36229292"/>
      <w:bookmarkStart w:id="7721" w:name="_Toc68847612"/>
      <w:bookmarkStart w:id="7722" w:name="_Toc74611547"/>
      <w:bookmarkStart w:id="7723" w:name="_Toc75566826"/>
      <w:bookmarkStart w:id="7724" w:name="_Toc89790378"/>
      <w:bookmarkStart w:id="7725" w:name="_Toc99467017"/>
      <w:bookmarkStart w:id="7726" w:name="_Toc193991349"/>
      <w:r w:rsidRPr="00567618">
        <w:rPr>
          <w:lang w:eastAsia="ko-KR"/>
        </w:rPr>
        <w:t>S.7</w:t>
      </w:r>
      <w:r w:rsidRPr="00567618">
        <w:rPr>
          <w:lang w:eastAsia="ko-KR"/>
        </w:rPr>
        <w:tab/>
        <w:t>BFCP</w:t>
      </w:r>
      <w:bookmarkEnd w:id="7717"/>
      <w:bookmarkEnd w:id="7718"/>
      <w:bookmarkEnd w:id="7719"/>
      <w:bookmarkEnd w:id="7720"/>
      <w:bookmarkEnd w:id="7721"/>
      <w:bookmarkEnd w:id="7722"/>
      <w:bookmarkEnd w:id="7723"/>
      <w:bookmarkEnd w:id="7724"/>
      <w:bookmarkEnd w:id="7725"/>
      <w:bookmarkEnd w:id="7726"/>
    </w:p>
    <w:p w14:paraId="6484C572" w14:textId="77777777" w:rsidR="00FC7E52" w:rsidRPr="00567618" w:rsidRDefault="00FC7E52" w:rsidP="00FC7E52">
      <w:pPr>
        <w:pStyle w:val="Heading2"/>
        <w:rPr>
          <w:lang w:eastAsia="ko-KR"/>
        </w:rPr>
      </w:pPr>
      <w:bookmarkStart w:id="7727" w:name="_Toc26369769"/>
      <w:bookmarkStart w:id="7728" w:name="_Toc36227651"/>
      <w:bookmarkStart w:id="7729" w:name="_Toc36228666"/>
      <w:bookmarkStart w:id="7730" w:name="_Toc36229293"/>
      <w:bookmarkStart w:id="7731" w:name="_Toc68847613"/>
      <w:bookmarkStart w:id="7732" w:name="_Toc74611548"/>
      <w:bookmarkStart w:id="7733" w:name="_Toc75566827"/>
      <w:bookmarkStart w:id="7734" w:name="_Toc89790379"/>
      <w:bookmarkStart w:id="7735" w:name="_Toc99467018"/>
      <w:bookmarkStart w:id="7736" w:name="_Toc193991350"/>
      <w:r w:rsidRPr="00567618">
        <w:rPr>
          <w:lang w:eastAsia="ko-KR"/>
        </w:rPr>
        <w:t>S.7.1</w:t>
      </w:r>
      <w:r w:rsidRPr="00567618">
        <w:rPr>
          <w:lang w:eastAsia="ko-KR"/>
        </w:rPr>
        <w:tab/>
        <w:t>General</w:t>
      </w:r>
      <w:bookmarkEnd w:id="7727"/>
      <w:bookmarkEnd w:id="7728"/>
      <w:bookmarkEnd w:id="7729"/>
      <w:bookmarkEnd w:id="7730"/>
      <w:bookmarkEnd w:id="7731"/>
      <w:bookmarkEnd w:id="7732"/>
      <w:bookmarkEnd w:id="7733"/>
      <w:bookmarkEnd w:id="7734"/>
      <w:bookmarkEnd w:id="7735"/>
      <w:bookmarkEnd w:id="7736"/>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37" w:name="_Toc26369770"/>
      <w:bookmarkStart w:id="7738" w:name="_Toc36227652"/>
      <w:bookmarkStart w:id="7739" w:name="_Toc36228667"/>
      <w:bookmarkStart w:id="7740" w:name="_Toc36229294"/>
      <w:bookmarkStart w:id="7741" w:name="_Toc68847614"/>
      <w:bookmarkStart w:id="7742" w:name="_Toc74611549"/>
      <w:bookmarkStart w:id="7743" w:name="_Toc75566828"/>
      <w:bookmarkStart w:id="7744" w:name="_Toc89790380"/>
      <w:bookmarkStart w:id="7745" w:name="_Toc99467019"/>
      <w:bookmarkStart w:id="7746" w:name="_Toc193991351"/>
      <w:r w:rsidRPr="00567618">
        <w:rPr>
          <w:lang w:eastAsia="ko-KR"/>
        </w:rPr>
        <w:t>S.7.2</w:t>
      </w:r>
      <w:r w:rsidRPr="00567618">
        <w:rPr>
          <w:lang w:eastAsia="ko-KR"/>
        </w:rPr>
        <w:tab/>
        <w:t>Floor controlled main video</w:t>
      </w:r>
      <w:bookmarkEnd w:id="7737"/>
      <w:bookmarkEnd w:id="7738"/>
      <w:bookmarkEnd w:id="7739"/>
      <w:bookmarkEnd w:id="7740"/>
      <w:bookmarkEnd w:id="7741"/>
      <w:bookmarkEnd w:id="7742"/>
      <w:bookmarkEnd w:id="7743"/>
      <w:bookmarkEnd w:id="7744"/>
      <w:bookmarkEnd w:id="7745"/>
      <w:bookmarkEnd w:id="7746"/>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47" w:name="_Toc26369771"/>
      <w:bookmarkStart w:id="7748" w:name="_Toc36227653"/>
      <w:bookmarkStart w:id="7749" w:name="_Toc36228668"/>
      <w:bookmarkStart w:id="7750" w:name="_Toc36229295"/>
      <w:bookmarkStart w:id="7751" w:name="_Toc68847615"/>
      <w:bookmarkStart w:id="7752" w:name="_Toc74611550"/>
      <w:bookmarkStart w:id="7753" w:name="_Toc75566829"/>
      <w:bookmarkStart w:id="7754" w:name="_Toc89790381"/>
      <w:bookmarkStart w:id="7755" w:name="_Toc99467020"/>
      <w:bookmarkStart w:id="7756" w:name="_Toc193991352"/>
      <w:r w:rsidRPr="00567618">
        <w:rPr>
          <w:lang w:eastAsia="ko-KR"/>
        </w:rPr>
        <w:t>S.7.3</w:t>
      </w:r>
      <w:r w:rsidRPr="00567618">
        <w:rPr>
          <w:lang w:eastAsia="ko-KR"/>
        </w:rPr>
        <w:tab/>
        <w:t>Floor controlled screenshare video</w:t>
      </w:r>
      <w:bookmarkEnd w:id="7747"/>
      <w:bookmarkEnd w:id="7748"/>
      <w:bookmarkEnd w:id="7749"/>
      <w:bookmarkEnd w:id="7750"/>
      <w:bookmarkEnd w:id="7751"/>
      <w:bookmarkEnd w:id="7752"/>
      <w:bookmarkEnd w:id="7753"/>
      <w:bookmarkEnd w:id="7754"/>
      <w:bookmarkEnd w:id="7755"/>
      <w:bookmarkEnd w:id="7756"/>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57" w:name="_Toc26369772"/>
      <w:bookmarkStart w:id="7758" w:name="_Toc36227654"/>
      <w:bookmarkStart w:id="7759" w:name="_Toc36228669"/>
      <w:bookmarkStart w:id="7760" w:name="_Toc36229296"/>
      <w:bookmarkStart w:id="7761" w:name="_Toc68847616"/>
      <w:bookmarkStart w:id="7762" w:name="_Toc74611551"/>
      <w:bookmarkStart w:id="7763" w:name="_Toc75566830"/>
      <w:bookmarkStart w:id="7764" w:name="_Toc89790382"/>
      <w:bookmarkStart w:id="7765" w:name="_Toc99467021"/>
      <w:bookmarkStart w:id="7766" w:name="_Toc193991353"/>
      <w:r w:rsidRPr="00567618">
        <w:rPr>
          <w:lang w:eastAsia="ko-KR"/>
        </w:rPr>
        <w:t>S.7.4</w:t>
      </w:r>
      <w:r w:rsidRPr="00567618">
        <w:rPr>
          <w:lang w:eastAsia="ko-KR"/>
        </w:rPr>
        <w:tab/>
        <w:t>Implicit floor control for audio</w:t>
      </w:r>
      <w:bookmarkEnd w:id="7757"/>
      <w:bookmarkEnd w:id="7758"/>
      <w:bookmarkEnd w:id="7759"/>
      <w:bookmarkEnd w:id="7760"/>
      <w:bookmarkEnd w:id="7761"/>
      <w:bookmarkEnd w:id="7762"/>
      <w:bookmarkEnd w:id="7763"/>
      <w:bookmarkEnd w:id="7764"/>
      <w:bookmarkEnd w:id="7765"/>
      <w:bookmarkEnd w:id="7766"/>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67" w:name="_Toc26369773"/>
      <w:bookmarkStart w:id="7768" w:name="_Toc36227655"/>
      <w:bookmarkStart w:id="7769" w:name="_Toc36228670"/>
      <w:bookmarkStart w:id="7770" w:name="_Toc36229297"/>
      <w:bookmarkStart w:id="7771" w:name="_Toc68847617"/>
      <w:bookmarkStart w:id="7772" w:name="_Toc74611552"/>
      <w:bookmarkStart w:id="7773" w:name="_Toc75566831"/>
      <w:bookmarkStart w:id="7774" w:name="_Toc89790383"/>
      <w:bookmarkStart w:id="7775" w:name="_Toc99467022"/>
      <w:bookmarkStart w:id="7776" w:name="_Toc193991354"/>
      <w:r w:rsidRPr="00567618">
        <w:rPr>
          <w:lang w:eastAsia="ko-KR"/>
        </w:rPr>
        <w:t>S.7.5</w:t>
      </w:r>
      <w:r w:rsidRPr="00567618">
        <w:rPr>
          <w:lang w:eastAsia="ko-KR"/>
        </w:rPr>
        <w:tab/>
        <w:t>Floor control interworking with DTMF-capable MTSI clients</w:t>
      </w:r>
      <w:bookmarkEnd w:id="7767"/>
      <w:bookmarkEnd w:id="7768"/>
      <w:bookmarkEnd w:id="7769"/>
      <w:bookmarkEnd w:id="7770"/>
      <w:bookmarkEnd w:id="7771"/>
      <w:bookmarkEnd w:id="7772"/>
      <w:bookmarkEnd w:id="7773"/>
      <w:bookmarkEnd w:id="7774"/>
      <w:bookmarkEnd w:id="7775"/>
      <w:bookmarkEnd w:id="7776"/>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77" w:name="_Toc26369774"/>
      <w:bookmarkStart w:id="7778" w:name="_Toc36227656"/>
      <w:bookmarkStart w:id="7779" w:name="_Toc36228671"/>
      <w:bookmarkStart w:id="7780" w:name="_Toc36229298"/>
      <w:bookmarkStart w:id="7781" w:name="_Toc68847618"/>
      <w:bookmarkStart w:id="7782" w:name="_Toc74611553"/>
      <w:bookmarkStart w:id="7783" w:name="_Toc75566832"/>
      <w:bookmarkStart w:id="7784" w:name="_Toc89790384"/>
      <w:bookmarkStart w:id="7785" w:name="_Toc99467023"/>
      <w:bookmarkStart w:id="7786" w:name="_Toc193991355"/>
      <w:r w:rsidRPr="00567618">
        <w:rPr>
          <w:lang w:eastAsia="ko-KR"/>
        </w:rPr>
        <w:t>S.8</w:t>
      </w:r>
      <w:r w:rsidRPr="00567618">
        <w:rPr>
          <w:lang w:eastAsia="ko-KR"/>
        </w:rPr>
        <w:tab/>
        <w:t>Rate Adaptation</w:t>
      </w:r>
      <w:bookmarkEnd w:id="7777"/>
      <w:bookmarkEnd w:id="7778"/>
      <w:bookmarkEnd w:id="7779"/>
      <w:bookmarkEnd w:id="7780"/>
      <w:bookmarkEnd w:id="7781"/>
      <w:bookmarkEnd w:id="7782"/>
      <w:bookmarkEnd w:id="7783"/>
      <w:bookmarkEnd w:id="7784"/>
      <w:bookmarkEnd w:id="7785"/>
      <w:bookmarkEnd w:id="7786"/>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87" w:name="_Toc26369775"/>
      <w:bookmarkStart w:id="7788" w:name="_Toc36227657"/>
      <w:bookmarkStart w:id="7789" w:name="_Toc36228672"/>
      <w:bookmarkStart w:id="7790" w:name="_Toc36229299"/>
      <w:bookmarkStart w:id="7791" w:name="_Toc68847619"/>
      <w:bookmarkStart w:id="7792" w:name="_Toc74611554"/>
      <w:bookmarkStart w:id="7793" w:name="_Toc75566833"/>
      <w:bookmarkStart w:id="7794" w:name="_Toc89790385"/>
      <w:bookmarkStart w:id="7795" w:name="_Toc99467024"/>
      <w:bookmarkStart w:id="7796" w:name="_Toc193991356"/>
      <w:r w:rsidRPr="00567618">
        <w:rPr>
          <w:lang w:eastAsia="ko-KR"/>
        </w:rPr>
        <w:t>Annex T (informative):</w:t>
      </w:r>
      <w:r w:rsidRPr="00567618">
        <w:rPr>
          <w:lang w:eastAsia="ko-KR"/>
        </w:rPr>
        <w:br/>
        <w:t>SDP examples for Multi-party Multimedia Conference Media Handling</w:t>
      </w:r>
      <w:bookmarkEnd w:id="7787"/>
      <w:bookmarkEnd w:id="7788"/>
      <w:bookmarkEnd w:id="7789"/>
      <w:bookmarkEnd w:id="7790"/>
      <w:bookmarkEnd w:id="7791"/>
      <w:bookmarkEnd w:id="7792"/>
      <w:bookmarkEnd w:id="7793"/>
      <w:bookmarkEnd w:id="7794"/>
      <w:bookmarkEnd w:id="7795"/>
      <w:bookmarkEnd w:id="7796"/>
    </w:p>
    <w:p w14:paraId="3CF657A6" w14:textId="77777777" w:rsidR="00FC7E52" w:rsidRPr="00567618" w:rsidRDefault="00FC7E52" w:rsidP="00FC7E52">
      <w:pPr>
        <w:pStyle w:val="Heading1"/>
        <w:rPr>
          <w:lang w:eastAsia="ko-KR"/>
        </w:rPr>
      </w:pPr>
      <w:bookmarkStart w:id="7797" w:name="_Toc26369776"/>
      <w:bookmarkStart w:id="7798" w:name="_Toc36227658"/>
      <w:bookmarkStart w:id="7799" w:name="_Toc36228673"/>
      <w:bookmarkStart w:id="7800" w:name="_Toc36229300"/>
      <w:bookmarkStart w:id="7801" w:name="_Toc68847620"/>
      <w:bookmarkStart w:id="7802" w:name="_Toc74611555"/>
      <w:bookmarkStart w:id="7803" w:name="_Toc75566834"/>
      <w:bookmarkStart w:id="7804" w:name="_Toc89790386"/>
      <w:bookmarkStart w:id="7805" w:name="_Toc99467025"/>
      <w:bookmarkStart w:id="7806" w:name="_Toc193991357"/>
      <w:r w:rsidRPr="00567618">
        <w:rPr>
          <w:lang w:eastAsia="ko-KR"/>
        </w:rPr>
        <w:t>T.1</w:t>
      </w:r>
      <w:r w:rsidRPr="00567618">
        <w:rPr>
          <w:lang w:eastAsia="ko-KR"/>
        </w:rPr>
        <w:tab/>
        <w:t>General</w:t>
      </w:r>
      <w:bookmarkEnd w:id="7797"/>
      <w:bookmarkEnd w:id="7798"/>
      <w:bookmarkEnd w:id="7799"/>
      <w:bookmarkEnd w:id="7800"/>
      <w:bookmarkEnd w:id="7801"/>
      <w:bookmarkEnd w:id="7802"/>
      <w:bookmarkEnd w:id="7803"/>
      <w:bookmarkEnd w:id="7804"/>
      <w:bookmarkEnd w:id="7805"/>
      <w:bookmarkEnd w:id="7806"/>
    </w:p>
    <w:p w14:paraId="518D513F" w14:textId="77777777" w:rsidR="00FC7E52" w:rsidRPr="00567618" w:rsidRDefault="00FC7E52" w:rsidP="00FC7E52">
      <w:pPr>
        <w:pStyle w:val="Heading2"/>
      </w:pPr>
      <w:bookmarkStart w:id="7807" w:name="_Toc26369777"/>
      <w:bookmarkStart w:id="7808" w:name="_Toc36227659"/>
      <w:bookmarkStart w:id="7809" w:name="_Toc36228674"/>
      <w:bookmarkStart w:id="7810" w:name="_Toc36229301"/>
      <w:bookmarkStart w:id="7811" w:name="_Toc68847621"/>
      <w:bookmarkStart w:id="7812" w:name="_Toc74611556"/>
      <w:bookmarkStart w:id="7813" w:name="_Toc75566835"/>
      <w:bookmarkStart w:id="7814" w:name="_Toc89790387"/>
      <w:bookmarkStart w:id="7815" w:name="_Toc99467026"/>
      <w:bookmarkStart w:id="7816" w:name="_Toc193991358"/>
      <w:r w:rsidRPr="00567618">
        <w:t>T.1.1</w:t>
      </w:r>
      <w:r w:rsidRPr="00567618">
        <w:tab/>
        <w:t>Introduction</w:t>
      </w:r>
      <w:bookmarkEnd w:id="7807"/>
      <w:bookmarkEnd w:id="7808"/>
      <w:bookmarkEnd w:id="7809"/>
      <w:bookmarkEnd w:id="7810"/>
      <w:bookmarkEnd w:id="7811"/>
      <w:bookmarkEnd w:id="7812"/>
      <w:bookmarkEnd w:id="7813"/>
      <w:bookmarkEnd w:id="7814"/>
      <w:bookmarkEnd w:id="7815"/>
      <w:bookmarkEnd w:id="7816"/>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17" w:name="_Toc26369778"/>
      <w:bookmarkStart w:id="7818" w:name="_Toc36227660"/>
      <w:bookmarkStart w:id="7819" w:name="_Toc36228675"/>
      <w:bookmarkStart w:id="7820" w:name="_Toc36229302"/>
      <w:bookmarkStart w:id="7821" w:name="_Toc68847622"/>
      <w:bookmarkStart w:id="7822" w:name="_Toc74611557"/>
      <w:bookmarkStart w:id="7823" w:name="_Toc75566836"/>
      <w:bookmarkStart w:id="7824" w:name="_Toc89790388"/>
      <w:bookmarkStart w:id="7825" w:name="_Toc99467027"/>
      <w:bookmarkStart w:id="7826" w:name="_Toc193991359"/>
      <w:r w:rsidRPr="00567618">
        <w:t>T.1.2</w:t>
      </w:r>
      <w:r w:rsidRPr="00567618">
        <w:tab/>
        <w:t>Quality of Service examples</w:t>
      </w:r>
      <w:bookmarkEnd w:id="7817"/>
      <w:bookmarkEnd w:id="7818"/>
      <w:bookmarkEnd w:id="7819"/>
      <w:bookmarkEnd w:id="7820"/>
      <w:bookmarkEnd w:id="7821"/>
      <w:bookmarkEnd w:id="7822"/>
      <w:bookmarkEnd w:id="7823"/>
      <w:bookmarkEnd w:id="7824"/>
      <w:bookmarkEnd w:id="7825"/>
      <w:bookmarkEnd w:id="7826"/>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27"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27"/>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28" w:name="_MCCTEMPBM_CRPT86941744___4"/>
            <w:r w:rsidRPr="005324A1">
              <w:t>T.2</w:t>
            </w:r>
            <w:bookmarkEnd w:id="7828"/>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29" w:name="_MCCTEMPBM_CRPT86941745___4"/>
            <w:r w:rsidRPr="005324A1">
              <w:t>452.5</w:t>
            </w:r>
            <w:bookmarkEnd w:id="7829"/>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30" w:name="_MCCTEMPBM_CRPT86941746___4"/>
            <w:r w:rsidRPr="005324A1">
              <w:t>452.5</w:t>
            </w:r>
            <w:bookmarkEnd w:id="7830"/>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1" w:name="_MCCTEMPBM_CRPT86941747___4"/>
            <w:r w:rsidRPr="005324A1">
              <w:t>T.3</w:t>
            </w:r>
            <w:bookmarkEnd w:id="7831"/>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2" w:name="_MCCTEMPBM_CRPT86941748___4"/>
            <w:r w:rsidRPr="005324A1">
              <w:t>2105</w:t>
            </w:r>
            <w:bookmarkEnd w:id="7832"/>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3" w:name="_MCCTEMPBM_CRPT86941749___4"/>
            <w:r w:rsidRPr="005324A1">
              <w:t>2590</w:t>
            </w:r>
            <w:bookmarkEnd w:id="7833"/>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4" w:name="_MCCTEMPBM_CRPT86941750___4"/>
            <w:r w:rsidRPr="005324A1">
              <w:t>T.4</w:t>
            </w:r>
            <w:bookmarkEnd w:id="7834"/>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5" w:name="_MCCTEMPBM_CRPT86941751___4"/>
            <w:r w:rsidRPr="005324A1">
              <w:t>1865</w:t>
            </w:r>
            <w:bookmarkEnd w:id="7835"/>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6" w:name="_MCCTEMPBM_CRPT86941752___4"/>
            <w:r w:rsidRPr="005324A1">
              <w:t>1865</w:t>
            </w:r>
            <w:bookmarkEnd w:id="7836"/>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37"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38" w:name="_MCCTEMPBM_CRPT86941754___4" w:colFirst="0" w:colLast="3"/>
            <w:bookmarkEnd w:id="7837"/>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39" w:name="_MCCTEMPBM_CRPT86941755___4" w:colFirst="0" w:colLast="3"/>
            <w:bookmarkEnd w:id="7838"/>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39"/>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40" w:name="_Toc26369779"/>
      <w:bookmarkStart w:id="7841" w:name="_Toc36227661"/>
      <w:bookmarkStart w:id="7842" w:name="_Toc36228676"/>
      <w:bookmarkStart w:id="7843" w:name="_Toc36229303"/>
      <w:bookmarkStart w:id="7844" w:name="_Toc68847623"/>
      <w:bookmarkStart w:id="7845" w:name="_Toc74611558"/>
      <w:bookmarkStart w:id="7846" w:name="_Toc75566837"/>
      <w:bookmarkStart w:id="7847" w:name="_Toc89790389"/>
      <w:bookmarkStart w:id="7848" w:name="_Toc99467028"/>
      <w:bookmarkStart w:id="7849" w:name="_Toc193991360"/>
      <w:r w:rsidRPr="00567618">
        <w:rPr>
          <w:lang w:eastAsia="ko-KR"/>
        </w:rPr>
        <w:t>T.2</w:t>
      </w:r>
      <w:r w:rsidRPr="00567618">
        <w:rPr>
          <w:lang w:eastAsia="ko-KR"/>
        </w:rPr>
        <w:tab/>
        <w:t>MSMTSI video offer/answer examples</w:t>
      </w:r>
      <w:bookmarkEnd w:id="7840"/>
      <w:bookmarkEnd w:id="7841"/>
      <w:bookmarkEnd w:id="7842"/>
      <w:bookmarkEnd w:id="7843"/>
      <w:bookmarkEnd w:id="7844"/>
      <w:bookmarkEnd w:id="7845"/>
      <w:bookmarkEnd w:id="7846"/>
      <w:bookmarkEnd w:id="7847"/>
      <w:bookmarkEnd w:id="7848"/>
      <w:bookmarkEnd w:id="7849"/>
    </w:p>
    <w:p w14:paraId="63C86A42" w14:textId="77777777" w:rsidR="00FC7E52" w:rsidRPr="00567618" w:rsidRDefault="00FC7E52" w:rsidP="00FC7E52">
      <w:pPr>
        <w:pStyle w:val="Heading2"/>
        <w:rPr>
          <w:lang w:eastAsia="ko-KR"/>
        </w:rPr>
      </w:pPr>
      <w:bookmarkStart w:id="7850" w:name="_Toc26369780"/>
      <w:bookmarkStart w:id="7851" w:name="_Toc36227662"/>
      <w:bookmarkStart w:id="7852" w:name="_Toc36228677"/>
      <w:bookmarkStart w:id="7853" w:name="_Toc36229304"/>
      <w:bookmarkStart w:id="7854" w:name="_Toc68847624"/>
      <w:bookmarkStart w:id="7855" w:name="_Toc74611559"/>
      <w:bookmarkStart w:id="7856" w:name="_Toc75566838"/>
      <w:bookmarkStart w:id="7857" w:name="_Toc89790390"/>
      <w:bookmarkStart w:id="7858" w:name="_Toc99467029"/>
      <w:bookmarkStart w:id="7859" w:name="_Toc193991361"/>
      <w:r w:rsidRPr="00567618">
        <w:rPr>
          <w:lang w:eastAsia="ko-KR"/>
        </w:rPr>
        <w:t>T.2.1</w:t>
      </w:r>
      <w:r w:rsidRPr="00567618">
        <w:rPr>
          <w:lang w:eastAsia="ko-KR"/>
        </w:rPr>
        <w:tab/>
        <w:t>MSMTSI offer/answer towards an MTSI client</w:t>
      </w:r>
      <w:bookmarkEnd w:id="7850"/>
      <w:bookmarkEnd w:id="7851"/>
      <w:bookmarkEnd w:id="7852"/>
      <w:bookmarkEnd w:id="7853"/>
      <w:bookmarkEnd w:id="7854"/>
      <w:bookmarkEnd w:id="7855"/>
      <w:bookmarkEnd w:id="7856"/>
      <w:bookmarkEnd w:id="7857"/>
      <w:bookmarkEnd w:id="7858"/>
      <w:bookmarkEnd w:id="7859"/>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60" w:name="_MCCTEMPBM_CRPT86941756___7"/>
            <w:bookmarkStart w:id="7861"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2" w:name="_MCCTEMPBM_CRPT86941757___7"/>
            <w:bookmarkEnd w:id="7860"/>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3" w:name="_MCCTEMPBM_CRPT86941758___7"/>
            <w:bookmarkEnd w:id="7862"/>
            <w:r w:rsidRPr="00567618">
              <w:t>a=rtcp-rsize</w:t>
            </w:r>
          </w:p>
          <w:p w14:paraId="641EADAB" w14:textId="77777777" w:rsidR="00FC7E52" w:rsidRPr="00567618" w:rsidRDefault="00FC7E52" w:rsidP="00DD54CD">
            <w:pPr>
              <w:pStyle w:val="PL"/>
              <w:rPr>
                <w:sz w:val="18"/>
              </w:rPr>
            </w:pPr>
            <w:bookmarkStart w:id="7864" w:name="_MCCTEMPBM_CRPT86941759___7"/>
            <w:bookmarkEnd w:id="7863"/>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5" w:name="_MCCTEMPBM_CRPT86941760___7"/>
            <w:bookmarkEnd w:id="7864"/>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6" w:name="_MCCTEMPBM_CRPT86941761___7"/>
            <w:bookmarkEnd w:id="7865"/>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67" w:name="_MCCTEMPBM_CRPT86941762___7"/>
            <w:bookmarkEnd w:id="7866"/>
            <w:r w:rsidRPr="00567618">
              <w:t>a=rtcp-rsize</w:t>
            </w:r>
          </w:p>
          <w:p w14:paraId="2ADC5B59" w14:textId="77777777" w:rsidR="00FC7E52" w:rsidRPr="00567618" w:rsidRDefault="00FC7E52" w:rsidP="00DD54CD">
            <w:pPr>
              <w:pStyle w:val="PL"/>
              <w:rPr>
                <w:sz w:val="18"/>
              </w:rPr>
            </w:pPr>
            <w:bookmarkStart w:id="7868" w:name="_MCCTEMPBM_CRPT86941763___7"/>
            <w:bookmarkEnd w:id="7867"/>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69" w:name="_MCCTEMPBM_CRPT86941764___7"/>
            <w:bookmarkEnd w:id="7868"/>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70" w:name="_MCCTEMPBM_CRPT86941765___7"/>
            <w:bookmarkEnd w:id="7869"/>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1" w:name="_MCCTEMPBM_CRPT86941766___7"/>
            <w:bookmarkEnd w:id="7870"/>
            <w:r w:rsidRPr="00567618">
              <w:t>a=rtcp-rsize</w:t>
            </w:r>
          </w:p>
          <w:p w14:paraId="48BB0313" w14:textId="77777777" w:rsidR="00FC7E52" w:rsidRPr="00567618" w:rsidRDefault="00FC7E52" w:rsidP="00DD54CD">
            <w:pPr>
              <w:pStyle w:val="PL"/>
              <w:rPr>
                <w:sz w:val="18"/>
              </w:rPr>
            </w:pPr>
            <w:bookmarkStart w:id="7872" w:name="_MCCTEMPBM_CRPT86941767___7"/>
            <w:bookmarkEnd w:id="7871"/>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3" w:name="_MCCTEMPBM_CRPT86941768___7"/>
            <w:bookmarkEnd w:id="7872"/>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4" w:name="_MCCTEMPBM_CRPT86941769___7"/>
            <w:bookmarkEnd w:id="7873"/>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5" w:name="_MCCTEMPBM_CRPT86941770___7"/>
            <w:bookmarkEnd w:id="7874"/>
            <w:r w:rsidRPr="00567618">
              <w:t>a=rtcp-rsize</w:t>
            </w:r>
          </w:p>
          <w:p w14:paraId="7F773DCF" w14:textId="77777777" w:rsidR="00FC7E52" w:rsidRPr="00567618" w:rsidRDefault="00FC7E52" w:rsidP="00DD54CD">
            <w:pPr>
              <w:pStyle w:val="PL"/>
              <w:rPr>
                <w:sz w:val="18"/>
              </w:rPr>
            </w:pPr>
            <w:bookmarkStart w:id="7876" w:name="_MCCTEMPBM_CRPT86941771___7"/>
            <w:bookmarkEnd w:id="7875"/>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6"/>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1"/>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77" w:name="_MCCTEMPBM_CRPT86941773___7"/>
            <w:bookmarkStart w:id="7878"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79" w:name="_MCCTEMPBM_CRPT86941774___7"/>
            <w:bookmarkEnd w:id="7877"/>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79"/>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78"/>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80" w:name="_Toc26369781"/>
      <w:bookmarkStart w:id="7881" w:name="_Toc36227663"/>
      <w:bookmarkStart w:id="7882" w:name="_Toc36228678"/>
      <w:bookmarkStart w:id="7883" w:name="_Toc36229305"/>
      <w:bookmarkStart w:id="7884" w:name="_Toc68847625"/>
      <w:bookmarkStart w:id="7885" w:name="_Toc74611560"/>
      <w:bookmarkStart w:id="7886" w:name="_Toc75566839"/>
      <w:bookmarkStart w:id="7887" w:name="_Toc89790391"/>
      <w:bookmarkStart w:id="7888" w:name="_Toc99467030"/>
      <w:bookmarkStart w:id="7889" w:name="_Toc193991362"/>
      <w:r w:rsidRPr="00567618">
        <w:rPr>
          <w:lang w:eastAsia="ko-KR"/>
        </w:rPr>
        <w:t>T.2.2</w:t>
      </w:r>
      <w:r w:rsidRPr="00567618">
        <w:rPr>
          <w:lang w:eastAsia="ko-KR"/>
        </w:rPr>
        <w:tab/>
        <w:t>MSMTSI answer from an MSMTSI MRF</w:t>
      </w:r>
      <w:bookmarkEnd w:id="7880"/>
      <w:bookmarkEnd w:id="7881"/>
      <w:bookmarkEnd w:id="7882"/>
      <w:bookmarkEnd w:id="7883"/>
      <w:bookmarkEnd w:id="7884"/>
      <w:bookmarkEnd w:id="7885"/>
      <w:bookmarkEnd w:id="7886"/>
      <w:bookmarkEnd w:id="7887"/>
      <w:bookmarkEnd w:id="7888"/>
      <w:bookmarkEnd w:id="7889"/>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90" w:name="_MCCTEMPBM_CRPT86941776___7"/>
            <w:bookmarkStart w:id="7891"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2" w:name="_MCCTEMPBM_CRPT86941777___7"/>
            <w:bookmarkEnd w:id="7890"/>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3" w:name="_MCCTEMPBM_CRPT86941778___7"/>
            <w:bookmarkEnd w:id="7892"/>
            <w:r w:rsidRPr="00567618">
              <w:t>a=rtcp-rsize</w:t>
            </w:r>
          </w:p>
          <w:p w14:paraId="12521AE0" w14:textId="77777777" w:rsidR="00FC7E52" w:rsidRPr="00567618" w:rsidRDefault="00FC7E52" w:rsidP="00DD54CD">
            <w:pPr>
              <w:pStyle w:val="PL"/>
              <w:rPr>
                <w:sz w:val="18"/>
              </w:rPr>
            </w:pPr>
            <w:bookmarkStart w:id="7894" w:name="_MCCTEMPBM_CRPT86941779___7"/>
            <w:bookmarkEnd w:id="7893"/>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5" w:name="_MCCTEMPBM_CRPT86941780___7"/>
            <w:bookmarkEnd w:id="7894"/>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6" w:name="_MCCTEMPBM_CRPT86941781___7"/>
            <w:bookmarkEnd w:id="7895"/>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897" w:name="_MCCTEMPBM_CRPT86941782___7"/>
            <w:bookmarkEnd w:id="7896"/>
            <w:r w:rsidRPr="00567618">
              <w:t>a=rtcp-rsize</w:t>
            </w:r>
          </w:p>
          <w:p w14:paraId="629D4CDB" w14:textId="77777777" w:rsidR="00FC7E52" w:rsidRPr="00567618" w:rsidRDefault="00FC7E52" w:rsidP="00DD54CD">
            <w:pPr>
              <w:pStyle w:val="PL"/>
              <w:rPr>
                <w:sz w:val="18"/>
              </w:rPr>
            </w:pPr>
            <w:bookmarkStart w:id="7898" w:name="_MCCTEMPBM_CRPT86941783___7"/>
            <w:bookmarkEnd w:id="7897"/>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899" w:name="_MCCTEMPBM_CRPT86941784___7"/>
            <w:bookmarkEnd w:id="7898"/>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900" w:name="_MCCTEMPBM_CRPT86941785___7"/>
            <w:bookmarkEnd w:id="7899"/>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1" w:name="_MCCTEMPBM_CRPT86941786___7"/>
            <w:bookmarkEnd w:id="7900"/>
            <w:r w:rsidRPr="00567618">
              <w:t>a=rtcp-rsize</w:t>
            </w:r>
          </w:p>
          <w:p w14:paraId="6A202E20" w14:textId="77777777" w:rsidR="00FC7E52" w:rsidRPr="00567618" w:rsidRDefault="00FC7E52" w:rsidP="00DD54CD">
            <w:pPr>
              <w:pStyle w:val="PL"/>
              <w:rPr>
                <w:sz w:val="18"/>
              </w:rPr>
            </w:pPr>
            <w:bookmarkStart w:id="7902" w:name="_MCCTEMPBM_CRPT86941787___7"/>
            <w:bookmarkEnd w:id="7901"/>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3" w:name="_MCCTEMPBM_CRPT86941788___7"/>
            <w:bookmarkEnd w:id="7902"/>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4" w:name="_MCCTEMPBM_CRPT86941789___7"/>
            <w:bookmarkEnd w:id="7903"/>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5" w:name="_MCCTEMPBM_CRPT86941790___7"/>
            <w:bookmarkEnd w:id="7904"/>
            <w:r w:rsidRPr="00567618">
              <w:t>a=rtcp-rsize</w:t>
            </w:r>
          </w:p>
          <w:p w14:paraId="7C8B54DE" w14:textId="77777777" w:rsidR="00FC7E52" w:rsidRPr="00567618" w:rsidRDefault="00FC7E52" w:rsidP="00DD54CD">
            <w:pPr>
              <w:pStyle w:val="PL"/>
              <w:rPr>
                <w:sz w:val="18"/>
              </w:rPr>
            </w:pPr>
            <w:bookmarkStart w:id="7906" w:name="_MCCTEMPBM_CRPT86941791___7"/>
            <w:bookmarkEnd w:id="7905"/>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6"/>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1"/>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07" w:name="_Toc26369782"/>
      <w:bookmarkStart w:id="7908" w:name="_Toc36227664"/>
      <w:bookmarkStart w:id="7909" w:name="_Toc36228679"/>
      <w:bookmarkStart w:id="7910" w:name="_Toc36229306"/>
      <w:bookmarkStart w:id="7911" w:name="_Toc68847626"/>
      <w:bookmarkStart w:id="7912" w:name="_Toc74611561"/>
      <w:bookmarkStart w:id="7913" w:name="_Toc75566840"/>
      <w:bookmarkStart w:id="7914" w:name="_Toc89790392"/>
      <w:bookmarkStart w:id="7915" w:name="_Toc99467031"/>
      <w:bookmarkStart w:id="7916" w:name="_Toc193991363"/>
      <w:r w:rsidRPr="00567618">
        <w:rPr>
          <w:lang w:eastAsia="ko-KR"/>
        </w:rPr>
        <w:t>T.2.3</w:t>
      </w:r>
      <w:r w:rsidRPr="00567618">
        <w:rPr>
          <w:lang w:eastAsia="ko-KR"/>
        </w:rPr>
        <w:tab/>
        <w:t>MSMTSI answer from an MSMTSI client in terminal</w:t>
      </w:r>
      <w:bookmarkEnd w:id="7907"/>
      <w:bookmarkEnd w:id="7908"/>
      <w:bookmarkEnd w:id="7909"/>
      <w:bookmarkEnd w:id="7910"/>
      <w:bookmarkEnd w:id="7911"/>
      <w:bookmarkEnd w:id="7912"/>
      <w:bookmarkEnd w:id="7913"/>
      <w:bookmarkEnd w:id="7914"/>
      <w:bookmarkEnd w:id="7915"/>
      <w:bookmarkEnd w:id="7916"/>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17" w:name="_MCCTEMPBM_CRPT86941793___7"/>
            <w:bookmarkStart w:id="7918"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19" w:name="_MCCTEMPBM_CRPT86941794___7"/>
            <w:bookmarkEnd w:id="7917"/>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20" w:name="_MCCTEMPBM_CRPT86941795___7"/>
            <w:bookmarkEnd w:id="7919"/>
            <w:r w:rsidRPr="00567618">
              <w:t>a=rtcp-rsize</w:t>
            </w:r>
          </w:p>
          <w:p w14:paraId="22B7B587" w14:textId="77777777" w:rsidR="00FC7E52" w:rsidRPr="00567618" w:rsidRDefault="00FC7E52" w:rsidP="00DD54CD">
            <w:pPr>
              <w:pStyle w:val="PL"/>
              <w:rPr>
                <w:sz w:val="18"/>
              </w:rPr>
            </w:pPr>
            <w:bookmarkStart w:id="7921" w:name="_MCCTEMPBM_CRPT86941796___7"/>
            <w:bookmarkEnd w:id="7920"/>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2" w:name="_MCCTEMPBM_CRPT86941797___7"/>
            <w:bookmarkEnd w:id="7921"/>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3" w:name="_MCCTEMPBM_CRPT86941798___7"/>
            <w:bookmarkEnd w:id="7922"/>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4" w:name="_MCCTEMPBM_CRPT86941799___7"/>
            <w:bookmarkEnd w:id="7923"/>
            <w:r w:rsidRPr="00567618">
              <w:t>a=rtcp-rsize</w:t>
            </w:r>
          </w:p>
          <w:p w14:paraId="2D7A6875" w14:textId="77777777" w:rsidR="00FC7E52" w:rsidRPr="00567618" w:rsidRDefault="00FC7E52" w:rsidP="00DD54CD">
            <w:pPr>
              <w:pStyle w:val="PL"/>
              <w:rPr>
                <w:sz w:val="18"/>
              </w:rPr>
            </w:pPr>
            <w:bookmarkStart w:id="7925" w:name="_MCCTEMPBM_CRPT86941800___7"/>
            <w:bookmarkEnd w:id="7924"/>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5"/>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18"/>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6" w:name="_Toc26369783"/>
      <w:bookmarkStart w:id="7927" w:name="_Toc36227665"/>
      <w:bookmarkStart w:id="7928" w:name="_Toc36228680"/>
      <w:bookmarkStart w:id="7929" w:name="_Toc36229307"/>
      <w:bookmarkStart w:id="7930" w:name="_Toc68847627"/>
      <w:bookmarkStart w:id="7931" w:name="_Toc74611562"/>
      <w:bookmarkStart w:id="7932" w:name="_Toc75566841"/>
      <w:bookmarkStart w:id="7933" w:name="_Toc89790393"/>
      <w:bookmarkStart w:id="7934" w:name="_Toc99467032"/>
      <w:bookmarkStart w:id="7935" w:name="_Toc193991364"/>
      <w:r w:rsidRPr="00567618">
        <w:rPr>
          <w:lang w:eastAsia="ko-KR"/>
        </w:rPr>
        <w:t>T.2.4</w:t>
      </w:r>
      <w:r w:rsidRPr="00567618">
        <w:rPr>
          <w:lang w:eastAsia="ko-KR"/>
        </w:rPr>
        <w:tab/>
        <w:t>MSMTSI simulcast offer using a single payload type</w:t>
      </w:r>
      <w:bookmarkEnd w:id="7926"/>
      <w:bookmarkEnd w:id="7927"/>
      <w:bookmarkEnd w:id="7928"/>
      <w:bookmarkEnd w:id="7929"/>
      <w:bookmarkEnd w:id="7930"/>
      <w:bookmarkEnd w:id="7931"/>
      <w:bookmarkEnd w:id="7932"/>
      <w:bookmarkEnd w:id="7933"/>
      <w:bookmarkEnd w:id="7934"/>
      <w:bookmarkEnd w:id="7935"/>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6" w:name="_MCCTEMPBM_CRPT86941802___7"/>
            <w:bookmarkStart w:id="7937"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38" w:name="_MCCTEMPBM_CRPT86941803___7"/>
            <w:bookmarkEnd w:id="7936"/>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39" w:name="_MCCTEMPBM_CRPT86941804___7"/>
            <w:bookmarkEnd w:id="7938"/>
            <w:r w:rsidRPr="00567618">
              <w:t>a=rtcp-rsize</w:t>
            </w:r>
          </w:p>
          <w:p w14:paraId="0AF278DB" w14:textId="77777777" w:rsidR="00FC7E52" w:rsidRPr="00567618" w:rsidRDefault="00FC7E52" w:rsidP="00DD54CD">
            <w:pPr>
              <w:pStyle w:val="PL"/>
              <w:rPr>
                <w:sz w:val="18"/>
              </w:rPr>
            </w:pPr>
            <w:bookmarkStart w:id="7940" w:name="_MCCTEMPBM_CRPT86941805___7"/>
            <w:bookmarkEnd w:id="7939"/>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40"/>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37"/>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1" w:name="_Toc26369784"/>
      <w:bookmarkStart w:id="7942" w:name="_Toc36227666"/>
      <w:bookmarkStart w:id="7943" w:name="_Toc36228681"/>
      <w:bookmarkStart w:id="7944" w:name="_Toc36229308"/>
      <w:bookmarkStart w:id="7945" w:name="_Toc68847628"/>
      <w:bookmarkStart w:id="7946" w:name="_Toc74611563"/>
      <w:bookmarkStart w:id="7947" w:name="_Toc75566842"/>
      <w:bookmarkStart w:id="7948" w:name="_Toc89790394"/>
      <w:bookmarkStart w:id="7949" w:name="_Toc99467033"/>
      <w:bookmarkStart w:id="7950" w:name="_Toc193991365"/>
      <w:r w:rsidRPr="00567618">
        <w:rPr>
          <w:lang w:eastAsia="ko-KR"/>
        </w:rPr>
        <w:t>T.2.5</w:t>
      </w:r>
      <w:r w:rsidRPr="00567618">
        <w:rPr>
          <w:lang w:eastAsia="ko-KR"/>
        </w:rPr>
        <w:tab/>
        <w:t>MSMTSI simulcast offer using two codecs</w:t>
      </w:r>
      <w:bookmarkEnd w:id="7941"/>
      <w:bookmarkEnd w:id="7942"/>
      <w:bookmarkEnd w:id="7943"/>
      <w:bookmarkEnd w:id="7944"/>
      <w:bookmarkEnd w:id="7945"/>
      <w:bookmarkEnd w:id="7946"/>
      <w:bookmarkEnd w:id="7947"/>
      <w:bookmarkEnd w:id="7948"/>
      <w:bookmarkEnd w:id="7949"/>
      <w:bookmarkEnd w:id="7950"/>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1" w:name="_MCCTEMPBM_CRPT86941807___7"/>
            <w:bookmarkStart w:id="7952"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3" w:name="_MCCTEMPBM_CRPT86941808___7"/>
            <w:bookmarkEnd w:id="7951"/>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4" w:name="_MCCTEMPBM_CRPT86941809___7"/>
            <w:bookmarkEnd w:id="7953"/>
            <w:r w:rsidRPr="00567618">
              <w:t>a=rtcp-rsize</w:t>
            </w:r>
          </w:p>
          <w:p w14:paraId="013AD43E" w14:textId="77777777" w:rsidR="00FC7E52" w:rsidRPr="00567618" w:rsidRDefault="00FC7E52" w:rsidP="00DD54CD">
            <w:pPr>
              <w:pStyle w:val="PL"/>
              <w:rPr>
                <w:sz w:val="18"/>
              </w:rPr>
            </w:pPr>
            <w:bookmarkStart w:id="7955" w:name="_MCCTEMPBM_CRPT86941810___7"/>
            <w:bookmarkEnd w:id="7954"/>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5"/>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2"/>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6" w:name="_Toc26369785"/>
      <w:bookmarkStart w:id="7957" w:name="_Toc36227667"/>
      <w:bookmarkStart w:id="7958" w:name="_Toc36228682"/>
      <w:bookmarkStart w:id="7959" w:name="_Toc36229309"/>
      <w:bookmarkStart w:id="7960" w:name="_Toc68847629"/>
      <w:bookmarkStart w:id="7961" w:name="_Toc74611564"/>
      <w:bookmarkStart w:id="7962" w:name="_Toc75566843"/>
      <w:bookmarkStart w:id="7963" w:name="_Toc89790395"/>
      <w:bookmarkStart w:id="7964" w:name="_Toc99467034"/>
      <w:bookmarkStart w:id="7965" w:name="_Toc193991366"/>
      <w:r w:rsidRPr="00567618">
        <w:rPr>
          <w:lang w:eastAsia="ko-KR"/>
        </w:rPr>
        <w:t>T.3</w:t>
      </w:r>
      <w:r w:rsidRPr="00567618">
        <w:rPr>
          <w:lang w:eastAsia="ko-KR"/>
        </w:rPr>
        <w:tab/>
        <w:t>MSMTSI audio offer/answer examples</w:t>
      </w:r>
      <w:bookmarkEnd w:id="7956"/>
      <w:bookmarkEnd w:id="7957"/>
      <w:bookmarkEnd w:id="7958"/>
      <w:bookmarkEnd w:id="7959"/>
      <w:bookmarkEnd w:id="7960"/>
      <w:bookmarkEnd w:id="7961"/>
      <w:bookmarkEnd w:id="7962"/>
      <w:bookmarkEnd w:id="7963"/>
      <w:bookmarkEnd w:id="7964"/>
      <w:bookmarkEnd w:id="7965"/>
    </w:p>
    <w:p w14:paraId="27008DD2" w14:textId="77777777" w:rsidR="00FC7E52" w:rsidRPr="00567618" w:rsidRDefault="00FC7E52" w:rsidP="00FC7E52">
      <w:pPr>
        <w:pStyle w:val="Heading2"/>
        <w:keepNext w:val="0"/>
        <w:keepLines w:val="0"/>
        <w:rPr>
          <w:lang w:eastAsia="ko-KR"/>
        </w:rPr>
      </w:pPr>
      <w:bookmarkStart w:id="7966" w:name="_Toc26369786"/>
      <w:bookmarkStart w:id="7967" w:name="_Toc36227668"/>
      <w:bookmarkStart w:id="7968" w:name="_Toc36228683"/>
      <w:bookmarkStart w:id="7969" w:name="_Toc36229310"/>
      <w:bookmarkStart w:id="7970" w:name="_Toc68847630"/>
      <w:bookmarkStart w:id="7971" w:name="_Toc74611565"/>
      <w:bookmarkStart w:id="7972" w:name="_Toc75566844"/>
      <w:bookmarkStart w:id="7973" w:name="_Toc89790396"/>
      <w:bookmarkStart w:id="7974" w:name="_Toc99467035"/>
      <w:bookmarkStart w:id="7975" w:name="_Toc193991367"/>
      <w:r w:rsidRPr="00567618">
        <w:rPr>
          <w:lang w:eastAsia="ko-KR"/>
        </w:rPr>
        <w:t>T.3.1</w:t>
      </w:r>
      <w:r w:rsidRPr="00567618">
        <w:rPr>
          <w:lang w:eastAsia="ko-KR"/>
        </w:rPr>
        <w:tab/>
        <w:t>MSMTSI offer with multi-stream audio support</w:t>
      </w:r>
      <w:bookmarkEnd w:id="7966"/>
      <w:bookmarkEnd w:id="7967"/>
      <w:bookmarkEnd w:id="7968"/>
      <w:bookmarkEnd w:id="7969"/>
      <w:bookmarkEnd w:id="7970"/>
      <w:bookmarkEnd w:id="7971"/>
      <w:bookmarkEnd w:id="7972"/>
      <w:bookmarkEnd w:id="7973"/>
      <w:bookmarkEnd w:id="7974"/>
      <w:bookmarkEnd w:id="7975"/>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6" w:name="_MCCTEMPBM_CRPT86941812___7"/>
            <w:bookmarkStart w:id="7977" w:name="_MCCTEMPBM_CRPT86941818___7" w:colFirst="0" w:colLast="0"/>
            <w:bookmarkStart w:id="7978"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79" w:name="_MCCTEMPBM_CRPT86941813___7"/>
            <w:bookmarkEnd w:id="7976"/>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80" w:name="_MCCTEMPBM_CRPT86941814___7"/>
            <w:bookmarkEnd w:id="7979"/>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1" w:name="_MCCTEMPBM_CRPT86941815___7"/>
            <w:bookmarkEnd w:id="7980"/>
            <w:r w:rsidRPr="00567618">
              <w:rPr>
                <w:rFonts w:cs="Courier New"/>
                <w:sz w:val="18"/>
              </w:rPr>
              <w:t>a=recvonly</w:t>
            </w:r>
          </w:p>
          <w:p w14:paraId="55289B77" w14:textId="77777777" w:rsidR="00FC7E52" w:rsidRPr="00567618" w:rsidRDefault="00FC7E52" w:rsidP="00DD54CD">
            <w:pPr>
              <w:pStyle w:val="PL"/>
              <w:rPr>
                <w:rFonts w:cs="Courier New"/>
              </w:rPr>
            </w:pPr>
            <w:bookmarkStart w:id="7982" w:name="_MCCTEMPBM_CRPT86941816___7"/>
            <w:bookmarkEnd w:id="7981"/>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3" w:name="_MCCTEMPBM_CRPT86941817___7"/>
            <w:bookmarkEnd w:id="7982"/>
            <w:r w:rsidRPr="00567618">
              <w:rPr>
                <w:rFonts w:cs="Courier New"/>
                <w:sz w:val="18"/>
              </w:rPr>
              <w:t>a=recvonly</w:t>
            </w:r>
          </w:p>
          <w:bookmarkEnd w:id="7983"/>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77"/>
      <w:bookmarkEnd w:id="7978"/>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4" w:name="_Toc26369787"/>
      <w:bookmarkStart w:id="7985" w:name="_Toc36227669"/>
      <w:bookmarkStart w:id="7986" w:name="_Toc36228684"/>
      <w:bookmarkStart w:id="7987" w:name="_Toc36229311"/>
      <w:bookmarkStart w:id="7988" w:name="_Toc68847631"/>
      <w:bookmarkStart w:id="7989" w:name="_Toc74611566"/>
      <w:bookmarkStart w:id="7990" w:name="_Toc75566845"/>
      <w:bookmarkStart w:id="7991" w:name="_Toc89790397"/>
      <w:bookmarkStart w:id="7992" w:name="_Toc99467036"/>
      <w:bookmarkStart w:id="7993" w:name="_Toc193991368"/>
      <w:r w:rsidRPr="00567618">
        <w:rPr>
          <w:lang w:eastAsia="ko-KR"/>
        </w:rPr>
        <w:t>T.3.2</w:t>
      </w:r>
      <w:r w:rsidRPr="00567618">
        <w:rPr>
          <w:lang w:eastAsia="ko-KR"/>
        </w:rPr>
        <w:tab/>
        <w:t>MSMTSI answer with multi-stream audio support</w:t>
      </w:r>
      <w:bookmarkEnd w:id="7984"/>
      <w:bookmarkEnd w:id="7985"/>
      <w:bookmarkEnd w:id="7986"/>
      <w:bookmarkEnd w:id="7987"/>
      <w:bookmarkEnd w:id="7988"/>
      <w:bookmarkEnd w:id="7989"/>
      <w:bookmarkEnd w:id="7990"/>
      <w:bookmarkEnd w:id="7991"/>
      <w:bookmarkEnd w:id="7992"/>
      <w:bookmarkEnd w:id="7993"/>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4" w:name="_MCCTEMPBM_CRPT86941819___7"/>
            <w:bookmarkStart w:id="7995" w:name="_MCCTEMPBM_CRPT86941828___7" w:colFirst="0" w:colLast="0"/>
            <w:bookmarkStart w:id="7996"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997" w:name="_MCCTEMPBM_CRPT86941820___7"/>
            <w:bookmarkEnd w:id="7994"/>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998" w:name="_MCCTEMPBM_CRPT86941821___7"/>
            <w:bookmarkEnd w:id="7997"/>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999" w:name="_MCCTEMPBM_CRPT86941822___7"/>
            <w:bookmarkEnd w:id="7998"/>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000" w:name="_MCCTEMPBM_CRPT86941823___7"/>
            <w:bookmarkEnd w:id="7999"/>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1" w:name="_MCCTEMPBM_CRPT86941824___7"/>
            <w:bookmarkEnd w:id="8000"/>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2" w:name="_MCCTEMPBM_CRPT86941825___7"/>
            <w:bookmarkEnd w:id="8001"/>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3" w:name="_MCCTEMPBM_CRPT86941826___7"/>
            <w:bookmarkEnd w:id="8002"/>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4" w:name="_MCCTEMPBM_CRPT86941827___7"/>
            <w:bookmarkEnd w:id="8003"/>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5" w:name="_Toc68847632"/>
            <w:bookmarkStart w:id="8006" w:name="_Toc74611567"/>
            <w:bookmarkStart w:id="8007" w:name="_Toc75566846"/>
            <w:bookmarkStart w:id="8008" w:name="_Toc89790398"/>
            <w:bookmarkStart w:id="8009" w:name="_Toc99467037"/>
            <w:bookmarkEnd w:id="8004"/>
            <w:r w:rsidRPr="00567618">
              <w:t>a=fmtp:105 mode-change-capability=2; max-red=220</w:t>
            </w:r>
            <w:bookmarkEnd w:id="8005"/>
            <w:bookmarkEnd w:id="8006"/>
            <w:bookmarkEnd w:id="8007"/>
            <w:bookmarkEnd w:id="8008"/>
            <w:bookmarkEnd w:id="8009"/>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10" w:name="_Toc26369788"/>
      <w:bookmarkStart w:id="8011" w:name="_Toc36227670"/>
      <w:bookmarkStart w:id="8012" w:name="_Toc36228685"/>
      <w:bookmarkStart w:id="8013" w:name="_Toc36229312"/>
      <w:bookmarkStart w:id="8014" w:name="_Toc68847633"/>
      <w:bookmarkStart w:id="8015" w:name="_Toc74611568"/>
      <w:bookmarkStart w:id="8016" w:name="_Toc75566847"/>
      <w:bookmarkStart w:id="8017" w:name="_Toc89790399"/>
      <w:bookmarkStart w:id="8018" w:name="_Toc99467038"/>
      <w:bookmarkEnd w:id="7995"/>
      <w:bookmarkEnd w:id="7996"/>
    </w:p>
    <w:p w14:paraId="5132F85B" w14:textId="77777777" w:rsidR="00FC7E52" w:rsidRPr="00567618" w:rsidRDefault="00FC7E52" w:rsidP="00FC7E52">
      <w:pPr>
        <w:pStyle w:val="Heading2"/>
        <w:rPr>
          <w:lang w:eastAsia="ko-KR"/>
        </w:rPr>
      </w:pPr>
      <w:bookmarkStart w:id="8019" w:name="_Toc193991369"/>
      <w:r w:rsidRPr="00567618">
        <w:rPr>
          <w:lang w:eastAsia="ko-KR"/>
        </w:rPr>
        <w:t>T.3.3</w:t>
      </w:r>
      <w:r w:rsidRPr="00567618">
        <w:rPr>
          <w:lang w:eastAsia="ko-KR"/>
        </w:rPr>
        <w:tab/>
        <w:t>MSMTSI CCCEx SDP offer/answer example</w:t>
      </w:r>
      <w:bookmarkEnd w:id="8010"/>
      <w:bookmarkEnd w:id="8011"/>
      <w:bookmarkEnd w:id="8012"/>
      <w:bookmarkEnd w:id="8013"/>
      <w:bookmarkEnd w:id="8014"/>
      <w:bookmarkEnd w:id="8015"/>
      <w:bookmarkEnd w:id="8016"/>
      <w:bookmarkEnd w:id="8017"/>
      <w:bookmarkEnd w:id="8018"/>
      <w:bookmarkEnd w:id="8019"/>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20" w:name="_MCCTEMPBM_CRPT86941829___7"/>
            <w:bookmarkStart w:id="8021" w:name="_MCCTEMPBM_CRPT86941841___7" w:colFirst="0" w:colLast="0"/>
            <w:bookmarkStart w:id="8022"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3" w:name="_MCCTEMPBM_CRPT86941830___7"/>
            <w:bookmarkEnd w:id="8020"/>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4" w:name="_MCCTEMPBM_CRPT86941831___7"/>
            <w:bookmarkEnd w:id="8023"/>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5" w:name="_MCCTEMPBM_CRPT86941832___7"/>
            <w:bookmarkEnd w:id="8024"/>
            <w:r w:rsidRPr="00567618">
              <w:rPr>
                <w:rFonts w:cs="Courier New"/>
                <w:sz w:val="18"/>
              </w:rPr>
              <w:t>a=recvonly</w:t>
            </w:r>
          </w:p>
          <w:p w14:paraId="7D5A1644" w14:textId="77777777" w:rsidR="00FC7E52" w:rsidRPr="00567618" w:rsidRDefault="00FC7E52" w:rsidP="00DD54CD">
            <w:pPr>
              <w:pStyle w:val="PL"/>
              <w:rPr>
                <w:rFonts w:cs="Courier New"/>
              </w:rPr>
            </w:pPr>
            <w:bookmarkStart w:id="8026" w:name="_MCCTEMPBM_CRPT86941833___7"/>
            <w:bookmarkEnd w:id="8025"/>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27" w:name="_MCCTEMPBM_CRPT86941834___7"/>
            <w:bookmarkEnd w:id="8026"/>
            <w:r w:rsidRPr="00567618">
              <w:rPr>
                <w:rFonts w:cs="Courier New"/>
                <w:sz w:val="18"/>
              </w:rPr>
              <w:t>a=recvonly</w:t>
            </w:r>
          </w:p>
          <w:p w14:paraId="0E26E832" w14:textId="77777777" w:rsidR="00FC7E52" w:rsidRPr="00567618" w:rsidRDefault="00FC7E52" w:rsidP="00DD54CD">
            <w:pPr>
              <w:pStyle w:val="PL"/>
              <w:rPr>
                <w:rFonts w:cs="Courier New"/>
              </w:rPr>
            </w:pPr>
            <w:bookmarkStart w:id="8028" w:name="_MCCTEMPBM_CRPT86941835___7"/>
            <w:bookmarkEnd w:id="8027"/>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29" w:name="_MCCTEMPBM_CRPT86941836___7"/>
            <w:bookmarkEnd w:id="8028"/>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30" w:name="_MCCTEMPBM_CRPT86941837___7"/>
            <w:bookmarkEnd w:id="8029"/>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1" w:name="_MCCTEMPBM_CRPT86941838___7"/>
            <w:bookmarkEnd w:id="8030"/>
            <w:r w:rsidRPr="00567618">
              <w:rPr>
                <w:rFonts w:cs="Courier New"/>
                <w:sz w:val="18"/>
              </w:rPr>
              <w:t>a=recvonly</w:t>
            </w:r>
          </w:p>
          <w:p w14:paraId="4EFD8B00" w14:textId="77777777" w:rsidR="00FC7E52" w:rsidRPr="00567618" w:rsidRDefault="00FC7E52" w:rsidP="00DD54CD">
            <w:pPr>
              <w:pStyle w:val="PL"/>
              <w:rPr>
                <w:rFonts w:cs="Courier New"/>
              </w:rPr>
            </w:pPr>
            <w:bookmarkStart w:id="8032" w:name="_MCCTEMPBM_CRPT86941839___7"/>
            <w:bookmarkEnd w:id="8031"/>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3" w:name="_MCCTEMPBM_CRPT86941840___7"/>
            <w:bookmarkEnd w:id="8032"/>
            <w:r w:rsidRPr="00567618">
              <w:rPr>
                <w:rFonts w:cs="Courier New"/>
                <w:sz w:val="18"/>
              </w:rPr>
              <w:t>a=recvonly</w:t>
            </w:r>
          </w:p>
          <w:bookmarkEnd w:id="8033"/>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1"/>
      <w:bookmarkEnd w:id="8022"/>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4" w:name="_MCCTEMPBM_CRPT86941842___7"/>
            <w:bookmarkStart w:id="8035" w:name="_MCCTEMPBM_CRPT86941852___7" w:colFirst="0" w:colLast="0"/>
            <w:bookmarkStart w:id="8036"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37" w:name="_MCCTEMPBM_CRPT86941843___7"/>
            <w:bookmarkEnd w:id="8034"/>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38" w:name="_MCCTEMPBM_CRPT86941844___7"/>
            <w:bookmarkEnd w:id="8037"/>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39" w:name="_MCCTEMPBM_CRPT86941845___7"/>
            <w:bookmarkEnd w:id="8038"/>
            <w:r w:rsidRPr="00567618">
              <w:rPr>
                <w:rFonts w:cs="Courier New"/>
                <w:sz w:val="18"/>
              </w:rPr>
              <w:t>a=sendonly</w:t>
            </w:r>
          </w:p>
          <w:p w14:paraId="26DC11A8" w14:textId="77777777" w:rsidR="00FC7E52" w:rsidRPr="00567618" w:rsidRDefault="00FC7E52" w:rsidP="00DD54CD">
            <w:pPr>
              <w:pStyle w:val="PL"/>
              <w:rPr>
                <w:rFonts w:cs="Courier New"/>
              </w:rPr>
            </w:pPr>
            <w:bookmarkStart w:id="8040" w:name="_MCCTEMPBM_CRPT86941846___7"/>
            <w:bookmarkEnd w:id="8039"/>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1" w:name="_MCCTEMPBM_CRPT86941847___7"/>
            <w:bookmarkEnd w:id="8040"/>
            <w:r w:rsidRPr="00567618">
              <w:rPr>
                <w:rFonts w:cs="Courier New"/>
                <w:sz w:val="18"/>
              </w:rPr>
              <w:t>a=sendonly</w:t>
            </w:r>
          </w:p>
          <w:p w14:paraId="6F59A7CE" w14:textId="77777777" w:rsidR="00FC7E52" w:rsidRPr="00567618" w:rsidRDefault="00FC7E52" w:rsidP="00DD54CD">
            <w:pPr>
              <w:pStyle w:val="PL"/>
              <w:rPr>
                <w:rFonts w:cs="Courier New"/>
              </w:rPr>
            </w:pPr>
            <w:bookmarkStart w:id="8042" w:name="_MCCTEMPBM_CRPT86941848___7"/>
            <w:bookmarkEnd w:id="8041"/>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3" w:name="_MCCTEMPBM_CRPT86941849___7"/>
            <w:bookmarkEnd w:id="8042"/>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4" w:name="_MCCTEMPBM_CRPT86941850___7"/>
            <w:bookmarkEnd w:id="8043"/>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5" w:name="_MCCTEMPBM_CRPT86941851___7"/>
            <w:bookmarkEnd w:id="8044"/>
            <w:r w:rsidRPr="00567618">
              <w:rPr>
                <w:rFonts w:cs="Courier New"/>
                <w:sz w:val="18"/>
              </w:rPr>
              <w:t>a=sendonly</w:t>
            </w:r>
          </w:p>
          <w:bookmarkEnd w:id="8045"/>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5"/>
      <w:bookmarkEnd w:id="8036"/>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6" w:name="_MCCTEMPBM_CRPT86941853___7"/>
            <w:bookmarkStart w:id="8047" w:name="_MCCTEMPBM_CRPT86941860___7" w:colFirst="0" w:colLast="0"/>
            <w:bookmarkStart w:id="8048"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49" w:name="_MCCTEMPBM_CRPT86941854___7"/>
            <w:bookmarkEnd w:id="8046"/>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50" w:name="_MCCTEMPBM_CRPT86941855___7"/>
            <w:bookmarkEnd w:id="8049"/>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1" w:name="_MCCTEMPBM_CRPT86941856___7"/>
            <w:bookmarkEnd w:id="8050"/>
            <w:r w:rsidRPr="00567618">
              <w:rPr>
                <w:rFonts w:cs="Courier New"/>
                <w:sz w:val="18"/>
              </w:rPr>
              <w:t>a=sendonly</w:t>
            </w:r>
          </w:p>
          <w:p w14:paraId="520AF34C" w14:textId="77777777" w:rsidR="00FC7E52" w:rsidRPr="00567618" w:rsidRDefault="00FC7E52" w:rsidP="00DD54CD">
            <w:pPr>
              <w:pStyle w:val="PL"/>
              <w:rPr>
                <w:rFonts w:cs="Courier New"/>
              </w:rPr>
            </w:pPr>
            <w:bookmarkStart w:id="8052" w:name="_MCCTEMPBM_CRPT86941857___7"/>
            <w:bookmarkEnd w:id="8051"/>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3" w:name="_MCCTEMPBM_CRPT86941858___7"/>
            <w:bookmarkEnd w:id="8052"/>
            <w:r w:rsidRPr="00567618">
              <w:rPr>
                <w:rFonts w:cs="Courier New"/>
                <w:sz w:val="18"/>
              </w:rPr>
              <w:t>a=sendonly</w:t>
            </w:r>
          </w:p>
          <w:p w14:paraId="14B1D8FA" w14:textId="77777777" w:rsidR="00FC7E52" w:rsidRPr="00567618" w:rsidRDefault="00FC7E52" w:rsidP="00DD54CD">
            <w:pPr>
              <w:pStyle w:val="PL"/>
              <w:rPr>
                <w:rFonts w:cs="Courier New"/>
              </w:rPr>
            </w:pPr>
            <w:bookmarkStart w:id="8054" w:name="_MCCTEMPBM_CRPT86941859___7"/>
            <w:bookmarkEnd w:id="8053"/>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4"/>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47"/>
      <w:bookmarkEnd w:id="8048"/>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5" w:name="_Toc26369789"/>
      <w:bookmarkStart w:id="8056" w:name="_Toc36227671"/>
      <w:bookmarkStart w:id="8057" w:name="_Toc36228686"/>
      <w:bookmarkStart w:id="8058" w:name="_Toc36229313"/>
      <w:bookmarkStart w:id="8059" w:name="_Toc68847634"/>
      <w:bookmarkStart w:id="8060" w:name="_Toc74611569"/>
      <w:bookmarkStart w:id="8061" w:name="_Toc75566848"/>
      <w:bookmarkStart w:id="8062" w:name="_Toc89790400"/>
      <w:bookmarkStart w:id="8063" w:name="_Toc99467039"/>
      <w:bookmarkStart w:id="8064" w:name="_Toc193991370"/>
      <w:bookmarkStart w:id="8065" w:name="_MCCTEMPBM_CRPT86941861___2"/>
      <w:r w:rsidRPr="00567618">
        <w:rPr>
          <w:lang w:eastAsia="ko-KR"/>
        </w:rPr>
        <w:t>T.3.3a</w:t>
      </w:r>
      <w:r w:rsidRPr="00567618">
        <w:rPr>
          <w:lang w:eastAsia="ko-KR"/>
        </w:rPr>
        <w:tab/>
        <w:t>MSMTSI offer/answer examples using the compact CCC SDP attribute</w:t>
      </w:r>
      <w:bookmarkEnd w:id="8055"/>
      <w:bookmarkEnd w:id="8056"/>
      <w:bookmarkEnd w:id="8057"/>
      <w:bookmarkEnd w:id="8058"/>
      <w:bookmarkEnd w:id="8059"/>
      <w:bookmarkEnd w:id="8060"/>
      <w:bookmarkEnd w:id="8061"/>
      <w:bookmarkEnd w:id="8062"/>
      <w:bookmarkEnd w:id="8063"/>
      <w:bookmarkEnd w:id="8064"/>
    </w:p>
    <w:p w14:paraId="7558DB12" w14:textId="77777777" w:rsidR="00FC7E52" w:rsidRPr="00567618" w:rsidRDefault="00FC7E52" w:rsidP="00FC7E52">
      <w:pPr>
        <w:rPr>
          <w:lang w:eastAsia="ko-KR"/>
        </w:rPr>
      </w:pPr>
      <w:bookmarkStart w:id="8066" w:name="_MCCTEMPBM_CRPT86941862___7"/>
      <w:bookmarkEnd w:id="8065"/>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6"/>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67" w:name="_MCCTEMPBM_CRPT86941863___7"/>
            <w:bookmarkStart w:id="8068"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69" w:name="_MCCTEMPBM_CRPT86941864___7"/>
            <w:bookmarkEnd w:id="8067"/>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70" w:name="_MCCTEMPBM_CRPT86941865___7"/>
            <w:bookmarkEnd w:id="8069"/>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1" w:name="_MCCTEMPBM_CRPT86941866___7"/>
            <w:bookmarkEnd w:id="8070"/>
            <w:r w:rsidRPr="00567618">
              <w:rPr>
                <w:rFonts w:cs="Courier New"/>
                <w:sz w:val="18"/>
              </w:rPr>
              <w:t>a=recvonly</w:t>
            </w:r>
          </w:p>
          <w:p w14:paraId="72391130" w14:textId="77777777" w:rsidR="00FC7E52" w:rsidRPr="00567618" w:rsidRDefault="00FC7E52" w:rsidP="00DD54CD">
            <w:pPr>
              <w:pStyle w:val="PL"/>
              <w:rPr>
                <w:rFonts w:cs="Courier New"/>
              </w:rPr>
            </w:pPr>
            <w:bookmarkStart w:id="8072" w:name="_MCCTEMPBM_CRPT86941867___7"/>
            <w:bookmarkEnd w:id="8071"/>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3" w:name="_MCCTEMPBM_CRPT86941868___7"/>
            <w:bookmarkEnd w:id="8072"/>
            <w:r w:rsidRPr="00567618">
              <w:rPr>
                <w:rFonts w:cs="Courier New"/>
                <w:sz w:val="18"/>
              </w:rPr>
              <w:t>a=recvonly</w:t>
            </w:r>
          </w:p>
          <w:p w14:paraId="1A6CA0C6" w14:textId="77777777" w:rsidR="00FC7E52" w:rsidRPr="00567618" w:rsidRDefault="00FC7E52" w:rsidP="00DD54CD">
            <w:pPr>
              <w:pStyle w:val="PL"/>
              <w:rPr>
                <w:rFonts w:cs="Courier New"/>
              </w:rPr>
            </w:pPr>
            <w:bookmarkStart w:id="8074" w:name="_MCCTEMPBM_CRPT86941869___7"/>
            <w:bookmarkEnd w:id="8073"/>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5" w:name="_MCCTEMPBM_CRPT86941870___7"/>
            <w:bookmarkEnd w:id="8074"/>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6" w:name="_MCCTEMPBM_CRPT86941871___7"/>
            <w:bookmarkEnd w:id="8075"/>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77" w:name="_MCCTEMPBM_CRPT86941872___7"/>
            <w:bookmarkEnd w:id="8076"/>
            <w:r w:rsidRPr="00567618">
              <w:rPr>
                <w:rFonts w:cs="Courier New"/>
                <w:sz w:val="18"/>
              </w:rPr>
              <w:t>a=recvonly</w:t>
            </w:r>
          </w:p>
          <w:p w14:paraId="18F5629D" w14:textId="77777777" w:rsidR="00FC7E52" w:rsidRPr="00567618" w:rsidRDefault="00FC7E52" w:rsidP="00DD54CD">
            <w:pPr>
              <w:pStyle w:val="PL"/>
              <w:rPr>
                <w:rFonts w:cs="Courier New"/>
              </w:rPr>
            </w:pPr>
            <w:bookmarkStart w:id="8078" w:name="_MCCTEMPBM_CRPT86941873___7"/>
            <w:bookmarkEnd w:id="8077"/>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79" w:name="_MCCTEMPBM_CRPT86941874___7"/>
            <w:bookmarkEnd w:id="8078"/>
            <w:r w:rsidRPr="00567618">
              <w:rPr>
                <w:rFonts w:cs="Courier New"/>
                <w:sz w:val="18"/>
              </w:rPr>
              <w:t>a=recvonly</w:t>
            </w:r>
          </w:p>
          <w:p w14:paraId="754F4623" w14:textId="77777777" w:rsidR="00FC7E52" w:rsidRPr="00567618" w:rsidRDefault="00FC7E52" w:rsidP="00DD54CD">
            <w:pPr>
              <w:pStyle w:val="PL"/>
              <w:rPr>
                <w:rFonts w:cs="Courier New"/>
              </w:rPr>
            </w:pPr>
            <w:bookmarkStart w:id="8080" w:name="_MCCTEMPBM_CRPT86941875___7"/>
            <w:bookmarkEnd w:id="8079"/>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80"/>
          <w:p w14:paraId="6B8E431C" w14:textId="77777777" w:rsidR="00FC7E52" w:rsidRPr="00567618" w:rsidRDefault="00FC7E52" w:rsidP="00DD54CD">
            <w:pPr>
              <w:pStyle w:val="PL"/>
              <w:rPr>
                <w:rFonts w:cs="Courier New"/>
                <w:b/>
              </w:rPr>
            </w:pPr>
          </w:p>
        </w:tc>
      </w:tr>
      <w:bookmarkEnd w:id="8068"/>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1"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1"/>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2" w:name="_MCCTEMPBM_CRPT86941877___7"/>
            <w:bookmarkStart w:id="8083" w:name="_MCCTEMPBM_CRPT86941889___7" w:colFirst="0" w:colLast="0"/>
            <w:bookmarkStart w:id="8084"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5" w:name="_MCCTEMPBM_CRPT86941878___7"/>
            <w:bookmarkEnd w:id="8082"/>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6" w:name="_MCCTEMPBM_CRPT86941879___7"/>
            <w:bookmarkEnd w:id="8085"/>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87" w:name="_MCCTEMPBM_CRPT86941880___7"/>
            <w:bookmarkEnd w:id="8086"/>
            <w:r w:rsidRPr="00567618">
              <w:rPr>
                <w:rFonts w:cs="Courier New"/>
                <w:sz w:val="18"/>
              </w:rPr>
              <w:t>a=sendonly</w:t>
            </w:r>
          </w:p>
          <w:p w14:paraId="203C6CB4" w14:textId="77777777" w:rsidR="00FC7E52" w:rsidRPr="00567618" w:rsidRDefault="00FC7E52" w:rsidP="00DD54CD">
            <w:pPr>
              <w:pStyle w:val="PL"/>
              <w:rPr>
                <w:rFonts w:cs="Courier New"/>
              </w:rPr>
            </w:pPr>
            <w:bookmarkStart w:id="8088" w:name="_MCCTEMPBM_CRPT86941881___7"/>
            <w:bookmarkEnd w:id="8087"/>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89" w:name="_MCCTEMPBM_CRPT86941882___7"/>
            <w:bookmarkEnd w:id="8088"/>
            <w:r w:rsidRPr="00567618">
              <w:rPr>
                <w:rFonts w:cs="Courier New"/>
                <w:sz w:val="18"/>
              </w:rPr>
              <w:t>a=sendonly</w:t>
            </w:r>
          </w:p>
          <w:p w14:paraId="102D5089" w14:textId="77777777" w:rsidR="00FC7E52" w:rsidRPr="00567618" w:rsidRDefault="00FC7E52" w:rsidP="00DD54CD">
            <w:pPr>
              <w:pStyle w:val="PL"/>
              <w:rPr>
                <w:rFonts w:cs="Courier New"/>
              </w:rPr>
            </w:pPr>
            <w:bookmarkStart w:id="8090" w:name="_MCCTEMPBM_CRPT86941883___7"/>
            <w:bookmarkEnd w:id="8089"/>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1" w:name="_MCCTEMPBM_CRPT86941884___7"/>
            <w:bookmarkEnd w:id="8090"/>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2" w:name="_MCCTEMPBM_CRPT86941885___7"/>
            <w:bookmarkEnd w:id="8091"/>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3" w:name="_MCCTEMPBM_CRPT86941886___7"/>
            <w:bookmarkEnd w:id="8092"/>
            <w:r w:rsidRPr="00567618">
              <w:rPr>
                <w:rFonts w:cs="Courier New"/>
                <w:sz w:val="18"/>
              </w:rPr>
              <w:t>a=sendonly</w:t>
            </w:r>
          </w:p>
          <w:p w14:paraId="172583DF" w14:textId="77777777" w:rsidR="00FC7E52" w:rsidRPr="00567618" w:rsidRDefault="00FC7E52" w:rsidP="00DD54CD">
            <w:pPr>
              <w:pStyle w:val="PL"/>
              <w:rPr>
                <w:rFonts w:cs="Courier New"/>
              </w:rPr>
            </w:pPr>
            <w:bookmarkStart w:id="8094" w:name="_MCCTEMPBM_CRPT86941887___7"/>
            <w:bookmarkEnd w:id="8093"/>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5" w:name="_MCCTEMPBM_CRPT86941888___7"/>
            <w:bookmarkEnd w:id="8094"/>
            <w:r w:rsidRPr="00567618">
              <w:rPr>
                <w:rFonts w:cs="Courier New"/>
                <w:sz w:val="18"/>
              </w:rPr>
              <w:t>a=sendonly</w:t>
            </w:r>
          </w:p>
          <w:bookmarkEnd w:id="8095"/>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3"/>
      <w:bookmarkEnd w:id="8084"/>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6" w:name="_Toc26369790"/>
      <w:bookmarkStart w:id="8097" w:name="_Toc36227672"/>
      <w:bookmarkStart w:id="8098" w:name="_Toc36228687"/>
      <w:bookmarkStart w:id="8099" w:name="_Toc36229314"/>
      <w:bookmarkStart w:id="8100" w:name="_Toc68847635"/>
      <w:bookmarkStart w:id="8101" w:name="_Toc74611570"/>
      <w:bookmarkStart w:id="8102" w:name="_Toc75566849"/>
      <w:bookmarkStart w:id="8103" w:name="_Toc89790401"/>
      <w:bookmarkStart w:id="8104" w:name="_Toc99467040"/>
      <w:bookmarkStart w:id="8105" w:name="_Toc193991371"/>
      <w:r w:rsidRPr="00567618">
        <w:rPr>
          <w:lang w:eastAsia="ko-KR"/>
        </w:rPr>
        <w:t>T.3.4</w:t>
      </w:r>
      <w:r w:rsidRPr="00567618">
        <w:rPr>
          <w:lang w:eastAsia="ko-KR"/>
        </w:rPr>
        <w:tab/>
        <w:t>SIP OPTIONS request for multi-stream audio support</w:t>
      </w:r>
      <w:bookmarkEnd w:id="8096"/>
      <w:bookmarkEnd w:id="8097"/>
      <w:bookmarkEnd w:id="8098"/>
      <w:bookmarkEnd w:id="8099"/>
      <w:bookmarkEnd w:id="8100"/>
      <w:bookmarkEnd w:id="8101"/>
      <w:bookmarkEnd w:id="8102"/>
      <w:bookmarkEnd w:id="8103"/>
      <w:bookmarkEnd w:id="8104"/>
      <w:bookmarkEnd w:id="8105"/>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6" w:name="_MCCTEMPBM_CRPT86941890___7"/>
            <w:bookmarkStart w:id="8107"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6"/>
          <w:p w14:paraId="53205DEB" w14:textId="77777777" w:rsidR="00FC7E52" w:rsidRPr="00567618" w:rsidRDefault="00FC7E52" w:rsidP="00DD54CD">
            <w:pPr>
              <w:pStyle w:val="PL"/>
              <w:rPr>
                <w:rFonts w:cs="Courier New"/>
                <w:b/>
                <w:sz w:val="18"/>
              </w:rPr>
            </w:pPr>
          </w:p>
        </w:tc>
      </w:tr>
      <w:bookmarkEnd w:id="8107"/>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08" w:name="_MCCTEMPBM_CRPT86941891___2"/>
            <w:bookmarkStart w:id="8109"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10" w:name="_MCCTEMPBM_CRPT86941892___2"/>
            <w:bookmarkEnd w:id="8108"/>
            <w:r w:rsidRPr="00567618">
              <w:rPr>
                <w:rFonts w:cs="Courier New"/>
                <w:b/>
                <w:sz w:val="18"/>
              </w:rPr>
              <w:t>a=ccc_list:EVS:AMR-WB:AMR|ENC:1;1;1:DEC:3,1,1</w:t>
            </w:r>
            <w:bookmarkEnd w:id="8110"/>
          </w:p>
        </w:tc>
      </w:tr>
      <w:bookmarkEnd w:id="8109"/>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1" w:name="_Toc26369791"/>
      <w:bookmarkStart w:id="8112" w:name="_Toc36227673"/>
      <w:bookmarkStart w:id="8113" w:name="_Toc36228688"/>
      <w:bookmarkStart w:id="8114" w:name="_Toc36229315"/>
      <w:bookmarkStart w:id="8115" w:name="_Toc68847636"/>
      <w:bookmarkStart w:id="8116" w:name="_Toc74611571"/>
      <w:bookmarkStart w:id="8117" w:name="_Toc75566850"/>
      <w:bookmarkStart w:id="8118" w:name="_Toc89790402"/>
      <w:bookmarkStart w:id="8119" w:name="_Toc99467041"/>
      <w:bookmarkStart w:id="8120" w:name="_Toc193991372"/>
      <w:r w:rsidRPr="00567618">
        <w:t xml:space="preserve">Annex U (informative): </w:t>
      </w:r>
      <w:r w:rsidRPr="00567618">
        <w:br/>
        <w:t>IANA registration information for media types</w:t>
      </w:r>
      <w:bookmarkEnd w:id="8111"/>
      <w:bookmarkEnd w:id="8112"/>
      <w:bookmarkEnd w:id="8113"/>
      <w:bookmarkEnd w:id="8114"/>
      <w:bookmarkEnd w:id="8115"/>
      <w:bookmarkEnd w:id="8116"/>
      <w:bookmarkEnd w:id="8117"/>
      <w:bookmarkEnd w:id="8118"/>
      <w:bookmarkEnd w:id="8119"/>
      <w:bookmarkEnd w:id="8120"/>
    </w:p>
    <w:p w14:paraId="1FF56FA8" w14:textId="77777777" w:rsidR="00FC7E52" w:rsidRPr="00567618" w:rsidRDefault="00FC7E52" w:rsidP="00FC7E52">
      <w:pPr>
        <w:pStyle w:val="Heading1"/>
      </w:pPr>
      <w:bookmarkStart w:id="8121" w:name="_Toc26369792"/>
      <w:bookmarkStart w:id="8122" w:name="_Toc36227674"/>
      <w:bookmarkStart w:id="8123" w:name="_Toc36228689"/>
      <w:bookmarkStart w:id="8124" w:name="_Toc36229316"/>
      <w:bookmarkStart w:id="8125" w:name="_Toc68847637"/>
      <w:bookmarkStart w:id="8126" w:name="_Toc74611572"/>
      <w:bookmarkStart w:id="8127" w:name="_Toc75566851"/>
      <w:bookmarkStart w:id="8128" w:name="_Toc89790403"/>
      <w:bookmarkStart w:id="8129" w:name="_Toc99467042"/>
      <w:bookmarkStart w:id="8130" w:name="_Toc193991373"/>
      <w:r w:rsidRPr="00567618">
        <w:t>U.1</w:t>
      </w:r>
      <w:r w:rsidRPr="00567618">
        <w:tab/>
        <w:t>Introduction</w:t>
      </w:r>
      <w:bookmarkEnd w:id="8121"/>
      <w:bookmarkEnd w:id="8122"/>
      <w:bookmarkEnd w:id="8123"/>
      <w:bookmarkEnd w:id="8124"/>
      <w:bookmarkEnd w:id="8125"/>
      <w:bookmarkEnd w:id="8126"/>
      <w:bookmarkEnd w:id="8127"/>
      <w:bookmarkEnd w:id="8128"/>
      <w:bookmarkEnd w:id="8129"/>
      <w:bookmarkEnd w:id="8130"/>
    </w:p>
    <w:p w14:paraId="25C931DC" w14:textId="77777777" w:rsidR="00FC7E52" w:rsidRPr="00567618" w:rsidRDefault="00FC7E52" w:rsidP="00FC7E52">
      <w:bookmarkStart w:id="8131" w:name="_MCCTEMPBM_CRPT86941893___5"/>
      <w:r w:rsidRPr="00567618">
        <w:t xml:space="preserve">This Annex provides the media type registration information that is referenced from the IANA registry at </w:t>
      </w:r>
      <w:hyperlink r:id="rId248" w:history="1">
        <w:r w:rsidRPr="00567618">
          <w:rPr>
            <w:rStyle w:val="Hyperlink"/>
          </w:rPr>
          <w:t>http://www.iana.org/</w:t>
        </w:r>
      </w:hyperlink>
      <w:r w:rsidRPr="00567618">
        <w:t>.</w:t>
      </w:r>
    </w:p>
    <w:bookmarkEnd w:id="8131"/>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2" w:name="_Toc26369793"/>
      <w:bookmarkStart w:id="8133" w:name="_Toc36227675"/>
      <w:bookmarkStart w:id="8134" w:name="_Toc36228690"/>
      <w:bookmarkStart w:id="8135" w:name="_Toc36229317"/>
      <w:bookmarkStart w:id="8136" w:name="_Toc68847638"/>
      <w:bookmarkStart w:id="8137" w:name="_Toc74611573"/>
      <w:bookmarkStart w:id="8138" w:name="_Toc75566852"/>
      <w:bookmarkStart w:id="8139" w:name="_Toc89790404"/>
      <w:bookmarkStart w:id="8140" w:name="_Toc99467043"/>
      <w:bookmarkStart w:id="8141" w:name="_Toc193991374"/>
      <w:r w:rsidRPr="00567618">
        <w:t>U.2</w:t>
      </w:r>
      <w:r w:rsidRPr="00567618">
        <w:tab/>
        <w:t>application/ccce</w:t>
      </w:r>
      <w:bookmarkEnd w:id="8132"/>
      <w:bookmarkEnd w:id="8133"/>
      <w:bookmarkEnd w:id="8134"/>
      <w:bookmarkEnd w:id="8135"/>
      <w:bookmarkEnd w:id="8136"/>
      <w:bookmarkEnd w:id="8137"/>
      <w:bookmarkEnd w:id="8138"/>
      <w:bookmarkEnd w:id="8139"/>
      <w:bookmarkEnd w:id="8140"/>
      <w:bookmarkEnd w:id="8141"/>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2" w:name="_MCCTEMPBM_CRPT86941894___7"/>
      <w:bookmarkStart w:id="8143" w:name="MCCQCTEMPBM_00000210"/>
    </w:p>
    <w:p w14:paraId="3CBE27B7" w14:textId="77777777" w:rsidR="00FC7E52" w:rsidRPr="00567618" w:rsidRDefault="00FC7E52" w:rsidP="00FC7E52">
      <w:bookmarkStart w:id="8144" w:name="_MCCTEMPBM_CRPT86941895___5"/>
      <w:bookmarkEnd w:id="8142"/>
      <w:bookmarkEnd w:id="8143"/>
      <w:r w:rsidRPr="00567618">
        <w:t xml:space="preserve">To: </w:t>
      </w:r>
      <w:hyperlink r:id="rId249" w:history="1">
        <w:r w:rsidRPr="00567618">
          <w:rPr>
            <w:rStyle w:val="Hyperlink"/>
          </w:rPr>
          <w:t>media-types@iana.org</w:t>
        </w:r>
      </w:hyperlink>
    </w:p>
    <w:bookmarkEnd w:id="8144"/>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5" w:name="_MCCTEMPBM_CRPT86941896___3"/>
      <w:r>
        <w:tab/>
      </w:r>
      <w:r w:rsidRPr="00567618">
        <w:t>cccex content is UTF-8 format text.</w:t>
      </w:r>
    </w:p>
    <w:bookmarkEnd w:id="8145"/>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6" w:name="_MCCTEMPBM_CRPT86941897___3"/>
      <w:r>
        <w:tab/>
      </w:r>
      <w:r w:rsidRPr="00567618">
        <w:t>See clause S.5.7.2 of TS</w:t>
      </w:r>
      <w:r>
        <w:t> </w:t>
      </w:r>
      <w:r w:rsidRPr="00567618">
        <w:t>26.114</w:t>
      </w:r>
    </w:p>
    <w:bookmarkEnd w:id="8146"/>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47" w:name="_MCCTEMPBM_CRPT86941898___3"/>
      <w:r>
        <w:tab/>
      </w:r>
      <w:r w:rsidRPr="00567618">
        <w:t>See TS</w:t>
      </w:r>
      <w:r>
        <w:t> </w:t>
      </w:r>
      <w:r w:rsidRPr="00567618">
        <w:t>26.114</w:t>
      </w:r>
    </w:p>
    <w:bookmarkEnd w:id="8147"/>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48" w:name="_MCCTEMPBM_CRPT86941899___3"/>
      <w:r>
        <w:tab/>
      </w:r>
      <w:r w:rsidRPr="00567618">
        <w:t>Voice over IP, video teleconferencing, streaming media, among others.</w:t>
      </w:r>
    </w:p>
    <w:bookmarkEnd w:id="8148"/>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49"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49"/>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50"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50"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6CC362D8" w14:textId="72F91CE3" w:rsidR="00FC7E52" w:rsidRPr="00567618" w:rsidRDefault="00FC7E52" w:rsidP="00FC7E52">
      <w:pPr>
        <w:pStyle w:val="Heading8"/>
        <w:keepNext w:val="0"/>
        <w:keepLines w:val="0"/>
      </w:pPr>
      <w:bookmarkStart w:id="8151" w:name="_Toc26369794"/>
      <w:bookmarkStart w:id="8152" w:name="_Toc36227676"/>
      <w:bookmarkStart w:id="8153" w:name="_Toc36228691"/>
      <w:bookmarkStart w:id="8154" w:name="_Toc36229318"/>
      <w:bookmarkStart w:id="8155" w:name="_Toc68847639"/>
      <w:bookmarkStart w:id="8156" w:name="_Toc74611574"/>
      <w:bookmarkStart w:id="8157" w:name="_Toc75566853"/>
      <w:bookmarkStart w:id="8158" w:name="_Toc89790405"/>
      <w:bookmarkStart w:id="8159" w:name="_Toc99467044"/>
      <w:bookmarkEnd w:id="8150"/>
      <w:r w:rsidRPr="005268C0">
        <w:br w:type="page"/>
      </w:r>
      <w:bookmarkStart w:id="8160" w:name="_Toc193991375"/>
      <w:r w:rsidRPr="00567618">
        <w:t xml:space="preserve">Annex V (informative): </w:t>
      </w:r>
      <w:r w:rsidRPr="00567618">
        <w:br/>
        <w:t>Delay Adaptation and Example Uses of DBI Signaling</w:t>
      </w:r>
      <w:bookmarkEnd w:id="8151"/>
      <w:bookmarkEnd w:id="8152"/>
      <w:bookmarkEnd w:id="8153"/>
      <w:bookmarkEnd w:id="8154"/>
      <w:bookmarkEnd w:id="8155"/>
      <w:bookmarkEnd w:id="8156"/>
      <w:bookmarkEnd w:id="8157"/>
      <w:bookmarkEnd w:id="8158"/>
      <w:bookmarkEnd w:id="8159"/>
      <w:bookmarkEnd w:id="8160"/>
    </w:p>
    <w:p w14:paraId="1EB3DC80" w14:textId="77777777" w:rsidR="00FC7E52" w:rsidRPr="00567618" w:rsidRDefault="00FC7E52" w:rsidP="00FC7E52">
      <w:pPr>
        <w:pStyle w:val="Heading1"/>
      </w:pPr>
      <w:bookmarkStart w:id="8161" w:name="_Toc26369795"/>
      <w:bookmarkStart w:id="8162" w:name="_Toc36227677"/>
      <w:bookmarkStart w:id="8163" w:name="_Toc36228692"/>
      <w:bookmarkStart w:id="8164" w:name="_Toc36229319"/>
      <w:bookmarkStart w:id="8165" w:name="_Toc68847640"/>
      <w:bookmarkStart w:id="8166" w:name="_Toc74611575"/>
      <w:bookmarkStart w:id="8167" w:name="_Toc75566854"/>
      <w:bookmarkStart w:id="8168" w:name="_Toc89790406"/>
      <w:bookmarkStart w:id="8169" w:name="_Toc99467045"/>
      <w:bookmarkStart w:id="8170" w:name="_Toc193991376"/>
      <w:r w:rsidRPr="00567618">
        <w:t>V.1</w:t>
      </w:r>
      <w:r w:rsidRPr="00567618">
        <w:tab/>
        <w:t>General</w:t>
      </w:r>
      <w:bookmarkEnd w:id="8161"/>
      <w:bookmarkEnd w:id="8162"/>
      <w:bookmarkEnd w:id="8163"/>
      <w:bookmarkEnd w:id="8164"/>
      <w:bookmarkEnd w:id="8165"/>
      <w:bookmarkEnd w:id="8166"/>
      <w:bookmarkEnd w:id="8167"/>
      <w:bookmarkEnd w:id="8168"/>
      <w:bookmarkEnd w:id="8169"/>
      <w:bookmarkEnd w:id="8170"/>
    </w:p>
    <w:p w14:paraId="751EE0DB" w14:textId="77777777" w:rsidR="00FC7E52" w:rsidRPr="00567618" w:rsidRDefault="00FC7E52" w:rsidP="00FC7E52">
      <w:pPr>
        <w:tabs>
          <w:tab w:val="left" w:pos="709"/>
          <w:tab w:val="right" w:pos="9639"/>
        </w:tabs>
        <w:ind w:right="43"/>
      </w:pPr>
      <w:bookmarkStart w:id="8171"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2" w:name="_Toc26369796"/>
      <w:bookmarkStart w:id="8173" w:name="_Toc36227678"/>
      <w:bookmarkStart w:id="8174" w:name="_Toc36228693"/>
      <w:bookmarkStart w:id="8175" w:name="_Toc36229320"/>
      <w:bookmarkStart w:id="8176" w:name="_Toc68847641"/>
      <w:bookmarkStart w:id="8177" w:name="_Toc74611576"/>
      <w:bookmarkStart w:id="8178" w:name="_Toc75566855"/>
      <w:bookmarkStart w:id="8179" w:name="_Toc89790407"/>
      <w:bookmarkStart w:id="8180" w:name="_Toc99467046"/>
      <w:bookmarkStart w:id="8181" w:name="_Toc193991377"/>
      <w:bookmarkEnd w:id="8171"/>
      <w:r w:rsidRPr="00567618">
        <w:t>V.2</w:t>
      </w:r>
      <w:r w:rsidRPr="00567618">
        <w:tab/>
        <w:t>Example Signaling Flows on Delay Adaptation</w:t>
      </w:r>
      <w:bookmarkEnd w:id="8172"/>
      <w:bookmarkEnd w:id="8173"/>
      <w:bookmarkEnd w:id="8174"/>
      <w:bookmarkEnd w:id="8175"/>
      <w:bookmarkEnd w:id="8176"/>
      <w:bookmarkEnd w:id="8177"/>
      <w:bookmarkEnd w:id="8178"/>
      <w:bookmarkEnd w:id="8179"/>
      <w:bookmarkEnd w:id="8180"/>
      <w:bookmarkEnd w:id="8181"/>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2" w:name="_MON_1604251619"/>
    <w:bookmarkEnd w:id="8182"/>
    <w:p w14:paraId="6B074437" w14:textId="77777777" w:rsidR="00FC7E52" w:rsidRPr="00567618" w:rsidRDefault="00FC7E52" w:rsidP="00FC7E52">
      <w:pPr>
        <w:pStyle w:val="TH"/>
      </w:pPr>
      <w:r w:rsidRPr="00567618">
        <w:object w:dxaOrig="9378" w:dyaOrig="5985" w14:anchorId="524C80DF">
          <v:shape id="_x0000_i1142" type="#_x0000_t75" style="width:468pt;height:297.75pt" o:ole="">
            <v:imagedata r:id="rId251" o:title=""/>
          </v:shape>
          <o:OLEObject Type="Embed" ProgID="Word.Picture.8" ShapeID="_x0000_i1142" DrawAspect="Content" ObjectID="_1804884880" r:id="rId252"/>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3"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3"/>
    <w:bookmarkStart w:id="8184" w:name="_MON_1603546155"/>
    <w:bookmarkEnd w:id="8184"/>
    <w:p w14:paraId="15A42765" w14:textId="77777777" w:rsidR="00FC7E52" w:rsidRPr="00567618" w:rsidRDefault="00FC7E52" w:rsidP="00FC7E52">
      <w:pPr>
        <w:pStyle w:val="TH"/>
      </w:pPr>
      <w:r w:rsidRPr="00567618">
        <w:object w:dxaOrig="9378" w:dyaOrig="5985" w14:anchorId="5BF8C9DF">
          <v:shape id="_x0000_i1143" type="#_x0000_t75" style="width:468pt;height:297.75pt" o:ole="">
            <v:imagedata r:id="rId253" o:title=""/>
          </v:shape>
          <o:OLEObject Type="Embed" ProgID="Word.Picture.8" ShapeID="_x0000_i1143" DrawAspect="Content" ObjectID="_1804884881" r:id="rId254"/>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5" w:name="_MON_1604266004"/>
    <w:bookmarkEnd w:id="8185"/>
    <w:p w14:paraId="11B61641" w14:textId="77777777" w:rsidR="00FC7E52" w:rsidRPr="00567618" w:rsidRDefault="00FC7E52" w:rsidP="00FC7E52">
      <w:pPr>
        <w:pStyle w:val="TH"/>
      </w:pPr>
      <w:r w:rsidRPr="00567618">
        <w:object w:dxaOrig="9378" w:dyaOrig="5985" w14:anchorId="72654833">
          <v:shape id="_x0000_i1144" type="#_x0000_t75" style="width:468pt;height:297.75pt" o:ole="">
            <v:imagedata r:id="rId255" o:title=""/>
          </v:shape>
          <o:OLEObject Type="Embed" ProgID="Word.Picture.8" ShapeID="_x0000_i1144" DrawAspect="Content" ObjectID="_1804884882" r:id="rId256"/>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6" w:name="_MON_1603546080"/>
    <w:bookmarkEnd w:id="8186"/>
    <w:p w14:paraId="1982B064" w14:textId="77777777" w:rsidR="00FC7E52" w:rsidRPr="00567618" w:rsidRDefault="00FC7E52" w:rsidP="00FC7E52">
      <w:pPr>
        <w:pStyle w:val="TH"/>
        <w:rPr>
          <w:b w:val="0"/>
        </w:rPr>
      </w:pPr>
      <w:r w:rsidRPr="00567618">
        <w:object w:dxaOrig="9855" w:dyaOrig="7575" w14:anchorId="328FC4B7">
          <v:shape id="_x0000_i1145" type="#_x0000_t75" style="width:493.65pt;height:380.75pt" o:ole="">
            <v:imagedata r:id="rId257" o:title=""/>
          </v:shape>
          <o:OLEObject Type="Embed" ProgID="Word.Document.12" ShapeID="_x0000_i1145" DrawAspect="Content" ObjectID="_1804884883" r:id="rId258">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87" w:name="_MON_1600980025"/>
    <w:bookmarkEnd w:id="8187"/>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65pt;height:4in" o:ole="">
            <v:imagedata r:id="rId259" o:title=""/>
          </v:shape>
          <o:OLEObject Type="Embed" ProgID="Word.Document.12" ShapeID="_x0000_i1146" DrawAspect="Content" ObjectID="_1804884884" r:id="rId260">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88" w:name="_Toc26369797"/>
      <w:bookmarkStart w:id="8189" w:name="_Toc36227679"/>
      <w:bookmarkStart w:id="8190" w:name="_Toc36228694"/>
      <w:bookmarkStart w:id="8191" w:name="_Toc36229321"/>
      <w:bookmarkStart w:id="8192" w:name="_Toc68847642"/>
      <w:bookmarkStart w:id="8193" w:name="_Toc74611577"/>
      <w:bookmarkStart w:id="8194" w:name="_Toc75566856"/>
      <w:bookmarkStart w:id="8195" w:name="_Toc89790408"/>
      <w:bookmarkStart w:id="8196" w:name="_Toc99467047"/>
      <w:bookmarkStart w:id="8197" w:name="_Toc193991378"/>
      <w:r w:rsidRPr="00567618">
        <w:t>V.3</w:t>
      </w:r>
      <w:r w:rsidRPr="00567618">
        <w:tab/>
        <w:t>SDP Examples on DBI Signaling Capability</w:t>
      </w:r>
      <w:bookmarkEnd w:id="8188"/>
      <w:bookmarkEnd w:id="8189"/>
      <w:bookmarkEnd w:id="8190"/>
      <w:bookmarkEnd w:id="8191"/>
      <w:bookmarkEnd w:id="8192"/>
      <w:bookmarkEnd w:id="8193"/>
      <w:bookmarkEnd w:id="8194"/>
      <w:bookmarkEnd w:id="8195"/>
      <w:bookmarkEnd w:id="8196"/>
      <w:bookmarkEnd w:id="8197"/>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198"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199" w:name="_MCCTEMPBM_CRPT86941904___7"/>
            <w:r w:rsidRPr="00567618">
              <w:rPr>
                <w:rFonts w:cs="Courier New"/>
                <w:szCs w:val="16"/>
              </w:rPr>
              <w:t>a=rtcp-fb:* 3gpp-delay-budget</w:t>
            </w:r>
            <w:bookmarkEnd w:id="8199"/>
          </w:p>
        </w:tc>
      </w:tr>
      <w:bookmarkEnd w:id="8198"/>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200"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200"/>
    </w:tbl>
    <w:p w14:paraId="006B406E" w14:textId="77777777" w:rsidR="00FC7E52" w:rsidRPr="00567618" w:rsidRDefault="00FC7E52" w:rsidP="00FC7E52"/>
    <w:p w14:paraId="2D9366E5" w14:textId="77777777" w:rsidR="00FC7E52" w:rsidRPr="005268C0" w:rsidRDefault="00FC7E52" w:rsidP="00FC7E52">
      <w:pPr>
        <w:spacing w:after="0"/>
      </w:pPr>
      <w:bookmarkStart w:id="8201" w:name="_Toc26369798"/>
      <w:bookmarkStart w:id="8202" w:name="_Toc36227680"/>
      <w:bookmarkStart w:id="8203" w:name="_Toc36228695"/>
      <w:bookmarkStart w:id="8204" w:name="_Toc36229322"/>
      <w:bookmarkStart w:id="8205" w:name="_Toc68847643"/>
      <w:bookmarkStart w:id="8206" w:name="_Toc74611578"/>
      <w:bookmarkStart w:id="8207" w:name="_Toc75566857"/>
      <w:bookmarkStart w:id="8208" w:name="_Toc89790409"/>
      <w:bookmarkStart w:id="8209" w:name="_Toc99467048"/>
      <w:r w:rsidRPr="005268C0">
        <w:br w:type="page"/>
      </w:r>
    </w:p>
    <w:p w14:paraId="0ADF3C1B" w14:textId="77777777" w:rsidR="00FC7E52" w:rsidRPr="00567618" w:rsidRDefault="00FC7E52" w:rsidP="00FC7E52">
      <w:pPr>
        <w:pStyle w:val="Heading8"/>
      </w:pPr>
      <w:bookmarkStart w:id="8210" w:name="_Toc193991379"/>
      <w:r w:rsidRPr="00567618">
        <w:t>Annex W (Normative):</w:t>
      </w:r>
      <w:r w:rsidRPr="00567618">
        <w:br/>
        <w:t>Coverage and Handoff Enhancements using Multimedia Error Robustness (CHEM)</w:t>
      </w:r>
      <w:bookmarkEnd w:id="8201"/>
      <w:bookmarkEnd w:id="8202"/>
      <w:bookmarkEnd w:id="8203"/>
      <w:bookmarkEnd w:id="8204"/>
      <w:bookmarkEnd w:id="8205"/>
      <w:bookmarkEnd w:id="8206"/>
      <w:bookmarkEnd w:id="8207"/>
      <w:bookmarkEnd w:id="8208"/>
      <w:bookmarkEnd w:id="8209"/>
      <w:bookmarkEnd w:id="8210"/>
    </w:p>
    <w:p w14:paraId="31119FC7" w14:textId="77777777" w:rsidR="00FC7E52" w:rsidRPr="00567618" w:rsidRDefault="00FC7E52" w:rsidP="00FC7E52">
      <w:pPr>
        <w:pStyle w:val="Heading1"/>
        <w:rPr>
          <w:lang w:eastAsia="ko-KR"/>
        </w:rPr>
      </w:pPr>
      <w:bookmarkStart w:id="8211" w:name="_Toc26369799"/>
      <w:bookmarkStart w:id="8212" w:name="_Toc36227681"/>
      <w:bookmarkStart w:id="8213" w:name="_Toc36228696"/>
      <w:bookmarkStart w:id="8214" w:name="_Toc36229323"/>
      <w:bookmarkStart w:id="8215" w:name="_Toc68847644"/>
      <w:bookmarkStart w:id="8216" w:name="_Toc74611579"/>
      <w:bookmarkStart w:id="8217" w:name="_Toc75566858"/>
      <w:bookmarkStart w:id="8218" w:name="_Toc89790410"/>
      <w:bookmarkStart w:id="8219" w:name="_Toc99467049"/>
      <w:bookmarkStart w:id="8220" w:name="_Toc193991380"/>
      <w:r w:rsidRPr="00567618">
        <w:rPr>
          <w:lang w:eastAsia="ko-KR"/>
        </w:rPr>
        <w:t>W.1</w:t>
      </w:r>
      <w:r w:rsidRPr="00567618">
        <w:rPr>
          <w:lang w:eastAsia="ko-KR"/>
        </w:rPr>
        <w:tab/>
        <w:t>General</w:t>
      </w:r>
      <w:bookmarkEnd w:id="8211"/>
      <w:bookmarkEnd w:id="8212"/>
      <w:bookmarkEnd w:id="8213"/>
      <w:bookmarkEnd w:id="8214"/>
      <w:bookmarkEnd w:id="8215"/>
      <w:bookmarkEnd w:id="8216"/>
      <w:bookmarkEnd w:id="8217"/>
      <w:bookmarkEnd w:id="8218"/>
      <w:bookmarkEnd w:id="8219"/>
      <w:bookmarkEnd w:id="8220"/>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1"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2" w:name="_MCCTEMPBM_CRPT86941906___7"/>
      <w:bookmarkEnd w:id="8221"/>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2"/>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3" w:name="_Toc26369800"/>
      <w:bookmarkStart w:id="8224" w:name="_Toc36227682"/>
      <w:bookmarkStart w:id="8225" w:name="_Toc36228697"/>
      <w:bookmarkStart w:id="8226" w:name="_Toc36229324"/>
      <w:bookmarkStart w:id="8227" w:name="_Toc68847645"/>
      <w:bookmarkStart w:id="8228" w:name="_Toc74611580"/>
      <w:bookmarkStart w:id="8229" w:name="_Toc75566859"/>
      <w:bookmarkStart w:id="8230" w:name="_Toc89790411"/>
      <w:bookmarkStart w:id="8231" w:name="_Toc99467050"/>
      <w:bookmarkStart w:id="8232" w:name="_Toc193991381"/>
      <w:r w:rsidRPr="00567618">
        <w:rPr>
          <w:lang w:eastAsia="ko-KR"/>
        </w:rPr>
        <w:t>W.2</w:t>
      </w:r>
      <w:r w:rsidRPr="00567618">
        <w:rPr>
          <w:lang w:eastAsia="ko-KR"/>
        </w:rPr>
        <w:tab/>
      </w:r>
      <w:r w:rsidRPr="00567618">
        <w:t>Adaptation to Packet Losses without application layer redundancy</w:t>
      </w:r>
      <w:bookmarkEnd w:id="8223"/>
      <w:bookmarkEnd w:id="8224"/>
      <w:bookmarkEnd w:id="8225"/>
      <w:bookmarkEnd w:id="8226"/>
      <w:bookmarkEnd w:id="8227"/>
      <w:bookmarkEnd w:id="8228"/>
      <w:bookmarkEnd w:id="8229"/>
      <w:bookmarkEnd w:id="8230"/>
      <w:bookmarkEnd w:id="8231"/>
      <w:bookmarkEnd w:id="8232"/>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3" w:name="_MCCTEMPBM_CRPT86941907___7"/>
      <w:r w:rsidRPr="00567618">
        <w:t>-</w:t>
      </w:r>
      <w:r w:rsidRPr="00567618">
        <w:tab/>
        <w:t xml:space="preserve">when sending an SDP offer, the MTSI client shall include the </w:t>
      </w:r>
      <w:bookmarkStart w:id="8234" w:name="MCCQCTEMPBM_00000213"/>
      <w:r w:rsidRPr="00567618">
        <w:rPr>
          <w:rFonts w:ascii="Courier New" w:hAnsi="Courier New" w:cs="Courier New"/>
        </w:rPr>
        <w:t>PLR_adapt</w:t>
      </w:r>
      <w:bookmarkEnd w:id="8234"/>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5" w:name="MCCQCTEMPBM_00000214"/>
      <w:r w:rsidRPr="00567618">
        <w:rPr>
          <w:rFonts w:ascii="Courier New" w:hAnsi="Courier New" w:cs="Courier New"/>
        </w:rPr>
        <w:t>PLR_adapt</w:t>
      </w:r>
      <w:bookmarkEnd w:id="8235"/>
      <w:r w:rsidRPr="00567618">
        <w:t xml:space="preserve"> attribute in the media description for that media type in the SDP answer regardless of whether the </w:t>
      </w:r>
      <w:bookmarkStart w:id="8236" w:name="MCCQCTEMPBM_00000215"/>
      <w:r w:rsidRPr="00567618">
        <w:rPr>
          <w:rFonts w:ascii="Courier New" w:hAnsi="Courier New" w:cs="Courier New"/>
        </w:rPr>
        <w:t>PLR_adapt</w:t>
      </w:r>
      <w:bookmarkEnd w:id="8236"/>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37" w:name="MCCQCTEMPBM_00000216"/>
      <w:r w:rsidRPr="00567618">
        <w:rPr>
          <w:rFonts w:ascii="Courier New" w:hAnsi="Courier New" w:cs="Courier New"/>
        </w:rPr>
        <w:t>PLR_adapt</w:t>
      </w:r>
      <w:bookmarkEnd w:id="8237"/>
      <w:r w:rsidRPr="00567618">
        <w:t xml:space="preserve"> attribute in either an SDP offer or SDP answer then,</w:t>
      </w:r>
    </w:p>
    <w:bookmarkEnd w:id="8233"/>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38" w:name="_MCCTEMPBM_CRPT86941908___7"/>
      <w:r w:rsidRPr="00567618">
        <w:t xml:space="preserve">Clause X.2.2 provides examples of how the </w:t>
      </w:r>
      <w:bookmarkStart w:id="8239" w:name="MCCQCTEMPBM_00000217"/>
      <w:r w:rsidRPr="00567618">
        <w:rPr>
          <w:rFonts w:ascii="Courier New" w:hAnsi="Courier New" w:cs="Courier New"/>
        </w:rPr>
        <w:t>PLR_adapt</w:t>
      </w:r>
      <w:bookmarkEnd w:id="8239"/>
      <w:r w:rsidRPr="00567618">
        <w:t xml:space="preserve"> attribute without application layer redundancy is used in SDP.</w:t>
      </w:r>
    </w:p>
    <w:bookmarkEnd w:id="8238"/>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40" w:name="_Toc26369801"/>
      <w:bookmarkStart w:id="8241" w:name="_Toc36227683"/>
      <w:bookmarkStart w:id="8242" w:name="_Toc36228698"/>
      <w:bookmarkStart w:id="8243" w:name="_Toc36229325"/>
      <w:bookmarkStart w:id="8244" w:name="_Toc68847646"/>
      <w:bookmarkStart w:id="8245" w:name="_Toc74611581"/>
      <w:bookmarkStart w:id="8246" w:name="_Toc75566860"/>
      <w:bookmarkStart w:id="8247" w:name="_Toc89790412"/>
      <w:bookmarkStart w:id="8248" w:name="_Toc99467051"/>
      <w:bookmarkStart w:id="8249" w:name="_Toc193991382"/>
      <w:r w:rsidRPr="00567618">
        <w:rPr>
          <w:lang w:eastAsia="ko-KR"/>
        </w:rPr>
        <w:t>W.3</w:t>
      </w:r>
      <w:r w:rsidRPr="00567618">
        <w:rPr>
          <w:lang w:eastAsia="ko-KR"/>
        </w:rPr>
        <w:tab/>
      </w:r>
      <w:r w:rsidRPr="00567618">
        <w:t>Adaptation to Packet Losses using Application Layer Redundancy</w:t>
      </w:r>
      <w:bookmarkEnd w:id="8240"/>
      <w:bookmarkEnd w:id="8241"/>
      <w:bookmarkEnd w:id="8242"/>
      <w:bookmarkEnd w:id="8243"/>
      <w:bookmarkEnd w:id="8244"/>
      <w:bookmarkEnd w:id="8245"/>
      <w:bookmarkEnd w:id="8246"/>
      <w:bookmarkEnd w:id="8247"/>
      <w:bookmarkEnd w:id="8248"/>
      <w:bookmarkEnd w:id="8249"/>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50" w:name="_MCCTEMPBM_CRPT86941909___7"/>
      <w:r w:rsidRPr="00567618">
        <w:t>-</w:t>
      </w:r>
      <w:r w:rsidRPr="00567618">
        <w:tab/>
        <w:t xml:space="preserve">when sending an SDP offer, the MTSI client shall include the </w:t>
      </w:r>
      <w:bookmarkStart w:id="8251" w:name="MCCQCTEMPBM_00000218"/>
      <w:r w:rsidRPr="00567618">
        <w:rPr>
          <w:rFonts w:ascii="Courier New" w:hAnsi="Courier New" w:cs="Courier New"/>
        </w:rPr>
        <w:t>ALR</w:t>
      </w:r>
      <w:bookmarkEnd w:id="8251"/>
      <w:r w:rsidRPr="00567618">
        <w:t xml:space="preserve"> parameter in the </w:t>
      </w:r>
      <w:bookmarkStart w:id="8252" w:name="MCCQCTEMPBM_00000219"/>
      <w:r w:rsidRPr="00567618">
        <w:rPr>
          <w:rFonts w:ascii="Courier New" w:hAnsi="Courier New" w:cs="Courier New"/>
        </w:rPr>
        <w:t>PLR_adapt</w:t>
      </w:r>
      <w:bookmarkEnd w:id="8252"/>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3" w:name="MCCQCTEMPBM_00000220"/>
      <w:r w:rsidRPr="00567618">
        <w:rPr>
          <w:rFonts w:ascii="Courier New" w:hAnsi="Courier New" w:cs="Courier New"/>
        </w:rPr>
        <w:t>ALR</w:t>
      </w:r>
      <w:bookmarkEnd w:id="8253"/>
      <w:r w:rsidRPr="00567618">
        <w:t xml:space="preserve"> parameter in the </w:t>
      </w:r>
      <w:bookmarkStart w:id="8254" w:name="MCCQCTEMPBM_00000221"/>
      <w:r w:rsidRPr="00567618">
        <w:rPr>
          <w:rFonts w:ascii="Courier New" w:hAnsi="Courier New" w:cs="Courier New"/>
        </w:rPr>
        <w:t>PLR</w:t>
      </w:r>
      <w:bookmarkEnd w:id="8254"/>
      <w:r w:rsidRPr="00567618">
        <w:t xml:space="preserve"> attribute in the media description for that media type in the SDP answer only if the </w:t>
      </w:r>
      <w:bookmarkStart w:id="8255" w:name="MCCQCTEMPBM_00000222"/>
      <w:r w:rsidRPr="00567618">
        <w:rPr>
          <w:rFonts w:ascii="Courier New" w:hAnsi="Courier New" w:cs="Courier New"/>
        </w:rPr>
        <w:t>ALR</w:t>
      </w:r>
      <w:bookmarkEnd w:id="8255"/>
      <w:r w:rsidRPr="00567618">
        <w:t xml:space="preserve"> parameter in the </w:t>
      </w:r>
      <w:bookmarkStart w:id="8256" w:name="MCCQCTEMPBM_00000223"/>
      <w:r w:rsidRPr="00567618">
        <w:rPr>
          <w:rFonts w:ascii="Courier New" w:hAnsi="Courier New" w:cs="Courier New"/>
        </w:rPr>
        <w:t>PLR_adapt</w:t>
      </w:r>
      <w:bookmarkEnd w:id="8256"/>
      <w:r w:rsidRPr="00567618">
        <w:t xml:space="preserve"> attribute was received in an SDP offer</w:t>
      </w:r>
    </w:p>
    <w:p w14:paraId="5AF090B6" w14:textId="77777777" w:rsidR="00FC7E52" w:rsidRPr="00567618" w:rsidRDefault="00FC7E52" w:rsidP="00FC7E52">
      <w:bookmarkStart w:id="8257" w:name="_MCCTEMPBM_CRPT86941910___7"/>
      <w:bookmarkEnd w:id="8250"/>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58" w:name="MCCQCTEMPBM_00000224"/>
      <w:r w:rsidRPr="00567618">
        <w:rPr>
          <w:rFonts w:ascii="Courier New" w:hAnsi="Courier New" w:cs="Courier New"/>
        </w:rPr>
        <w:t>PLR_adapt</w:t>
      </w:r>
      <w:bookmarkEnd w:id="8258"/>
      <w:r w:rsidRPr="00567618">
        <w:t xml:space="preserve"> attribute and </w:t>
      </w:r>
      <w:bookmarkStart w:id="8259" w:name="MCCQCTEMPBM_00000225"/>
      <w:r w:rsidRPr="00567618">
        <w:rPr>
          <w:rFonts w:ascii="Courier New" w:hAnsi="Courier New" w:cs="Courier New"/>
        </w:rPr>
        <w:t>ALR</w:t>
      </w:r>
      <w:bookmarkEnd w:id="8259"/>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60" w:name="MCCQCTEMPBM_00000226"/>
      <w:r w:rsidRPr="00567618">
        <w:rPr>
          <w:rFonts w:ascii="Courier New" w:hAnsi="Courier New" w:cs="Courier New"/>
        </w:rPr>
        <w:t>ALR</w:t>
      </w:r>
      <w:bookmarkEnd w:id="8260"/>
      <w:r w:rsidRPr="00567618">
        <w:t xml:space="preserve"> parameter in the </w:t>
      </w:r>
      <w:bookmarkStart w:id="8261" w:name="MCCQCTEMPBM_00000227"/>
      <w:r w:rsidRPr="00567618">
        <w:rPr>
          <w:rFonts w:ascii="Courier New" w:hAnsi="Courier New" w:cs="Courier New"/>
        </w:rPr>
        <w:t>PLR_adapt</w:t>
      </w:r>
      <w:bookmarkEnd w:id="8261"/>
      <w:r w:rsidRPr="00567618">
        <w:t xml:space="preserve"> attribute in either an SDP offer or SDP answer:</w:t>
      </w:r>
    </w:p>
    <w:bookmarkEnd w:id="8257"/>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2" w:name="_MCCTEMPBM_CRPT86941911___7"/>
    </w:p>
    <w:bookmarkEnd w:id="8262"/>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3" w:name="_MCCTEMPBM_CRPT86941912___7"/>
    </w:p>
    <w:bookmarkEnd w:id="8263"/>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4" w:name="_Toc26369802"/>
      <w:bookmarkStart w:id="8265" w:name="_Toc36227684"/>
      <w:bookmarkStart w:id="8266" w:name="_Toc36228699"/>
      <w:bookmarkStart w:id="8267" w:name="_Toc36229326"/>
      <w:bookmarkStart w:id="8268" w:name="_Toc68847647"/>
      <w:bookmarkStart w:id="8269" w:name="_Toc74611582"/>
      <w:bookmarkStart w:id="8270" w:name="_Toc75566861"/>
      <w:bookmarkStart w:id="8271" w:name="_Toc89790413"/>
      <w:bookmarkStart w:id="8272" w:name="_Toc99467052"/>
      <w:bookmarkStart w:id="8273" w:name="_Toc193991383"/>
      <w:r w:rsidRPr="00567618">
        <w:rPr>
          <w:lang w:eastAsia="ko-KR"/>
        </w:rPr>
        <w:t>W.</w:t>
      </w:r>
      <w:r w:rsidRPr="00567618">
        <w:t>4</w:t>
      </w:r>
      <w:r>
        <w:tab/>
      </w:r>
      <w:r w:rsidRPr="00567618">
        <w:t>Negotiation of End-to-End and Uplink/Downlink PLR</w:t>
      </w:r>
      <w:bookmarkEnd w:id="8264"/>
      <w:bookmarkEnd w:id="8265"/>
      <w:bookmarkEnd w:id="8266"/>
      <w:bookmarkEnd w:id="8267"/>
      <w:bookmarkEnd w:id="8268"/>
      <w:bookmarkEnd w:id="8269"/>
      <w:bookmarkEnd w:id="8270"/>
      <w:bookmarkEnd w:id="8271"/>
      <w:bookmarkEnd w:id="8272"/>
      <w:bookmarkEnd w:id="8273"/>
    </w:p>
    <w:p w14:paraId="02E6F09B" w14:textId="77777777" w:rsidR="00FC7E52" w:rsidRPr="00567618" w:rsidRDefault="00FC7E52" w:rsidP="00FC7E52">
      <w:pPr>
        <w:pStyle w:val="Heading2"/>
        <w:rPr>
          <w:noProof/>
        </w:rPr>
      </w:pPr>
      <w:bookmarkStart w:id="8274" w:name="_Toc26369803"/>
      <w:bookmarkStart w:id="8275" w:name="_Toc36227685"/>
      <w:bookmarkStart w:id="8276" w:name="_Toc36228700"/>
      <w:bookmarkStart w:id="8277" w:name="_Toc36229327"/>
      <w:bookmarkStart w:id="8278" w:name="_Toc68847648"/>
      <w:bookmarkStart w:id="8279" w:name="_Toc74611583"/>
      <w:bookmarkStart w:id="8280" w:name="_Toc75566862"/>
      <w:bookmarkStart w:id="8281" w:name="_Toc89790414"/>
      <w:bookmarkStart w:id="8282" w:name="_Toc99467053"/>
      <w:bookmarkStart w:id="8283" w:name="_Toc193991384"/>
      <w:r w:rsidRPr="00567618">
        <w:rPr>
          <w:noProof/>
        </w:rPr>
        <w:t>W.4.1</w:t>
      </w:r>
      <w:r>
        <w:rPr>
          <w:noProof/>
        </w:rPr>
        <w:tab/>
      </w:r>
      <w:r w:rsidRPr="00567618">
        <w:rPr>
          <w:noProof/>
        </w:rPr>
        <w:t>General</w:t>
      </w:r>
      <w:bookmarkEnd w:id="8274"/>
      <w:bookmarkEnd w:id="8275"/>
      <w:bookmarkEnd w:id="8276"/>
      <w:bookmarkEnd w:id="8277"/>
      <w:bookmarkEnd w:id="8278"/>
      <w:bookmarkEnd w:id="8279"/>
      <w:bookmarkEnd w:id="8280"/>
      <w:bookmarkEnd w:id="8281"/>
      <w:bookmarkEnd w:id="8282"/>
      <w:bookmarkEnd w:id="8283"/>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4" w:name="_Toc26369804"/>
      <w:bookmarkStart w:id="8285" w:name="_Toc36227686"/>
      <w:bookmarkStart w:id="8286" w:name="_Toc36228701"/>
      <w:bookmarkStart w:id="8287" w:name="_Toc36229328"/>
      <w:bookmarkStart w:id="8288" w:name="_Toc68847649"/>
      <w:bookmarkStart w:id="8289" w:name="_Toc74611584"/>
      <w:bookmarkStart w:id="8290" w:name="_Toc75566863"/>
      <w:bookmarkStart w:id="8291" w:name="_Toc89790415"/>
      <w:bookmarkStart w:id="8292" w:name="_Toc99467054"/>
      <w:bookmarkStart w:id="8293" w:name="_Toc193991385"/>
      <w:r w:rsidRPr="00567618">
        <w:rPr>
          <w:noProof/>
        </w:rPr>
        <w:t>W.4.2</w:t>
      </w:r>
      <w:r>
        <w:rPr>
          <w:noProof/>
        </w:rPr>
        <w:tab/>
      </w:r>
      <w:r w:rsidRPr="00567618">
        <w:rPr>
          <w:noProof/>
        </w:rPr>
        <w:t>Offering MTSI Client</w:t>
      </w:r>
      <w:bookmarkEnd w:id="8284"/>
      <w:bookmarkEnd w:id="8285"/>
      <w:bookmarkEnd w:id="8286"/>
      <w:bookmarkEnd w:id="8287"/>
      <w:bookmarkEnd w:id="8288"/>
      <w:bookmarkEnd w:id="8289"/>
      <w:bookmarkEnd w:id="8290"/>
      <w:bookmarkEnd w:id="8291"/>
      <w:bookmarkEnd w:id="8292"/>
      <w:bookmarkEnd w:id="8293"/>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4"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4"/>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5" w:name="_Toc26369805"/>
      <w:bookmarkStart w:id="8296" w:name="_Toc36227687"/>
      <w:bookmarkStart w:id="8297" w:name="_Toc36228702"/>
      <w:bookmarkStart w:id="8298" w:name="_Toc36229329"/>
      <w:bookmarkStart w:id="8299" w:name="_Toc68847650"/>
      <w:bookmarkStart w:id="8300" w:name="_Toc74611585"/>
      <w:bookmarkStart w:id="8301" w:name="_Toc75566864"/>
      <w:bookmarkStart w:id="8302" w:name="_Toc89790416"/>
      <w:bookmarkStart w:id="8303" w:name="_Toc99467055"/>
      <w:bookmarkStart w:id="8304" w:name="_Toc193991386"/>
      <w:r w:rsidRPr="00567618">
        <w:rPr>
          <w:noProof/>
        </w:rPr>
        <w:t>W.4.3</w:t>
      </w:r>
      <w:r>
        <w:rPr>
          <w:noProof/>
        </w:rPr>
        <w:tab/>
      </w:r>
      <w:r w:rsidRPr="00567618">
        <w:rPr>
          <w:noProof/>
        </w:rPr>
        <w:t>Answering MTSI Client</w:t>
      </w:r>
      <w:bookmarkEnd w:id="8295"/>
      <w:bookmarkEnd w:id="8296"/>
      <w:bookmarkEnd w:id="8297"/>
      <w:bookmarkEnd w:id="8298"/>
      <w:bookmarkEnd w:id="8299"/>
      <w:bookmarkEnd w:id="8300"/>
      <w:bookmarkEnd w:id="8301"/>
      <w:bookmarkEnd w:id="8302"/>
      <w:bookmarkEnd w:id="8303"/>
      <w:bookmarkEnd w:id="8304"/>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5"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5"/>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593380">
            <w:pPr>
              <w:pStyle w:val="TAH"/>
            </w:pPr>
            <w:bookmarkStart w:id="8306" w:name="MCCQCTEMPBM_00000053"/>
            <w:bookmarkStart w:id="8307"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593380">
            <w:pPr>
              <w:pStyle w:val="TAH"/>
            </w:pPr>
            <w:r w:rsidRPr="00567618">
              <w:t>Requirement</w:t>
            </w:r>
          </w:p>
        </w:tc>
        <w:tc>
          <w:tcPr>
            <w:tcW w:w="3185" w:type="dxa"/>
            <w:shd w:val="clear" w:color="auto" w:fill="auto"/>
          </w:tcPr>
          <w:p w14:paraId="03180300" w14:textId="77777777" w:rsidR="00FC7E52" w:rsidRPr="00567618" w:rsidRDefault="00FC7E52" w:rsidP="00593380">
            <w:pPr>
              <w:pStyle w:val="TAH"/>
            </w:pPr>
            <w:r w:rsidRPr="00567618">
              <w:t>Default Value if not included in SDP Answer</w:t>
            </w:r>
          </w:p>
        </w:tc>
        <w:tc>
          <w:tcPr>
            <w:tcW w:w="1985" w:type="dxa"/>
            <w:shd w:val="clear" w:color="auto" w:fill="auto"/>
          </w:tcPr>
          <w:p w14:paraId="4B37CE4C" w14:textId="77777777" w:rsidR="00FC7E52" w:rsidRPr="00567618" w:rsidRDefault="00FC7E52" w:rsidP="00593380">
            <w:pPr>
              <w:pStyle w:val="TAH"/>
            </w:pPr>
            <w:r w:rsidRPr="00567618">
              <w:t>Limit Condition</w:t>
            </w:r>
          </w:p>
        </w:tc>
        <w:tc>
          <w:tcPr>
            <w:tcW w:w="1559" w:type="dxa"/>
            <w:shd w:val="clear" w:color="auto" w:fill="auto"/>
          </w:tcPr>
          <w:p w14:paraId="36F21566" w14:textId="77777777" w:rsidR="00FC7E52" w:rsidRPr="00567618" w:rsidRDefault="00FC7E52" w:rsidP="00593380">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6"/>
      <w:bookmarkEnd w:id="8307"/>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08" w:name="_Toc26369806"/>
      <w:bookmarkStart w:id="8309" w:name="_Toc36227688"/>
      <w:bookmarkStart w:id="8310" w:name="_Toc36228703"/>
      <w:bookmarkStart w:id="8311" w:name="_Toc36229330"/>
      <w:bookmarkStart w:id="8312" w:name="_Toc68847651"/>
      <w:bookmarkStart w:id="8313" w:name="_Toc74611586"/>
      <w:bookmarkStart w:id="8314" w:name="_Toc75566865"/>
      <w:bookmarkStart w:id="8315" w:name="_Toc89790417"/>
      <w:bookmarkStart w:id="8316" w:name="_Toc99467056"/>
      <w:r w:rsidRPr="005268C0">
        <w:br w:type="page"/>
      </w:r>
    </w:p>
    <w:p w14:paraId="79A451E7" w14:textId="3C6972E4" w:rsidR="00FC7E52" w:rsidRPr="005268C0" w:rsidRDefault="00FC7E52" w:rsidP="00FC7E52">
      <w:pPr>
        <w:pStyle w:val="Heading8"/>
      </w:pPr>
      <w:bookmarkStart w:id="8317" w:name="_Toc193991387"/>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08"/>
      <w:bookmarkEnd w:id="8309"/>
      <w:bookmarkEnd w:id="8310"/>
      <w:bookmarkEnd w:id="8311"/>
      <w:bookmarkEnd w:id="8312"/>
      <w:bookmarkEnd w:id="8313"/>
      <w:bookmarkEnd w:id="8314"/>
      <w:bookmarkEnd w:id="8315"/>
      <w:bookmarkEnd w:id="8316"/>
      <w:bookmarkEnd w:id="8317"/>
    </w:p>
    <w:p w14:paraId="2FE70248" w14:textId="77777777" w:rsidR="00FC7E52" w:rsidRPr="00567618" w:rsidRDefault="00FC7E52" w:rsidP="00FC7E52">
      <w:pPr>
        <w:pStyle w:val="Heading1"/>
        <w:rPr>
          <w:lang w:eastAsia="ko-KR"/>
        </w:rPr>
      </w:pPr>
      <w:bookmarkStart w:id="8318" w:name="_Toc26369807"/>
      <w:bookmarkStart w:id="8319" w:name="_Toc36227689"/>
      <w:bookmarkStart w:id="8320" w:name="_Toc36228704"/>
      <w:bookmarkStart w:id="8321" w:name="_Toc36229331"/>
      <w:bookmarkStart w:id="8322" w:name="_Toc68847652"/>
      <w:bookmarkStart w:id="8323" w:name="_Toc74611587"/>
      <w:bookmarkStart w:id="8324" w:name="_Toc75566866"/>
      <w:bookmarkStart w:id="8325" w:name="_Toc89790418"/>
      <w:bookmarkStart w:id="8326" w:name="_Toc99467057"/>
      <w:bookmarkStart w:id="8327" w:name="_Toc193991388"/>
      <w:r w:rsidRPr="00567618">
        <w:rPr>
          <w:lang w:eastAsia="ko-KR"/>
        </w:rPr>
        <w:t>X.1</w:t>
      </w:r>
      <w:r w:rsidRPr="00567618">
        <w:rPr>
          <w:lang w:eastAsia="ko-KR"/>
        </w:rPr>
        <w:tab/>
        <w:t>Maximum Packet Loss Rate (Max. PLR) for Speech</w:t>
      </w:r>
      <w:bookmarkEnd w:id="8318"/>
      <w:bookmarkEnd w:id="8319"/>
      <w:bookmarkEnd w:id="8320"/>
      <w:bookmarkEnd w:id="8321"/>
      <w:bookmarkEnd w:id="8322"/>
      <w:bookmarkEnd w:id="8323"/>
      <w:bookmarkEnd w:id="8324"/>
      <w:bookmarkEnd w:id="8325"/>
      <w:bookmarkEnd w:id="8326"/>
      <w:bookmarkEnd w:id="8327"/>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28" w:name="_Toc26369808"/>
      <w:bookmarkStart w:id="8329" w:name="_Toc36227690"/>
      <w:bookmarkStart w:id="8330" w:name="_Toc36228705"/>
      <w:bookmarkStart w:id="8331" w:name="_Toc36229332"/>
      <w:bookmarkStart w:id="8332" w:name="_Toc68847653"/>
      <w:bookmarkStart w:id="8333" w:name="_Toc74611588"/>
      <w:bookmarkStart w:id="8334" w:name="_Toc75566867"/>
      <w:bookmarkStart w:id="8335" w:name="_Toc89790419"/>
      <w:bookmarkStart w:id="8336" w:name="_Toc99467058"/>
      <w:bookmarkStart w:id="8337" w:name="_Toc193991389"/>
      <w:r w:rsidRPr="00567618">
        <w:rPr>
          <w:lang w:eastAsia="ko-KR"/>
        </w:rPr>
        <w:t>X.1.1</w:t>
      </w:r>
      <w:r w:rsidRPr="00567618">
        <w:rPr>
          <w:lang w:eastAsia="ko-KR"/>
        </w:rPr>
        <w:tab/>
        <w:t>Max. PLR recommendation without Application Layer Redundancy</w:t>
      </w:r>
      <w:bookmarkEnd w:id="8328"/>
      <w:bookmarkEnd w:id="8329"/>
      <w:bookmarkEnd w:id="8330"/>
      <w:bookmarkEnd w:id="8331"/>
      <w:bookmarkEnd w:id="8332"/>
      <w:bookmarkEnd w:id="8333"/>
      <w:bookmarkEnd w:id="8334"/>
      <w:bookmarkEnd w:id="8335"/>
      <w:bookmarkEnd w:id="8336"/>
      <w:bookmarkEnd w:id="8337"/>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38"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39" w:name="_MCCTEMPBM_CRPT86941916___7" w:colFirst="0" w:colLast="1"/>
            <w:bookmarkEnd w:id="8338"/>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40" w:name="_MCCTEMPBM_CRPT86941917___7" w:colFirst="0" w:colLast="1"/>
            <w:bookmarkEnd w:id="8339"/>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1" w:name="_MCCTEMPBM_CRPT86941918___7" w:colFirst="0" w:colLast="1"/>
            <w:bookmarkEnd w:id="8340"/>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2" w:name="_MCCTEMPBM_CRPT86941919___7" w:colFirst="0" w:colLast="1"/>
            <w:bookmarkEnd w:id="8341"/>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3" w:name="_MCCTEMPBM_CRPT86941920___7"/>
      <w:bookmarkEnd w:id="8342"/>
    </w:p>
    <w:p w14:paraId="5B92C007" w14:textId="77777777" w:rsidR="00FC7E52" w:rsidRPr="00567618" w:rsidRDefault="00FC7E52" w:rsidP="00FC7E52">
      <w:pPr>
        <w:pStyle w:val="Heading2"/>
        <w:rPr>
          <w:lang w:eastAsia="ko-KR"/>
        </w:rPr>
      </w:pPr>
      <w:bookmarkStart w:id="8344" w:name="_Toc26369809"/>
      <w:bookmarkStart w:id="8345" w:name="_Toc36227691"/>
      <w:bookmarkStart w:id="8346" w:name="_Toc36228706"/>
      <w:bookmarkStart w:id="8347" w:name="_Toc36229333"/>
      <w:bookmarkStart w:id="8348" w:name="_Toc68847654"/>
      <w:bookmarkStart w:id="8349" w:name="_Toc74611589"/>
      <w:bookmarkStart w:id="8350" w:name="_Toc75566868"/>
      <w:bookmarkStart w:id="8351" w:name="_Toc89790420"/>
      <w:bookmarkStart w:id="8352" w:name="_Toc99467059"/>
      <w:bookmarkStart w:id="8353" w:name="_Toc193991390"/>
      <w:bookmarkEnd w:id="8343"/>
      <w:r w:rsidRPr="00567618">
        <w:rPr>
          <w:lang w:eastAsia="ko-KR"/>
        </w:rPr>
        <w:t>X.1.2</w:t>
      </w:r>
      <w:r w:rsidRPr="00567618">
        <w:rPr>
          <w:lang w:eastAsia="ko-KR"/>
        </w:rPr>
        <w:tab/>
        <w:t>Max. PLR recommendation with Application Layer Redundancy</w:t>
      </w:r>
      <w:bookmarkEnd w:id="8344"/>
      <w:bookmarkEnd w:id="8345"/>
      <w:bookmarkEnd w:id="8346"/>
      <w:bookmarkEnd w:id="8347"/>
      <w:bookmarkEnd w:id="8348"/>
      <w:bookmarkEnd w:id="8349"/>
      <w:bookmarkEnd w:id="8350"/>
      <w:bookmarkEnd w:id="8351"/>
      <w:bookmarkEnd w:id="8352"/>
      <w:bookmarkEnd w:id="8353"/>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4"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5" w:name="_MCCTEMPBM_CRPT86941922___7"/>
            <w:bookmarkStart w:id="8356" w:name="_MCCTEMPBM_CRPT86941923___7" w:colFirst="1" w:colLast="1"/>
            <w:bookmarkEnd w:id="8354"/>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5"/>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57" w:name="_MCCTEMPBM_CRPT86941924___7"/>
            <w:bookmarkStart w:id="8358" w:name="_MCCTEMPBM_CRPT86941925___7" w:colFirst="1" w:colLast="1"/>
            <w:bookmarkEnd w:id="8356"/>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57"/>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58"/>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59" w:name="_Toc26369810"/>
      <w:bookmarkStart w:id="8360" w:name="_Toc36227692"/>
      <w:bookmarkStart w:id="8361" w:name="_Toc36228707"/>
      <w:bookmarkStart w:id="8362" w:name="_Toc36229334"/>
      <w:bookmarkStart w:id="8363" w:name="_Toc68847655"/>
      <w:bookmarkStart w:id="8364" w:name="_Toc74611590"/>
      <w:bookmarkStart w:id="8365" w:name="_Toc75566869"/>
      <w:bookmarkStart w:id="8366" w:name="_Toc89790421"/>
      <w:bookmarkStart w:id="8367" w:name="_Toc99467060"/>
      <w:bookmarkStart w:id="8368" w:name="_Toc193991391"/>
      <w:r w:rsidRPr="00567618">
        <w:rPr>
          <w:lang w:eastAsia="ko-KR"/>
        </w:rPr>
        <w:t>X.2</w:t>
      </w:r>
      <w:r>
        <w:rPr>
          <w:lang w:eastAsia="ko-KR"/>
        </w:rPr>
        <w:tab/>
      </w:r>
      <w:r w:rsidRPr="00567618">
        <w:rPr>
          <w:lang w:eastAsia="ko-KR"/>
        </w:rPr>
        <w:t>SDP Examples of the CHEM Feature (informative)</w:t>
      </w:r>
      <w:bookmarkEnd w:id="8359"/>
      <w:bookmarkEnd w:id="8360"/>
      <w:bookmarkEnd w:id="8361"/>
      <w:bookmarkEnd w:id="8362"/>
      <w:bookmarkEnd w:id="8363"/>
      <w:bookmarkEnd w:id="8364"/>
      <w:bookmarkEnd w:id="8365"/>
      <w:bookmarkEnd w:id="8366"/>
      <w:bookmarkEnd w:id="8367"/>
      <w:bookmarkEnd w:id="8368"/>
    </w:p>
    <w:p w14:paraId="5264125D" w14:textId="77777777" w:rsidR="00FC7E52" w:rsidRPr="00567618" w:rsidRDefault="00FC7E52" w:rsidP="00FC7E52">
      <w:pPr>
        <w:pStyle w:val="Heading2"/>
        <w:rPr>
          <w:noProof/>
        </w:rPr>
      </w:pPr>
      <w:bookmarkStart w:id="8369" w:name="_Toc26369811"/>
      <w:bookmarkStart w:id="8370" w:name="_Toc36227693"/>
      <w:bookmarkStart w:id="8371" w:name="_Toc36228708"/>
      <w:bookmarkStart w:id="8372" w:name="_Toc36229335"/>
      <w:bookmarkStart w:id="8373" w:name="_Toc68847656"/>
      <w:bookmarkStart w:id="8374" w:name="_Toc74611591"/>
      <w:bookmarkStart w:id="8375" w:name="_Toc75566870"/>
      <w:bookmarkStart w:id="8376" w:name="_Toc89790422"/>
      <w:bookmarkStart w:id="8377" w:name="_Toc99467061"/>
      <w:bookmarkStart w:id="8378" w:name="_Toc193991392"/>
      <w:r w:rsidRPr="00567618">
        <w:rPr>
          <w:noProof/>
        </w:rPr>
        <w:t>X.2.1</w:t>
      </w:r>
      <w:r>
        <w:rPr>
          <w:noProof/>
        </w:rPr>
        <w:tab/>
      </w:r>
      <w:r w:rsidRPr="00567618">
        <w:rPr>
          <w:noProof/>
        </w:rPr>
        <w:t>General</w:t>
      </w:r>
      <w:bookmarkEnd w:id="8369"/>
      <w:bookmarkEnd w:id="8370"/>
      <w:bookmarkEnd w:id="8371"/>
      <w:bookmarkEnd w:id="8372"/>
      <w:bookmarkEnd w:id="8373"/>
      <w:bookmarkEnd w:id="8374"/>
      <w:bookmarkEnd w:id="8375"/>
      <w:bookmarkEnd w:id="8376"/>
      <w:bookmarkEnd w:id="8377"/>
      <w:bookmarkEnd w:id="8378"/>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79" w:name="_Toc26369812"/>
      <w:bookmarkStart w:id="8380" w:name="_Toc36227694"/>
      <w:bookmarkStart w:id="8381" w:name="_Toc36228709"/>
      <w:bookmarkStart w:id="8382" w:name="_Toc36229336"/>
      <w:bookmarkStart w:id="8383" w:name="_Toc68847657"/>
      <w:bookmarkStart w:id="8384" w:name="_Toc74611592"/>
      <w:bookmarkStart w:id="8385" w:name="_Toc75566871"/>
      <w:bookmarkStart w:id="8386" w:name="_Toc89790423"/>
      <w:bookmarkStart w:id="8387" w:name="_Toc99467062"/>
      <w:bookmarkStart w:id="8388" w:name="_Toc193991393"/>
      <w:r w:rsidRPr="00567618">
        <w:t>X.2.2</w:t>
      </w:r>
      <w:r>
        <w:tab/>
      </w:r>
      <w:r w:rsidRPr="00567618">
        <w:t>Example of Adaptation to Packet Losses without Application Layer Redundancy</w:t>
      </w:r>
      <w:bookmarkEnd w:id="8379"/>
      <w:bookmarkEnd w:id="8380"/>
      <w:bookmarkEnd w:id="8381"/>
      <w:bookmarkEnd w:id="8382"/>
      <w:bookmarkEnd w:id="8383"/>
      <w:bookmarkEnd w:id="8384"/>
      <w:bookmarkEnd w:id="8385"/>
      <w:bookmarkEnd w:id="8386"/>
      <w:bookmarkEnd w:id="8387"/>
      <w:bookmarkEnd w:id="8388"/>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89" w:name="_MCCTEMPBM_CRPT86941926___7"/>
            <w:bookmarkStart w:id="8390"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89"/>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1" w:name="_MCCTEMPBM_CRPT86941927___7"/>
            <w:r w:rsidRPr="00567618">
              <w:rPr>
                <w:rFonts w:cs="Courier New"/>
                <w:szCs w:val="16"/>
              </w:rPr>
              <w:t>a=PLR_adapt</w:t>
            </w:r>
          </w:p>
          <w:bookmarkEnd w:id="8391"/>
          <w:p w14:paraId="447B4B55" w14:textId="77777777" w:rsidR="00FC7E52" w:rsidRPr="00567618" w:rsidRDefault="00FC7E52" w:rsidP="00DD54CD">
            <w:pPr>
              <w:pStyle w:val="PL"/>
              <w:rPr>
                <w:rFonts w:cs="Courier New"/>
                <w:szCs w:val="16"/>
                <w:lang w:eastAsia="ko-KR"/>
              </w:rPr>
            </w:pPr>
          </w:p>
        </w:tc>
      </w:tr>
      <w:bookmarkEnd w:id="8390"/>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2" w:name="_MCCTEMPBM_CRPT86941928___7" w:colFirst="0" w:colLast="0"/>
            <w:bookmarkStart w:id="8393"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2"/>
      <w:bookmarkEnd w:id="8393"/>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4" w:name="_MCCTEMPBM_CRPT86941929___7" w:colFirst="0" w:colLast="0"/>
            <w:bookmarkStart w:id="8395"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4"/>
      <w:bookmarkEnd w:id="8395"/>
    </w:tbl>
    <w:p w14:paraId="19E3074A" w14:textId="77777777" w:rsidR="00FC7E52" w:rsidRPr="00567618" w:rsidRDefault="00FC7E52" w:rsidP="00FC7E52"/>
    <w:p w14:paraId="359B513D" w14:textId="77777777" w:rsidR="00FC7E52" w:rsidRPr="00567618" w:rsidRDefault="00FC7E52" w:rsidP="00FC7E52">
      <w:pPr>
        <w:pStyle w:val="Heading2"/>
      </w:pPr>
      <w:bookmarkStart w:id="8396" w:name="_Toc26369813"/>
      <w:bookmarkStart w:id="8397" w:name="_Toc36227695"/>
      <w:bookmarkStart w:id="8398" w:name="_Toc36228710"/>
      <w:bookmarkStart w:id="8399" w:name="_Toc36229337"/>
      <w:bookmarkStart w:id="8400" w:name="_Toc68847658"/>
      <w:bookmarkStart w:id="8401" w:name="_Toc74611593"/>
      <w:bookmarkStart w:id="8402" w:name="_Toc75566872"/>
      <w:bookmarkStart w:id="8403" w:name="_Toc89790424"/>
      <w:bookmarkStart w:id="8404" w:name="_Toc99467063"/>
      <w:bookmarkStart w:id="8405" w:name="_Toc193991394"/>
      <w:r w:rsidRPr="00567618">
        <w:t>X.2.3</w:t>
      </w:r>
      <w:r>
        <w:tab/>
      </w:r>
      <w:r w:rsidRPr="00567618">
        <w:t>Example of Adaptation to Packet Losses with Application Layer Redundancy</w:t>
      </w:r>
      <w:bookmarkEnd w:id="8396"/>
      <w:bookmarkEnd w:id="8397"/>
      <w:bookmarkEnd w:id="8398"/>
      <w:bookmarkEnd w:id="8399"/>
      <w:bookmarkEnd w:id="8400"/>
      <w:bookmarkEnd w:id="8401"/>
      <w:bookmarkEnd w:id="8402"/>
      <w:bookmarkEnd w:id="8403"/>
      <w:bookmarkEnd w:id="8404"/>
      <w:bookmarkEnd w:id="8405"/>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6" w:name="_MCCTEMPBM_CRPT86941930___7"/>
            <w:bookmarkStart w:id="8407"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6"/>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08" w:name="_MCCTEMPBM_CRPT86941931___7"/>
            <w:r w:rsidRPr="00567618">
              <w:rPr>
                <w:rFonts w:cs="Courier New"/>
                <w:szCs w:val="16"/>
              </w:rPr>
              <w:t>a=PLR_adapt:ALR</w:t>
            </w:r>
          </w:p>
          <w:bookmarkEnd w:id="8408"/>
          <w:p w14:paraId="75B6BA64" w14:textId="77777777" w:rsidR="00FC7E52" w:rsidRPr="00567618" w:rsidRDefault="00FC7E52" w:rsidP="00DD54CD">
            <w:pPr>
              <w:pStyle w:val="PL"/>
              <w:rPr>
                <w:rFonts w:cs="Courier New"/>
                <w:szCs w:val="16"/>
                <w:lang w:eastAsia="ko-KR"/>
              </w:rPr>
            </w:pPr>
          </w:p>
        </w:tc>
      </w:tr>
      <w:bookmarkEnd w:id="8407"/>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09" w:name="_MCCTEMPBM_CRPT86941932___7" w:colFirst="0" w:colLast="0"/>
            <w:bookmarkStart w:id="8410"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09"/>
      <w:bookmarkEnd w:id="8410"/>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1" w:name="_MCCTEMPBM_CRPT86941933___7" w:colFirst="0" w:colLast="0"/>
            <w:bookmarkStart w:id="8412"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1"/>
      <w:bookmarkEnd w:id="8412"/>
    </w:tbl>
    <w:p w14:paraId="373CF10F" w14:textId="77777777" w:rsidR="00FC7E52" w:rsidRPr="00567618" w:rsidRDefault="00FC7E52" w:rsidP="00FC7E52"/>
    <w:p w14:paraId="37F8B01B" w14:textId="77777777" w:rsidR="00FC7E52" w:rsidRPr="00567618" w:rsidRDefault="00FC7E52" w:rsidP="00FC7E52">
      <w:pPr>
        <w:pStyle w:val="Heading2"/>
      </w:pPr>
      <w:bookmarkStart w:id="8413" w:name="_Toc26369814"/>
      <w:bookmarkStart w:id="8414" w:name="_Toc36227696"/>
      <w:bookmarkStart w:id="8415" w:name="_Toc36228711"/>
      <w:bookmarkStart w:id="8416" w:name="_Toc36229338"/>
      <w:bookmarkStart w:id="8417" w:name="_Toc68847659"/>
      <w:bookmarkStart w:id="8418" w:name="_Toc74611594"/>
      <w:bookmarkStart w:id="8419" w:name="_Toc75566873"/>
      <w:bookmarkStart w:id="8420" w:name="_Toc89790425"/>
      <w:bookmarkStart w:id="8421" w:name="_Toc99467064"/>
      <w:bookmarkStart w:id="8422" w:name="_Toc193991395"/>
      <w:r w:rsidRPr="00567618">
        <w:t>X.2.4</w:t>
      </w:r>
      <w:r>
        <w:tab/>
      </w:r>
      <w:r w:rsidRPr="00567618">
        <w:t>Example of Maximum End-to-End Packet Loss Rate</w:t>
      </w:r>
      <w:bookmarkEnd w:id="8413"/>
      <w:bookmarkEnd w:id="8414"/>
      <w:bookmarkEnd w:id="8415"/>
      <w:bookmarkEnd w:id="8416"/>
      <w:bookmarkEnd w:id="8417"/>
      <w:bookmarkEnd w:id="8418"/>
      <w:bookmarkEnd w:id="8419"/>
      <w:bookmarkEnd w:id="8420"/>
      <w:bookmarkEnd w:id="8421"/>
      <w:bookmarkEnd w:id="8422"/>
    </w:p>
    <w:p w14:paraId="5A88C59D" w14:textId="77777777" w:rsidR="00FC7E52" w:rsidRPr="00567618" w:rsidRDefault="00FC7E52" w:rsidP="00FC7E52">
      <w:bookmarkStart w:id="8423"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4" w:name="MCCQCTEMPBM_00000234"/>
      <w:r w:rsidRPr="00567618">
        <w:rPr>
          <w:rFonts w:ascii="Courier New" w:hAnsi="Courier New" w:cs="Courier New"/>
        </w:rPr>
        <w:t>ALR</w:t>
      </w:r>
      <w:bookmarkEnd w:id="8424"/>
      <w:r w:rsidRPr="00567618">
        <w:t xml:space="preserve"> parameter in the </w:t>
      </w:r>
      <w:bookmarkStart w:id="8425" w:name="MCCQCTEMPBM_00000235"/>
      <w:r w:rsidRPr="00567618">
        <w:rPr>
          <w:rFonts w:ascii="Courier New" w:hAnsi="Courier New" w:cs="Courier New"/>
        </w:rPr>
        <w:t>PLR_adapt</w:t>
      </w:r>
      <w:bookmarkEnd w:id="8425"/>
      <w:r w:rsidRPr="00567618">
        <w:t xml:space="preserve"> attribute as specified in clause W.3.</w:t>
      </w:r>
    </w:p>
    <w:bookmarkEnd w:id="8423"/>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6" w:name="_MCCTEMPBM_CRPT86941935___7"/>
            <w:bookmarkStart w:id="8427"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6"/>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28"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28"/>
          <w:p w14:paraId="09FBB91F" w14:textId="77777777" w:rsidR="00FC7E52" w:rsidRPr="00567618" w:rsidRDefault="00FC7E52" w:rsidP="00DD54CD">
            <w:pPr>
              <w:pStyle w:val="PL"/>
              <w:rPr>
                <w:rFonts w:cs="Courier New"/>
                <w:szCs w:val="16"/>
                <w:lang w:eastAsia="ko-KR"/>
              </w:rPr>
            </w:pPr>
          </w:p>
        </w:tc>
      </w:tr>
      <w:bookmarkEnd w:id="8427"/>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29" w:name="_MCCTEMPBM_CRPT86941937___7" w:colFirst="0" w:colLast="0"/>
            <w:bookmarkStart w:id="8430"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29"/>
      <w:bookmarkEnd w:id="8430"/>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1" w:name="_MCCTEMPBM_CRPT86941938___7" w:colFirst="0" w:colLast="0"/>
            <w:bookmarkStart w:id="8432"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1"/>
      <w:bookmarkEnd w:id="8432"/>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3" w:name="_Toc68847660"/>
      <w:bookmarkStart w:id="8434" w:name="_Toc74611595"/>
      <w:bookmarkStart w:id="8435" w:name="_Toc75566874"/>
      <w:bookmarkStart w:id="8436" w:name="_Toc89790426"/>
      <w:bookmarkStart w:id="8437" w:name="_Toc99467065"/>
      <w:r>
        <w:rPr>
          <w:lang w:eastAsia="ko-KR"/>
        </w:rPr>
        <w:br w:type="page"/>
      </w:r>
    </w:p>
    <w:p w14:paraId="594FD3FF" w14:textId="77777777" w:rsidR="00FC7E52" w:rsidRPr="00567618" w:rsidRDefault="00FC7E52" w:rsidP="00FC7E52">
      <w:pPr>
        <w:pStyle w:val="Heading8"/>
        <w:rPr>
          <w:lang w:eastAsia="ko-KR"/>
        </w:rPr>
      </w:pPr>
      <w:bookmarkStart w:id="8438" w:name="_Toc193991396"/>
      <w:r w:rsidRPr="00567618">
        <w:rPr>
          <w:lang w:eastAsia="ko-KR"/>
        </w:rPr>
        <w:t>Annex Y (normative):</w:t>
      </w:r>
      <w:r w:rsidRPr="00567618">
        <w:rPr>
          <w:lang w:eastAsia="ko-KR"/>
        </w:rPr>
        <w:br/>
        <w:t>Immersive Teleconferencing and Telepresence for Remote Terminals (ITT4RT)</w:t>
      </w:r>
      <w:bookmarkEnd w:id="8433"/>
      <w:bookmarkEnd w:id="8434"/>
      <w:bookmarkEnd w:id="8435"/>
      <w:bookmarkEnd w:id="8436"/>
      <w:bookmarkEnd w:id="8437"/>
      <w:bookmarkEnd w:id="8438"/>
    </w:p>
    <w:p w14:paraId="6684CFFA" w14:textId="77777777" w:rsidR="00FC7E52" w:rsidRPr="00567618" w:rsidRDefault="00FC7E52" w:rsidP="00FC7E52">
      <w:pPr>
        <w:pStyle w:val="Heading1"/>
        <w:rPr>
          <w:lang w:eastAsia="ko-KR"/>
        </w:rPr>
      </w:pPr>
      <w:bookmarkStart w:id="8439" w:name="_Toc68847661"/>
      <w:bookmarkStart w:id="8440" w:name="_Toc74611596"/>
      <w:bookmarkStart w:id="8441" w:name="_Toc75566875"/>
      <w:bookmarkStart w:id="8442" w:name="_Toc89790427"/>
      <w:bookmarkStart w:id="8443" w:name="_Toc99467066"/>
      <w:bookmarkStart w:id="8444" w:name="_Toc193991397"/>
      <w:r w:rsidRPr="00567618">
        <w:rPr>
          <w:lang w:eastAsia="ko-KR"/>
        </w:rPr>
        <w:t>Y.1</w:t>
      </w:r>
      <w:r w:rsidRPr="00567618">
        <w:rPr>
          <w:lang w:eastAsia="ko-KR"/>
        </w:rPr>
        <w:tab/>
        <w:t>General</w:t>
      </w:r>
      <w:bookmarkEnd w:id="8439"/>
      <w:bookmarkEnd w:id="8440"/>
      <w:bookmarkEnd w:id="8441"/>
      <w:bookmarkEnd w:id="8442"/>
      <w:bookmarkEnd w:id="8443"/>
      <w:bookmarkEnd w:id="8444"/>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5" w:name="_Toc99467067"/>
      <w:bookmarkStart w:id="8446" w:name="_Toc193991398"/>
      <w:r w:rsidRPr="00567618">
        <w:rPr>
          <w:lang w:eastAsia="ko-KR"/>
        </w:rPr>
        <w:t>Y.2</w:t>
      </w:r>
      <w:r w:rsidRPr="00567618">
        <w:rPr>
          <w:lang w:eastAsia="ko-KR"/>
        </w:rPr>
        <w:tab/>
        <w:t>Architecture and Interfaces</w:t>
      </w:r>
      <w:bookmarkEnd w:id="8445"/>
      <w:bookmarkEnd w:id="8446"/>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2.05pt;height:131.8pt" o:ole="">
            <v:imagedata r:id="rId261" o:title=""/>
          </v:shape>
          <o:OLEObject Type="Embed" ProgID="Visio.Drawing.15" ShapeID="_x0000_i1147" DrawAspect="Content" ObjectID="_1804884885" r:id="rId262"/>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47" w:name="_MON_1716909504"/>
    <w:bookmarkEnd w:id="8447"/>
    <w:p w14:paraId="2B819B75" w14:textId="77777777" w:rsidR="00FC7E52" w:rsidRDefault="00FC7E52" w:rsidP="00FC7E52">
      <w:pPr>
        <w:pStyle w:val="TH"/>
      </w:pPr>
      <w:r>
        <w:object w:dxaOrig="9242" w:dyaOrig="2847" w14:anchorId="4C29CD8E">
          <v:shape id="_x0000_i1148" type="#_x0000_t75" style="width:461.9pt;height:140.95pt" o:ole="">
            <v:imagedata r:id="rId263" o:title=""/>
          </v:shape>
          <o:OLEObject Type="Embed" ProgID="Word.Picture.8" ShapeID="_x0000_i1148" DrawAspect="Content" ObjectID="_1804884886" r:id="rId264"/>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48" w:name="_Toc68847662"/>
      <w:bookmarkStart w:id="8449" w:name="_Toc74611597"/>
      <w:bookmarkStart w:id="8450" w:name="_Toc75566876"/>
      <w:bookmarkStart w:id="8451" w:name="_Toc89790428"/>
      <w:r w:rsidRPr="00567618">
        <w:t>Figure Y.2: Reference receiver architecture for ITT4RT- client in terminal</w:t>
      </w:r>
      <w:bookmarkEnd w:id="8448"/>
      <w:bookmarkEnd w:id="8449"/>
      <w:bookmarkEnd w:id="8450"/>
      <w:bookmarkEnd w:id="8451"/>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2" w:name="_Toc68847663"/>
      <w:bookmarkStart w:id="8453" w:name="_Toc74611598"/>
      <w:bookmarkStart w:id="8454" w:name="_Toc75566877"/>
      <w:bookmarkStart w:id="8455" w:name="_Toc89790429"/>
      <w:bookmarkStart w:id="8456" w:name="_Toc99467068"/>
      <w:bookmarkStart w:id="8457" w:name="_Toc193991399"/>
      <w:r w:rsidRPr="00567618">
        <w:rPr>
          <w:lang w:eastAsia="ko-KR"/>
        </w:rPr>
        <w:t>Y.3</w:t>
      </w:r>
      <w:r w:rsidRPr="00567618">
        <w:rPr>
          <w:lang w:eastAsia="ko-KR"/>
        </w:rPr>
        <w:tab/>
        <w:t>Immersive 360-Degree Video Support</w:t>
      </w:r>
      <w:bookmarkEnd w:id="8452"/>
      <w:bookmarkEnd w:id="8453"/>
      <w:bookmarkEnd w:id="8454"/>
      <w:bookmarkEnd w:id="8455"/>
      <w:bookmarkEnd w:id="8456"/>
      <w:bookmarkEnd w:id="8457"/>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58" w:name="MCCQCTEMPBM_00000239"/>
      <w:r w:rsidRPr="00567618">
        <w:rPr>
          <w:rFonts w:ascii="Courier New" w:hAnsi="Courier New" w:cs="Courier New"/>
        </w:rPr>
        <w:t>cpbBrVclFactor</w:t>
      </w:r>
      <w:bookmarkEnd w:id="8458"/>
      <w:r w:rsidRPr="00567618">
        <w:t xml:space="preserve"> and </w:t>
      </w:r>
      <w:bookmarkStart w:id="8459" w:name="MCCQCTEMPBM_00000240"/>
      <w:r w:rsidRPr="00567618">
        <w:rPr>
          <w:rFonts w:ascii="Courier New" w:hAnsi="Courier New" w:cs="Courier New"/>
        </w:rPr>
        <w:t>cpbBrNalFactor</w:t>
      </w:r>
      <w:bookmarkEnd w:id="8459"/>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60" w:name="MCCQCTEMPBM_00000241"/>
      <w:r w:rsidRPr="00567618">
        <w:rPr>
          <w:rFonts w:ascii="Courier New" w:hAnsi="Courier New" w:cs="Courier New"/>
        </w:rPr>
        <w:t>cpbBrVclFactor</w:t>
      </w:r>
      <w:bookmarkEnd w:id="8460"/>
      <w:r w:rsidRPr="00567618">
        <w:t xml:space="preserve"> and </w:t>
      </w:r>
      <w:bookmarkStart w:id="8461" w:name="MCCQCTEMPBM_00000242"/>
      <w:r w:rsidRPr="00567618">
        <w:rPr>
          <w:rFonts w:ascii="Courier New" w:hAnsi="Courier New" w:cs="Courier New"/>
        </w:rPr>
        <w:t>cpbBrNalFactor</w:t>
      </w:r>
      <w:bookmarkEnd w:id="8461"/>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2" w:name="_MCCTEMPBM_CRPT86941941___7"/>
      <w:r w:rsidRPr="00567618">
        <w:t>-</w:t>
      </w:r>
      <w:r w:rsidRPr="00567618">
        <w:tab/>
        <w:t xml:space="preserve">The </w:t>
      </w:r>
      <w:bookmarkStart w:id="8463" w:name="MCCQCTEMPBM_00000243"/>
      <w:r w:rsidRPr="00567618">
        <w:rPr>
          <w:rFonts w:ascii="Courier New" w:hAnsi="Courier New" w:cs="Courier New"/>
        </w:rPr>
        <w:t>profile_idc</w:t>
      </w:r>
      <w:bookmarkEnd w:id="8463"/>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4" w:name="MCCQCTEMPBM_00000244"/>
      <w:r w:rsidRPr="00567618">
        <w:rPr>
          <w:rFonts w:ascii="Courier New" w:hAnsi="Courier New" w:cs="Courier New"/>
        </w:rPr>
        <w:t>constraint_set0_flag</w:t>
      </w:r>
      <w:bookmarkEnd w:id="8464"/>
      <w:r w:rsidRPr="00567618">
        <w:t xml:space="preserve">, </w:t>
      </w:r>
      <w:bookmarkStart w:id="8465" w:name="MCCQCTEMPBM_00000245"/>
      <w:r w:rsidRPr="00567618">
        <w:rPr>
          <w:rFonts w:ascii="Courier New" w:hAnsi="Courier New" w:cs="Courier New"/>
        </w:rPr>
        <w:t>constraint_set1_flag</w:t>
      </w:r>
      <w:bookmarkEnd w:id="8465"/>
      <w:r w:rsidRPr="00567618">
        <w:t xml:space="preserve">, </w:t>
      </w:r>
      <w:bookmarkStart w:id="8466" w:name="MCCQCTEMPBM_00000246"/>
      <w:r w:rsidRPr="00567618">
        <w:rPr>
          <w:rFonts w:ascii="Courier New" w:hAnsi="Courier New" w:cs="Courier New"/>
        </w:rPr>
        <w:t>constraint_set2_flag</w:t>
      </w:r>
      <w:bookmarkEnd w:id="8466"/>
      <w:r w:rsidRPr="00567618">
        <w:t xml:space="preserve"> and </w:t>
      </w:r>
      <w:bookmarkStart w:id="8467" w:name="MCCQCTEMPBM_00000247"/>
      <w:r w:rsidRPr="00567618">
        <w:rPr>
          <w:rFonts w:ascii="Courier New" w:hAnsi="Courier New" w:cs="Courier New"/>
        </w:rPr>
        <w:t>constraint_set3_flag</w:t>
      </w:r>
      <w:bookmarkEnd w:id="8467"/>
      <w:r w:rsidRPr="00567618">
        <w:t xml:space="preserve"> shall all be set to 0, and </w:t>
      </w:r>
      <w:bookmarkStart w:id="8468" w:name="MCCQCTEMPBM_00000248"/>
      <w:r w:rsidRPr="00567618">
        <w:rPr>
          <w:rFonts w:ascii="Courier New" w:hAnsi="Courier New" w:cs="Courier New"/>
        </w:rPr>
        <w:t>constraint_set4_flag</w:t>
      </w:r>
      <w:bookmarkEnd w:id="8468"/>
      <w:r w:rsidRPr="00567618">
        <w:t xml:space="preserve"> and </w:t>
      </w:r>
      <w:bookmarkStart w:id="8469" w:name="MCCQCTEMPBM_00000249"/>
      <w:r w:rsidRPr="00567618">
        <w:rPr>
          <w:rFonts w:ascii="Courier New" w:hAnsi="Courier New" w:cs="Courier New"/>
        </w:rPr>
        <w:t>constraint_set5_flag</w:t>
      </w:r>
      <w:bookmarkEnd w:id="8469"/>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70" w:name="MCCQCTEMPBM_00000250"/>
      <w:r w:rsidRPr="00567618">
        <w:rPr>
          <w:rFonts w:ascii="Courier New" w:hAnsi="Courier New" w:cs="Courier New"/>
        </w:rPr>
        <w:t>level_idc</w:t>
      </w:r>
      <w:bookmarkEnd w:id="8470"/>
      <w:r w:rsidRPr="00567618">
        <w:t xml:space="preserve"> shall not be greater than 51 (corresponding to the level 5.1) and should indicate the lowest level to which the Bitstream conforms.</w:t>
      </w:r>
    </w:p>
    <w:bookmarkEnd w:id="8462"/>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1" w:name="_MCCTEMPBM_CRPT86941942___7"/>
      <w:r w:rsidRPr="00567618">
        <w:t>-</w:t>
      </w:r>
      <w:r w:rsidRPr="00567618">
        <w:tab/>
        <w:t xml:space="preserve">The </w:t>
      </w:r>
      <w:bookmarkStart w:id="8472" w:name="MCCQCTEMPBM_00000251"/>
      <w:r w:rsidRPr="00567618">
        <w:rPr>
          <w:rFonts w:ascii="Courier New" w:hAnsi="Courier New" w:cs="Courier New"/>
        </w:rPr>
        <w:t>general_profile_idc</w:t>
      </w:r>
      <w:bookmarkEnd w:id="8472"/>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3" w:name="MCCQCTEMPBM_00000252"/>
      <w:r w:rsidRPr="00567618">
        <w:rPr>
          <w:rFonts w:ascii="Courier New" w:hAnsi="Courier New" w:cs="Courier New"/>
        </w:rPr>
        <w:t>general_tier_flag</w:t>
      </w:r>
      <w:bookmarkEnd w:id="8473"/>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4" w:name="MCCQCTEMPBM_00000253"/>
      <w:r w:rsidRPr="00567618">
        <w:rPr>
          <w:rFonts w:ascii="Courier New" w:hAnsi="Courier New" w:cs="Courier New"/>
        </w:rPr>
        <w:t>level_idc</w:t>
      </w:r>
      <w:bookmarkEnd w:id="8474"/>
      <w:r w:rsidRPr="00567618">
        <w:t xml:space="preserve"> shall not be greater than 153 (corresponding to the Level 5.1) and should indicate the lowest level to which the Bitstream conforms.</w:t>
      </w:r>
    </w:p>
    <w:bookmarkEnd w:id="8471"/>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5"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5"/>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6" w:name="_MCCTEMPBM_CRPT86941944___7"/>
      <w:r w:rsidRPr="00567618">
        <w:t>In particular, the ITT4RT-Tx client supporting 360-degree video for viewport-independent processing shall signal in the bitstream the equirectangular projection SEI message (</w:t>
      </w:r>
      <w:bookmarkStart w:id="8477" w:name="MCCQCTEMPBM_00000254"/>
      <w:r w:rsidRPr="00567618">
        <w:rPr>
          <w:rFonts w:ascii="Courier New" w:hAnsi="Courier New" w:cs="Courier New"/>
        </w:rPr>
        <w:t>payloadType</w:t>
      </w:r>
      <w:bookmarkEnd w:id="8477"/>
      <w:r w:rsidRPr="00567618">
        <w:t xml:space="preserve"> equal to 150) to the ITT4RT-Rx client, with the </w:t>
      </w:r>
      <w:bookmarkStart w:id="8478" w:name="MCCQCTEMPBM_00000255"/>
      <w:r w:rsidRPr="00567618">
        <w:rPr>
          <w:rFonts w:ascii="Courier New" w:hAnsi="Courier New" w:cs="Courier New"/>
          <w:lang w:eastAsia="zh-CN"/>
        </w:rPr>
        <w:t>erp_guard_band_flag</w:t>
      </w:r>
      <w:bookmarkEnd w:id="8478"/>
      <w:r w:rsidRPr="00567618">
        <w:rPr>
          <w:lang w:eastAsia="zh-CN"/>
        </w:rPr>
        <w:t xml:space="preserve"> set to 0</w:t>
      </w:r>
      <w:r w:rsidRPr="00567618">
        <w:t xml:space="preserve">. </w:t>
      </w:r>
    </w:p>
    <w:bookmarkEnd w:id="8476"/>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79" w:name="_MCCTEMPBM_CRPT86941945___2"/>
      <w:r w:rsidRPr="00567618">
        <w:t>-</w:t>
      </w:r>
      <w:r w:rsidRPr="00567618">
        <w:tab/>
        <w:t>the equirectangular projection SEI message (</w:t>
      </w:r>
      <w:bookmarkStart w:id="8480" w:name="MCCQCTEMPBM_00000256"/>
      <w:r w:rsidRPr="00567618">
        <w:rPr>
          <w:rFonts w:ascii="Courier New" w:hAnsi="Courier New" w:cs="Courier New"/>
        </w:rPr>
        <w:t>payloadType</w:t>
      </w:r>
      <w:bookmarkEnd w:id="8480"/>
      <w:r w:rsidRPr="00567618">
        <w:t xml:space="preserve"> equal to 150) with the </w:t>
      </w:r>
      <w:bookmarkStart w:id="8481" w:name="MCCQCTEMPBM_00000257"/>
      <w:r w:rsidRPr="00567618">
        <w:rPr>
          <w:rFonts w:ascii="Courier New" w:hAnsi="Courier New" w:cs="Courier New"/>
          <w:lang w:eastAsia="zh-CN"/>
        </w:rPr>
        <w:t>erp_guard_band_flag</w:t>
      </w:r>
      <w:bookmarkEnd w:id="8481"/>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2" w:name="MCCQCTEMPBM_00000258"/>
      <w:r w:rsidRPr="00567618">
        <w:rPr>
          <w:rFonts w:ascii="Courier New" w:hAnsi="Courier New" w:cs="Courier New"/>
        </w:rPr>
        <w:t>payloadType</w:t>
      </w:r>
      <w:bookmarkEnd w:id="8482"/>
      <w:r w:rsidRPr="00567618">
        <w:rPr>
          <w:lang w:eastAsia="zh-CN"/>
        </w:rPr>
        <w:t xml:space="preserve"> equal to 151).</w:t>
      </w:r>
    </w:p>
    <w:p w14:paraId="38E040F5" w14:textId="77777777" w:rsidR="00FC7E52" w:rsidRPr="00567618" w:rsidRDefault="00FC7E52" w:rsidP="00FC7E52">
      <w:bookmarkStart w:id="8483" w:name="_MCCTEMPBM_CRPT86941946___7"/>
      <w:bookmarkEnd w:id="8479"/>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4" w:name="MCCQCTEMPBM_00000259"/>
      <w:r w:rsidRPr="00567618">
        <w:rPr>
          <w:rFonts w:ascii="Courier New" w:hAnsi="Courier New" w:cs="Courier New"/>
        </w:rPr>
        <w:t>payloadType</w:t>
      </w:r>
      <w:bookmarkEnd w:id="8484"/>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5" w:name="MCCQCTEMPBM_00000260"/>
      <w:r w:rsidRPr="00567618">
        <w:rPr>
          <w:rFonts w:ascii="Courier New" w:hAnsi="Courier New" w:cs="Courier New"/>
        </w:rPr>
        <w:t>payloadType</w:t>
      </w:r>
      <w:bookmarkEnd w:id="8485"/>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6" w:name="_MCCTEMPBM_CRPT86941947___2"/>
      <w:bookmarkEnd w:id="8483"/>
      <w:r w:rsidRPr="00567618">
        <w:t>-</w:t>
      </w:r>
      <w:r w:rsidRPr="00567618">
        <w:tab/>
        <w:t>The value of</w:t>
      </w:r>
      <w:r w:rsidRPr="00567618">
        <w:rPr>
          <w:color w:val="000000"/>
        </w:rPr>
        <w:t xml:space="preserve"> </w:t>
      </w:r>
      <w:bookmarkStart w:id="8487" w:name="MCCQCTEMPBM_00000261"/>
      <w:r w:rsidRPr="00567618">
        <w:rPr>
          <w:rFonts w:ascii="Courier New" w:hAnsi="Courier New" w:cs="Courier New"/>
          <w:color w:val="000000"/>
        </w:rPr>
        <w:t>frame_packing_arrangement_cancel_flag</w:t>
      </w:r>
      <w:bookmarkEnd w:id="8487"/>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88" w:name="MCCQCTEMPBM_00000262"/>
      <w:r w:rsidRPr="00567618">
        <w:rPr>
          <w:rFonts w:ascii="Courier New" w:hAnsi="Courier New" w:cs="Courier New"/>
          <w:color w:val="000000"/>
        </w:rPr>
        <w:t>frame_packing_arrangement_type</w:t>
      </w:r>
      <w:bookmarkEnd w:id="8488"/>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89" w:name="MCCQCTEMPBM_00000263"/>
      <w:r w:rsidRPr="00567618">
        <w:rPr>
          <w:rFonts w:ascii="Courier New" w:hAnsi="Courier New" w:cs="Courier New"/>
          <w:color w:val="000000"/>
        </w:rPr>
        <w:t>quincunx_sampling_flag</w:t>
      </w:r>
      <w:bookmarkEnd w:id="8489"/>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0" w:name="MCCQCTEMPBM_00000264"/>
      <w:r w:rsidRPr="00567618">
        <w:rPr>
          <w:rFonts w:ascii="Courier New" w:hAnsi="Courier New" w:cs="Courier New"/>
          <w:color w:val="000000"/>
        </w:rPr>
        <w:t>spatial_flipping_flag</w:t>
      </w:r>
      <w:bookmarkEnd w:id="8490"/>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1" w:name="MCCQCTEMPBM_00000265"/>
      <w:r w:rsidRPr="00567618">
        <w:rPr>
          <w:rFonts w:ascii="Courier New" w:hAnsi="Courier New" w:cs="Courier New"/>
          <w:color w:val="000000"/>
        </w:rPr>
        <w:t>field_views_flag</w:t>
      </w:r>
      <w:bookmarkEnd w:id="8491"/>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6"/>
      <w:r w:rsidRPr="00567618">
        <w:rPr>
          <w:rFonts w:ascii="Courier New" w:hAnsi="Courier New" w:cs="Courier New"/>
          <w:color w:val="000000"/>
        </w:rPr>
        <w:t>frame0_grid_position_x</w:t>
      </w:r>
      <w:bookmarkEnd w:id="8492"/>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7"/>
      <w:r w:rsidRPr="00567618">
        <w:rPr>
          <w:rFonts w:ascii="Courier New" w:hAnsi="Courier New" w:cs="Courier New"/>
          <w:color w:val="000000"/>
        </w:rPr>
        <w:t>frame0_grid_position_y</w:t>
      </w:r>
      <w:bookmarkEnd w:id="8493"/>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8"/>
      <w:r w:rsidRPr="00567618">
        <w:rPr>
          <w:rFonts w:ascii="Courier New" w:hAnsi="Courier New" w:cs="Courier New"/>
          <w:color w:val="000000"/>
        </w:rPr>
        <w:t>frame1_grid_position_x</w:t>
      </w:r>
      <w:bookmarkEnd w:id="8494"/>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5" w:name="MCCQCTEMPBM_00000269"/>
      <w:r w:rsidRPr="00567618">
        <w:rPr>
          <w:rFonts w:ascii="Courier New" w:hAnsi="Courier New" w:cs="Courier New"/>
          <w:color w:val="000000"/>
        </w:rPr>
        <w:t>frame1_grid_position_y</w:t>
      </w:r>
      <w:bookmarkEnd w:id="8495"/>
      <w:r w:rsidRPr="00567618">
        <w:rPr>
          <w:lang w:eastAsia="de-DE"/>
        </w:rPr>
        <w:t xml:space="preserve"> is equal to 0.</w:t>
      </w:r>
    </w:p>
    <w:p w14:paraId="1A637731" w14:textId="77777777" w:rsidR="00FC7E52" w:rsidRPr="00567618" w:rsidRDefault="00FC7E52" w:rsidP="00FC7E52">
      <w:bookmarkStart w:id="8496" w:name="_MCCTEMPBM_CRPT86941948___7"/>
      <w:bookmarkEnd w:id="8486"/>
      <w:r w:rsidRPr="00567618">
        <w:t>Furthermore, ITT4RT-Tx clients supporting 360-degree fisheye video shall signal the fisheye video information SEI message (</w:t>
      </w:r>
      <w:bookmarkStart w:id="8497" w:name="MCCQCTEMPBM_00000270"/>
      <w:r w:rsidRPr="00567618">
        <w:rPr>
          <w:rFonts w:ascii="Courier New" w:hAnsi="Courier New" w:cs="Courier New"/>
        </w:rPr>
        <w:t>payloadType</w:t>
      </w:r>
      <w:bookmarkEnd w:id="8497"/>
      <w:r w:rsidRPr="00567618">
        <w:t xml:space="preserve"> equal to 152) to the ITT4RT-Rx clients in the bitstream.  </w:t>
      </w:r>
    </w:p>
    <w:bookmarkEnd w:id="8496"/>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498" w:name="_Toc193991400"/>
      <w:bookmarkStart w:id="8499" w:name="_MCCTEMPBM_CRPT86941949___2"/>
      <w:r w:rsidRPr="00567618">
        <w:rPr>
          <w:lang w:eastAsia="ko-KR"/>
        </w:rPr>
        <w:t>Y.4</w:t>
      </w:r>
      <w:r w:rsidRPr="00567618">
        <w:rPr>
          <w:lang w:eastAsia="ko-KR"/>
        </w:rPr>
        <w:tab/>
        <w:t>Immersive Voice/Audio Support</w:t>
      </w:r>
      <w:bookmarkEnd w:id="8498"/>
    </w:p>
    <w:bookmarkEnd w:id="849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500" w:name="_Toc193991401"/>
      <w:bookmarkStart w:id="8501" w:name="_MCCTEMPBM_CRPT86941950___2"/>
      <w:r w:rsidRPr="00567618">
        <w:rPr>
          <w:lang w:eastAsia="ko-KR"/>
        </w:rPr>
        <w:t>Y.5</w:t>
      </w:r>
      <w:r w:rsidRPr="00567618">
        <w:rPr>
          <w:lang w:eastAsia="ko-KR"/>
        </w:rPr>
        <w:tab/>
        <w:t>Overlay Support</w:t>
      </w:r>
      <w:bookmarkEnd w:id="8500"/>
    </w:p>
    <w:p w14:paraId="7B993BEB" w14:textId="77777777" w:rsidR="00FC7E52" w:rsidRPr="00567618" w:rsidRDefault="00FC7E52" w:rsidP="00FC7E52">
      <w:bookmarkStart w:id="8502" w:name="_MCCTEMPBM_CRPT86941951___4"/>
      <w:bookmarkEnd w:id="8501"/>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2"/>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3"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4" w:name="_Toc193991402"/>
      <w:bookmarkStart w:id="8505" w:name="_MCCTEMPBM_CRPT86941955___2"/>
      <w:bookmarkEnd w:id="8503"/>
      <w:r w:rsidRPr="00567618">
        <w:rPr>
          <w:lang w:eastAsia="ko-KR"/>
        </w:rPr>
        <w:t>Y.6</w:t>
      </w:r>
      <w:r w:rsidRPr="00567618">
        <w:rPr>
          <w:lang w:eastAsia="ko-KR"/>
        </w:rPr>
        <w:tab/>
        <w:t>Media configuration</w:t>
      </w:r>
      <w:bookmarkEnd w:id="8504"/>
    </w:p>
    <w:p w14:paraId="21074141" w14:textId="77777777" w:rsidR="00FC7E52" w:rsidRPr="00567618" w:rsidRDefault="00FC7E52" w:rsidP="00FC7E52">
      <w:pPr>
        <w:pStyle w:val="Heading2"/>
        <w:rPr>
          <w:lang w:eastAsia="ko-KR"/>
        </w:rPr>
      </w:pPr>
      <w:bookmarkStart w:id="8506" w:name="_Toc193991403"/>
      <w:r w:rsidRPr="00567618">
        <w:rPr>
          <w:lang w:eastAsia="ko-KR"/>
        </w:rPr>
        <w:t>Y.6.1</w:t>
      </w:r>
      <w:r w:rsidRPr="00567618">
        <w:rPr>
          <w:lang w:eastAsia="ko-KR"/>
        </w:rPr>
        <w:tab/>
        <w:t>General</w:t>
      </w:r>
      <w:bookmarkEnd w:id="8506"/>
    </w:p>
    <w:bookmarkEnd w:id="8505"/>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07"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08" w:name="_Toc193991404"/>
      <w:bookmarkStart w:id="8509" w:name="_MCCTEMPBM_CRPT86941957___2"/>
      <w:bookmarkEnd w:id="8507"/>
      <w:r w:rsidRPr="00567618">
        <w:rPr>
          <w:lang w:eastAsia="ko-KR"/>
        </w:rPr>
        <w:t>Y.6.2</w:t>
      </w:r>
      <w:r w:rsidRPr="00567618">
        <w:rPr>
          <w:lang w:eastAsia="ko-KR"/>
        </w:rPr>
        <w:tab/>
        <w:t>Main 360-degree video</w:t>
      </w:r>
      <w:bookmarkEnd w:id="8508"/>
    </w:p>
    <w:p w14:paraId="481F023C" w14:textId="77777777" w:rsidR="00FC7E52" w:rsidRPr="00567618" w:rsidRDefault="00FC7E52" w:rsidP="00FC7E52">
      <w:pPr>
        <w:pStyle w:val="Heading3"/>
      </w:pPr>
      <w:bookmarkStart w:id="8510" w:name="_Toc193991405"/>
      <w:bookmarkStart w:id="8511" w:name="_MCCTEMPBM_CRPT86941958___7"/>
      <w:bookmarkEnd w:id="8509"/>
      <w:r w:rsidRPr="00567618">
        <w:t>Y.6.2.1</w:t>
      </w:r>
      <w:r>
        <w:tab/>
      </w:r>
      <w:r w:rsidRPr="00567618">
        <w:t>General</w:t>
      </w:r>
      <w:bookmarkEnd w:id="8510"/>
    </w:p>
    <w:p w14:paraId="68A58FD6" w14:textId="77777777" w:rsidR="00FC7E52" w:rsidRPr="00567618" w:rsidRDefault="00FC7E52" w:rsidP="00FC7E52">
      <w:bookmarkStart w:id="8512" w:name="_MCCTEMPBM_CRPT86941959___7"/>
      <w:bookmarkEnd w:id="8511"/>
      <w:r w:rsidRPr="00567618">
        <w:t xml:space="preserve">A new SDP attribute </w:t>
      </w:r>
      <w:bookmarkStart w:id="8513" w:name="MCCQCTEMPBM_00000271"/>
      <w:r w:rsidRPr="00567618">
        <w:rPr>
          <w:rFonts w:ascii="Courier New" w:hAnsi="Courier New" w:cs="Courier New"/>
          <w:szCs w:val="22"/>
        </w:rPr>
        <w:t>3gpp_360video</w:t>
      </w:r>
      <w:bookmarkEnd w:id="8513"/>
      <w:r w:rsidRPr="00567618">
        <w:t xml:space="preserve"> is defined with the following ABNF syntax:</w:t>
      </w:r>
    </w:p>
    <w:p w14:paraId="7CF69020" w14:textId="77777777" w:rsidR="00246E3A" w:rsidRPr="00681578" w:rsidRDefault="00246E3A" w:rsidP="00246E3A">
      <w:pPr>
        <w:pStyle w:val="PL"/>
        <w:rPr>
          <w:rFonts w:eastAsia="Batang"/>
        </w:rPr>
      </w:pPr>
      <w:bookmarkStart w:id="8514" w:name="_MCCTEMPBM_CRPT86941960___2"/>
      <w:bookmarkEnd w:id="8512"/>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5" w:name="_MCCTEMPBM_CRPT86941961___2"/>
      <w:bookmarkEnd w:id="8514"/>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6" w:name="_MCCTEMPBM_CRPT86941962___7"/>
      <w:bookmarkEnd w:id="8515"/>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6"/>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17"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18" w:name="MCCQCTEMPBM_00000272"/>
      <w:r w:rsidRPr="00567618">
        <w:rPr>
          <w:rFonts w:ascii="Courier New" w:hAnsi="Courier New" w:cs="Courier New"/>
          <w:szCs w:val="22"/>
        </w:rPr>
        <w:t xml:space="preserve"> VDP</w:t>
      </w:r>
      <w:bookmarkEnd w:id="8518"/>
      <w:r w:rsidRPr="00567618">
        <w:t xml:space="preserve"> </w:t>
      </w:r>
      <w:r w:rsidRPr="00567618">
        <w:rPr>
          <w:rFonts w:cs="Arial"/>
          <w:szCs w:val="22"/>
        </w:rPr>
        <w:t xml:space="preserve">parameter in the SDP offer and answer. Depending on the value indicated by </w:t>
      </w:r>
      <w:r w:rsidRPr="00567618">
        <w:t>the</w:t>
      </w:r>
      <w:bookmarkStart w:id="8519" w:name="MCCQCTEMPBM_00000273"/>
      <w:r w:rsidRPr="00567618">
        <w:rPr>
          <w:rFonts w:ascii="Courier New" w:hAnsi="Courier New" w:cs="Courier New"/>
          <w:szCs w:val="22"/>
        </w:rPr>
        <w:t xml:space="preserve"> VDP</w:t>
      </w:r>
      <w:bookmarkEnd w:id="8519"/>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20" w:name="_MCCTEMPBM_CRPT86941966___7"/>
      <w:bookmarkEnd w:id="8517"/>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1" w:name="MCCQCTEMPBM_00000274"/>
      <w:r w:rsidRPr="00567618">
        <w:rPr>
          <w:rFonts w:ascii="Courier New" w:eastAsia="Calibri" w:hAnsi="Courier New" w:cs="Courier New"/>
        </w:rPr>
        <w:t xml:space="preserve"> VDP</w:t>
      </w:r>
      <w:bookmarkEnd w:id="8521"/>
      <w:r w:rsidRPr="00567618">
        <w:rPr>
          <w:rFonts w:eastAsia="Calibri"/>
        </w:rPr>
        <w:t xml:space="preserve"> parameter in the SDP answer if the SDP offer contains the 3gpp_360video attribute without the </w:t>
      </w:r>
      <w:bookmarkStart w:id="8522" w:name="MCCQCTEMPBM_00000275"/>
      <w:r w:rsidRPr="00567618">
        <w:rPr>
          <w:rFonts w:ascii="Courier New" w:eastAsia="Calibri" w:hAnsi="Courier New" w:cs="Courier New"/>
        </w:rPr>
        <w:t>VDP</w:t>
      </w:r>
      <w:bookmarkEnd w:id="8522"/>
      <w:r w:rsidRPr="00567618">
        <w:rPr>
          <w:rFonts w:eastAsia="Calibri"/>
        </w:rPr>
        <w:t xml:space="preserve"> parameter.</w:t>
      </w:r>
    </w:p>
    <w:bookmarkEnd w:id="8520"/>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3" w:name="_Toc193991406"/>
      <w:bookmarkStart w:id="8524" w:name="_MCCTEMPBM_CRPT86941967___7"/>
      <w:r w:rsidRPr="00567618">
        <w:t>Y.6.2.2</w:t>
      </w:r>
      <w:r>
        <w:tab/>
      </w:r>
      <w:r w:rsidRPr="00567618">
        <w:t>Projection</w:t>
      </w:r>
      <w:bookmarkEnd w:id="8523"/>
    </w:p>
    <w:p w14:paraId="217F282E" w14:textId="694E86A5" w:rsidR="00FC7E52" w:rsidRPr="00567618" w:rsidRDefault="00FC7E52" w:rsidP="00FC7E52">
      <w:bookmarkStart w:id="8525" w:name="_MCCTEMPBM_CRPT86941968___7"/>
      <w:bookmarkEnd w:id="8524"/>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6" w:name="MCCQCTEMPBM_00000276"/>
      <w:r w:rsidRPr="00567618">
        <w:rPr>
          <w:rFonts w:ascii="Courier New" w:hAnsi="Courier New" w:cs="Courier New"/>
          <w:szCs w:val="22"/>
        </w:rPr>
        <w:t>Projection</w:t>
      </w:r>
      <w:bookmarkEnd w:id="8526"/>
      <w:r w:rsidRPr="00567618">
        <w:t xml:space="preserve"> parameter indicating the types of projection (e.g. ERP, CMP) it prefers (in the order of preference) in the SDP. An ITT4RT client may respond to an SDP offer with multiple options indicated in the </w:t>
      </w:r>
      <w:bookmarkStart w:id="8527" w:name="MCCQCTEMPBM_00000277"/>
      <w:r w:rsidRPr="00567618">
        <w:rPr>
          <w:rFonts w:ascii="Courier New" w:hAnsi="Courier New" w:cs="Courier New"/>
          <w:szCs w:val="22"/>
        </w:rPr>
        <w:t>Projection</w:t>
      </w:r>
      <w:bookmarkEnd w:id="8527"/>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28" w:name="_Toc193991407"/>
      <w:bookmarkStart w:id="8529" w:name="_MCCTEMPBM_CRPT86941971___7"/>
      <w:bookmarkEnd w:id="8525"/>
      <w:r w:rsidRPr="00567618">
        <w:t>Y.6.2.3</w:t>
      </w:r>
      <w:r>
        <w:tab/>
      </w:r>
      <w:r w:rsidRPr="00567618">
        <w:t>Field Of View (FOV)</w:t>
      </w:r>
      <w:bookmarkEnd w:id="8528"/>
    </w:p>
    <w:bookmarkEnd w:id="8529"/>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30"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1" w:name="_MCCTEMPBM_CRPT86941973___4"/>
      <w:bookmarkEnd w:id="8530"/>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2" w:name="_Toc193991408"/>
      <w:bookmarkStart w:id="8533" w:name="_MCCTEMPBM_CRPT86941979___7"/>
      <w:bookmarkEnd w:id="8531"/>
      <w:r w:rsidRPr="00567618">
        <w:t>Y.6.2.4</w:t>
      </w:r>
      <w:r>
        <w:tab/>
      </w:r>
      <w:r w:rsidRPr="00567618">
        <w:t>Picture Packing</w:t>
      </w:r>
      <w:bookmarkEnd w:id="8532"/>
    </w:p>
    <w:bookmarkEnd w:id="8533"/>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4" w:name="_MCCTEMPBM_CRPT86941980___7"/>
    </w:p>
    <w:p w14:paraId="65BBCD9C" w14:textId="77777777" w:rsidR="00FC7E52" w:rsidRPr="00567618" w:rsidRDefault="00FC7E52" w:rsidP="00FC7E52">
      <w:pPr>
        <w:pStyle w:val="PL"/>
        <w:rPr>
          <w:rFonts w:eastAsia="Batang"/>
        </w:rPr>
      </w:pPr>
    </w:p>
    <w:bookmarkEnd w:id="8534"/>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5"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5"/>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6"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6"/>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37"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38" w:name="_MCCTEMPBM_CRPT86941985___2" w:colFirst="0" w:colLast="0"/>
            <w:bookmarkEnd w:id="8537"/>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39" w:name="_MCCTEMPBM_CRPT86941986___2" w:colFirst="0" w:colLast="0"/>
            <w:bookmarkEnd w:id="8538"/>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40" w:name="_MCCTEMPBM_CRPT86941987___2" w:colFirst="0" w:colLast="0"/>
            <w:bookmarkEnd w:id="8539"/>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1" w:name="_MCCTEMPBM_CRPT86941988___2" w:colFirst="0" w:colLast="0"/>
            <w:bookmarkEnd w:id="8540"/>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2" w:name="_MCCTEMPBM_CRPT86941989___2" w:colFirst="0" w:colLast="0"/>
            <w:bookmarkEnd w:id="8541"/>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3" w:name="_MCCTEMPBM_CRPT86941990___2" w:colFirst="0" w:colLast="0"/>
            <w:bookmarkEnd w:id="8542"/>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4" w:name="_MCCTEMPBM_CRPT86941991___2" w:colFirst="0" w:colLast="0"/>
            <w:bookmarkEnd w:id="8543"/>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5" w:name="_MCCTEMPBM_CRPT86941992___2" w:colFirst="0" w:colLast="0"/>
            <w:bookmarkEnd w:id="8544"/>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5"/>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6"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47" w:name="_MCCTEMPBM_CRPT86941994___7"/>
      <w:bookmarkEnd w:id="8546"/>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48" w:name="_MCCTEMPBM_CRPT86941995___2"/>
      <w:bookmarkEnd w:id="8547"/>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48"/>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49"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50" w:name="_MCCTEMPBM_CRPT86941997___2" w:colFirst="0" w:colLast="0"/>
            <w:bookmarkEnd w:id="8549"/>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1" w:name="_MCCTEMPBM_CRPT86941998___2" w:colFirst="0" w:colLast="0"/>
            <w:bookmarkEnd w:id="8550"/>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2" w:name="_MCCTEMPBM_CRPT86941999___2" w:colFirst="0" w:colLast="0"/>
            <w:bookmarkEnd w:id="8551"/>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3" w:name="_MCCTEMPBM_CRPT86942000___2"/>
      <w:bookmarkEnd w:id="8552"/>
    </w:p>
    <w:bookmarkEnd w:id="8553"/>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4" w:name="_MCCTEMPBM_CRPT86942001___7"/>
    </w:p>
    <w:p w14:paraId="273EAB31" w14:textId="77777777" w:rsidR="00FC7E52" w:rsidRPr="00567618" w:rsidRDefault="00FC7E52" w:rsidP="00FC7E52">
      <w:pPr>
        <w:pStyle w:val="Heading3"/>
      </w:pPr>
      <w:bookmarkStart w:id="8555" w:name="_Toc193991409"/>
      <w:bookmarkStart w:id="8556" w:name="_MCCTEMPBM_CRPT86942002___7"/>
      <w:bookmarkEnd w:id="8554"/>
      <w:r w:rsidRPr="00567618">
        <w:t>Y.6.2.6</w:t>
      </w:r>
      <w:r>
        <w:tab/>
      </w:r>
      <w:r w:rsidRPr="00567618">
        <w:t>Overlay and 360-degree video</w:t>
      </w:r>
      <w:bookmarkEnd w:id="8555"/>
    </w:p>
    <w:bookmarkEnd w:id="8556"/>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57" w:name="_MCCTEMPBM_CRPT86942003___2"/>
      <w:r>
        <w:tab/>
      </w:r>
      <w:r w:rsidRPr="00567618">
        <w:t>a=itt4rt_group: &lt;group-1&gt; / … / &lt;group-N&gt;</w:t>
      </w:r>
    </w:p>
    <w:p w14:paraId="014E8B44" w14:textId="77777777" w:rsidR="00FC7E52" w:rsidRPr="00567618" w:rsidRDefault="00FC7E52" w:rsidP="00FC7E52">
      <w:pPr>
        <w:pStyle w:val="PL"/>
      </w:pPr>
    </w:p>
    <w:bookmarkEnd w:id="8557"/>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58"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59" w:name="_MCCTEMPBM_CRPT86942007___7"/>
      <w:bookmarkEnd w:id="8558"/>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60" w:name="MCCQCTEMPBM_00000278"/>
      <w:r w:rsidRPr="00567618">
        <w:rPr>
          <w:rFonts w:ascii="Courier New" w:hAnsi="Courier New" w:cs="Courier New"/>
          <w:szCs w:val="22"/>
        </w:rPr>
        <w:t>viewport_size</w:t>
      </w:r>
      <w:bookmarkEnd w:id="8560"/>
      <w:r w:rsidRPr="00567618">
        <w:rPr>
          <w:i/>
          <w:iCs/>
        </w:rPr>
        <w:t xml:space="preserve"> </w:t>
      </w:r>
      <w:r w:rsidRPr="00567618">
        <w:t xml:space="preserve">to indicate the size of the device viewport using the azimuth and elevation ranges expressed in degrees. An ITT4RT-Tx client may include the </w:t>
      </w:r>
      <w:bookmarkStart w:id="8561" w:name="MCCQCTEMPBM_00000279"/>
      <w:r w:rsidRPr="00567618">
        <w:rPr>
          <w:rFonts w:ascii="Courier New" w:hAnsi="Courier New" w:cs="Courier New"/>
          <w:szCs w:val="22"/>
        </w:rPr>
        <w:t xml:space="preserve">viewport_size </w:t>
      </w:r>
      <w:bookmarkEnd w:id="8561"/>
      <w:r w:rsidRPr="00567618">
        <w:t xml:space="preserve">of the ITT4RT-Rx client when this is known (e.g., in response to an SDP offer from an ITT4RT-Rx client) or include </w:t>
      </w:r>
      <w:bookmarkStart w:id="8562" w:name="MCCQCTEMPBM_00000280"/>
      <w:r w:rsidRPr="00567618">
        <w:rPr>
          <w:rFonts w:ascii="Courier New" w:hAnsi="Courier New" w:cs="Courier New"/>
          <w:szCs w:val="22"/>
        </w:rPr>
        <w:t xml:space="preserve">"viewport=0x0" </w:t>
      </w:r>
      <w:bookmarkEnd w:id="8562"/>
      <w:r w:rsidRPr="00567618">
        <w:t xml:space="preserve">and the value can be ignored by the ITT4RT-Rx client.    </w:t>
      </w:r>
    </w:p>
    <w:bookmarkEnd w:id="8559"/>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3" w:name="_MCCTEMPBM_CRPT86942009___7"/>
      <w:r w:rsidRPr="00567618">
        <w:rPr>
          <w:rFonts w:ascii="Arial" w:hAnsi="Arial" w:cs="Arial"/>
          <w:sz w:val="28"/>
          <w:szCs w:val="28"/>
        </w:rPr>
        <w:t>Y.6.2.8 Viewport-only VDP and Image attributes</w:t>
      </w:r>
    </w:p>
    <w:bookmarkEnd w:id="8563"/>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4"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5" w:name="_MCCTEMPBM_CRPT86942011___7"/>
      <w:bookmarkEnd w:id="8564"/>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5"/>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6" w:name="_Toc193991410"/>
      <w:bookmarkStart w:id="8567" w:name="_MCCTEMPBM_CRPT86942012___2"/>
      <w:r w:rsidRPr="00567618">
        <w:rPr>
          <w:lang w:eastAsia="ko-KR"/>
        </w:rPr>
        <w:t>Y.6.3</w:t>
      </w:r>
      <w:r w:rsidRPr="00567618">
        <w:rPr>
          <w:lang w:eastAsia="ko-KR"/>
        </w:rPr>
        <w:tab/>
        <w:t>Still Background</w:t>
      </w:r>
      <w:bookmarkEnd w:id="8566"/>
    </w:p>
    <w:bookmarkEnd w:id="8567"/>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68"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69" w:name="_Toc193991411"/>
      <w:bookmarkStart w:id="8570" w:name="_MCCTEMPBM_CRPT86942014___2"/>
      <w:bookmarkEnd w:id="8568"/>
      <w:r w:rsidRPr="00567618">
        <w:rPr>
          <w:lang w:eastAsia="ko-KR"/>
        </w:rPr>
        <w:t>Y.6.4</w:t>
      </w:r>
      <w:r w:rsidRPr="00567618">
        <w:rPr>
          <w:lang w:eastAsia="ko-KR"/>
        </w:rPr>
        <w:tab/>
        <w:t>Overlays</w:t>
      </w:r>
      <w:bookmarkEnd w:id="8569"/>
    </w:p>
    <w:p w14:paraId="42CF18D7" w14:textId="77777777" w:rsidR="00FC7E52" w:rsidRPr="00567618" w:rsidRDefault="00FC7E52" w:rsidP="00FC7E52">
      <w:pPr>
        <w:pStyle w:val="Heading3"/>
        <w:rPr>
          <w:lang w:eastAsia="ko-KR"/>
        </w:rPr>
      </w:pPr>
      <w:bookmarkStart w:id="8571" w:name="_Toc193991412"/>
      <w:r w:rsidRPr="00567618">
        <w:rPr>
          <w:lang w:eastAsia="ko-KR"/>
        </w:rPr>
        <w:t>Y.6.4.1</w:t>
      </w:r>
      <w:r>
        <w:rPr>
          <w:lang w:eastAsia="ko-KR"/>
        </w:rPr>
        <w:tab/>
      </w:r>
      <w:r w:rsidRPr="00567618">
        <w:rPr>
          <w:lang w:eastAsia="ko-KR"/>
        </w:rPr>
        <w:t>General</w:t>
      </w:r>
      <w:bookmarkEnd w:id="8571"/>
    </w:p>
    <w:p w14:paraId="1DF8BEDC" w14:textId="77777777" w:rsidR="00FC7E52" w:rsidRPr="00567618" w:rsidRDefault="00FC7E52" w:rsidP="00FC7E52">
      <w:pPr>
        <w:rPr>
          <w:rFonts w:eastAsia="Calibri"/>
        </w:rPr>
      </w:pPr>
      <w:bookmarkStart w:id="8572" w:name="_MCCTEMPBM_CRPT86942015___4"/>
      <w:bookmarkEnd w:id="8570"/>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3" w:name="_Toc193991413"/>
      <w:bookmarkStart w:id="8574" w:name="_MCCTEMPBM_CRPT86942016___2"/>
      <w:bookmarkEnd w:id="8572"/>
      <w:r w:rsidRPr="00567618">
        <w:rPr>
          <w:lang w:eastAsia="ko-KR"/>
        </w:rPr>
        <w:t>Y.6.4.2</w:t>
      </w:r>
      <w:r>
        <w:rPr>
          <w:lang w:eastAsia="ko-KR"/>
        </w:rPr>
        <w:tab/>
      </w:r>
      <w:r w:rsidRPr="00567618">
        <w:rPr>
          <w:lang w:eastAsia="ko-KR"/>
        </w:rPr>
        <w:t>Visual Media</w:t>
      </w:r>
      <w:bookmarkEnd w:id="8573"/>
    </w:p>
    <w:p w14:paraId="301B8E11" w14:textId="77777777" w:rsidR="00FC7E52" w:rsidRPr="00567618" w:rsidRDefault="00FC7E52" w:rsidP="00FC7E52">
      <w:pPr>
        <w:rPr>
          <w:lang w:eastAsia="ko-KR"/>
        </w:rPr>
      </w:pPr>
      <w:bookmarkStart w:id="8575" w:name="_MCCTEMPBM_CRPT86942017___7"/>
      <w:bookmarkEnd w:id="8574"/>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5"/>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6" w:name="_Toc193991414"/>
      <w:bookmarkStart w:id="8577" w:name="_MCCTEMPBM_CRPT86942018___2"/>
      <w:r w:rsidRPr="00567618">
        <w:rPr>
          <w:lang w:eastAsia="ko-KR"/>
        </w:rPr>
        <w:t>Y.6.4.3</w:t>
      </w:r>
      <w:r>
        <w:rPr>
          <w:lang w:eastAsia="ko-KR"/>
        </w:rPr>
        <w:tab/>
      </w:r>
      <w:r w:rsidRPr="00567618">
        <w:rPr>
          <w:lang w:eastAsia="ko-KR"/>
        </w:rPr>
        <w:t>Overlay Configuration</w:t>
      </w:r>
      <w:bookmarkEnd w:id="8576"/>
    </w:p>
    <w:p w14:paraId="2A59F3E4" w14:textId="77777777" w:rsidR="00FC7E52" w:rsidRPr="00567618" w:rsidRDefault="00FC7E52" w:rsidP="00FC7E52">
      <w:pPr>
        <w:pStyle w:val="Heading4"/>
        <w:rPr>
          <w:lang w:eastAsia="ko-KR"/>
        </w:rPr>
      </w:pPr>
      <w:bookmarkStart w:id="8578" w:name="_Toc193991415"/>
      <w:bookmarkStart w:id="8579" w:name="_MCCTEMPBM_CRPT86942019___7"/>
      <w:bookmarkEnd w:id="8577"/>
      <w:r w:rsidRPr="00567618">
        <w:rPr>
          <w:lang w:eastAsia="ko-KR"/>
        </w:rPr>
        <w:t>Y.6.4.3.1</w:t>
      </w:r>
      <w:r>
        <w:rPr>
          <w:lang w:eastAsia="ko-KR"/>
        </w:rPr>
        <w:tab/>
      </w:r>
      <w:r w:rsidRPr="00567618">
        <w:rPr>
          <w:lang w:eastAsia="ko-KR"/>
        </w:rPr>
        <w:t>General</w:t>
      </w:r>
      <w:bookmarkEnd w:id="8578"/>
    </w:p>
    <w:p w14:paraId="57EE4A05" w14:textId="77777777" w:rsidR="00FC7E52" w:rsidRPr="00567618" w:rsidRDefault="00FC7E52" w:rsidP="00FC7E52">
      <w:pPr>
        <w:rPr>
          <w:rFonts w:eastAsia="Batang"/>
          <w:lang w:eastAsia="ko-KR"/>
        </w:rPr>
      </w:pPr>
      <w:bookmarkStart w:id="8580" w:name="_MCCTEMPBM_CRPT86942020___4"/>
      <w:bookmarkEnd w:id="857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1" w:name="_MCCTEMPBM_CRPT86942021___2"/>
      <w:bookmarkEnd w:id="8580"/>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1"/>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2"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2"/>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3" w:name="_MCCTEMPBM_CRPT86942023___7"/>
      <w:r w:rsidRPr="00567618">
        <w:rPr>
          <w:lang w:eastAsia="ko-KR"/>
        </w:rPr>
        <w:t xml:space="preserve">An ITT4RT-Tx client may set the </w:t>
      </w:r>
      <w:bookmarkStart w:id="8584" w:name="MCCQCTEMPBM_00000281"/>
      <w:r w:rsidRPr="00567618">
        <w:rPr>
          <w:rFonts w:ascii="Courier New" w:hAnsi="Courier New" w:cs="Courier New"/>
          <w:lang w:eastAsia="ko-KR"/>
        </w:rPr>
        <w:t>free_overlay</w:t>
      </w:r>
      <w:bookmarkEnd w:id="8584"/>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5" w:name="MCCQCTEMPBM_00000282"/>
      <w:r w:rsidRPr="00567618">
        <w:rPr>
          <w:rFonts w:ascii="Courier New" w:hAnsi="Courier New" w:cs="Courier New"/>
          <w:lang w:eastAsia="ko-KR"/>
        </w:rPr>
        <w:t>3gpp_overlay</w:t>
      </w:r>
      <w:bookmarkEnd w:id="8585"/>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6" w:name="MCCQCTEMPBM_00000283"/>
      <w:r w:rsidRPr="00567618">
        <w:rPr>
          <w:rFonts w:ascii="Courier New" w:hAnsi="Courier New" w:cs="Courier New"/>
          <w:lang w:eastAsia="ko-KR"/>
        </w:rPr>
        <w:t>overlay_id</w:t>
      </w:r>
      <w:bookmarkEnd w:id="8586"/>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87" w:name="MCCQCTEMPBM_00000284"/>
      <w:r w:rsidRPr="00567618">
        <w:rPr>
          <w:rFonts w:ascii="Courier New" w:hAnsi="Courier New" w:cs="Courier New"/>
          <w:lang w:eastAsia="ko-KR"/>
        </w:rPr>
        <w:t>overlay_id</w:t>
      </w:r>
      <w:bookmarkEnd w:id="8587"/>
      <w:r w:rsidRPr="00567618">
        <w:rPr>
          <w:lang w:eastAsia="ko-KR"/>
        </w:rPr>
        <w:t xml:space="preserve"> shall be a value which corresponds to at least one mid of the media description of the overlay source. An ITT4RT-Tx client may include more than one </w:t>
      </w:r>
      <w:bookmarkStart w:id="8588" w:name="MCCQCTEMPBM_00000285"/>
      <w:r w:rsidRPr="00567618">
        <w:rPr>
          <w:rFonts w:ascii="Courier New" w:hAnsi="Courier New" w:cs="Courier New"/>
          <w:lang w:eastAsia="ko-KR"/>
        </w:rPr>
        <w:t>3gpp_overlay</w:t>
      </w:r>
      <w:bookmarkEnd w:id="8588"/>
      <w:r w:rsidRPr="00567618">
        <w:rPr>
          <w:lang w:eastAsia="ko-KR"/>
        </w:rPr>
        <w:t xml:space="preserve"> attributes with the same non-zero </w:t>
      </w:r>
      <w:bookmarkStart w:id="8589" w:name="MCCQCTEMPBM_00000286"/>
      <w:r w:rsidRPr="00567618">
        <w:rPr>
          <w:rFonts w:ascii="Courier New" w:hAnsi="Courier New" w:cs="Courier New"/>
          <w:lang w:eastAsia="ko-KR"/>
        </w:rPr>
        <w:t>overlay_id</w:t>
      </w:r>
      <w:bookmarkEnd w:id="8589"/>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3"/>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90" w:name="_Toc193991416"/>
      <w:bookmarkStart w:id="8591" w:name="_MCCTEMPBM_CRPT86942024___7"/>
      <w:r w:rsidRPr="00567618">
        <w:rPr>
          <w:lang w:eastAsia="ko-KR"/>
        </w:rPr>
        <w:t>Y.6.4.3.2</w:t>
      </w:r>
      <w:r>
        <w:rPr>
          <w:lang w:eastAsia="ko-KR"/>
        </w:rPr>
        <w:tab/>
      </w:r>
      <w:r w:rsidRPr="00567618">
        <w:rPr>
          <w:lang w:eastAsia="ko-KR"/>
        </w:rPr>
        <w:t>Sphere-relative Overlay Configuration</w:t>
      </w:r>
      <w:bookmarkEnd w:id="8590"/>
    </w:p>
    <w:p w14:paraId="321AAB0E" w14:textId="69FA2F7B" w:rsidR="00DF6296" w:rsidRPr="002D0653" w:rsidRDefault="00DF6296" w:rsidP="00DF6296">
      <w:pPr>
        <w:rPr>
          <w:rFonts w:eastAsia="Malgun Gothic"/>
          <w:lang w:eastAsia="ko-KR"/>
        </w:rPr>
      </w:pPr>
      <w:bookmarkStart w:id="8592" w:name="_MCCTEMPBM_CRPT86942025___7"/>
      <w:bookmarkEnd w:id="8591"/>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3" w:name="_MCCTEMPBM_CRPT86942026___2"/>
      <w:bookmarkEnd w:id="8592"/>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4" w:name="_Toc193991417"/>
      <w:bookmarkStart w:id="8595" w:name="_MCCTEMPBM_CRPT86942027___7"/>
      <w:bookmarkEnd w:id="8593"/>
      <w:r w:rsidRPr="00567618">
        <w:rPr>
          <w:lang w:eastAsia="ko-KR"/>
        </w:rPr>
        <w:t>Y.6.4.3.3</w:t>
      </w:r>
      <w:r>
        <w:rPr>
          <w:lang w:eastAsia="ko-KR"/>
        </w:rPr>
        <w:tab/>
      </w:r>
      <w:r w:rsidRPr="00567618">
        <w:rPr>
          <w:lang w:eastAsia="ko-KR"/>
        </w:rPr>
        <w:t>Viewport-relative Overlay Configuration</w:t>
      </w:r>
      <w:bookmarkEnd w:id="8594"/>
    </w:p>
    <w:p w14:paraId="22FD26D8" w14:textId="30AAC21A" w:rsidR="00DF6296" w:rsidRPr="002D0653" w:rsidRDefault="00DF6296" w:rsidP="00DF6296">
      <w:pPr>
        <w:rPr>
          <w:rFonts w:eastAsia="Malgun Gothic"/>
          <w:lang w:eastAsia="ko-KR"/>
        </w:rPr>
      </w:pPr>
      <w:bookmarkStart w:id="8596" w:name="_MCCTEMPBM_CRPT86942028___7"/>
      <w:bookmarkEnd w:id="8595"/>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597" w:name="_MCCTEMPBM_CRPT86942029___2"/>
      <w:bookmarkEnd w:id="8596"/>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597"/>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598" w:name="_Toc193991418"/>
      <w:bookmarkStart w:id="8599" w:name="_MCCTEMPBM_CRPT86942030___7"/>
      <w:r w:rsidRPr="00567618">
        <w:rPr>
          <w:lang w:eastAsia="ko-KR"/>
        </w:rPr>
        <w:t>Y.6.4.3.4</w:t>
      </w:r>
      <w:r>
        <w:rPr>
          <w:lang w:eastAsia="ko-KR"/>
        </w:rPr>
        <w:tab/>
      </w:r>
      <w:r w:rsidRPr="00567618">
        <w:rPr>
          <w:lang w:eastAsia="ko-KR"/>
        </w:rPr>
        <w:t>Overlay info parameter</w:t>
      </w:r>
      <w:bookmarkEnd w:id="8598"/>
    </w:p>
    <w:bookmarkEnd w:id="8599"/>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600"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1" w:name="_Toc193991419"/>
      <w:bookmarkEnd w:id="8600"/>
      <w:r w:rsidRPr="00567618">
        <w:rPr>
          <w:lang w:eastAsia="ko-KR"/>
        </w:rPr>
        <w:t>Y.6.4.3.5</w:t>
      </w:r>
      <w:r>
        <w:rPr>
          <w:lang w:eastAsia="ko-KR"/>
        </w:rPr>
        <w:tab/>
      </w:r>
      <w:r w:rsidRPr="00567618">
        <w:rPr>
          <w:lang w:eastAsia="ko-KR"/>
        </w:rPr>
        <w:t>Additional Overlay Configuration</w:t>
      </w:r>
      <w:bookmarkEnd w:id="8601"/>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2" w:name="_Toc67898844"/>
      <w:bookmarkStart w:id="8603" w:name="_Toc99467069"/>
      <w:bookmarkStart w:id="8604" w:name="_Toc193991420"/>
      <w:r w:rsidRPr="00567618">
        <w:t>Y.6.4.4</w:t>
      </w:r>
      <w:r w:rsidRPr="00567618">
        <w:tab/>
      </w:r>
      <w:bookmarkEnd w:id="8602"/>
      <w:r w:rsidRPr="00567618">
        <w:t>Captured Content Replacement</w:t>
      </w:r>
      <w:bookmarkEnd w:id="8603"/>
      <w:bookmarkEnd w:id="8604"/>
    </w:p>
    <w:p w14:paraId="592AB7C6" w14:textId="77777777" w:rsidR="00FC7E52" w:rsidRPr="00567618" w:rsidRDefault="00FC7E52" w:rsidP="00FC7E52">
      <w:bookmarkStart w:id="8605"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5"/>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6"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6"/>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07"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08" w:name="_MCCTEMPBM_CRPT86942035___6"/>
      <w:bookmarkStart w:id="8609" w:name="_MCCTEMPBM_CRPT86942036___7"/>
      <w:bookmarkEnd w:id="8607"/>
      <w:r w:rsidRPr="00567618">
        <w:t>att-field = “3gpp_360video_replacement”</w:t>
      </w:r>
    </w:p>
    <w:bookmarkEnd w:id="8608"/>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10" w:name="_Toc193991421"/>
      <w:bookmarkStart w:id="8611" w:name="_MCCTEMPBM_CRPT86942037___2"/>
      <w:bookmarkEnd w:id="8609"/>
      <w:r w:rsidRPr="00567618">
        <w:rPr>
          <w:lang w:eastAsia="ko-KR"/>
        </w:rPr>
        <w:t>Y.6.5</w:t>
      </w:r>
      <w:r w:rsidRPr="00567618">
        <w:rPr>
          <w:lang w:eastAsia="ko-KR"/>
        </w:rPr>
        <w:tab/>
        <w:t>Fisheye Video</w:t>
      </w:r>
      <w:bookmarkEnd w:id="8610"/>
    </w:p>
    <w:p w14:paraId="15236611" w14:textId="77777777" w:rsidR="00FC7E52" w:rsidRPr="00567618" w:rsidRDefault="00FC7E52" w:rsidP="00FC7E52">
      <w:pPr>
        <w:pStyle w:val="Heading3"/>
        <w:rPr>
          <w:lang w:eastAsia="ko-KR"/>
        </w:rPr>
      </w:pPr>
      <w:bookmarkStart w:id="8612" w:name="_Toc193991422"/>
      <w:r w:rsidRPr="00567618">
        <w:rPr>
          <w:lang w:eastAsia="ko-KR"/>
        </w:rPr>
        <w:t>Y.6.5.1</w:t>
      </w:r>
      <w:r w:rsidRPr="00567618">
        <w:rPr>
          <w:lang w:eastAsia="ko-KR"/>
        </w:rPr>
        <w:tab/>
        <w:t>Identifying the 360-degree fisheye video stream</w:t>
      </w:r>
      <w:bookmarkEnd w:id="8612"/>
    </w:p>
    <w:p w14:paraId="0A0F5081" w14:textId="77777777" w:rsidR="00FC7E52" w:rsidRPr="00567618" w:rsidRDefault="00FC7E52" w:rsidP="00FC7E52">
      <w:bookmarkStart w:id="8613" w:name="_MCCTEMPBM_CRPT86942038___4"/>
      <w:bookmarkEnd w:id="8611"/>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3"/>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4"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5" w:name="_MCCTEMPBM_CRPT86942040___4"/>
      <w:bookmarkEnd w:id="8614"/>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6" w:name="_MCCTEMPBM_CRPT86942041___2"/>
      <w:bookmarkEnd w:id="8615"/>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17" w:name="_MCCTEMPBM_CRPT86942042___4"/>
      <w:bookmarkEnd w:id="8616"/>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17"/>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18"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19" w:name="_MCCTEMPBM_CRPT86942044___4"/>
      <w:bookmarkEnd w:id="8618"/>
    </w:p>
    <w:p w14:paraId="572FE7B1" w14:textId="77777777" w:rsidR="00FC7E52" w:rsidRPr="00567618" w:rsidRDefault="00FC7E52" w:rsidP="00FC7E52">
      <w:pPr>
        <w:pStyle w:val="B1"/>
      </w:pPr>
      <w:bookmarkStart w:id="8620" w:name="_MCCTEMPBM_CRPT86942045___2"/>
      <w:bookmarkEnd w:id="8619"/>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1" w:name="_MCCTEMPBM_CRPT86942046___2"/>
      <w:bookmarkEnd w:id="8620"/>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2" w:name="_MCCTEMPBM_CRPT86942047___2"/>
      <w:bookmarkEnd w:id="8621"/>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3" w:name="_MCCTEMPBM_CRPT86942048___2"/>
      <w:bookmarkEnd w:id="8622"/>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4" w:name="_MCCTEMPBM_CRPT86942049___2"/>
      <w:bookmarkEnd w:id="8623"/>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5" w:name="_MCCTEMPBM_CRPT86942050___2"/>
      <w:bookmarkEnd w:id="8624"/>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6" w:name="_MCCTEMPBM_CRPT86942051___2"/>
      <w:bookmarkEnd w:id="8625"/>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27" w:name="_MCCTEMPBM_CRPT86942052___4"/>
      <w:bookmarkEnd w:id="8626"/>
      <w:r w:rsidRPr="00567618">
        <w:t>The ABNF syntax for this attribute is the following:</w:t>
      </w:r>
    </w:p>
    <w:p w14:paraId="48CEDA1E" w14:textId="77777777" w:rsidR="00B7264E" w:rsidRPr="00081051" w:rsidRDefault="00B7264E" w:rsidP="00B7264E">
      <w:pPr>
        <w:pStyle w:val="PL"/>
        <w:rPr>
          <w:rFonts w:eastAsia="Malgun Gothic"/>
        </w:rPr>
      </w:pPr>
      <w:bookmarkStart w:id="8628" w:name="_MCCTEMPBM_CRPT86942053___2"/>
      <w:bookmarkStart w:id="8629" w:name="_MCCTEMPBM_CRPT86942055___4"/>
      <w:bookmarkEnd w:id="8627"/>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28"/>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30" w:name="_MCCTEMPBM_CRPT86942056___2" w:colFirst="0" w:colLast="0"/>
            <w:bookmarkEnd w:id="8629"/>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1" w:name="_MCCTEMPBM_CRPT86942057___4"/>
      <w:bookmarkEnd w:id="8630"/>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2" w:name="_Toc193991423"/>
      <w:bookmarkStart w:id="8633" w:name="_MCCTEMPBM_CRPT86942058___2"/>
      <w:bookmarkEnd w:id="8631"/>
      <w:r w:rsidRPr="00567618">
        <w:rPr>
          <w:lang w:eastAsia="ko-KR"/>
        </w:rPr>
        <w:t>Y.6.5.3</w:t>
      </w:r>
      <w:r w:rsidRPr="00567618">
        <w:rPr>
          <w:lang w:eastAsia="ko-KR"/>
        </w:rPr>
        <w:tab/>
        <w:t>Viewport dependent delivery of fisheye video</w:t>
      </w:r>
      <w:bookmarkEnd w:id="8632"/>
    </w:p>
    <w:p w14:paraId="0168B638" w14:textId="77777777" w:rsidR="00FC7E52" w:rsidRPr="00567618" w:rsidRDefault="00FC7E52" w:rsidP="00FC7E52">
      <w:bookmarkStart w:id="8634" w:name="_MCCTEMPBM_CRPT86942059___4"/>
      <w:bookmarkEnd w:id="8633"/>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5" w:name="_Toc193991424"/>
      <w:bookmarkStart w:id="8636" w:name="_MCCTEMPBM_CRPT86942060___2"/>
      <w:bookmarkEnd w:id="8634"/>
      <w:r w:rsidRPr="00567618">
        <w:rPr>
          <w:lang w:eastAsia="ko-KR"/>
        </w:rPr>
        <w:t>Y.6.6</w:t>
      </w:r>
      <w:r w:rsidRPr="00567618">
        <w:rPr>
          <w:lang w:eastAsia="ko-KR"/>
        </w:rPr>
        <w:tab/>
        <w:t>Camera Calibration for Network-based Stitching</w:t>
      </w:r>
      <w:bookmarkEnd w:id="8635"/>
    </w:p>
    <w:p w14:paraId="33F999CB" w14:textId="77777777" w:rsidR="00FC7E52" w:rsidRPr="00567618" w:rsidRDefault="00FC7E52" w:rsidP="00FC7E52">
      <w:bookmarkStart w:id="8637" w:name="_MCCTEMPBM_CRPT86942061___7"/>
      <w:bookmarkEnd w:id="8636"/>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38" w:name="MCCQCTEMPBM_00000287"/>
      <w:r w:rsidRPr="00567618">
        <w:rPr>
          <w:rFonts w:ascii="Courier New" w:hAnsi="Courier New" w:cs="Courier New"/>
        </w:rPr>
        <w:t>a=3gpp-camera-calibration</w:t>
      </w:r>
      <w:bookmarkEnd w:id="8638"/>
      <w:r w:rsidRPr="00567618">
        <w:t xml:space="preserve"> attribute and SDP-based grouping of the corresponding 2D video captures using the </w:t>
      </w:r>
      <w:bookmarkStart w:id="8639" w:name="MCCQCTEMPBM_00000288"/>
      <w:r w:rsidRPr="00567618">
        <w:rPr>
          <w:rFonts w:ascii="Courier New" w:hAnsi="Courier New" w:cs="Courier New"/>
        </w:rPr>
        <w:t>a=stitch_group</w:t>
      </w:r>
      <w:bookmarkEnd w:id="8639"/>
      <w:r w:rsidRPr="00567618">
        <w:t xml:space="preserve"> attribute. </w:t>
      </w:r>
    </w:p>
    <w:p w14:paraId="098DC875" w14:textId="77777777" w:rsidR="00FC7E52" w:rsidRPr="00567618" w:rsidRDefault="00FC7E52" w:rsidP="00FC7E52">
      <w:r w:rsidRPr="00567618">
        <w:t>The SDP syntax for a=</w:t>
      </w:r>
      <w:bookmarkStart w:id="8640" w:name="MCCQCTEMPBM_00000289"/>
      <w:r w:rsidRPr="00567618">
        <w:rPr>
          <w:rFonts w:ascii="Courier New" w:hAnsi="Courier New" w:cs="Courier New"/>
        </w:rPr>
        <w:t>3gpp-camera-calibration</w:t>
      </w:r>
      <w:bookmarkEnd w:id="8640"/>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1" w:name="_MCCTEMPBM_CRPT86942062___2"/>
      <w:bookmarkEnd w:id="8637"/>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2" w:name="_MCCTEMPBM_CRPT86942063___2"/>
      <w:bookmarkEnd w:id="8641"/>
    </w:p>
    <w:bookmarkEnd w:id="8642"/>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3"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4" w:name="MCCQCTEMPBM_00000290"/>
      <w:r w:rsidRPr="00567618">
        <w:rPr>
          <w:rFonts w:ascii="Courier New" w:hAnsi="Courier New" w:cs="Courier New"/>
        </w:rPr>
        <w:t>a=stitch_group</w:t>
      </w:r>
      <w:bookmarkEnd w:id="8644"/>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5" w:name="MCCQCTEMPBM_00000291"/>
      <w:r w:rsidRPr="00567618">
        <w:rPr>
          <w:rFonts w:ascii="Courier New" w:hAnsi="Courier New" w:cs="Courier New"/>
        </w:rPr>
        <w:t>a=stitch_group</w:t>
      </w:r>
      <w:bookmarkEnd w:id="8645"/>
      <w:r w:rsidRPr="00567618">
        <w:t xml:space="preserve"> attribute in the SDP before any media lines that correspond to the particular 2D video captures. The </w:t>
      </w:r>
      <w:bookmarkStart w:id="8646" w:name="MCCQCTEMPBM_00000292"/>
      <w:r w:rsidRPr="00567618">
        <w:rPr>
          <w:rFonts w:ascii="Courier New" w:hAnsi="Courier New" w:cs="Courier New"/>
        </w:rPr>
        <w:t>a=stitch_group</w:t>
      </w:r>
      <w:bookmarkEnd w:id="8646"/>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47" w:name="_MCCTEMPBM_CRPT86942066___2"/>
      <w:bookmarkEnd w:id="8643"/>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48" w:name="_MCCTEMPBM_CRPT86942067___7"/>
      <w:bookmarkEnd w:id="8647"/>
      <w:r w:rsidRPr="00567618">
        <w:t xml:space="preserve">The mid attribute with the appropriate value as defined in the other parts of the SDP shall be included in the media description for the relevant 2D video captures when the </w:t>
      </w:r>
      <w:bookmarkStart w:id="8649" w:name="MCCQCTEMPBM_00000293"/>
      <w:r w:rsidRPr="00567618">
        <w:rPr>
          <w:rFonts w:ascii="Courier New" w:hAnsi="Courier New" w:cs="Courier New"/>
        </w:rPr>
        <w:t>a=stitch_group</w:t>
      </w:r>
      <w:bookmarkEnd w:id="8649"/>
      <w:r w:rsidRPr="00567618">
        <w:t xml:space="preserve"> attribute is used. Furthermore, for each of these 2D video captures, the MTSI sender shall also include the SDP attribute </w:t>
      </w:r>
      <w:bookmarkStart w:id="8650" w:name="MCCQCTEMPBM_00000294"/>
      <w:r w:rsidRPr="00567618">
        <w:rPr>
          <w:rFonts w:ascii="Courier New" w:hAnsi="Courier New" w:cs="Courier New"/>
        </w:rPr>
        <w:t>3gpp-camera-calibration</w:t>
      </w:r>
      <w:bookmarkEnd w:id="8650"/>
      <w:r w:rsidRPr="00567618">
        <w:t xml:space="preserve"> in the SDP under the relevant m= line for that particular video to signal the relevant camera calibration information. The order of the media included in the </w:t>
      </w:r>
      <w:bookmarkStart w:id="8651" w:name="MCCQCTEMPBM_00000295"/>
      <w:r w:rsidRPr="00567618">
        <w:rPr>
          <w:rFonts w:ascii="Courier New" w:hAnsi="Courier New" w:cs="Courier New"/>
        </w:rPr>
        <w:t>a=stitch_group</w:t>
      </w:r>
      <w:bookmarkEnd w:id="8651"/>
      <w:r w:rsidRPr="00567618">
        <w:t xml:space="preserve"> indicates the synchronization source with the first media always being the synchronization anchor when synchronization is required.</w:t>
      </w:r>
    </w:p>
    <w:bookmarkEnd w:id="8648"/>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2"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2"/>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3"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4" w:name="MCCQCTEMPBM_00000296"/>
      <w:r w:rsidRPr="00567618">
        <w:rPr>
          <w:rFonts w:ascii="Courier New" w:hAnsi="Courier New" w:cs="Courier New"/>
        </w:rPr>
        <w:t>3gpp-camera-calibration</w:t>
      </w:r>
      <w:bookmarkEnd w:id="8654"/>
      <w:r w:rsidRPr="00567618">
        <w:t xml:space="preserve"> attribute:</w:t>
      </w:r>
    </w:p>
    <w:bookmarkEnd w:id="8653"/>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35pt;height:46.35pt" o:ole="">
            <v:imagedata r:id="rId266" o:title=""/>
          </v:shape>
          <o:OLEObject Type="Embed" ProgID="Word.Picture.8" ShapeID="_x0000_i1149" DrawAspect="Content" ObjectID="_1804884887" r:id="rId267"/>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5" w:name="_MON_1716911078"/>
      <w:bookmarkEnd w:id="8655"/>
      <w:r>
        <w:object w:dxaOrig="1091" w:dyaOrig="950" w14:anchorId="65231E6D">
          <v:shape id="_x0000_i1150" type="#_x0000_t75" style="width:54.3pt;height:46.35pt" o:ole="">
            <v:imagedata r:id="rId268" o:title=""/>
          </v:shape>
          <o:OLEObject Type="Embed" ProgID="Word.Picture.8" ShapeID="_x0000_i1150" DrawAspect="Content" ObjectID="_1804884888" r:id="rId269"/>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6" w:name="_MCCTEMPBM_CRPT86942072___7"/>
      <w:r w:rsidRPr="00567618">
        <w:rPr>
          <w:szCs w:val="24"/>
        </w:rPr>
        <w:t>The syntax for the "</w:t>
      </w:r>
      <w:r w:rsidRPr="00567618">
        <w:t>a=</w:t>
      </w:r>
      <w:bookmarkStart w:id="8657" w:name="MCCQCTEMPBM_00000297"/>
      <w:r w:rsidRPr="00567618">
        <w:rPr>
          <w:rFonts w:ascii="Courier New" w:hAnsi="Courier New" w:cs="Courier New"/>
        </w:rPr>
        <w:t>3gpp-camera-calibration</w:t>
      </w:r>
      <w:bookmarkEnd w:id="8657"/>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58" w:name="_MCCTEMPBM_CRPT86942073___2"/>
      <w:bookmarkEnd w:id="8656"/>
      <w:r>
        <w:rPr>
          <w:rFonts w:eastAsia="Malgun Gothic"/>
        </w:rPr>
        <w:t>att-field =</w:t>
      </w:r>
      <w:r>
        <w:rPr>
          <w:rFonts w:eastAsia="Malgun Gothic"/>
        </w:rPr>
        <w:tab/>
      </w:r>
      <w:r>
        <w:rPr>
          <w:rFonts w:eastAsia="Malgun Gothic"/>
        </w:rPr>
        <w:tab/>
        <w:t>"</w:t>
      </w:r>
      <w:bookmarkStart w:id="8659"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59"/>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60"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1" w:name="_Toc193991425"/>
      <w:bookmarkEnd w:id="8660"/>
      <w:r w:rsidRPr="00567618">
        <w:rPr>
          <w:lang w:eastAsia="ko-KR"/>
        </w:rPr>
        <w:t>Y.6.7</w:t>
      </w:r>
      <w:r>
        <w:rPr>
          <w:lang w:eastAsia="ko-KR"/>
        </w:rPr>
        <w:tab/>
      </w:r>
      <w:r w:rsidRPr="00567618">
        <w:rPr>
          <w:lang w:eastAsia="ko-KR"/>
        </w:rPr>
        <w:t>Support for Stream Pausing/Resuming</w:t>
      </w:r>
      <w:bookmarkEnd w:id="8661"/>
    </w:p>
    <w:bookmarkEnd w:id="8658"/>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2" w:name="_Toc74611599"/>
      <w:bookmarkStart w:id="8663" w:name="_Toc75566878"/>
      <w:bookmarkStart w:id="8664" w:name="_Toc89790430"/>
      <w:bookmarkStart w:id="8665" w:name="_Toc99467070"/>
      <w:bookmarkStart w:id="8666" w:name="_Toc193991426"/>
      <w:r w:rsidRPr="00567618">
        <w:rPr>
          <w:sz w:val="28"/>
          <w:szCs w:val="18"/>
          <w:lang w:eastAsia="ko-KR"/>
        </w:rPr>
        <w:t>Y.6.8</w:t>
      </w:r>
      <w:r>
        <w:rPr>
          <w:sz w:val="28"/>
          <w:szCs w:val="18"/>
          <w:lang w:eastAsia="ko-KR"/>
        </w:rPr>
        <w:tab/>
      </w:r>
      <w:r w:rsidRPr="00567618">
        <w:rPr>
          <w:sz w:val="28"/>
          <w:szCs w:val="18"/>
          <w:lang w:eastAsia="ko-KR"/>
        </w:rPr>
        <w:t>Multiple 360-degree videos</w:t>
      </w:r>
      <w:bookmarkEnd w:id="8662"/>
      <w:bookmarkEnd w:id="8663"/>
      <w:bookmarkEnd w:id="8664"/>
      <w:bookmarkEnd w:id="8665"/>
      <w:bookmarkEnd w:id="8666"/>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67"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68" w:name="MCCQCTEMPBM_00000303"/>
      <w:r w:rsidRPr="00567618">
        <w:rPr>
          <w:rFonts w:ascii="Courier New" w:hAnsi="Courier New" w:cs="Courier New"/>
        </w:rPr>
        <w:t>a=content</w:t>
      </w:r>
      <w:bookmarkEnd w:id="8668"/>
      <w:r w:rsidRPr="00567618">
        <w:t xml:space="preserve"> attribute under their corresponding media lines.</w:t>
      </w:r>
    </w:p>
    <w:bookmarkEnd w:id="8667"/>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69" w:name="_Toc193991427"/>
      <w:r w:rsidRPr="00567618">
        <w:rPr>
          <w:lang w:eastAsia="ko-KR"/>
        </w:rPr>
        <w:t>Y.6.8.2</w:t>
      </w:r>
      <w:r>
        <w:rPr>
          <w:lang w:eastAsia="ko-KR"/>
        </w:rPr>
        <w:tab/>
      </w:r>
      <w:r w:rsidRPr="00567618">
        <w:rPr>
          <w:lang w:eastAsia="ko-KR"/>
        </w:rPr>
        <w:t>Excluding other participants’ overlays</w:t>
      </w:r>
      <w:bookmarkEnd w:id="8669"/>
    </w:p>
    <w:p w14:paraId="348EE9A4" w14:textId="77777777" w:rsidR="00FC7E52" w:rsidRPr="00567618" w:rsidRDefault="00FC7E52" w:rsidP="00FC7E52">
      <w:pPr>
        <w:spacing w:after="160"/>
        <w:jc w:val="both"/>
        <w:rPr>
          <w:noProof/>
          <w:lang w:eastAsia="ko-KR"/>
        </w:rPr>
      </w:pPr>
      <w:bookmarkStart w:id="8670"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70"/>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1" w:name="_MCCTEMPBM_CRPT86942077___2"/>
      <w:bookmarkStart w:id="8672"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1"/>
    <w:bookmarkEnd w:id="8672"/>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3" w:name="_Toc99467071"/>
      <w:bookmarkStart w:id="8674" w:name="_Toc193991428"/>
      <w:r w:rsidRPr="00615EAF">
        <w:t>Y.6.9</w:t>
      </w:r>
      <w:r w:rsidRPr="00615EAF">
        <w:tab/>
        <w:t>Scene Description-Based Overlays</w:t>
      </w:r>
      <w:bookmarkEnd w:id="8673"/>
      <w:bookmarkEnd w:id="8674"/>
    </w:p>
    <w:p w14:paraId="3881A944" w14:textId="77777777" w:rsidR="00FC0847" w:rsidRPr="00615EAF" w:rsidRDefault="00FC0847" w:rsidP="00FC0847">
      <w:pPr>
        <w:pStyle w:val="Heading3"/>
      </w:pPr>
      <w:bookmarkStart w:id="8675" w:name="_Toc99467072"/>
      <w:bookmarkStart w:id="8676" w:name="_Toc193991429"/>
      <w:bookmarkStart w:id="8677" w:name="_MCCTEMPBM_CRPT86942080___2"/>
      <w:r w:rsidRPr="00615EAF">
        <w:t>Y.6.9.1</w:t>
      </w:r>
      <w:r w:rsidRPr="00615EAF">
        <w:tab/>
        <w:t>General</w:t>
      </w:r>
      <w:bookmarkEnd w:id="8675"/>
      <w:bookmarkEnd w:id="8676"/>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78" w:name="_Toc99467073"/>
      <w:bookmarkStart w:id="8679" w:name="_Toc193991430"/>
      <w:r w:rsidRPr="00567618">
        <w:t>Y.6.9.2</w:t>
      </w:r>
      <w:r w:rsidRPr="00567618">
        <w:tab/>
        <w:t>Offer/Answer Negotiation</w:t>
      </w:r>
      <w:bookmarkEnd w:id="8678"/>
      <w:bookmarkEnd w:id="8679"/>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80" w:name="_Toc99467074"/>
      <w:bookmarkStart w:id="8681" w:name="_Toc193991431"/>
      <w:r w:rsidRPr="00567618">
        <w:t>Y.6.9.3</w:t>
      </w:r>
      <w:r w:rsidRPr="00567618">
        <w:tab/>
        <w:t>SDP Signaling</w:t>
      </w:r>
      <w:bookmarkEnd w:id="8680"/>
      <w:bookmarkEnd w:id="8681"/>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2" w:name="_Toc193991432"/>
      <w:r w:rsidRPr="00615EAF">
        <w:t>Y.7</w:t>
      </w:r>
      <w:r w:rsidRPr="00615EAF">
        <w:tab/>
        <w:t>Media transport</w:t>
      </w:r>
      <w:bookmarkEnd w:id="8682"/>
    </w:p>
    <w:p w14:paraId="159ECCB6" w14:textId="77777777" w:rsidR="00FC7E52" w:rsidRPr="00567618" w:rsidRDefault="00FC7E52" w:rsidP="00FC7E52">
      <w:pPr>
        <w:pStyle w:val="Heading2"/>
        <w:rPr>
          <w:lang w:eastAsia="ko-KR"/>
        </w:rPr>
      </w:pPr>
      <w:bookmarkStart w:id="8683" w:name="_Toc193991433"/>
      <w:r w:rsidRPr="00567618">
        <w:rPr>
          <w:lang w:eastAsia="ko-KR"/>
        </w:rPr>
        <w:t>Y.7.1</w:t>
      </w:r>
      <w:r w:rsidRPr="00567618">
        <w:rPr>
          <w:lang w:eastAsia="ko-KR"/>
        </w:rPr>
        <w:tab/>
        <w:t>RTP</w:t>
      </w:r>
      <w:bookmarkEnd w:id="8683"/>
    </w:p>
    <w:bookmarkEnd w:id="8677"/>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4" w:name="_Toc193991434"/>
      <w:bookmarkStart w:id="8685" w:name="_MCCTEMPBM_CRPT86942081___2"/>
      <w:r w:rsidRPr="00567618">
        <w:rPr>
          <w:lang w:eastAsia="ko-KR"/>
        </w:rPr>
        <w:t>Y.7.2</w:t>
      </w:r>
      <w:r w:rsidRPr="00567618">
        <w:rPr>
          <w:lang w:eastAsia="ko-KR"/>
        </w:rPr>
        <w:tab/>
        <w:t>RTCP</w:t>
      </w:r>
      <w:bookmarkEnd w:id="8684"/>
    </w:p>
    <w:bookmarkEnd w:id="8685"/>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86"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86"/>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87"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88" w:name="_MCCTEMPBM_CRPT86942084___2"/>
      <w:bookmarkEnd w:id="8687"/>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89" w:name="_Toc193991435"/>
      <w:r w:rsidRPr="00615EAF">
        <w:t>Y.8</w:t>
      </w:r>
      <w:r w:rsidRPr="00615EAF">
        <w:tab/>
        <w:t>SDP Examples (</w:t>
      </w:r>
      <w:r>
        <w:t>i</w:t>
      </w:r>
      <w:r w:rsidRPr="00615EAF">
        <w:t>nformative)</w:t>
      </w:r>
      <w:bookmarkEnd w:id="8689"/>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90" w:name="_MCCTEMPBM_CRPT86942085___4"/>
            <w:bookmarkEnd w:id="8688"/>
            <w:r w:rsidRPr="00615EAF">
              <w:t>SDP offer</w:t>
            </w:r>
            <w:bookmarkEnd w:id="8690"/>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1"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1"/>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2"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3" w:name="_MCCTEMPBM_CRPT86942088___7" w:colFirst="0" w:colLast="0"/>
            <w:bookmarkEnd w:id="8692"/>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4" w:name="_MCCTEMPBM_CRPT86942089___2"/>
      <w:bookmarkEnd w:id="8693"/>
    </w:p>
    <w:p w14:paraId="47119131" w14:textId="77777777" w:rsidR="00FC7E52" w:rsidRPr="00567618" w:rsidRDefault="00FC7E52" w:rsidP="00FC7E52">
      <w:pPr>
        <w:pStyle w:val="Heading1"/>
        <w:rPr>
          <w:lang w:eastAsia="ko-KR"/>
        </w:rPr>
      </w:pPr>
      <w:bookmarkStart w:id="8695" w:name="_Toc193991436"/>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695"/>
    </w:p>
    <w:bookmarkEnd w:id="8694"/>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696" w:name="_Toc99467075"/>
      <w:bookmarkStart w:id="8697" w:name="_Toc193991437"/>
      <w:bookmarkStart w:id="8698" w:name="_MCCTEMPBM_CRPT86942090___2"/>
      <w:r w:rsidRPr="00567618">
        <w:t>Y.9.1</w:t>
      </w:r>
      <w:r>
        <w:tab/>
      </w:r>
      <w:r w:rsidRPr="00567618">
        <w:t>RTP header extension for audio mixing gain</w:t>
      </w:r>
      <w:bookmarkEnd w:id="8696"/>
      <w:bookmarkEnd w:id="8697"/>
    </w:p>
    <w:bookmarkEnd w:id="8698"/>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699"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700" w:name="_MCCTEMPBM_CRPT86942092___4"/>
      <w:bookmarkEnd w:id="8699"/>
      <w:r w:rsidRPr="00567618">
        <w:t>Audio mixing gain using One-Byte Header Format</w:t>
      </w:r>
    </w:p>
    <w:bookmarkEnd w:id="8700"/>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1"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1"/>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0835C2E3" w:rsidR="003B0BD9" w:rsidRPr="00567618" w:rsidRDefault="003B0BD9" w:rsidP="003B0BD9">
      <w:pPr>
        <w:pStyle w:val="Heading8"/>
      </w:pPr>
      <w:bookmarkStart w:id="8702" w:name="_Toc153464733"/>
      <w:bookmarkStart w:id="8703" w:name="_Toc193991438"/>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2"/>
      <w:bookmarkEnd w:id="8703"/>
    </w:p>
    <w:p w14:paraId="2C83D0CC" w14:textId="118236F7" w:rsidR="003B0BD9" w:rsidRPr="00567618" w:rsidRDefault="00BA48EB" w:rsidP="003B0BD9">
      <w:pPr>
        <w:pStyle w:val="Heading1"/>
        <w:rPr>
          <w:lang w:eastAsia="ko-KR"/>
        </w:rPr>
      </w:pPr>
      <w:bookmarkStart w:id="8704" w:name="_Toc153464734"/>
      <w:bookmarkStart w:id="8705" w:name="_Toc193991439"/>
      <w:r>
        <w:rPr>
          <w:lang w:eastAsia="ko-KR"/>
        </w:rPr>
        <w:t>Z</w:t>
      </w:r>
      <w:r w:rsidR="003B0BD9" w:rsidRPr="00567618">
        <w:rPr>
          <w:lang w:eastAsia="ko-KR"/>
        </w:rPr>
        <w:t>.1</w:t>
      </w:r>
      <w:r w:rsidR="003B0BD9" w:rsidRPr="00567618">
        <w:rPr>
          <w:lang w:eastAsia="ko-KR"/>
        </w:rPr>
        <w:tab/>
        <w:t>General</w:t>
      </w:r>
      <w:bookmarkEnd w:id="8704"/>
      <w:bookmarkEnd w:id="8705"/>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4B83538F" w:rsidR="003B0BD9" w:rsidRPr="00567618" w:rsidRDefault="00BA48EB" w:rsidP="003B0BD9">
      <w:pPr>
        <w:pStyle w:val="Heading1"/>
        <w:rPr>
          <w:lang w:eastAsia="ko-KR"/>
        </w:rPr>
      </w:pPr>
      <w:bookmarkStart w:id="8706" w:name="_Toc153464735"/>
      <w:bookmarkStart w:id="8707" w:name="_Toc193991440"/>
      <w:r>
        <w:rPr>
          <w:lang w:eastAsia="ko-KR"/>
        </w:rPr>
        <w:t>Z</w:t>
      </w:r>
      <w:r w:rsidR="003B0BD9" w:rsidRPr="00567618">
        <w:rPr>
          <w:lang w:eastAsia="ko-KR"/>
        </w:rPr>
        <w:t>.2</w:t>
      </w:r>
      <w:r w:rsidR="003B0BD9" w:rsidRPr="00567618">
        <w:rPr>
          <w:lang w:eastAsia="ko-KR"/>
        </w:rPr>
        <w:tab/>
        <w:t>Procedure for computing the bandwidth</w:t>
      </w:r>
      <w:bookmarkEnd w:id="8706"/>
      <w:bookmarkEnd w:id="8707"/>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Default="00FC7E52" w:rsidP="00FC7E52">
      <w:pPr>
        <w:spacing w:after="0"/>
      </w:pPr>
      <w:r w:rsidRPr="004503E1">
        <w:br w:type="page"/>
      </w:r>
    </w:p>
    <w:p w14:paraId="37348E62" w14:textId="77777777" w:rsidR="00CA4FE5" w:rsidRPr="00567618" w:rsidRDefault="00CA4FE5" w:rsidP="00CA4FE5">
      <w:pPr>
        <w:pStyle w:val="Heading8"/>
        <w:rPr>
          <w:noProof/>
        </w:rPr>
      </w:pPr>
      <w:bookmarkStart w:id="8708" w:name="_Toc193991441"/>
      <w:r w:rsidRPr="00567618">
        <w:t xml:space="preserve">Annex </w:t>
      </w:r>
      <w:r>
        <w:t>AA</w:t>
      </w:r>
      <w:r w:rsidRPr="00567618">
        <w:t xml:space="preserve"> (informative):</w:t>
      </w:r>
      <w:r w:rsidRPr="00567618">
        <w:br/>
        <w:t xml:space="preserve">IANA registration information for </w:t>
      </w:r>
      <w:r>
        <w:t>Data Channel Sub-protocols</w:t>
      </w:r>
      <w:bookmarkEnd w:id="8708"/>
    </w:p>
    <w:p w14:paraId="7647176C" w14:textId="77777777" w:rsidR="00CA4FE5" w:rsidRPr="00567618" w:rsidRDefault="00CA4FE5" w:rsidP="00CA4FE5">
      <w:pPr>
        <w:pStyle w:val="Heading1"/>
      </w:pPr>
      <w:bookmarkStart w:id="8709" w:name="_Toc193991442"/>
      <w:r>
        <w:t>AA</w:t>
      </w:r>
      <w:r w:rsidRPr="00567618">
        <w:t>.1</w:t>
      </w:r>
      <w:r w:rsidRPr="00567618">
        <w:tab/>
        <w:t>Introduction</w:t>
      </w:r>
      <w:bookmarkEnd w:id="8709"/>
    </w:p>
    <w:p w14:paraId="205A7190" w14:textId="77777777" w:rsidR="00CA4FE5" w:rsidRDefault="00CA4FE5" w:rsidP="00CA4FE5">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70" w:anchor="subprotocol-name" w:history="1">
        <w:r w:rsidRPr="0023729F">
          <w:rPr>
            <w:rStyle w:val="Hyperlink"/>
          </w:rPr>
          <w:t>https://www.iana.org/assignments/websocket/websocket.xhtml#subprotocol-name</w:t>
        </w:r>
      </w:hyperlink>
      <w:r w:rsidRPr="00567618">
        <w:t>.</w:t>
      </w:r>
      <w:r>
        <w:t xml:space="preserve"> </w:t>
      </w:r>
    </w:p>
    <w:p w14:paraId="48C3675F" w14:textId="77777777" w:rsidR="00CA4FE5" w:rsidRPr="00567618" w:rsidRDefault="00CA4FE5" w:rsidP="00CA4FE5">
      <w:r>
        <w:t>NOTE: that data channels and WebSockets share the same sub-protocol definitions.</w:t>
      </w:r>
    </w:p>
    <w:p w14:paraId="0B617AFC" w14:textId="77777777" w:rsidR="00CA4FE5" w:rsidRDefault="00CA4FE5" w:rsidP="00CA4FE5">
      <w:pPr>
        <w:pStyle w:val="Heading1"/>
      </w:pPr>
      <w:bookmarkStart w:id="8710" w:name="_Toc193991443"/>
      <w:r>
        <w:t>AA</w:t>
      </w:r>
      <w:r w:rsidRPr="00567618">
        <w:t>.2</w:t>
      </w:r>
      <w:r w:rsidRPr="00567618">
        <w:tab/>
      </w:r>
      <w:r>
        <w:t>HTTP</w:t>
      </w:r>
      <w:bookmarkEnd w:id="8710"/>
    </w:p>
    <w:p w14:paraId="35B7D65C" w14:textId="77777777" w:rsidR="00CA4FE5" w:rsidRPr="00567618" w:rsidRDefault="00CA4FE5" w:rsidP="00CA4FE5">
      <w:r w:rsidRPr="00567618">
        <w:t xml:space="preserve">The </w:t>
      </w:r>
      <w:r>
        <w:t>subprotocol Identifier is</w:t>
      </w:r>
      <w:r w:rsidRPr="00567618">
        <w:t>:</w:t>
      </w:r>
    </w:p>
    <w:p w14:paraId="68A765D4" w14:textId="77777777" w:rsidR="00CA4FE5" w:rsidRDefault="00CA4FE5" w:rsidP="00CA4FE5">
      <w:pPr>
        <w:pStyle w:val="B1"/>
      </w:pPr>
      <w:r>
        <w:tab/>
        <w:t>http</w:t>
      </w:r>
    </w:p>
    <w:p w14:paraId="78FA711F" w14:textId="77777777" w:rsidR="00CA4FE5" w:rsidRPr="00567618" w:rsidRDefault="00CA4FE5" w:rsidP="00CA4FE5">
      <w:r w:rsidRPr="00567618">
        <w:t xml:space="preserve">The </w:t>
      </w:r>
      <w:r>
        <w:t>subprotocol Common Name is</w:t>
      </w:r>
      <w:r w:rsidRPr="00567618">
        <w:t>:</w:t>
      </w:r>
    </w:p>
    <w:p w14:paraId="3AD29CCF" w14:textId="77777777" w:rsidR="00CA4FE5" w:rsidRPr="00567618" w:rsidRDefault="00CA4FE5" w:rsidP="00CA4FE5">
      <w:pPr>
        <w:pStyle w:val="B1"/>
      </w:pPr>
      <w:r>
        <w:tab/>
        <w:t>http</w:t>
      </w:r>
    </w:p>
    <w:p w14:paraId="3CD6966E" w14:textId="77777777" w:rsidR="00CA4FE5" w:rsidRPr="00567618" w:rsidRDefault="00CA4FE5" w:rsidP="00CA4FE5">
      <w:r>
        <w:t>The subprotocol is defined in the specification</w:t>
      </w:r>
      <w:r w:rsidRPr="00567618">
        <w:t>:</w:t>
      </w:r>
    </w:p>
    <w:p w14:paraId="0F55BCA7" w14:textId="77777777" w:rsidR="00CA4FE5" w:rsidRPr="00DD2368"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6732F91B" w14:textId="77777777" w:rsidR="00CA4FE5" w:rsidRPr="00567618" w:rsidRDefault="00CA4FE5" w:rsidP="00CA4FE5">
      <w:pPr>
        <w:pStyle w:val="B1"/>
      </w:pPr>
    </w:p>
    <w:p w14:paraId="298B619E" w14:textId="77777777" w:rsidR="00CA4FE5" w:rsidRPr="00567618" w:rsidRDefault="00CA4FE5" w:rsidP="00CA4FE5">
      <w:r w:rsidRPr="00567618">
        <w:t>A short phrase describing the function of the</w:t>
      </w:r>
      <w:r>
        <w:t xml:space="preserve"> subprotocol</w:t>
      </w:r>
      <w:r w:rsidRPr="00567618">
        <w:t>:</w:t>
      </w:r>
    </w:p>
    <w:p w14:paraId="632CB7F3" w14:textId="77777777" w:rsidR="00CA4FE5" w:rsidRDefault="00CA4FE5" w:rsidP="00CA4FE5">
      <w:pPr>
        <w:pStyle w:val="B1"/>
      </w:pPr>
      <w:r>
        <w:tab/>
        <w:t>A UTF-8 encoded HTTP/1.1 compatible protocol over data channel.</w:t>
      </w:r>
    </w:p>
    <w:p w14:paraId="4599BF0B" w14:textId="77777777" w:rsidR="00CA4FE5" w:rsidRDefault="00CA4FE5" w:rsidP="00CA4FE5">
      <w:pPr>
        <w:pStyle w:val="B1"/>
        <w:ind w:left="0" w:firstLine="0"/>
      </w:pPr>
      <w:r>
        <w:t>Associated attributes:</w:t>
      </w:r>
    </w:p>
    <w:p w14:paraId="3642D3B3" w14:textId="77777777" w:rsidR="00CA4FE5" w:rsidRPr="00567618" w:rsidRDefault="00CA4FE5" w:rsidP="00CA4FE5">
      <w:pPr>
        <w:pStyle w:val="B1"/>
        <w:ind w:left="0" w:firstLine="0"/>
      </w:pPr>
      <w:r>
        <w:tab/>
        <w:t>None.</w:t>
      </w:r>
    </w:p>
    <w:p w14:paraId="3CC0578A" w14:textId="77777777" w:rsidR="00CA4FE5" w:rsidRPr="00567618" w:rsidRDefault="00CA4FE5" w:rsidP="00CA4FE5">
      <w:r w:rsidRPr="00567618">
        <w:t>Contact information for the organization or person making the registration</w:t>
      </w:r>
    </w:p>
    <w:p w14:paraId="39EB16FC" w14:textId="77777777" w:rsidR="00CA4FE5" w:rsidRPr="00567618" w:rsidRDefault="00CA4FE5" w:rsidP="00CA4FE5">
      <w:pPr>
        <w:pStyle w:val="B1"/>
      </w:pPr>
      <w:r>
        <w:tab/>
      </w:r>
      <w:r w:rsidRPr="00567618">
        <w:t>3GPP Specifications Manager</w:t>
      </w:r>
    </w:p>
    <w:p w14:paraId="0ADD90D3" w14:textId="77777777" w:rsidR="00CA4FE5" w:rsidRPr="00567618" w:rsidRDefault="00CA4FE5" w:rsidP="00CA4FE5">
      <w:pPr>
        <w:pStyle w:val="B1"/>
      </w:pPr>
      <w:r>
        <w:tab/>
      </w:r>
      <w:r w:rsidRPr="00567618">
        <w:t>3gppContact@etsi.org</w:t>
      </w:r>
    </w:p>
    <w:p w14:paraId="7109A8DE" w14:textId="77777777" w:rsidR="00CA4FE5" w:rsidRDefault="00CA4FE5" w:rsidP="00CA4FE5">
      <w:pPr>
        <w:pStyle w:val="B1"/>
      </w:pPr>
      <w:r>
        <w:tab/>
      </w:r>
      <w:r w:rsidRPr="00567618">
        <w:t>+33 (0)492944200</w:t>
      </w:r>
    </w:p>
    <w:p w14:paraId="1AA05206" w14:textId="77777777" w:rsidR="00CA4FE5" w:rsidRPr="00D74FC0" w:rsidRDefault="00CA4FE5" w:rsidP="00CA4FE5">
      <w:pPr>
        <w:pStyle w:val="Heading1"/>
      </w:pPr>
      <w:bookmarkStart w:id="8711" w:name="_Toc193991444"/>
      <w:r>
        <w:t>AA.3</w:t>
      </w:r>
      <w:r>
        <w:tab/>
        <w:t>MPEG Scene Description</w:t>
      </w:r>
      <w:bookmarkEnd w:id="8711"/>
    </w:p>
    <w:p w14:paraId="13776FF2" w14:textId="77777777" w:rsidR="00CA4FE5" w:rsidRPr="00567618" w:rsidRDefault="00CA4FE5" w:rsidP="00CA4FE5">
      <w:r w:rsidRPr="00567618">
        <w:t xml:space="preserve">The </w:t>
      </w:r>
      <w:r>
        <w:t>subprotocol Identifier is</w:t>
      </w:r>
      <w:r w:rsidRPr="00567618">
        <w:t>:</w:t>
      </w:r>
    </w:p>
    <w:p w14:paraId="680E607E" w14:textId="77777777" w:rsidR="00CA4FE5" w:rsidRDefault="00CA4FE5" w:rsidP="00CA4FE5">
      <w:pPr>
        <w:pStyle w:val="B1"/>
      </w:pPr>
      <w:r>
        <w:tab/>
        <w:t>mpeg-sd</w:t>
      </w:r>
    </w:p>
    <w:p w14:paraId="0A98A9DA" w14:textId="77777777" w:rsidR="00CA4FE5" w:rsidRPr="00567618" w:rsidRDefault="00CA4FE5" w:rsidP="00CA4FE5">
      <w:r w:rsidRPr="00567618">
        <w:t xml:space="preserve">The </w:t>
      </w:r>
      <w:r>
        <w:t>subprotocol Common Name is</w:t>
      </w:r>
      <w:r w:rsidRPr="00567618">
        <w:t>:</w:t>
      </w:r>
    </w:p>
    <w:p w14:paraId="1DB8CF23" w14:textId="77777777" w:rsidR="00CA4FE5" w:rsidRPr="00567618" w:rsidRDefault="00CA4FE5" w:rsidP="00CA4FE5">
      <w:pPr>
        <w:pStyle w:val="B1"/>
      </w:pPr>
      <w:r>
        <w:tab/>
        <w:t>mpeg-sd</w:t>
      </w:r>
    </w:p>
    <w:p w14:paraId="55EF3B5E" w14:textId="77777777" w:rsidR="00CA4FE5" w:rsidRPr="00567618" w:rsidRDefault="00CA4FE5" w:rsidP="00CA4FE5">
      <w:r>
        <w:t>The subprotocol is defined in the specification</w:t>
      </w:r>
      <w:r w:rsidRPr="00567618">
        <w:t>:</w:t>
      </w:r>
    </w:p>
    <w:p w14:paraId="55C57431" w14:textId="77777777" w:rsidR="00CA4FE5"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3075CFC" w14:textId="77777777" w:rsidR="00CA4FE5" w:rsidRPr="00567618" w:rsidRDefault="00CA4FE5" w:rsidP="00CA4FE5">
      <w:pPr>
        <w:spacing w:after="0"/>
      </w:pPr>
    </w:p>
    <w:p w14:paraId="1C86F994" w14:textId="77777777" w:rsidR="00CA4FE5" w:rsidRPr="00567618" w:rsidRDefault="00CA4FE5" w:rsidP="00CA4FE5">
      <w:r w:rsidRPr="00567618">
        <w:t>A short phrase describing the function of the</w:t>
      </w:r>
      <w:r>
        <w:t xml:space="preserve"> subprotocol</w:t>
      </w:r>
      <w:r w:rsidRPr="00567618">
        <w:t>:</w:t>
      </w:r>
    </w:p>
    <w:p w14:paraId="012167EE" w14:textId="77777777" w:rsidR="00CA4FE5" w:rsidRDefault="00CA4FE5" w:rsidP="00CA4FE5">
      <w:pPr>
        <w:pStyle w:val="B1"/>
      </w:pPr>
      <w:r>
        <w:tab/>
        <w:t>A UTF-8 encoded JSON-formatted protocol for the exchange of MPEG-I scene description and scene description updates.</w:t>
      </w:r>
    </w:p>
    <w:p w14:paraId="799CBBAC" w14:textId="77777777" w:rsidR="00CA4FE5" w:rsidRDefault="00CA4FE5" w:rsidP="00CA4FE5">
      <w:pPr>
        <w:pStyle w:val="B1"/>
        <w:ind w:left="0" w:firstLine="0"/>
      </w:pPr>
      <w:r>
        <w:t>Associated attributes:</w:t>
      </w:r>
    </w:p>
    <w:p w14:paraId="0CD8A7C1" w14:textId="77777777" w:rsidR="00CA4FE5" w:rsidRPr="00567618" w:rsidRDefault="00CA4FE5" w:rsidP="00CA4FE5">
      <w:pPr>
        <w:pStyle w:val="B1"/>
        <w:ind w:left="0" w:firstLine="0"/>
      </w:pPr>
      <w:r>
        <w:tab/>
        <w:t>None.</w:t>
      </w:r>
    </w:p>
    <w:p w14:paraId="6EA85646" w14:textId="77777777" w:rsidR="00CA4FE5" w:rsidRPr="00567618" w:rsidRDefault="00CA4FE5" w:rsidP="00CA4FE5">
      <w:r w:rsidRPr="00567618">
        <w:t>Contact information for the organization or person making the registration</w:t>
      </w:r>
    </w:p>
    <w:p w14:paraId="4B02C05A" w14:textId="77777777" w:rsidR="00CA4FE5" w:rsidRPr="00567618" w:rsidRDefault="00CA4FE5" w:rsidP="00CA4FE5">
      <w:pPr>
        <w:pStyle w:val="B1"/>
      </w:pPr>
      <w:r>
        <w:tab/>
      </w:r>
      <w:r w:rsidRPr="00567618">
        <w:t>3GPP Specifications Manager</w:t>
      </w:r>
    </w:p>
    <w:p w14:paraId="439A1F87" w14:textId="77777777" w:rsidR="00CA4FE5" w:rsidRPr="00567618" w:rsidRDefault="00CA4FE5" w:rsidP="00CA4FE5">
      <w:pPr>
        <w:pStyle w:val="B1"/>
      </w:pPr>
      <w:r>
        <w:tab/>
      </w:r>
      <w:r w:rsidRPr="00567618">
        <w:t>3gppContact@etsi.org</w:t>
      </w:r>
    </w:p>
    <w:p w14:paraId="0AB847ED" w14:textId="77777777" w:rsidR="00CA4FE5" w:rsidRDefault="00CA4FE5" w:rsidP="00CA4FE5">
      <w:pPr>
        <w:pStyle w:val="B1"/>
      </w:pPr>
      <w:r>
        <w:tab/>
      </w:r>
      <w:r w:rsidRPr="00567618">
        <w:t>+33 (0)492944200</w:t>
      </w:r>
    </w:p>
    <w:p w14:paraId="524710DD" w14:textId="77777777" w:rsidR="00CA4FE5" w:rsidRPr="004503E1" w:rsidRDefault="00CA4FE5" w:rsidP="00FC7E52">
      <w:pPr>
        <w:spacing w:after="0"/>
      </w:pPr>
    </w:p>
    <w:p w14:paraId="0A6C8D00" w14:textId="7A6C30D7" w:rsidR="00FC7E52" w:rsidRPr="00567618" w:rsidRDefault="00FC7E52" w:rsidP="00FC7E52">
      <w:pPr>
        <w:pStyle w:val="Heading8"/>
        <w:rPr>
          <w:lang w:eastAsia="ko-KR"/>
        </w:rPr>
      </w:pPr>
      <w:bookmarkStart w:id="8712" w:name="_Toc193991445"/>
      <w:r w:rsidRPr="00567618">
        <w:rPr>
          <w:lang w:eastAsia="ko-KR"/>
        </w:rPr>
        <w:t xml:space="preserve">Annex </w:t>
      </w:r>
      <w:r w:rsidR="00CA4FE5">
        <w:rPr>
          <w:lang w:eastAsia="ko-KR"/>
        </w:rPr>
        <w:t>AB</w:t>
      </w:r>
      <w:r w:rsidRPr="00567618">
        <w:rPr>
          <w:lang w:eastAsia="ko-KR"/>
        </w:rPr>
        <w:t xml:space="preserve"> (informative):</w:t>
      </w:r>
      <w:r>
        <w:rPr>
          <w:lang w:eastAsia="ko-KR"/>
        </w:rPr>
        <w:br/>
      </w:r>
      <w:r w:rsidRPr="00567618">
        <w:rPr>
          <w:lang w:eastAsia="ko-KR"/>
        </w:rPr>
        <w:t>Change history</w:t>
      </w:r>
      <w:bookmarkEnd w:id="871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4"/>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D432CE" w:rsidRPr="00567618" w14:paraId="67E9A7A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1FF1B44" w14:textId="4295FCDA" w:rsidR="00D432CE" w:rsidRDefault="00D432CE"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C5CFE0" w14:textId="77777777" w:rsidR="00D432CE" w:rsidRDefault="00D432CE" w:rsidP="00BA48EB">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C4ABDB" w14:textId="77777777" w:rsidR="00D432CE" w:rsidRPr="009D22DE" w:rsidRDefault="00D432CE" w:rsidP="00BA48E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019E1D" w14:textId="77777777" w:rsidR="00D432CE" w:rsidRDefault="00D432CE" w:rsidP="00BA48EB">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1BA929" w14:textId="77777777" w:rsidR="00D432CE" w:rsidRDefault="00D432CE" w:rsidP="00BA48E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54F93" w14:textId="77777777" w:rsidR="00D432CE" w:rsidRDefault="00D432CE"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3AB7C1" w14:textId="69D3A190" w:rsidR="00D432CE" w:rsidRPr="00B870D3" w:rsidRDefault="00D432CE" w:rsidP="00BA48EB">
            <w:pPr>
              <w:pStyle w:val="TAL"/>
            </w:pPr>
            <w:r>
              <w:t>Revert un-necessary changes (Rel-19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862F8" w14:textId="22392B2C" w:rsidR="00D432CE" w:rsidRDefault="00D432CE" w:rsidP="00BA48EB">
            <w:pPr>
              <w:pStyle w:val="TAC"/>
              <w:rPr>
                <w:sz w:val="16"/>
                <w:szCs w:val="16"/>
              </w:rPr>
            </w:pPr>
            <w:r>
              <w:rPr>
                <w:sz w:val="16"/>
                <w:szCs w:val="16"/>
              </w:rPr>
              <w:t>18.</w:t>
            </w:r>
            <w:r w:rsidR="00AE28E7">
              <w:rPr>
                <w:sz w:val="16"/>
                <w:szCs w:val="16"/>
              </w:rPr>
              <w:t>1</w:t>
            </w:r>
            <w:r>
              <w:rPr>
                <w:sz w:val="16"/>
                <w:szCs w:val="16"/>
              </w:rPr>
              <w:t>0.1</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A5453" w14:textId="77777777" w:rsidR="00A447D4" w:rsidRDefault="00A447D4">
      <w:r>
        <w:separator/>
      </w:r>
    </w:p>
  </w:endnote>
  <w:endnote w:type="continuationSeparator" w:id="0">
    <w:p w14:paraId="0959F131" w14:textId="77777777" w:rsidR="00A447D4" w:rsidRDefault="00A44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75492F" w14:textId="77777777" w:rsidR="00A447D4" w:rsidRDefault="00A447D4">
      <w:r>
        <w:separator/>
      </w:r>
    </w:p>
  </w:footnote>
  <w:footnote w:type="continuationSeparator" w:id="0">
    <w:p w14:paraId="0F4AE482" w14:textId="77777777" w:rsidR="00A447D4" w:rsidRDefault="00A447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10091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1777">
      <w:rPr>
        <w:rFonts w:ascii="Arial" w:hAnsi="Arial" w:cs="Arial"/>
        <w:b/>
        <w:noProof/>
        <w:sz w:val="18"/>
        <w:szCs w:val="18"/>
      </w:rPr>
      <w:t>3GPP TS 26.114 V18.10.0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4DB65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177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A53A8"/>
    <w:rsid w:val="000B703D"/>
    <w:rsid w:val="000C47C3"/>
    <w:rsid w:val="000C6165"/>
    <w:rsid w:val="000D2ADF"/>
    <w:rsid w:val="000D58AB"/>
    <w:rsid w:val="000E182A"/>
    <w:rsid w:val="000E79A5"/>
    <w:rsid w:val="000F04F8"/>
    <w:rsid w:val="000F2497"/>
    <w:rsid w:val="000F63AB"/>
    <w:rsid w:val="00133525"/>
    <w:rsid w:val="001438B4"/>
    <w:rsid w:val="001471E8"/>
    <w:rsid w:val="00173E3B"/>
    <w:rsid w:val="00174E78"/>
    <w:rsid w:val="00175105"/>
    <w:rsid w:val="00175862"/>
    <w:rsid w:val="00186BBC"/>
    <w:rsid w:val="001A4C42"/>
    <w:rsid w:val="001A7420"/>
    <w:rsid w:val="001B4F0C"/>
    <w:rsid w:val="001B6637"/>
    <w:rsid w:val="001C03E0"/>
    <w:rsid w:val="001C21C3"/>
    <w:rsid w:val="001D02C2"/>
    <w:rsid w:val="001E0C10"/>
    <w:rsid w:val="001E65DB"/>
    <w:rsid w:val="001F0C1D"/>
    <w:rsid w:val="001F1132"/>
    <w:rsid w:val="001F168B"/>
    <w:rsid w:val="002027B8"/>
    <w:rsid w:val="00203833"/>
    <w:rsid w:val="00223D90"/>
    <w:rsid w:val="0022578D"/>
    <w:rsid w:val="002347A2"/>
    <w:rsid w:val="00235BB3"/>
    <w:rsid w:val="002368F3"/>
    <w:rsid w:val="00237396"/>
    <w:rsid w:val="0024301E"/>
    <w:rsid w:val="00244577"/>
    <w:rsid w:val="00246E3A"/>
    <w:rsid w:val="00247844"/>
    <w:rsid w:val="00257DEE"/>
    <w:rsid w:val="00265706"/>
    <w:rsid w:val="002667ED"/>
    <w:rsid w:val="002675F0"/>
    <w:rsid w:val="002760EE"/>
    <w:rsid w:val="002939E0"/>
    <w:rsid w:val="002A0D30"/>
    <w:rsid w:val="002A3F86"/>
    <w:rsid w:val="002A5CD6"/>
    <w:rsid w:val="002B5D23"/>
    <w:rsid w:val="002B6339"/>
    <w:rsid w:val="002B6A8C"/>
    <w:rsid w:val="002D4976"/>
    <w:rsid w:val="002E00EE"/>
    <w:rsid w:val="002F1D1A"/>
    <w:rsid w:val="002F2275"/>
    <w:rsid w:val="002F2C17"/>
    <w:rsid w:val="00315B85"/>
    <w:rsid w:val="003172DC"/>
    <w:rsid w:val="00326CAE"/>
    <w:rsid w:val="0035462D"/>
    <w:rsid w:val="00356555"/>
    <w:rsid w:val="00365353"/>
    <w:rsid w:val="0037634C"/>
    <w:rsid w:val="003765B8"/>
    <w:rsid w:val="003A1692"/>
    <w:rsid w:val="003A1CD1"/>
    <w:rsid w:val="003A6103"/>
    <w:rsid w:val="003B0BD9"/>
    <w:rsid w:val="003C3971"/>
    <w:rsid w:val="003D23B4"/>
    <w:rsid w:val="003E010C"/>
    <w:rsid w:val="003E35D5"/>
    <w:rsid w:val="003F08B9"/>
    <w:rsid w:val="00416D15"/>
    <w:rsid w:val="00421DA9"/>
    <w:rsid w:val="00423334"/>
    <w:rsid w:val="00423420"/>
    <w:rsid w:val="004345EC"/>
    <w:rsid w:val="00440B23"/>
    <w:rsid w:val="00465135"/>
    <w:rsid w:val="00465515"/>
    <w:rsid w:val="0047248D"/>
    <w:rsid w:val="00475C10"/>
    <w:rsid w:val="0049751D"/>
    <w:rsid w:val="004A3A26"/>
    <w:rsid w:val="004C1F15"/>
    <w:rsid w:val="004C30AC"/>
    <w:rsid w:val="004C5A12"/>
    <w:rsid w:val="004D3578"/>
    <w:rsid w:val="004E213A"/>
    <w:rsid w:val="004F0988"/>
    <w:rsid w:val="004F3340"/>
    <w:rsid w:val="004F54C3"/>
    <w:rsid w:val="00500DF0"/>
    <w:rsid w:val="00501814"/>
    <w:rsid w:val="00503FCE"/>
    <w:rsid w:val="00506440"/>
    <w:rsid w:val="00522A8C"/>
    <w:rsid w:val="00525F66"/>
    <w:rsid w:val="0053388B"/>
    <w:rsid w:val="00535773"/>
    <w:rsid w:val="00543E6C"/>
    <w:rsid w:val="005602B3"/>
    <w:rsid w:val="00564A89"/>
    <w:rsid w:val="00565087"/>
    <w:rsid w:val="005675DB"/>
    <w:rsid w:val="005759FE"/>
    <w:rsid w:val="00590B8A"/>
    <w:rsid w:val="00593380"/>
    <w:rsid w:val="0059563F"/>
    <w:rsid w:val="00597B11"/>
    <w:rsid w:val="005D2E01"/>
    <w:rsid w:val="005D7526"/>
    <w:rsid w:val="005E4BB2"/>
    <w:rsid w:val="005F6E7F"/>
    <w:rsid w:val="005F788A"/>
    <w:rsid w:val="00602AEA"/>
    <w:rsid w:val="00604BD1"/>
    <w:rsid w:val="006076E0"/>
    <w:rsid w:val="00614FDF"/>
    <w:rsid w:val="00622016"/>
    <w:rsid w:val="00624E70"/>
    <w:rsid w:val="0063543D"/>
    <w:rsid w:val="00647114"/>
    <w:rsid w:val="0064734C"/>
    <w:rsid w:val="00657D5F"/>
    <w:rsid w:val="006669E5"/>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A142B"/>
    <w:rsid w:val="007B600E"/>
    <w:rsid w:val="007C6FA5"/>
    <w:rsid w:val="007D774C"/>
    <w:rsid w:val="007E3376"/>
    <w:rsid w:val="007F0F4A"/>
    <w:rsid w:val="008028A4"/>
    <w:rsid w:val="00805B98"/>
    <w:rsid w:val="008157F3"/>
    <w:rsid w:val="00830747"/>
    <w:rsid w:val="00830904"/>
    <w:rsid w:val="008768CA"/>
    <w:rsid w:val="008A5291"/>
    <w:rsid w:val="008C384C"/>
    <w:rsid w:val="008C7B64"/>
    <w:rsid w:val="008D015B"/>
    <w:rsid w:val="008E0BD5"/>
    <w:rsid w:val="008E2D68"/>
    <w:rsid w:val="008E327F"/>
    <w:rsid w:val="008E6756"/>
    <w:rsid w:val="008E6C9E"/>
    <w:rsid w:val="008F068C"/>
    <w:rsid w:val="0090271F"/>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B025D"/>
    <w:rsid w:val="009D011A"/>
    <w:rsid w:val="009D22DE"/>
    <w:rsid w:val="009F37B7"/>
    <w:rsid w:val="00A10F02"/>
    <w:rsid w:val="00A164B4"/>
    <w:rsid w:val="00A26956"/>
    <w:rsid w:val="00A27486"/>
    <w:rsid w:val="00A447D4"/>
    <w:rsid w:val="00A512E3"/>
    <w:rsid w:val="00A53724"/>
    <w:rsid w:val="00A559A0"/>
    <w:rsid w:val="00A56066"/>
    <w:rsid w:val="00A73129"/>
    <w:rsid w:val="00A82346"/>
    <w:rsid w:val="00A92BA1"/>
    <w:rsid w:val="00A943D2"/>
    <w:rsid w:val="00A95A32"/>
    <w:rsid w:val="00AA3132"/>
    <w:rsid w:val="00AA40AA"/>
    <w:rsid w:val="00AA75B7"/>
    <w:rsid w:val="00AB4A5D"/>
    <w:rsid w:val="00AB5EED"/>
    <w:rsid w:val="00AB7C7F"/>
    <w:rsid w:val="00AC6BC6"/>
    <w:rsid w:val="00AC7373"/>
    <w:rsid w:val="00AD45A1"/>
    <w:rsid w:val="00AD72AF"/>
    <w:rsid w:val="00AE28E7"/>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C11C1"/>
    <w:rsid w:val="00BD7D31"/>
    <w:rsid w:val="00BE202A"/>
    <w:rsid w:val="00BE3255"/>
    <w:rsid w:val="00BF128E"/>
    <w:rsid w:val="00BF6F11"/>
    <w:rsid w:val="00C05D3C"/>
    <w:rsid w:val="00C074DD"/>
    <w:rsid w:val="00C07BAE"/>
    <w:rsid w:val="00C10F93"/>
    <w:rsid w:val="00C1496A"/>
    <w:rsid w:val="00C33079"/>
    <w:rsid w:val="00C45231"/>
    <w:rsid w:val="00C551FF"/>
    <w:rsid w:val="00C72833"/>
    <w:rsid w:val="00C7286B"/>
    <w:rsid w:val="00C80F1D"/>
    <w:rsid w:val="00C867CF"/>
    <w:rsid w:val="00C87324"/>
    <w:rsid w:val="00C91962"/>
    <w:rsid w:val="00C93F40"/>
    <w:rsid w:val="00C97F57"/>
    <w:rsid w:val="00CA3D0C"/>
    <w:rsid w:val="00CA4FE5"/>
    <w:rsid w:val="00CA78B9"/>
    <w:rsid w:val="00CB206A"/>
    <w:rsid w:val="00CC0DFD"/>
    <w:rsid w:val="00CD3946"/>
    <w:rsid w:val="00CD5CBE"/>
    <w:rsid w:val="00CE1950"/>
    <w:rsid w:val="00D01074"/>
    <w:rsid w:val="00D13FAC"/>
    <w:rsid w:val="00D432CE"/>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24D27"/>
    <w:rsid w:val="00E43E04"/>
    <w:rsid w:val="00E44582"/>
    <w:rsid w:val="00E54F31"/>
    <w:rsid w:val="00E608DA"/>
    <w:rsid w:val="00E63AAE"/>
    <w:rsid w:val="00E65F58"/>
    <w:rsid w:val="00E77645"/>
    <w:rsid w:val="00E807D3"/>
    <w:rsid w:val="00EA15B0"/>
    <w:rsid w:val="00EA5EA7"/>
    <w:rsid w:val="00EB06FD"/>
    <w:rsid w:val="00EB5417"/>
    <w:rsid w:val="00EC4A25"/>
    <w:rsid w:val="00EF03C9"/>
    <w:rsid w:val="00EF608C"/>
    <w:rsid w:val="00F009CB"/>
    <w:rsid w:val="00F025A2"/>
    <w:rsid w:val="00F04712"/>
    <w:rsid w:val="00F13360"/>
    <w:rsid w:val="00F22EC7"/>
    <w:rsid w:val="00F2582A"/>
    <w:rsid w:val="00F31777"/>
    <w:rsid w:val="00F325C8"/>
    <w:rsid w:val="00F34834"/>
    <w:rsid w:val="00F5396B"/>
    <w:rsid w:val="00F653B8"/>
    <w:rsid w:val="00F8207D"/>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png"/><Relationship Id="rId42" Type="http://schemas.openxmlformats.org/officeDocument/2006/relationships/image" Target="media/image16.emf"/><Relationship Id="rId63" Type="http://schemas.openxmlformats.org/officeDocument/2006/relationships/package" Target="embeddings/Microsoft_Word_Document9.docx"/><Relationship Id="rId84" Type="http://schemas.openxmlformats.org/officeDocument/2006/relationships/image" Target="media/image37.wmf"/><Relationship Id="rId138" Type="http://schemas.openxmlformats.org/officeDocument/2006/relationships/image" Target="media/image64.emf"/><Relationship Id="rId159" Type="http://schemas.openxmlformats.org/officeDocument/2006/relationships/oleObject" Target="embeddings/oleObject38.bin"/><Relationship Id="rId170" Type="http://schemas.openxmlformats.org/officeDocument/2006/relationships/oleObject" Target="embeddings/oleObject44.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74.bin"/><Relationship Id="rId247" Type="http://schemas.openxmlformats.org/officeDocument/2006/relationships/oleObject" Target="embeddings/Microsoft_Visio_2003-2010_Drawing16.vsd"/><Relationship Id="rId107" Type="http://schemas.openxmlformats.org/officeDocument/2006/relationships/oleObject" Target="embeddings/oleObject23.bin"/><Relationship Id="rId268" Type="http://schemas.openxmlformats.org/officeDocument/2006/relationships/image" Target="media/image124.emf"/><Relationship Id="rId11" Type="http://schemas.openxmlformats.org/officeDocument/2006/relationships/endnotes" Target="endnotes.xml"/><Relationship Id="rId32" Type="http://schemas.openxmlformats.org/officeDocument/2006/relationships/image" Target="media/image11.emf"/><Relationship Id="rId53" Type="http://schemas.openxmlformats.org/officeDocument/2006/relationships/oleObject" Target="embeddings/oleObject9.bin"/><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33.bin"/><Relationship Id="rId5" Type="http://schemas.openxmlformats.org/officeDocument/2006/relationships/customXml" Target="../customXml/item4.xml"/><Relationship Id="rId95" Type="http://schemas.openxmlformats.org/officeDocument/2006/relationships/image" Target="media/image43.wmf"/><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oleObject" Target="embeddings/oleObject68.bin"/><Relationship Id="rId237" Type="http://schemas.openxmlformats.org/officeDocument/2006/relationships/hyperlink" Target="http://www.iana.org" TargetMode="External"/><Relationship Id="rId258" Type="http://schemas.openxmlformats.org/officeDocument/2006/relationships/package" Target="embeddings/Microsoft_Word_Document17.docx"/><Relationship Id="rId22" Type="http://schemas.openxmlformats.org/officeDocument/2006/relationships/image" Target="media/image6.emf"/><Relationship Id="rId43" Type="http://schemas.openxmlformats.org/officeDocument/2006/relationships/oleObject" Target="embeddings/Microsoft_Visio_2003-2010_Drawing1.vsd"/><Relationship Id="rId64" Type="http://schemas.openxmlformats.org/officeDocument/2006/relationships/image" Target="media/image27.emf"/><Relationship Id="rId118" Type="http://schemas.openxmlformats.org/officeDocument/2006/relationships/image" Target="media/image53.emf"/><Relationship Id="rId139" Type="http://schemas.openxmlformats.org/officeDocument/2006/relationships/oleObject" Target="embeddings/Microsoft_Visio_2003-2010_Drawing13.vsd"/><Relationship Id="rId85" Type="http://schemas.openxmlformats.org/officeDocument/2006/relationships/image" Target="media/image38.wmf"/><Relationship Id="rId150" Type="http://schemas.openxmlformats.org/officeDocument/2006/relationships/image" Target="media/image70.emf"/><Relationship Id="rId171" Type="http://schemas.openxmlformats.org/officeDocument/2006/relationships/image" Target="media/image80.wmf"/><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06.wmf"/><Relationship Id="rId248" Type="http://schemas.openxmlformats.org/officeDocument/2006/relationships/hyperlink" Target="http://www.iana.org/" TargetMode="External"/><Relationship Id="rId269" Type="http://schemas.openxmlformats.org/officeDocument/2006/relationships/oleObject" Target="embeddings/oleObject88.bin"/><Relationship Id="rId12" Type="http://schemas.openxmlformats.org/officeDocument/2006/relationships/image" Target="media/image1.emf"/><Relationship Id="rId33" Type="http://schemas.openxmlformats.org/officeDocument/2006/relationships/oleObject" Target="embeddings/oleObject4.bin"/><Relationship Id="rId108" Type="http://schemas.openxmlformats.org/officeDocument/2006/relationships/oleObject" Target="embeddings/oleObject24.bin"/><Relationship Id="rId129" Type="http://schemas.openxmlformats.org/officeDocument/2006/relationships/package" Target="embeddings/Microsoft_Visio_Drawing14.vsdx"/><Relationship Id="rId54" Type="http://schemas.openxmlformats.org/officeDocument/2006/relationships/image" Target="media/image22.emf"/><Relationship Id="rId75" Type="http://schemas.openxmlformats.org/officeDocument/2006/relationships/oleObject" Target="embeddings/Microsoft_Visio_2003-2010_Drawing8.vsd"/><Relationship Id="rId96" Type="http://schemas.openxmlformats.org/officeDocument/2006/relationships/oleObject" Target="embeddings/oleObject16.bin"/><Relationship Id="rId140" Type="http://schemas.openxmlformats.org/officeDocument/2006/relationships/image" Target="media/image65.emf"/><Relationship Id="rId161" Type="http://schemas.openxmlformats.org/officeDocument/2006/relationships/oleObject" Target="embeddings/oleObject39.bin"/><Relationship Id="rId182" Type="http://schemas.openxmlformats.org/officeDocument/2006/relationships/oleObject" Target="embeddings/oleObject50.bin"/><Relationship Id="rId217" Type="http://schemas.openxmlformats.org/officeDocument/2006/relationships/image" Target="media/image102.wmf"/><Relationship Id="rId6" Type="http://schemas.openxmlformats.org/officeDocument/2006/relationships/numbering" Target="numbering.xml"/><Relationship Id="rId238" Type="http://schemas.openxmlformats.org/officeDocument/2006/relationships/hyperlink" Target="mailto:3gppContact@etsi.org" TargetMode="External"/><Relationship Id="rId259" Type="http://schemas.openxmlformats.org/officeDocument/2006/relationships/image" Target="media/image119.emf"/><Relationship Id="rId23" Type="http://schemas.openxmlformats.org/officeDocument/2006/relationships/package" Target="embeddings/Microsoft_Visio_Drawing1.vsdx"/><Relationship Id="rId119" Type="http://schemas.openxmlformats.org/officeDocument/2006/relationships/image" Target="media/image54.emf"/><Relationship Id="rId270" Type="http://schemas.openxmlformats.org/officeDocument/2006/relationships/hyperlink" Target="https://www.iana.org/assignments/websocket/websocket.xhtml" TargetMode="External"/><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Word_Document10.docx"/><Relationship Id="rId81" Type="http://schemas.openxmlformats.org/officeDocument/2006/relationships/oleObject" Target="embeddings/Microsoft_Visio_2003-2010_Drawing11.vsd"/><Relationship Id="rId86" Type="http://schemas.openxmlformats.org/officeDocument/2006/relationships/oleObject" Target="embeddings/oleObject11.bin"/><Relationship Id="rId130" Type="http://schemas.openxmlformats.org/officeDocument/2006/relationships/image" Target="media/image60.emf"/><Relationship Id="rId135" Type="http://schemas.openxmlformats.org/officeDocument/2006/relationships/oleObject" Target="embeddings/oleObject30.bin"/><Relationship Id="rId151" Type="http://schemas.openxmlformats.org/officeDocument/2006/relationships/oleObject" Target="embeddings/oleObject34.bin"/><Relationship Id="rId156" Type="http://schemas.openxmlformats.org/officeDocument/2006/relationships/image" Target="media/image73.wmf"/><Relationship Id="rId177" Type="http://schemas.openxmlformats.org/officeDocument/2006/relationships/image" Target="media/image83.wmf"/><Relationship Id="rId198" Type="http://schemas.openxmlformats.org/officeDocument/2006/relationships/oleObject" Target="embeddings/oleObject58.bin"/><Relationship Id="rId172" Type="http://schemas.openxmlformats.org/officeDocument/2006/relationships/oleObject" Target="embeddings/oleObject45.bin"/><Relationship Id="rId193" Type="http://schemas.openxmlformats.org/officeDocument/2006/relationships/image" Target="media/image91.wmf"/><Relationship Id="rId202" Type="http://schemas.openxmlformats.org/officeDocument/2006/relationships/oleObject" Target="embeddings/oleObject60.bin"/><Relationship Id="rId207" Type="http://schemas.openxmlformats.org/officeDocument/2006/relationships/image" Target="media/image98.wmf"/><Relationship Id="rId223" Type="http://schemas.openxmlformats.org/officeDocument/2006/relationships/image" Target="media/image104.wmf"/><Relationship Id="rId228" Type="http://schemas.openxmlformats.org/officeDocument/2006/relationships/oleObject" Target="embeddings/oleObject75.bin"/><Relationship Id="rId244" Type="http://schemas.openxmlformats.org/officeDocument/2006/relationships/image" Target="media/image113.emf"/><Relationship Id="rId249" Type="http://schemas.openxmlformats.org/officeDocument/2006/relationships/hyperlink" Target="mailto:media-types@iana.org" TargetMode="Externa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39" Type="http://schemas.openxmlformats.org/officeDocument/2006/relationships/oleObject" Target="embeddings/oleObject7.bin"/><Relationship Id="rId109" Type="http://schemas.openxmlformats.org/officeDocument/2006/relationships/image" Target="media/image48.wmf"/><Relationship Id="rId260" Type="http://schemas.openxmlformats.org/officeDocument/2006/relationships/package" Target="embeddings/Microsoft_Word_Document18.docx"/><Relationship Id="rId265" Type="http://schemas.openxmlformats.org/officeDocument/2006/relationships/image" Target="media/image122.w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Word_Document5.docx"/><Relationship Id="rId76" Type="http://schemas.openxmlformats.org/officeDocument/2006/relationships/image" Target="media/image33.emf"/><Relationship Id="rId97" Type="http://schemas.openxmlformats.org/officeDocument/2006/relationships/image" Target="media/image44.wmf"/><Relationship Id="rId104" Type="http://schemas.openxmlformats.org/officeDocument/2006/relationships/oleObject" Target="embeddings/oleObject21.bin"/><Relationship Id="rId120" Type="http://schemas.openxmlformats.org/officeDocument/2006/relationships/image" Target="media/image55.wmf"/><Relationship Id="rId125" Type="http://schemas.openxmlformats.org/officeDocument/2006/relationships/hyperlink" Target="http://qoeserver.operator.com" TargetMode="External"/><Relationship Id="rId141" Type="http://schemas.openxmlformats.org/officeDocument/2006/relationships/oleObject" Target="embeddings/Microsoft_Visio_2003-2010_Drawing14.vsd"/><Relationship Id="rId146" Type="http://schemas.openxmlformats.org/officeDocument/2006/relationships/image" Target="media/image68.emf"/><Relationship Id="rId167" Type="http://schemas.openxmlformats.org/officeDocument/2006/relationships/image" Target="media/image78.wmf"/><Relationship Id="rId188" Type="http://schemas.openxmlformats.org/officeDocument/2006/relationships/oleObject" Target="embeddings/oleObject53.bin"/><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162" Type="http://schemas.openxmlformats.org/officeDocument/2006/relationships/image" Target="media/image76.wmf"/><Relationship Id="rId183" Type="http://schemas.openxmlformats.org/officeDocument/2006/relationships/image" Target="media/image86.wmf"/><Relationship Id="rId213" Type="http://schemas.openxmlformats.org/officeDocument/2006/relationships/image" Target="media/image100.wmf"/><Relationship Id="rId218" Type="http://schemas.openxmlformats.org/officeDocument/2006/relationships/oleObject" Target="embeddings/oleObject69.bin"/><Relationship Id="rId234" Type="http://schemas.openxmlformats.org/officeDocument/2006/relationships/oleObject" Target="embeddings/oleObject78.bin"/><Relationship Id="rId239"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hyperlink" Target="mailto:3gppContact@etsi.org" TargetMode="External"/><Relationship Id="rId255" Type="http://schemas.openxmlformats.org/officeDocument/2006/relationships/image" Target="media/image117.emf"/><Relationship Id="rId271" Type="http://schemas.openxmlformats.org/officeDocument/2006/relationships/header" Target="header1.xml"/><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package" Target="embeddings/Microsoft_Word_Document.docx"/><Relationship Id="rId66" Type="http://schemas.openxmlformats.org/officeDocument/2006/relationships/image" Target="media/image28.emf"/><Relationship Id="rId87" Type="http://schemas.openxmlformats.org/officeDocument/2006/relationships/image" Target="media/image39.wmf"/><Relationship Id="rId110" Type="http://schemas.openxmlformats.org/officeDocument/2006/relationships/oleObject" Target="embeddings/oleObject25.bin"/><Relationship Id="rId115" Type="http://schemas.openxmlformats.org/officeDocument/2006/relationships/oleObject" Target="embeddings/oleObject28.bin"/><Relationship Id="rId131" Type="http://schemas.openxmlformats.org/officeDocument/2006/relationships/package" Target="embeddings/Microsoft_Visio_Drawing15.vsdx"/><Relationship Id="rId136" Type="http://schemas.openxmlformats.org/officeDocument/2006/relationships/image" Target="media/image63.emf"/><Relationship Id="rId157" Type="http://schemas.openxmlformats.org/officeDocument/2006/relationships/oleObject" Target="embeddings/oleObject37.bin"/><Relationship Id="rId178" Type="http://schemas.openxmlformats.org/officeDocument/2006/relationships/oleObject" Target="embeddings/oleObject48.bin"/><Relationship Id="rId61" Type="http://schemas.openxmlformats.org/officeDocument/2006/relationships/package" Target="embeddings/Microsoft_Word_Document8.docx"/><Relationship Id="rId82" Type="http://schemas.openxmlformats.org/officeDocument/2006/relationships/image" Target="media/image36.wmf"/><Relationship Id="rId152" Type="http://schemas.openxmlformats.org/officeDocument/2006/relationships/image" Target="media/image71.wmf"/><Relationship Id="rId173" Type="http://schemas.openxmlformats.org/officeDocument/2006/relationships/image" Target="media/image81.wmf"/><Relationship Id="rId194" Type="http://schemas.openxmlformats.org/officeDocument/2006/relationships/oleObject" Target="embeddings/oleObject56.bin"/><Relationship Id="rId199" Type="http://schemas.openxmlformats.org/officeDocument/2006/relationships/image" Target="media/image94.wmf"/><Relationship Id="rId203" Type="http://schemas.openxmlformats.org/officeDocument/2006/relationships/image" Target="media/image96.wmf"/><Relationship Id="rId208" Type="http://schemas.openxmlformats.org/officeDocument/2006/relationships/oleObject" Target="embeddings/oleObject63.bin"/><Relationship Id="rId229" Type="http://schemas.openxmlformats.org/officeDocument/2006/relationships/image" Target="media/image107.wmf"/><Relationship Id="rId19" Type="http://schemas.openxmlformats.org/officeDocument/2006/relationships/image" Target="media/image4.emf"/><Relationship Id="rId224" Type="http://schemas.openxmlformats.org/officeDocument/2006/relationships/oleObject" Target="embeddings/oleObject73.bin"/><Relationship Id="rId240" Type="http://schemas.openxmlformats.org/officeDocument/2006/relationships/image" Target="media/image111.emf"/><Relationship Id="rId245" Type="http://schemas.openxmlformats.org/officeDocument/2006/relationships/oleObject" Target="embeddings/oleObject82.bin"/><Relationship Id="rId261" Type="http://schemas.openxmlformats.org/officeDocument/2006/relationships/image" Target="media/image120.emf"/><Relationship Id="rId266" Type="http://schemas.openxmlformats.org/officeDocument/2006/relationships/image" Target="media/image123.emf"/><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Microsoft_Visio_2003-2010_Drawing9.vsd"/><Relationship Id="rId100" Type="http://schemas.openxmlformats.org/officeDocument/2006/relationships/oleObject" Target="embeddings/oleObject18.bin"/><Relationship Id="rId105" Type="http://schemas.openxmlformats.org/officeDocument/2006/relationships/oleObject" Target="embeddings/oleObject22.bin"/><Relationship Id="rId126" Type="http://schemas.openxmlformats.org/officeDocument/2006/relationships/image" Target="media/image58.emf"/><Relationship Id="rId147" Type="http://schemas.openxmlformats.org/officeDocument/2006/relationships/oleObject" Target="embeddings/oleObject32.bin"/><Relationship Id="rId168" Type="http://schemas.openxmlformats.org/officeDocument/2006/relationships/oleObject" Target="embeddings/oleObject43.bin"/><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image" Target="media/image42.wmf"/><Relationship Id="rId98" Type="http://schemas.openxmlformats.org/officeDocument/2006/relationships/oleObject" Target="embeddings/oleObject17.bin"/><Relationship Id="rId121" Type="http://schemas.openxmlformats.org/officeDocument/2006/relationships/oleObject" Target="embeddings/oleObject29.bin"/><Relationship Id="rId142" Type="http://schemas.openxmlformats.org/officeDocument/2006/relationships/image" Target="media/image66.emf"/><Relationship Id="rId163" Type="http://schemas.openxmlformats.org/officeDocument/2006/relationships/oleObject" Target="embeddings/oleObject40.bin"/><Relationship Id="rId184" Type="http://schemas.openxmlformats.org/officeDocument/2006/relationships/oleObject" Target="embeddings/oleObject51.bin"/><Relationship Id="rId189" Type="http://schemas.openxmlformats.org/officeDocument/2006/relationships/image" Target="media/image89.wmf"/><Relationship Id="rId219" Type="http://schemas.openxmlformats.org/officeDocument/2006/relationships/oleObject" Target="embeddings/oleObject70.bin"/><Relationship Id="rId3" Type="http://schemas.openxmlformats.org/officeDocument/2006/relationships/customXml" Target="../customXml/item2.xml"/><Relationship Id="rId214" Type="http://schemas.openxmlformats.org/officeDocument/2006/relationships/oleObject" Target="embeddings/oleObject67.bin"/><Relationship Id="rId230" Type="http://schemas.openxmlformats.org/officeDocument/2006/relationships/oleObject" Target="embeddings/oleObject76.bin"/><Relationship Id="rId235" Type="http://schemas.openxmlformats.org/officeDocument/2006/relationships/image" Target="media/image110.wmf"/><Relationship Id="rId251" Type="http://schemas.openxmlformats.org/officeDocument/2006/relationships/image" Target="media/image115.emf"/><Relationship Id="rId256" Type="http://schemas.openxmlformats.org/officeDocument/2006/relationships/oleObject" Target="embeddings/oleObject85.bin"/><Relationship Id="rId25" Type="http://schemas.openxmlformats.org/officeDocument/2006/relationships/package" Target="embeddings/Microsoft_Visio_Drawing2.vsdx"/><Relationship Id="rId46" Type="http://schemas.openxmlformats.org/officeDocument/2006/relationships/image" Target="media/image18.emf"/><Relationship Id="rId67" Type="http://schemas.openxmlformats.org/officeDocument/2006/relationships/package" Target="embeddings/Microsoft_Word_Document11.docx"/><Relationship Id="rId116" Type="http://schemas.openxmlformats.org/officeDocument/2006/relationships/image" Target="media/image51.emf"/><Relationship Id="rId137" Type="http://schemas.openxmlformats.org/officeDocument/2006/relationships/oleObject" Target="embeddings/Microsoft_Visio_2003-2010_Drawing12.vsd"/><Relationship Id="rId158" Type="http://schemas.openxmlformats.org/officeDocument/2006/relationships/image" Target="media/image74.wmf"/><Relationship Id="rId272"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oleObject" Target="embeddings/oleObject8.bin"/><Relationship Id="rId62" Type="http://schemas.openxmlformats.org/officeDocument/2006/relationships/image" Target="media/image26.emf"/><Relationship Id="rId83" Type="http://schemas.openxmlformats.org/officeDocument/2006/relationships/oleObject" Target="embeddings/oleObject10.bin"/><Relationship Id="rId88" Type="http://schemas.openxmlformats.org/officeDocument/2006/relationships/oleObject" Target="embeddings/oleObject12.bin"/><Relationship Id="rId111" Type="http://schemas.openxmlformats.org/officeDocument/2006/relationships/oleObject" Target="embeddings/oleObject26.bin"/><Relationship Id="rId132" Type="http://schemas.openxmlformats.org/officeDocument/2006/relationships/image" Target="media/image61.emf"/><Relationship Id="rId153" Type="http://schemas.openxmlformats.org/officeDocument/2006/relationships/oleObject" Target="embeddings/oleObject35.bin"/><Relationship Id="rId174" Type="http://schemas.openxmlformats.org/officeDocument/2006/relationships/oleObject" Target="embeddings/oleObject46.bin"/><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oleObject" Target="embeddings/oleObject64.bin"/><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oleObject71.bin"/><Relationship Id="rId225" Type="http://schemas.openxmlformats.org/officeDocument/2006/relationships/image" Target="media/image105.wmf"/><Relationship Id="rId241" Type="http://schemas.openxmlformats.org/officeDocument/2006/relationships/oleObject" Target="embeddings/oleObject80.bin"/><Relationship Id="rId246" Type="http://schemas.openxmlformats.org/officeDocument/2006/relationships/image" Target="media/image114.emf"/><Relationship Id="rId267" Type="http://schemas.openxmlformats.org/officeDocument/2006/relationships/oleObject" Target="embeddings/oleObject87.bin"/><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package" Target="embeddings/Microsoft_Word_Document6.docx"/><Relationship Id="rId106" Type="http://schemas.openxmlformats.org/officeDocument/2006/relationships/image" Target="media/image47.wmf"/><Relationship Id="rId127" Type="http://schemas.openxmlformats.org/officeDocument/2006/relationships/package" Target="embeddings/Microsoft_Visio_Drawing13.vsdx"/><Relationship Id="rId262" Type="http://schemas.openxmlformats.org/officeDocument/2006/relationships/package" Target="embeddings/Microsoft_Visio_Drawing19.vsdx"/><Relationship Id="rId10" Type="http://schemas.openxmlformats.org/officeDocument/2006/relationships/footnotes" Target="footnotes.xml"/><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oleObject" Target="embeddings/Microsoft_Visio_2003-2010_Drawing7.vsd"/><Relationship Id="rId78" Type="http://schemas.openxmlformats.org/officeDocument/2006/relationships/image" Target="media/image34.emf"/><Relationship Id="rId94" Type="http://schemas.openxmlformats.org/officeDocument/2006/relationships/oleObject" Target="embeddings/oleObject15.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6.emf"/><Relationship Id="rId143" Type="http://schemas.openxmlformats.org/officeDocument/2006/relationships/oleObject" Target="embeddings/Microsoft_Visio_2003-2010_Drawing15.vsd"/><Relationship Id="rId148" Type="http://schemas.openxmlformats.org/officeDocument/2006/relationships/image" Target="media/image69.emf"/><Relationship Id="rId164" Type="http://schemas.openxmlformats.org/officeDocument/2006/relationships/oleObject" Target="embeddings/oleObject41.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49.bin"/><Relationship Id="rId210" Type="http://schemas.openxmlformats.org/officeDocument/2006/relationships/oleObject" Target="embeddings/oleObject65.bin"/><Relationship Id="rId215" Type="http://schemas.openxmlformats.org/officeDocument/2006/relationships/image" Target="media/image101.wmf"/><Relationship Id="rId236" Type="http://schemas.openxmlformats.org/officeDocument/2006/relationships/oleObject" Target="embeddings/oleObject79.bin"/><Relationship Id="rId257" Type="http://schemas.openxmlformats.org/officeDocument/2006/relationships/image" Target="media/image118.emf"/><Relationship Id="rId26" Type="http://schemas.openxmlformats.org/officeDocument/2006/relationships/image" Target="media/image8.emf"/><Relationship Id="rId231" Type="http://schemas.openxmlformats.org/officeDocument/2006/relationships/image" Target="media/image108.wmf"/><Relationship Id="rId252" Type="http://schemas.openxmlformats.org/officeDocument/2006/relationships/oleObject" Target="embeddings/oleObject83.bin"/><Relationship Id="rId273" Type="http://schemas.openxmlformats.org/officeDocument/2006/relationships/fontTable" Target="fontTable.xml"/><Relationship Id="rId47" Type="http://schemas.openxmlformats.org/officeDocument/2006/relationships/oleObject" Target="embeddings/Microsoft_Visio_2003-2010_Drawing2.vsd"/><Relationship Id="rId68" Type="http://schemas.openxmlformats.org/officeDocument/2006/relationships/image" Target="media/image29.emf"/><Relationship Id="rId89" Type="http://schemas.openxmlformats.org/officeDocument/2006/relationships/image" Target="media/image40.wmf"/><Relationship Id="rId112" Type="http://schemas.openxmlformats.org/officeDocument/2006/relationships/image" Target="media/image49.wmf"/><Relationship Id="rId133" Type="http://schemas.openxmlformats.org/officeDocument/2006/relationships/package" Target="embeddings/Microsoft_Visio_Drawing16.vsdx"/><Relationship Id="rId154" Type="http://schemas.openxmlformats.org/officeDocument/2006/relationships/image" Target="media/image72.wmf"/><Relationship Id="rId175" Type="http://schemas.openxmlformats.org/officeDocument/2006/relationships/image" Target="media/image82.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hyperlink" Target="http://www.cs.columbia.edu/IRT/software/rtptools/" TargetMode="External"/><Relationship Id="rId221" Type="http://schemas.openxmlformats.org/officeDocument/2006/relationships/image" Target="media/image103.wmf"/><Relationship Id="rId242" Type="http://schemas.openxmlformats.org/officeDocument/2006/relationships/image" Target="media/image112.emf"/><Relationship Id="rId263" Type="http://schemas.openxmlformats.org/officeDocument/2006/relationships/image" Target="media/image121.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oleObject" Target="embeddings/Microsoft_Visio_2003-2010_Drawing10.vsd"/><Relationship Id="rId102" Type="http://schemas.openxmlformats.org/officeDocument/2006/relationships/oleObject" Target="embeddings/oleObject19.bin"/><Relationship Id="rId123" Type="http://schemas.openxmlformats.org/officeDocument/2006/relationships/package" Target="embeddings/Microsoft_Visio_Drawing12.vsdx"/><Relationship Id="rId144" Type="http://schemas.openxmlformats.org/officeDocument/2006/relationships/image" Target="media/image67.emf"/><Relationship Id="rId90" Type="http://schemas.openxmlformats.org/officeDocument/2006/relationships/oleObject" Target="embeddings/oleObject13.bin"/><Relationship Id="rId165" Type="http://schemas.openxmlformats.org/officeDocument/2006/relationships/image" Target="media/image77.wmf"/><Relationship Id="rId186" Type="http://schemas.openxmlformats.org/officeDocument/2006/relationships/oleObject" Target="embeddings/oleObject52.bin"/><Relationship Id="rId211" Type="http://schemas.openxmlformats.org/officeDocument/2006/relationships/image" Target="media/image99.wmf"/><Relationship Id="rId232" Type="http://schemas.openxmlformats.org/officeDocument/2006/relationships/oleObject" Target="embeddings/oleObject77.bin"/><Relationship Id="rId253" Type="http://schemas.openxmlformats.org/officeDocument/2006/relationships/image" Target="media/image116.emf"/><Relationship Id="rId274" Type="http://schemas.openxmlformats.org/officeDocument/2006/relationships/theme" Target="theme/theme1.xml"/><Relationship Id="rId27" Type="http://schemas.openxmlformats.org/officeDocument/2006/relationships/package" Target="embeddings/Microsoft_Visio_Drawing3.vsdx"/><Relationship Id="rId48" Type="http://schemas.openxmlformats.org/officeDocument/2006/relationships/image" Target="media/image19.emf"/><Relationship Id="rId69" Type="http://schemas.openxmlformats.org/officeDocument/2006/relationships/oleObject" Target="embeddings/Microsoft_Visio_2003-2010_Drawing5.vsd"/><Relationship Id="rId113" Type="http://schemas.openxmlformats.org/officeDocument/2006/relationships/oleObject" Target="embeddings/oleObject2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36.bin"/><Relationship Id="rId176" Type="http://schemas.openxmlformats.org/officeDocument/2006/relationships/oleObject" Target="embeddings/oleObject47.bin"/><Relationship Id="rId197" Type="http://schemas.openxmlformats.org/officeDocument/2006/relationships/image" Target="media/image93.wmf"/><Relationship Id="rId201" Type="http://schemas.openxmlformats.org/officeDocument/2006/relationships/image" Target="media/image95.wmf"/><Relationship Id="rId222" Type="http://schemas.openxmlformats.org/officeDocument/2006/relationships/oleObject" Target="embeddings/oleObject72.bin"/><Relationship Id="rId243" Type="http://schemas.openxmlformats.org/officeDocument/2006/relationships/oleObject" Target="embeddings/oleObject81.bin"/><Relationship Id="rId264" Type="http://schemas.openxmlformats.org/officeDocument/2006/relationships/oleObject" Target="embeddings/oleObject86.bin"/><Relationship Id="rId17" Type="http://schemas.openxmlformats.org/officeDocument/2006/relationships/image" Target="media/image3.emf"/><Relationship Id="rId38" Type="http://schemas.openxmlformats.org/officeDocument/2006/relationships/image" Target="media/image14.emf"/><Relationship Id="rId59" Type="http://schemas.openxmlformats.org/officeDocument/2006/relationships/package" Target="embeddings/Microsoft_Word_Document7.docx"/><Relationship Id="rId103" Type="http://schemas.openxmlformats.org/officeDocument/2006/relationships/oleObject" Target="embeddings/oleObject20.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image" Target="media/image41.wmf"/><Relationship Id="rId145" Type="http://schemas.openxmlformats.org/officeDocument/2006/relationships/oleObject" Target="embeddings/oleObject31.bin"/><Relationship Id="rId166" Type="http://schemas.openxmlformats.org/officeDocument/2006/relationships/oleObject" Target="embeddings/oleObject42.bin"/><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66.bin"/><Relationship Id="rId233" Type="http://schemas.openxmlformats.org/officeDocument/2006/relationships/image" Target="media/image109.wmf"/><Relationship Id="rId254" Type="http://schemas.openxmlformats.org/officeDocument/2006/relationships/oleObject" Target="embeddings/oleObject84.bin"/><Relationship Id="rId28" Type="http://schemas.openxmlformats.org/officeDocument/2006/relationships/image" Target="media/image9.emf"/><Relationship Id="rId49" Type="http://schemas.openxmlformats.org/officeDocument/2006/relationships/oleObject" Target="embeddings/Microsoft_Visio_2003-2010_Drawing3.vsd"/><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5FCC3B-95B6-430B-B92E-3388B16DE6D3}">
  <ds:schemaRefs>
    <ds:schemaRef ds:uri="http://schemas.microsoft.com/sharepoint/v3/contenttype/forms"/>
  </ds:schemaRefs>
</ds:datastoreItem>
</file>

<file path=customXml/itemProps2.xml><?xml version="1.0" encoding="utf-8"?>
<ds:datastoreItem xmlns:ds="http://schemas.openxmlformats.org/officeDocument/2006/customXml" ds:itemID="{44673932-6853-4E62-99B6-11949A0BC67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A0DE94A-DF98-48FF-83D0-0A7D26F2D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194982</Words>
  <Characters>1111398</Characters>
  <Application>Microsoft Office Word</Application>
  <DocSecurity>0</DocSecurity>
  <Lines>9261</Lines>
  <Paragraphs>2607</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1303773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26506-CR0009r1</cp:lastModifiedBy>
  <cp:revision>7</cp:revision>
  <cp:lastPrinted>2019-02-25T14:05:00Z</cp:lastPrinted>
  <dcterms:created xsi:type="dcterms:W3CDTF">2025-03-28T14:39:00Z</dcterms:created>
  <dcterms:modified xsi:type="dcterms:W3CDTF">2025-03-30T22:02:00Z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y fmtid="{D5CDD505-2E9C-101B-9397-08002B2CF9AE}" pid="10" name="ContentTypeId">
    <vt:lpwstr>0x0101005A93DE52A8ADBE409B80032F7A622632</vt:lpwstr>
  </property>
</Properties>
</file>