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2342284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22178F" w:rsidRPr="00174903">
              <w:t>V</w:t>
            </w:r>
            <w:r w:rsidR="0022178F">
              <w:t>18</w:t>
            </w:r>
            <w:r w:rsidRPr="00174903">
              <w:t>.</w:t>
            </w:r>
            <w:bookmarkEnd w:id="3"/>
            <w:r w:rsidR="00617467">
              <w:t>6</w:t>
            </w:r>
            <w:r w:rsidR="00F165C5">
              <w:t>.0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676098" w:rsidRPr="00174903">
              <w:rPr>
                <w:sz w:val="32"/>
              </w:rPr>
              <w:t>202</w:t>
            </w:r>
            <w:r w:rsidR="001C09A7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1C09A7">
              <w:rPr>
                <w:sz w:val="32"/>
              </w:rPr>
              <w:t>0</w:t>
            </w:r>
            <w:r w:rsidR="00617467">
              <w:rPr>
                <w:sz w:val="32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38BD7E74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22178F">
              <w:rPr>
                <w:rStyle w:val="ZGSM"/>
              </w:rPr>
              <w:t>18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5pt;height:62.05pt" o:ole="">
                  <v:imagedata r:id="rId9" o:title=""/>
                </v:shape>
                <o:OLEObject Type="Embed" ProgID="Word.Picture.8" ShapeID="_x0000_i1025" DrawAspect="Content" ObjectID="_1782909773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DD7D56D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676098" w:rsidRPr="00174903">
              <w:rPr>
                <w:noProof/>
                <w:sz w:val="18"/>
              </w:rPr>
              <w:t>202</w:t>
            </w:r>
            <w:r w:rsidR="001C09A7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B03D568" w14:textId="77777777" w:rsidR="00423D4D" w:rsidRDefault="00AF2FE8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23D4D">
        <w:rPr>
          <w:noProof/>
        </w:rPr>
        <w:t>Foreword</w:t>
      </w:r>
      <w:r w:rsidR="00423D4D">
        <w:rPr>
          <w:noProof/>
        </w:rPr>
        <w:tab/>
        <w:t>103</w:t>
      </w:r>
    </w:p>
    <w:p w14:paraId="0D1EDD5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105</w:t>
      </w:r>
    </w:p>
    <w:p w14:paraId="741EDF8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105</w:t>
      </w:r>
    </w:p>
    <w:p w14:paraId="5F71EDF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107</w:t>
      </w:r>
    </w:p>
    <w:p w14:paraId="30C4331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107</w:t>
      </w:r>
    </w:p>
    <w:p w14:paraId="71E7EE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109</w:t>
      </w:r>
    </w:p>
    <w:p w14:paraId="69B321A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110</w:t>
      </w:r>
    </w:p>
    <w:p w14:paraId="181F750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tolerances</w:t>
      </w:r>
      <w:r>
        <w:rPr>
          <w:noProof/>
        </w:rPr>
        <w:tab/>
        <w:t>113</w:t>
      </w:r>
    </w:p>
    <w:p w14:paraId="09D8D0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113</w:t>
      </w:r>
    </w:p>
    <w:p w14:paraId="5DBFD0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113</w:t>
      </w:r>
    </w:p>
    <w:p w14:paraId="22BC99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ko-KR"/>
        </w:rPr>
        <w:t>3.5.1A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ko-KR"/>
        </w:rPr>
        <w:t>Groups of bands for satellite access</w:t>
      </w:r>
      <w:r>
        <w:rPr>
          <w:noProof/>
        </w:rPr>
        <w:tab/>
        <w:t>116</w:t>
      </w:r>
    </w:p>
    <w:p w14:paraId="384B8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44AAF3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117</w:t>
      </w:r>
    </w:p>
    <w:p w14:paraId="6D4002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123</w:t>
      </w:r>
    </w:p>
    <w:p w14:paraId="4BA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125</w:t>
      </w:r>
    </w:p>
    <w:p w14:paraId="524AC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126</w:t>
      </w:r>
    </w:p>
    <w:p w14:paraId="1AE276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127</w:t>
      </w:r>
    </w:p>
    <w:p w14:paraId="7CDC61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128</w:t>
      </w:r>
    </w:p>
    <w:p w14:paraId="2D8FC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129</w:t>
      </w:r>
    </w:p>
    <w:p w14:paraId="7F87CAF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129</w:t>
      </w:r>
    </w:p>
    <w:p w14:paraId="1781F2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129</w:t>
      </w:r>
    </w:p>
    <w:p w14:paraId="6F343B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129</w:t>
      </w:r>
    </w:p>
    <w:p w14:paraId="41D9B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129</w:t>
      </w:r>
    </w:p>
    <w:p w14:paraId="5855B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130</w:t>
      </w:r>
    </w:p>
    <w:p w14:paraId="6C1746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131</w:t>
      </w:r>
    </w:p>
    <w:p w14:paraId="54068F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132</w:t>
      </w:r>
    </w:p>
    <w:p w14:paraId="1AB5A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132</w:t>
      </w:r>
    </w:p>
    <w:p w14:paraId="456ABB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134</w:t>
      </w:r>
    </w:p>
    <w:p w14:paraId="2AB0F3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136</w:t>
      </w:r>
    </w:p>
    <w:p w14:paraId="617F93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136</w:t>
      </w:r>
    </w:p>
    <w:p w14:paraId="765C96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138</w:t>
      </w:r>
    </w:p>
    <w:p w14:paraId="590819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139</w:t>
      </w:r>
    </w:p>
    <w:p w14:paraId="26BCB1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140</w:t>
      </w:r>
    </w:p>
    <w:p w14:paraId="300160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141</w:t>
      </w:r>
    </w:p>
    <w:p w14:paraId="3FD76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142</w:t>
      </w:r>
    </w:p>
    <w:p w14:paraId="456093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145</w:t>
      </w:r>
    </w:p>
    <w:p w14:paraId="251383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147</w:t>
      </w:r>
    </w:p>
    <w:p w14:paraId="78A7D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149</w:t>
      </w:r>
    </w:p>
    <w:p w14:paraId="59AD1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60F4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150</w:t>
      </w:r>
    </w:p>
    <w:p w14:paraId="17B33D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150</w:t>
      </w:r>
    </w:p>
    <w:p w14:paraId="5243D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151</w:t>
      </w:r>
    </w:p>
    <w:p w14:paraId="1092C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151</w:t>
      </w:r>
    </w:p>
    <w:p w14:paraId="6AF8BE8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152</w:t>
      </w:r>
    </w:p>
    <w:p w14:paraId="63B295D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152</w:t>
      </w:r>
    </w:p>
    <w:p w14:paraId="552B2D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747F48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521C6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153</w:t>
      </w:r>
    </w:p>
    <w:p w14:paraId="27D1B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153</w:t>
      </w:r>
    </w:p>
    <w:p w14:paraId="341E91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154</w:t>
      </w:r>
    </w:p>
    <w:p w14:paraId="13C36F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154</w:t>
      </w:r>
    </w:p>
    <w:p w14:paraId="4B9FE6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154</w:t>
      </w:r>
    </w:p>
    <w:p w14:paraId="506C3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Requirements</w:t>
      </w:r>
      <w:r>
        <w:rPr>
          <w:noProof/>
        </w:rPr>
        <w:tab/>
        <w:t>154</w:t>
      </w:r>
    </w:p>
    <w:p w14:paraId="6399A0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154</w:t>
      </w:r>
    </w:p>
    <w:p w14:paraId="179F2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154</w:t>
      </w:r>
    </w:p>
    <w:p w14:paraId="4F058A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155</w:t>
      </w:r>
    </w:p>
    <w:p w14:paraId="22A20D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155</w:t>
      </w:r>
    </w:p>
    <w:p w14:paraId="3DE461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155</w:t>
      </w:r>
    </w:p>
    <w:p w14:paraId="7D8B4B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3E52FD">
        <w:rPr>
          <w:i/>
          <w:noProof/>
        </w:rPr>
        <w:t>timeSinceFailure</w:t>
      </w:r>
      <w:r>
        <w:rPr>
          <w:noProof/>
        </w:rPr>
        <w:tab/>
        <w:t>155</w:t>
      </w:r>
    </w:p>
    <w:p w14:paraId="63EBB6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155</w:t>
      </w:r>
    </w:p>
    <w:p w14:paraId="64D7A1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155</w:t>
      </w:r>
    </w:p>
    <w:p w14:paraId="3F6B4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155</w:t>
      </w:r>
    </w:p>
    <w:p w14:paraId="10E721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156</w:t>
      </w:r>
    </w:p>
    <w:p w14:paraId="0E07B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156</w:t>
      </w:r>
    </w:p>
    <w:p w14:paraId="591B161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156</w:t>
      </w:r>
    </w:p>
    <w:p w14:paraId="7F2A47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140490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156</w:t>
      </w:r>
    </w:p>
    <w:p w14:paraId="0E246F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156</w:t>
      </w:r>
    </w:p>
    <w:p w14:paraId="26D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156</w:t>
      </w:r>
    </w:p>
    <w:p w14:paraId="739374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157</w:t>
      </w:r>
    </w:p>
    <w:p w14:paraId="7AE03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157</w:t>
      </w:r>
    </w:p>
    <w:p w14:paraId="070CE95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158</w:t>
      </w:r>
    </w:p>
    <w:p w14:paraId="155F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158</w:t>
      </w:r>
    </w:p>
    <w:p w14:paraId="02DD7D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158</w:t>
      </w:r>
    </w:p>
    <w:p w14:paraId="062EF0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158</w:t>
      </w:r>
    </w:p>
    <w:p w14:paraId="51D58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159</w:t>
      </w:r>
    </w:p>
    <w:p w14:paraId="08174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160</w:t>
      </w:r>
    </w:p>
    <w:p w14:paraId="01330F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161</w:t>
      </w:r>
    </w:p>
    <w:p w14:paraId="1ED37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163</w:t>
      </w:r>
    </w:p>
    <w:p w14:paraId="3230B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164</w:t>
      </w:r>
    </w:p>
    <w:p w14:paraId="11AE86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165</w:t>
      </w:r>
    </w:p>
    <w:p w14:paraId="6F627D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166</w:t>
      </w:r>
    </w:p>
    <w:p w14:paraId="30837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168</w:t>
      </w:r>
    </w:p>
    <w:p w14:paraId="3EDC60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168</w:t>
      </w:r>
    </w:p>
    <w:p w14:paraId="275FEC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168</w:t>
      </w:r>
    </w:p>
    <w:p w14:paraId="25F6A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168</w:t>
      </w:r>
    </w:p>
    <w:p w14:paraId="01734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169</w:t>
      </w:r>
    </w:p>
    <w:p w14:paraId="3FCD20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169</w:t>
      </w:r>
    </w:p>
    <w:p w14:paraId="3B5BB8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169</w:t>
      </w:r>
    </w:p>
    <w:p w14:paraId="48B87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687891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170</w:t>
      </w:r>
    </w:p>
    <w:p w14:paraId="7467C6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170</w:t>
      </w:r>
    </w:p>
    <w:p w14:paraId="4C3E5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170</w:t>
      </w:r>
    </w:p>
    <w:p w14:paraId="0F2B77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170</w:t>
      </w:r>
    </w:p>
    <w:p w14:paraId="1184D8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172</w:t>
      </w:r>
    </w:p>
    <w:p w14:paraId="3077EE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173</w:t>
      </w:r>
    </w:p>
    <w:p w14:paraId="03FC3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175</w:t>
      </w:r>
    </w:p>
    <w:p w14:paraId="7EA17B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177</w:t>
      </w:r>
    </w:p>
    <w:p w14:paraId="141E46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178</w:t>
      </w:r>
    </w:p>
    <w:p w14:paraId="6887E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180</w:t>
      </w:r>
    </w:p>
    <w:p w14:paraId="41B883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182</w:t>
      </w:r>
    </w:p>
    <w:p w14:paraId="5EA3C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184</w:t>
      </w:r>
    </w:p>
    <w:p w14:paraId="4BE45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184</w:t>
      </w:r>
    </w:p>
    <w:p w14:paraId="124AEF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185</w:t>
      </w:r>
    </w:p>
    <w:p w14:paraId="5FD6A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185</w:t>
      </w:r>
    </w:p>
    <w:p w14:paraId="48F17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185</w:t>
      </w:r>
    </w:p>
    <w:p w14:paraId="73259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185</w:t>
      </w:r>
    </w:p>
    <w:p w14:paraId="0362B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185</w:t>
      </w:r>
    </w:p>
    <w:p w14:paraId="7CA06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186</w:t>
      </w:r>
    </w:p>
    <w:p w14:paraId="315BE3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186</w:t>
      </w:r>
    </w:p>
    <w:p w14:paraId="2D24A2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186</w:t>
      </w:r>
    </w:p>
    <w:p w14:paraId="717A25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75FB5B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6EAB7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lastRenderedPageBreak/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359DB01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187</w:t>
      </w:r>
    </w:p>
    <w:p w14:paraId="7D7881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13033E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189</w:t>
      </w:r>
    </w:p>
    <w:p w14:paraId="7E81B5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191</w:t>
      </w:r>
    </w:p>
    <w:p w14:paraId="5109AE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191</w:t>
      </w:r>
    </w:p>
    <w:p w14:paraId="7B79F9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192</w:t>
      </w:r>
    </w:p>
    <w:p w14:paraId="117563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192</w:t>
      </w:r>
    </w:p>
    <w:p w14:paraId="5F7D73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193</w:t>
      </w:r>
    </w:p>
    <w:p w14:paraId="6AB3DB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194</w:t>
      </w:r>
    </w:p>
    <w:p w14:paraId="10F570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197</w:t>
      </w:r>
    </w:p>
    <w:p w14:paraId="32FB6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198</w:t>
      </w:r>
    </w:p>
    <w:p w14:paraId="71880F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199</w:t>
      </w:r>
    </w:p>
    <w:p w14:paraId="0BD58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199</w:t>
      </w:r>
    </w:p>
    <w:p w14:paraId="18EDF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199</w:t>
      </w:r>
    </w:p>
    <w:p w14:paraId="7BD305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200</w:t>
      </w:r>
    </w:p>
    <w:p w14:paraId="697A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15258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200</w:t>
      </w:r>
    </w:p>
    <w:p w14:paraId="5C426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201</w:t>
      </w:r>
    </w:p>
    <w:p w14:paraId="7B49DD7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201</w:t>
      </w:r>
    </w:p>
    <w:p w14:paraId="5BC306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202</w:t>
      </w:r>
    </w:p>
    <w:p w14:paraId="63EDE8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202</w:t>
      </w:r>
    </w:p>
    <w:p w14:paraId="390AA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202</w:t>
      </w:r>
    </w:p>
    <w:p w14:paraId="68C884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202</w:t>
      </w:r>
    </w:p>
    <w:p w14:paraId="6F98F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204</w:t>
      </w:r>
    </w:p>
    <w:p w14:paraId="59A44F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206</w:t>
      </w:r>
    </w:p>
    <w:p w14:paraId="0F7ED6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208</w:t>
      </w:r>
    </w:p>
    <w:p w14:paraId="0FEE52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210</w:t>
      </w:r>
    </w:p>
    <w:p w14:paraId="44CFBA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211</w:t>
      </w:r>
    </w:p>
    <w:p w14:paraId="7037AB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211</w:t>
      </w:r>
    </w:p>
    <w:p w14:paraId="22C96D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211</w:t>
      </w:r>
    </w:p>
    <w:p w14:paraId="2483E2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213</w:t>
      </w:r>
    </w:p>
    <w:p w14:paraId="72A35E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215</w:t>
      </w:r>
    </w:p>
    <w:p w14:paraId="006C4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218</w:t>
      </w:r>
    </w:p>
    <w:p w14:paraId="5466E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4.7A.2.2.4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220</w:t>
      </w:r>
    </w:p>
    <w:p w14:paraId="0AABB4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221</w:t>
      </w:r>
    </w:p>
    <w:p w14:paraId="7840B5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221</w:t>
      </w:r>
    </w:p>
    <w:p w14:paraId="6573AA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221</w:t>
      </w:r>
    </w:p>
    <w:p w14:paraId="2168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222</w:t>
      </w:r>
    </w:p>
    <w:p w14:paraId="4C52E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2446C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222</w:t>
      </w:r>
    </w:p>
    <w:p w14:paraId="494210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222</w:t>
      </w:r>
    </w:p>
    <w:p w14:paraId="0681F80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223</w:t>
      </w:r>
    </w:p>
    <w:p w14:paraId="4314A8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223</w:t>
      </w:r>
    </w:p>
    <w:p w14:paraId="0A9FFA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224</w:t>
      </w:r>
    </w:p>
    <w:p w14:paraId="3666AC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225</w:t>
      </w:r>
    </w:p>
    <w:p w14:paraId="1BF74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226</w:t>
      </w:r>
    </w:p>
    <w:p w14:paraId="793182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227</w:t>
      </w:r>
    </w:p>
    <w:p w14:paraId="7B6F39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228</w:t>
      </w:r>
    </w:p>
    <w:p w14:paraId="74FD0F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229</w:t>
      </w:r>
    </w:p>
    <w:p w14:paraId="2B4E7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230</w:t>
      </w:r>
    </w:p>
    <w:p w14:paraId="7B3082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231</w:t>
      </w:r>
    </w:p>
    <w:p w14:paraId="0F0DFA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232</w:t>
      </w:r>
    </w:p>
    <w:p w14:paraId="263E8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232</w:t>
      </w:r>
    </w:p>
    <w:p w14:paraId="476D78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233</w:t>
      </w:r>
    </w:p>
    <w:p w14:paraId="4DC769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234</w:t>
      </w:r>
    </w:p>
    <w:p w14:paraId="7639CD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235</w:t>
      </w:r>
    </w:p>
    <w:p w14:paraId="229AE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235</w:t>
      </w:r>
    </w:p>
    <w:p w14:paraId="2CA38C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236</w:t>
      </w:r>
    </w:p>
    <w:p w14:paraId="19632E6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237</w:t>
      </w:r>
    </w:p>
    <w:p w14:paraId="0CF8F7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237</w:t>
      </w:r>
    </w:p>
    <w:p w14:paraId="4649EB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237</w:t>
      </w:r>
    </w:p>
    <w:p w14:paraId="1CDE2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237</w:t>
      </w:r>
    </w:p>
    <w:p w14:paraId="10EE48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238</w:t>
      </w:r>
    </w:p>
    <w:p w14:paraId="2066A3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238</w:t>
      </w:r>
    </w:p>
    <w:p w14:paraId="1CAAE8A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239</w:t>
      </w:r>
    </w:p>
    <w:p w14:paraId="63AD16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239</w:t>
      </w:r>
    </w:p>
    <w:p w14:paraId="0238BA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240</w:t>
      </w:r>
    </w:p>
    <w:p w14:paraId="555E6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240</w:t>
      </w:r>
    </w:p>
    <w:p w14:paraId="20E75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</w:t>
      </w:r>
      <w:r>
        <w:rPr>
          <w:noProof/>
        </w:rPr>
        <w:tab/>
        <w:t>240</w:t>
      </w:r>
    </w:p>
    <w:p w14:paraId="665A54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 and evaluation of serving cell</w:t>
      </w:r>
      <w:r>
        <w:rPr>
          <w:noProof/>
        </w:rPr>
        <w:tab/>
        <w:t>240</w:t>
      </w:r>
    </w:p>
    <w:p w14:paraId="326068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intra-frequency E-UTRAN cells</w:t>
      </w:r>
      <w:r>
        <w:rPr>
          <w:noProof/>
        </w:rPr>
        <w:tab/>
        <w:t>240</w:t>
      </w:r>
    </w:p>
    <w:p w14:paraId="37A483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Measurements of inter-frequency E-UTRAN cells</w:t>
      </w:r>
      <w:r>
        <w:rPr>
          <w:noProof/>
        </w:rPr>
        <w:tab/>
        <w:t>240</w:t>
      </w:r>
    </w:p>
    <w:p w14:paraId="3D4E6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240</w:t>
      </w:r>
    </w:p>
    <w:p w14:paraId="04A18B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240</w:t>
      </w:r>
    </w:p>
    <w:p w14:paraId="44651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240</w:t>
      </w:r>
    </w:p>
    <w:p w14:paraId="76009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measurement capability for RedCap</w:t>
      </w:r>
      <w:r>
        <w:rPr>
          <w:noProof/>
        </w:rPr>
        <w:tab/>
        <w:t>240</w:t>
      </w:r>
    </w:p>
    <w:p w14:paraId="0F632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240</w:t>
      </w:r>
    </w:p>
    <w:p w14:paraId="69B21DC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241</w:t>
      </w:r>
    </w:p>
    <w:p w14:paraId="712E5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241</w:t>
      </w:r>
    </w:p>
    <w:p w14:paraId="18D661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Selection</w:t>
      </w:r>
      <w:r>
        <w:rPr>
          <w:noProof/>
        </w:rPr>
        <w:tab/>
        <w:t>241</w:t>
      </w:r>
    </w:p>
    <w:p w14:paraId="737227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Cell Reselection</w:t>
      </w:r>
      <w:r>
        <w:rPr>
          <w:noProof/>
        </w:rPr>
        <w:tab/>
        <w:t>241</w:t>
      </w:r>
    </w:p>
    <w:p w14:paraId="7D4FE4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241</w:t>
      </w:r>
    </w:p>
    <w:p w14:paraId="7CF25C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241</w:t>
      </w:r>
    </w:p>
    <w:p w14:paraId="78CA2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242</w:t>
      </w:r>
    </w:p>
    <w:p w14:paraId="7D5A18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242</w:t>
      </w:r>
    </w:p>
    <w:p w14:paraId="045EEC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242</w:t>
      </w:r>
    </w:p>
    <w:p w14:paraId="489206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242</w:t>
      </w:r>
    </w:p>
    <w:p w14:paraId="25042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 for UE Category M1 in idle mode</w:t>
      </w:r>
      <w:r>
        <w:rPr>
          <w:noProof/>
        </w:rPr>
        <w:tab/>
        <w:t>244</w:t>
      </w:r>
    </w:p>
    <w:p w14:paraId="2C8C5C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244</w:t>
      </w:r>
    </w:p>
    <w:p w14:paraId="1FB945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245</w:t>
      </w:r>
    </w:p>
    <w:p w14:paraId="21AFE6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741F61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245</w:t>
      </w:r>
    </w:p>
    <w:p w14:paraId="72DD5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245</w:t>
      </w:r>
    </w:p>
    <w:p w14:paraId="2F8E7B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245</w:t>
      </w:r>
    </w:p>
    <w:p w14:paraId="08151E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245</w:t>
      </w:r>
    </w:p>
    <w:p w14:paraId="2D4801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246</w:t>
      </w:r>
    </w:p>
    <w:p w14:paraId="3E6FC1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6057B3B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F9545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FDD</w:t>
      </w:r>
      <w:r>
        <w:rPr>
          <w:noProof/>
        </w:rPr>
        <w:tab/>
        <w:t>247</w:t>
      </w:r>
    </w:p>
    <w:p w14:paraId="3C951B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3F5DF9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(Void)</w:t>
      </w:r>
      <w:r>
        <w:rPr>
          <w:noProof/>
        </w:rPr>
        <w:tab/>
        <w:t>247</w:t>
      </w:r>
    </w:p>
    <w:p w14:paraId="133364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TDD</w:t>
      </w:r>
      <w:r>
        <w:rPr>
          <w:noProof/>
        </w:rPr>
        <w:tab/>
        <w:t>247</w:t>
      </w:r>
    </w:p>
    <w:p w14:paraId="35926B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247</w:t>
      </w:r>
    </w:p>
    <w:p w14:paraId="4D2145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247</w:t>
      </w:r>
    </w:p>
    <w:p w14:paraId="10719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249</w:t>
      </w:r>
    </w:p>
    <w:p w14:paraId="7077C7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249</w:t>
      </w:r>
    </w:p>
    <w:p w14:paraId="3E3F11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249</w:t>
      </w:r>
    </w:p>
    <w:p w14:paraId="147DA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250</w:t>
      </w:r>
    </w:p>
    <w:p w14:paraId="32F22FB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250</w:t>
      </w:r>
    </w:p>
    <w:p w14:paraId="101D20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251</w:t>
      </w:r>
    </w:p>
    <w:p w14:paraId="487B52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251</w:t>
      </w:r>
    </w:p>
    <w:p w14:paraId="3E0E82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251</w:t>
      </w:r>
    </w:p>
    <w:p w14:paraId="4DC130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251</w:t>
      </w:r>
    </w:p>
    <w:p w14:paraId="077E35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252</w:t>
      </w:r>
    </w:p>
    <w:p w14:paraId="0FDE48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252</w:t>
      </w:r>
    </w:p>
    <w:p w14:paraId="5D95EC7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252</w:t>
      </w:r>
    </w:p>
    <w:p w14:paraId="5B9E254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252</w:t>
      </w:r>
    </w:p>
    <w:p w14:paraId="5D0881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252</w:t>
      </w:r>
    </w:p>
    <w:p w14:paraId="2A69C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252</w:t>
      </w:r>
    </w:p>
    <w:p w14:paraId="3782EA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252</w:t>
      </w:r>
    </w:p>
    <w:p w14:paraId="34778E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252</w:t>
      </w:r>
    </w:p>
    <w:p w14:paraId="699CC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UTRAN TDD Handover</w:t>
      </w:r>
      <w:r>
        <w:rPr>
          <w:noProof/>
        </w:rPr>
        <w:tab/>
        <w:t>253</w:t>
      </w:r>
    </w:p>
    <w:p w14:paraId="3DF85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253</w:t>
      </w:r>
    </w:p>
    <w:p w14:paraId="7C0E15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4366F25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5F6C25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52F547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254</w:t>
      </w:r>
    </w:p>
    <w:p w14:paraId="26C41C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4C80FE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254</w:t>
      </w:r>
    </w:p>
    <w:p w14:paraId="0BA09E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254</w:t>
      </w:r>
    </w:p>
    <w:p w14:paraId="2BE145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254</w:t>
      </w:r>
    </w:p>
    <w:p w14:paraId="7C266E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254</w:t>
      </w:r>
    </w:p>
    <w:p w14:paraId="696F4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254</w:t>
      </w:r>
    </w:p>
    <w:p w14:paraId="6D046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255</w:t>
      </w:r>
    </w:p>
    <w:p w14:paraId="5C45D6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255</w:t>
      </w:r>
    </w:p>
    <w:p w14:paraId="7E3C07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- NR FR1 Handover to target cell using CCA</w:t>
      </w:r>
      <w:r>
        <w:rPr>
          <w:noProof/>
        </w:rPr>
        <w:tab/>
        <w:t>255</w:t>
      </w:r>
    </w:p>
    <w:p w14:paraId="600B6C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315F5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256</w:t>
      </w:r>
    </w:p>
    <w:p w14:paraId="31F79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256</w:t>
      </w:r>
    </w:p>
    <w:p w14:paraId="01DADA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- NR FR1 Handover</w:t>
      </w:r>
      <w:r w:rsidRPr="003E52FD">
        <w:rPr>
          <w:noProof/>
          <w:lang w:val="sv-SE" w:eastAsia="ko-KR"/>
        </w:rPr>
        <w:t xml:space="preserve"> for </w:t>
      </w:r>
      <w:r w:rsidRPr="003E52FD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257</w:t>
      </w:r>
    </w:p>
    <w:p w14:paraId="440A83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Introduction</w:t>
      </w:r>
      <w:r>
        <w:rPr>
          <w:noProof/>
        </w:rPr>
        <w:tab/>
        <w:t>257</w:t>
      </w:r>
    </w:p>
    <w:p w14:paraId="6265DE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</w:t>
      </w:r>
      <w:r>
        <w:rPr>
          <w:noProof/>
        </w:rPr>
        <w:tab/>
        <w:t>257</w:t>
      </w:r>
    </w:p>
    <w:p w14:paraId="7920D4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- NR FR2 Handover</w:t>
      </w:r>
      <w:r>
        <w:rPr>
          <w:noProof/>
        </w:rPr>
        <w:tab/>
        <w:t>257</w:t>
      </w:r>
    </w:p>
    <w:p w14:paraId="7B7413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Introduction</w:t>
      </w:r>
      <w:r>
        <w:rPr>
          <w:noProof/>
        </w:rPr>
        <w:tab/>
        <w:t>257</w:t>
      </w:r>
    </w:p>
    <w:p w14:paraId="2F2761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Handover delay</w:t>
      </w:r>
      <w:r>
        <w:rPr>
          <w:noProof/>
        </w:rPr>
        <w:tab/>
        <w:t>257</w:t>
      </w:r>
    </w:p>
    <w:p w14:paraId="14E6A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 time</w:t>
      </w:r>
      <w:r>
        <w:rPr>
          <w:noProof/>
        </w:rPr>
        <w:tab/>
        <w:t>257</w:t>
      </w:r>
    </w:p>
    <w:p w14:paraId="6F78B4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258</w:t>
      </w:r>
    </w:p>
    <w:p w14:paraId="04A49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258</w:t>
      </w:r>
    </w:p>
    <w:p w14:paraId="383A89A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38C068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258</w:t>
      </w:r>
    </w:p>
    <w:p w14:paraId="48664E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258</w:t>
      </w:r>
    </w:p>
    <w:p w14:paraId="17CCB0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– cdma2000 1X Handover</w:t>
      </w:r>
      <w:r>
        <w:rPr>
          <w:noProof/>
        </w:rPr>
        <w:tab/>
        <w:t>259</w:t>
      </w:r>
    </w:p>
    <w:p w14:paraId="2288A5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Introduction</w:t>
      </w:r>
      <w:r>
        <w:rPr>
          <w:noProof/>
        </w:rPr>
        <w:tab/>
        <w:t>259</w:t>
      </w:r>
    </w:p>
    <w:p w14:paraId="6F4A8D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259</w:t>
      </w:r>
    </w:p>
    <w:p w14:paraId="1A146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259</w:t>
      </w:r>
    </w:p>
    <w:p w14:paraId="1B0F2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259</w:t>
      </w:r>
    </w:p>
    <w:p w14:paraId="2EC3F8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259</w:t>
      </w:r>
    </w:p>
    <w:p w14:paraId="2F1726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260</w:t>
      </w:r>
    </w:p>
    <w:p w14:paraId="261AF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260</w:t>
      </w:r>
    </w:p>
    <w:p w14:paraId="730F57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2E9BB4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267B4D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260</w:t>
      </w:r>
    </w:p>
    <w:p w14:paraId="636500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261</w:t>
      </w:r>
    </w:p>
    <w:p w14:paraId="34D9A3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C5229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17096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261</w:t>
      </w:r>
    </w:p>
    <w:p w14:paraId="5DFD86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261</w:t>
      </w:r>
    </w:p>
    <w:p w14:paraId="621338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261</w:t>
      </w:r>
    </w:p>
    <w:p w14:paraId="1669D5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261</w:t>
      </w:r>
    </w:p>
    <w:p w14:paraId="7520C5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262</w:t>
      </w:r>
    </w:p>
    <w:p w14:paraId="05447E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262</w:t>
      </w:r>
    </w:p>
    <w:p w14:paraId="2FC677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262</w:t>
      </w:r>
    </w:p>
    <w:p w14:paraId="6BF0E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150E3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262</w:t>
      </w:r>
    </w:p>
    <w:p w14:paraId="5DCE52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262</w:t>
      </w:r>
    </w:p>
    <w:p w14:paraId="4F3E52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24FA9B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5.5A.2.1.2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3D248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263</w:t>
      </w:r>
    </w:p>
    <w:p w14:paraId="3D7D9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263</w:t>
      </w:r>
    </w:p>
    <w:p w14:paraId="153D7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263</w:t>
      </w:r>
    </w:p>
    <w:p w14:paraId="7337B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263</w:t>
      </w:r>
    </w:p>
    <w:p w14:paraId="3B39EC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264</w:t>
      </w:r>
    </w:p>
    <w:p w14:paraId="38227E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264</w:t>
      </w:r>
    </w:p>
    <w:p w14:paraId="1E5525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265</w:t>
      </w:r>
    </w:p>
    <w:p w14:paraId="4397CF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265</w:t>
      </w:r>
    </w:p>
    <w:p w14:paraId="31F8F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265</w:t>
      </w:r>
    </w:p>
    <w:p w14:paraId="386E26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265</w:t>
      </w:r>
    </w:p>
    <w:p w14:paraId="74CA5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265</w:t>
      </w:r>
    </w:p>
    <w:p w14:paraId="12BC58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266</w:t>
      </w:r>
    </w:p>
    <w:p w14:paraId="5EAC65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266</w:t>
      </w:r>
    </w:p>
    <w:p w14:paraId="16AE4F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Handover delay</w:t>
      </w:r>
      <w:r>
        <w:rPr>
          <w:noProof/>
        </w:rPr>
        <w:tab/>
        <w:t>266</w:t>
      </w:r>
    </w:p>
    <w:p w14:paraId="3835C4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Measurement time</w:t>
      </w:r>
      <w:r>
        <w:rPr>
          <w:noProof/>
        </w:rPr>
        <w:tab/>
        <w:t>266</w:t>
      </w:r>
    </w:p>
    <w:p w14:paraId="01B5B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Preparation time</w:t>
      </w:r>
      <w:r>
        <w:rPr>
          <w:noProof/>
        </w:rPr>
        <w:tab/>
        <w:t>267</w:t>
      </w:r>
    </w:p>
    <w:p w14:paraId="3283F8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5.5A.3.3.4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 time</w:t>
      </w:r>
      <w:r>
        <w:rPr>
          <w:noProof/>
        </w:rPr>
        <w:tab/>
        <w:t>267</w:t>
      </w:r>
    </w:p>
    <w:p w14:paraId="0BD48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268</w:t>
      </w:r>
    </w:p>
    <w:p w14:paraId="748A22E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268</w:t>
      </w:r>
    </w:p>
    <w:p w14:paraId="726934D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268</w:t>
      </w:r>
    </w:p>
    <w:p w14:paraId="491DA0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268</w:t>
      </w:r>
    </w:p>
    <w:p w14:paraId="109131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268</w:t>
      </w:r>
    </w:p>
    <w:p w14:paraId="2D15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268</w:t>
      </w:r>
    </w:p>
    <w:p w14:paraId="1F4EAF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268</w:t>
      </w:r>
    </w:p>
    <w:p w14:paraId="28AF7F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6FAB7B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269</w:t>
      </w:r>
    </w:p>
    <w:p w14:paraId="209B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270</w:t>
      </w:r>
    </w:p>
    <w:p w14:paraId="144A1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270</w:t>
      </w:r>
    </w:p>
    <w:p w14:paraId="7AB4F7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</w:t>
      </w:r>
      <w:r>
        <w:rPr>
          <w:noProof/>
        </w:rPr>
        <w:tab/>
        <w:t>270</w:t>
      </w:r>
    </w:p>
    <w:p w14:paraId="0B8C20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19D3E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270</w:t>
      </w:r>
    </w:p>
    <w:p w14:paraId="71B4FC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Changing Delay requirements</w:t>
      </w:r>
      <w:r>
        <w:rPr>
          <w:noProof/>
        </w:rPr>
        <w:tab/>
        <w:t>270</w:t>
      </w:r>
    </w:p>
    <w:p w14:paraId="4743DE4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271</w:t>
      </w:r>
    </w:p>
    <w:p w14:paraId="11B207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5CB3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272</w:t>
      </w:r>
    </w:p>
    <w:p w14:paraId="108DF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272</w:t>
      </w:r>
    </w:p>
    <w:p w14:paraId="31743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273</w:t>
      </w:r>
    </w:p>
    <w:p w14:paraId="5333EF1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273</w:t>
      </w:r>
    </w:p>
    <w:p w14:paraId="0A693B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020A28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273</w:t>
      </w:r>
    </w:p>
    <w:p w14:paraId="5AD1C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273</w:t>
      </w:r>
    </w:p>
    <w:p w14:paraId="3DFDA7A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274</w:t>
      </w:r>
    </w:p>
    <w:p w14:paraId="4715C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274</w:t>
      </w:r>
    </w:p>
    <w:p w14:paraId="293E08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274</w:t>
      </w:r>
    </w:p>
    <w:p w14:paraId="4BCCF9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274</w:t>
      </w:r>
    </w:p>
    <w:p w14:paraId="119211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274</w:t>
      </w:r>
    </w:p>
    <w:p w14:paraId="2BB523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274</w:t>
      </w:r>
    </w:p>
    <w:p w14:paraId="5F191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274</w:t>
      </w:r>
    </w:p>
    <w:p w14:paraId="604FF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274</w:t>
      </w:r>
    </w:p>
    <w:p w14:paraId="77F788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274</w:t>
      </w:r>
    </w:p>
    <w:p w14:paraId="6E474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275</w:t>
      </w:r>
    </w:p>
    <w:p w14:paraId="3F877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275</w:t>
      </w:r>
    </w:p>
    <w:p w14:paraId="4AC0B8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275</w:t>
      </w:r>
    </w:p>
    <w:p w14:paraId="5E7ADE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275</w:t>
      </w:r>
    </w:p>
    <w:p w14:paraId="2AB30F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275</w:t>
      </w:r>
    </w:p>
    <w:p w14:paraId="327110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275</w:t>
      </w:r>
    </w:p>
    <w:p w14:paraId="3693A6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276</w:t>
      </w:r>
    </w:p>
    <w:p w14:paraId="595D6F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276</w:t>
      </w:r>
    </w:p>
    <w:p w14:paraId="709A4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276</w:t>
      </w:r>
    </w:p>
    <w:p w14:paraId="6AF15A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276</w:t>
      </w:r>
    </w:p>
    <w:p w14:paraId="4829C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276</w:t>
      </w:r>
    </w:p>
    <w:p w14:paraId="060654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277</w:t>
      </w:r>
    </w:p>
    <w:p w14:paraId="3BE561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277</w:t>
      </w:r>
    </w:p>
    <w:p w14:paraId="69C968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3E52FD">
        <w:rPr>
          <w:noProof/>
          <w:lang w:val="en-US"/>
        </w:rPr>
        <w:t>carrier subject to CCA</w:t>
      </w:r>
      <w:r>
        <w:rPr>
          <w:noProof/>
        </w:rPr>
        <w:tab/>
        <w:t>278</w:t>
      </w:r>
    </w:p>
    <w:p w14:paraId="6EAC47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279</w:t>
      </w:r>
    </w:p>
    <w:p w14:paraId="624A60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280</w:t>
      </w:r>
    </w:p>
    <w:p w14:paraId="5A764B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736A0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280</w:t>
      </w:r>
    </w:p>
    <w:p w14:paraId="55C3CD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280</w:t>
      </w:r>
    </w:p>
    <w:p w14:paraId="53A18A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7748B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281</w:t>
      </w:r>
    </w:p>
    <w:p w14:paraId="3AF65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281</w:t>
      </w:r>
    </w:p>
    <w:p w14:paraId="18C440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281</w:t>
      </w:r>
    </w:p>
    <w:p w14:paraId="3BE219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282</w:t>
      </w:r>
    </w:p>
    <w:p w14:paraId="6BF1FD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D88F0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498C73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282</w:t>
      </w:r>
    </w:p>
    <w:p w14:paraId="2C285D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283</w:t>
      </w:r>
    </w:p>
    <w:p w14:paraId="23A1562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283</w:t>
      </w:r>
    </w:p>
    <w:p w14:paraId="7F731A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DC66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3F2A2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50035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284</w:t>
      </w:r>
    </w:p>
    <w:p w14:paraId="2C3FA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284</w:t>
      </w:r>
    </w:p>
    <w:p w14:paraId="21A603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284</w:t>
      </w:r>
    </w:p>
    <w:p w14:paraId="78D15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284</w:t>
      </w:r>
    </w:p>
    <w:p w14:paraId="120E3B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284</w:t>
      </w:r>
    </w:p>
    <w:p w14:paraId="47099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285</w:t>
      </w:r>
    </w:p>
    <w:p w14:paraId="55964B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285</w:t>
      </w:r>
    </w:p>
    <w:p w14:paraId="01D00E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25D244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0E95D6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286</w:t>
      </w:r>
    </w:p>
    <w:p w14:paraId="2563B1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286</w:t>
      </w:r>
    </w:p>
    <w:p w14:paraId="7CA2D5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286</w:t>
      </w:r>
    </w:p>
    <w:p w14:paraId="0DE41D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286</w:t>
      </w:r>
    </w:p>
    <w:p w14:paraId="035A3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286</w:t>
      </w:r>
    </w:p>
    <w:p w14:paraId="37CF7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286</w:t>
      </w:r>
    </w:p>
    <w:p w14:paraId="2C25AB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287</w:t>
      </w:r>
    </w:p>
    <w:p w14:paraId="3C23C77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287</w:t>
      </w:r>
    </w:p>
    <w:p w14:paraId="43A8FB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4D199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7F416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288</w:t>
      </w:r>
    </w:p>
    <w:p w14:paraId="2A1EE7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288</w:t>
      </w:r>
    </w:p>
    <w:p w14:paraId="7EA2BA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289</w:t>
      </w:r>
    </w:p>
    <w:p w14:paraId="43E2BD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6C9927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4A8CA6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289</w:t>
      </w:r>
    </w:p>
    <w:p w14:paraId="10CCF6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Re-establishment delay requirement for CEModeB</w:t>
      </w:r>
      <w:r>
        <w:rPr>
          <w:noProof/>
        </w:rPr>
        <w:tab/>
        <w:t>290</w:t>
      </w:r>
    </w:p>
    <w:p w14:paraId="220E230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290</w:t>
      </w:r>
    </w:p>
    <w:p w14:paraId="136279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3EA0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04316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76885E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291</w:t>
      </w:r>
    </w:p>
    <w:p w14:paraId="689A74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087FBF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291</w:t>
      </w:r>
    </w:p>
    <w:p w14:paraId="27D51D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291</w:t>
      </w:r>
    </w:p>
    <w:p w14:paraId="35D890C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292</w:t>
      </w:r>
    </w:p>
    <w:p w14:paraId="503743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73159B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1EFD54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293</w:t>
      </w:r>
    </w:p>
    <w:p w14:paraId="778D68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06E686E6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294</w:t>
      </w:r>
    </w:p>
    <w:p w14:paraId="54D1D9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294</w:t>
      </w:r>
    </w:p>
    <w:p w14:paraId="117FD9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Introduction</w:t>
      </w:r>
      <w:r>
        <w:rPr>
          <w:noProof/>
        </w:rPr>
        <w:tab/>
        <w:t>294</w:t>
      </w:r>
    </w:p>
    <w:p w14:paraId="70CAD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Requirements</w:t>
      </w:r>
      <w:r>
        <w:rPr>
          <w:noProof/>
        </w:rPr>
        <w:tab/>
        <w:t>294</w:t>
      </w:r>
    </w:p>
    <w:p w14:paraId="316CB8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296</w:t>
      </w:r>
    </w:p>
    <w:p w14:paraId="32F8B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0A73C1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296</w:t>
      </w:r>
    </w:p>
    <w:p w14:paraId="15CFB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296</w:t>
      </w:r>
    </w:p>
    <w:p w14:paraId="5D2073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296</w:t>
      </w:r>
    </w:p>
    <w:p w14:paraId="40EB02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12CA0D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296</w:t>
      </w:r>
    </w:p>
    <w:p w14:paraId="6C77E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297</w:t>
      </w:r>
    </w:p>
    <w:p w14:paraId="4EEA49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(TDD)</w:t>
      </w:r>
      <w:r>
        <w:rPr>
          <w:noProof/>
        </w:rPr>
        <w:tab/>
        <w:t>297</w:t>
      </w:r>
    </w:p>
    <w:p w14:paraId="0D12D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297</w:t>
      </w:r>
    </w:p>
    <w:p w14:paraId="25F71E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297</w:t>
      </w:r>
    </w:p>
    <w:p w14:paraId="14675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298</w:t>
      </w:r>
    </w:p>
    <w:p w14:paraId="5B576E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443396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298</w:t>
      </w:r>
    </w:p>
    <w:p w14:paraId="0A2C0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298</w:t>
      </w:r>
    </w:p>
    <w:p w14:paraId="554611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298</w:t>
      </w:r>
    </w:p>
    <w:p w14:paraId="7C2CF4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298</w:t>
      </w:r>
    </w:p>
    <w:p w14:paraId="63B520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298</w:t>
      </w:r>
    </w:p>
    <w:p w14:paraId="36AF3F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7C3369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300</w:t>
      </w:r>
    </w:p>
    <w:p w14:paraId="5B751B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300</w:t>
      </w:r>
    </w:p>
    <w:p w14:paraId="36BC0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302</w:t>
      </w:r>
    </w:p>
    <w:p w14:paraId="65820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302</w:t>
      </w:r>
    </w:p>
    <w:p w14:paraId="48D6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302</w:t>
      </w:r>
    </w:p>
    <w:p w14:paraId="6DCCD0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303</w:t>
      </w:r>
    </w:p>
    <w:p w14:paraId="6573BB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23FCD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303</w:t>
      </w:r>
    </w:p>
    <w:p w14:paraId="371E61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304</w:t>
      </w:r>
    </w:p>
    <w:p w14:paraId="238C10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305</w:t>
      </w:r>
    </w:p>
    <w:p w14:paraId="4F6A7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307</w:t>
      </w:r>
    </w:p>
    <w:p w14:paraId="420A16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308</w:t>
      </w:r>
    </w:p>
    <w:p w14:paraId="181361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308</w:t>
      </w:r>
    </w:p>
    <w:p w14:paraId="3A942A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309</w:t>
      </w:r>
    </w:p>
    <w:p w14:paraId="612EB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309</w:t>
      </w:r>
    </w:p>
    <w:p w14:paraId="579DE2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309</w:t>
      </w:r>
    </w:p>
    <w:p w14:paraId="5EF8D8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311</w:t>
      </w:r>
    </w:p>
    <w:p w14:paraId="0B9EB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311</w:t>
      </w:r>
    </w:p>
    <w:p w14:paraId="63F82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312</w:t>
      </w:r>
    </w:p>
    <w:p w14:paraId="41288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313</w:t>
      </w:r>
    </w:p>
    <w:p w14:paraId="4A8D03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314</w:t>
      </w:r>
    </w:p>
    <w:p w14:paraId="1EC0AD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315</w:t>
      </w:r>
    </w:p>
    <w:p w14:paraId="60D25E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316</w:t>
      </w:r>
    </w:p>
    <w:p w14:paraId="01903E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316</w:t>
      </w:r>
    </w:p>
    <w:p w14:paraId="15B118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318</w:t>
      </w:r>
    </w:p>
    <w:p w14:paraId="45F7A5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320</w:t>
      </w:r>
    </w:p>
    <w:p w14:paraId="48A7FE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FD06C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321</w:t>
      </w:r>
    </w:p>
    <w:p w14:paraId="29E259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321</w:t>
      </w:r>
    </w:p>
    <w:p w14:paraId="6B8FBD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321</w:t>
      </w:r>
    </w:p>
    <w:p w14:paraId="045DB8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321</w:t>
      </w:r>
    </w:p>
    <w:p w14:paraId="1A7C8A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321</w:t>
      </w:r>
    </w:p>
    <w:p w14:paraId="36E894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321</w:t>
      </w:r>
    </w:p>
    <w:p w14:paraId="13A65B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321</w:t>
      </w:r>
    </w:p>
    <w:p w14:paraId="700AA2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322</w:t>
      </w:r>
    </w:p>
    <w:p w14:paraId="63143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322</w:t>
      </w:r>
    </w:p>
    <w:p w14:paraId="1A176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322</w:t>
      </w:r>
    </w:p>
    <w:p w14:paraId="0DE4E0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323</w:t>
      </w:r>
    </w:p>
    <w:p w14:paraId="20783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323</w:t>
      </w:r>
    </w:p>
    <w:p w14:paraId="3FB29F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324</w:t>
      </w:r>
    </w:p>
    <w:p w14:paraId="42924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3E52FD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324</w:t>
      </w:r>
    </w:p>
    <w:p w14:paraId="00F678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325</w:t>
      </w:r>
    </w:p>
    <w:p w14:paraId="0A75FB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325</w:t>
      </w:r>
    </w:p>
    <w:p w14:paraId="6B3205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325</w:t>
      </w:r>
    </w:p>
    <w:p w14:paraId="79194D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326</w:t>
      </w:r>
    </w:p>
    <w:p w14:paraId="5AB9D4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326</w:t>
      </w:r>
    </w:p>
    <w:p w14:paraId="2612A7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326</w:t>
      </w:r>
    </w:p>
    <w:p w14:paraId="34AAFA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326</w:t>
      </w:r>
    </w:p>
    <w:p w14:paraId="1E5B62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327</w:t>
      </w:r>
    </w:p>
    <w:p w14:paraId="32DD6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en-GB"/>
        </w:rPr>
        <w:t>7.8.2.22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en-GB"/>
        </w:rPr>
        <w:t>Interruptions during inter-RAT NR measurements without measurement gap</w:t>
      </w:r>
      <w:r>
        <w:rPr>
          <w:noProof/>
        </w:rPr>
        <w:tab/>
        <w:t>327</w:t>
      </w:r>
    </w:p>
    <w:p w14:paraId="73E928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328</w:t>
      </w:r>
    </w:p>
    <w:p w14:paraId="52C071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BC4AE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328</w:t>
      </w:r>
    </w:p>
    <w:p w14:paraId="036E7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328</w:t>
      </w:r>
    </w:p>
    <w:p w14:paraId="3ECB96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329</w:t>
      </w:r>
    </w:p>
    <w:p w14:paraId="235C78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329</w:t>
      </w:r>
    </w:p>
    <w:p w14:paraId="2D92D3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74B927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E245C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329</w:t>
      </w:r>
    </w:p>
    <w:p w14:paraId="540EE3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329</w:t>
      </w:r>
    </w:p>
    <w:p w14:paraId="5A2FA8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330</w:t>
      </w:r>
    </w:p>
    <w:p w14:paraId="715DF3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330</w:t>
      </w:r>
    </w:p>
    <w:p w14:paraId="3C5C305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330</w:t>
      </w:r>
    </w:p>
    <w:p w14:paraId="37B83B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330</w:t>
      </w:r>
    </w:p>
    <w:p w14:paraId="31C0FE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332</w:t>
      </w:r>
    </w:p>
    <w:p w14:paraId="53E531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332</w:t>
      </w:r>
    </w:p>
    <w:p w14:paraId="1AA1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332</w:t>
      </w:r>
    </w:p>
    <w:p w14:paraId="457B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333</w:t>
      </w:r>
    </w:p>
    <w:p w14:paraId="2FF808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333</w:t>
      </w:r>
    </w:p>
    <w:p w14:paraId="5961AB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333</w:t>
      </w:r>
    </w:p>
    <w:p w14:paraId="130EC9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333</w:t>
      </w:r>
    </w:p>
    <w:p w14:paraId="3967F6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334</w:t>
      </w:r>
    </w:p>
    <w:p w14:paraId="645571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334</w:t>
      </w:r>
    </w:p>
    <w:p w14:paraId="3CE8C1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334</w:t>
      </w:r>
    </w:p>
    <w:p w14:paraId="485761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334</w:t>
      </w:r>
    </w:p>
    <w:p w14:paraId="5B509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334</w:t>
      </w:r>
    </w:p>
    <w:p w14:paraId="3DA3A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335</w:t>
      </w:r>
    </w:p>
    <w:p w14:paraId="4AC70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335</w:t>
      </w:r>
    </w:p>
    <w:p w14:paraId="4F62E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335</w:t>
      </w:r>
    </w:p>
    <w:p w14:paraId="1FA033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335</w:t>
      </w:r>
    </w:p>
    <w:p w14:paraId="5FD3C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336</w:t>
      </w:r>
    </w:p>
    <w:p w14:paraId="5AE8E1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336</w:t>
      </w:r>
    </w:p>
    <w:p w14:paraId="3317F2B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337</w:t>
      </w:r>
    </w:p>
    <w:p w14:paraId="38C7CC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Definition</w:t>
      </w:r>
      <w:r>
        <w:rPr>
          <w:noProof/>
        </w:rPr>
        <w:tab/>
        <w:t>337</w:t>
      </w:r>
    </w:p>
    <w:p w14:paraId="64077D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337</w:t>
      </w:r>
    </w:p>
    <w:p w14:paraId="0E63B2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337</w:t>
      </w:r>
    </w:p>
    <w:p w14:paraId="21D564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12805A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337</w:t>
      </w:r>
    </w:p>
    <w:p w14:paraId="610D9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338</w:t>
      </w:r>
    </w:p>
    <w:p w14:paraId="6262A2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338</w:t>
      </w:r>
    </w:p>
    <w:p w14:paraId="7D0AD9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2449A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338</w:t>
      </w:r>
    </w:p>
    <w:p w14:paraId="37D35D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339</w:t>
      </w:r>
    </w:p>
    <w:p w14:paraId="42B4C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C496D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339</w:t>
      </w:r>
    </w:p>
    <w:p w14:paraId="17FC8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339</w:t>
      </w:r>
    </w:p>
    <w:p w14:paraId="4D8CF5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339</w:t>
      </w:r>
    </w:p>
    <w:p w14:paraId="33A84D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339</w:t>
      </w:r>
    </w:p>
    <w:p w14:paraId="5AA647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339</w:t>
      </w:r>
    </w:p>
    <w:p w14:paraId="381435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340</w:t>
      </w:r>
    </w:p>
    <w:p w14:paraId="7A4EC5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340</w:t>
      </w:r>
    </w:p>
    <w:p w14:paraId="3AF91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340</w:t>
      </w:r>
    </w:p>
    <w:p w14:paraId="0229D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340</w:t>
      </w:r>
    </w:p>
    <w:p w14:paraId="1A308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341</w:t>
      </w:r>
    </w:p>
    <w:p w14:paraId="51BD01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341</w:t>
      </w:r>
    </w:p>
    <w:p w14:paraId="5AF5BC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341</w:t>
      </w:r>
    </w:p>
    <w:p w14:paraId="20509A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341</w:t>
      </w:r>
    </w:p>
    <w:p w14:paraId="4F4658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342</w:t>
      </w:r>
    </w:p>
    <w:p w14:paraId="58BE5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342</w:t>
      </w:r>
    </w:p>
    <w:p w14:paraId="191DA5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343</w:t>
      </w:r>
    </w:p>
    <w:p w14:paraId="21689F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45C2AF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343</w:t>
      </w:r>
    </w:p>
    <w:p w14:paraId="58E2F4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15D08C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343</w:t>
      </w:r>
    </w:p>
    <w:p w14:paraId="7CA333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343</w:t>
      </w:r>
    </w:p>
    <w:p w14:paraId="1BF995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343</w:t>
      </w:r>
    </w:p>
    <w:p w14:paraId="50EBF7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343</w:t>
      </w:r>
    </w:p>
    <w:p w14:paraId="077B2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344</w:t>
      </w:r>
    </w:p>
    <w:p w14:paraId="1AE3B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346</w:t>
      </w:r>
    </w:p>
    <w:p w14:paraId="2C1DF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347</w:t>
      </w:r>
    </w:p>
    <w:p w14:paraId="14EE4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135168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348</w:t>
      </w:r>
    </w:p>
    <w:p w14:paraId="351209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348</w:t>
      </w:r>
    </w:p>
    <w:p w14:paraId="100CD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3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58EF6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747F9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350</w:t>
      </w:r>
    </w:p>
    <w:p w14:paraId="5F18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352</w:t>
      </w:r>
    </w:p>
    <w:p w14:paraId="425D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353</w:t>
      </w:r>
    </w:p>
    <w:p w14:paraId="04D85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354</w:t>
      </w:r>
    </w:p>
    <w:p w14:paraId="7B44AA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354</w:t>
      </w:r>
    </w:p>
    <w:p w14:paraId="145AEE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354</w:t>
      </w:r>
    </w:p>
    <w:p w14:paraId="7F8F6D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</w:t>
      </w:r>
      <w:r>
        <w:rPr>
          <w:noProof/>
        </w:rPr>
        <w:t>5</w:t>
      </w:r>
      <w:r w:rsidRPr="003E52FD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354</w:t>
      </w:r>
    </w:p>
    <w:p w14:paraId="3C77F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356</w:t>
      </w:r>
    </w:p>
    <w:p w14:paraId="609B88A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356</w:t>
      </w:r>
    </w:p>
    <w:p w14:paraId="49D729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Introduction</w:t>
      </w:r>
      <w:r>
        <w:rPr>
          <w:noProof/>
        </w:rPr>
        <w:tab/>
        <w:t>356</w:t>
      </w:r>
    </w:p>
    <w:p w14:paraId="5E5511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FD-FDD and CE mode A</w:t>
      </w:r>
      <w:r>
        <w:rPr>
          <w:noProof/>
        </w:rPr>
        <w:tab/>
        <w:t>356</w:t>
      </w:r>
    </w:p>
    <w:p w14:paraId="007BF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358</w:t>
      </w:r>
    </w:p>
    <w:p w14:paraId="2E27C6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359</w:t>
      </w:r>
    </w:p>
    <w:p w14:paraId="46ECD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7.19A.2.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360</w:t>
      </w:r>
    </w:p>
    <w:p w14:paraId="065265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A</w:t>
      </w:r>
      <w:r>
        <w:rPr>
          <w:noProof/>
        </w:rPr>
        <w:tab/>
        <w:t>360</w:t>
      </w:r>
    </w:p>
    <w:p w14:paraId="220408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360</w:t>
      </w:r>
    </w:p>
    <w:p w14:paraId="0FC0F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</w:t>
      </w:r>
      <w:r w:rsidRPr="003E52FD">
        <w:rPr>
          <w:rFonts w:eastAsia="SimSun"/>
          <w:noProof/>
        </w:rPr>
        <w:t>3</w:t>
      </w:r>
      <w:r w:rsidRPr="003E52FD">
        <w:rPr>
          <w:rFonts w:eastAsia="?? ??"/>
          <w:noProof/>
        </w:rPr>
        <w:t>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360</w:t>
      </w:r>
    </w:p>
    <w:p w14:paraId="77DB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7.19A.3.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362</w:t>
      </w:r>
    </w:p>
    <w:p w14:paraId="36E29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7.19A.4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Requirements for HD-FDD with CE mode B</w:t>
      </w:r>
      <w:r>
        <w:rPr>
          <w:noProof/>
        </w:rPr>
        <w:tab/>
        <w:t>362</w:t>
      </w:r>
    </w:p>
    <w:p w14:paraId="2EB3A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no DRX is used</w:t>
      </w:r>
      <w:r>
        <w:rPr>
          <w:noProof/>
        </w:rPr>
        <w:tab/>
        <w:t>362</w:t>
      </w:r>
    </w:p>
    <w:p w14:paraId="3D79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when DRX is used</w:t>
      </w:r>
      <w:r>
        <w:rPr>
          <w:noProof/>
        </w:rPr>
        <w:tab/>
        <w:t>362</w:t>
      </w:r>
    </w:p>
    <w:p w14:paraId="76241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7.19A.4.</w:t>
      </w:r>
      <w:r w:rsidRPr="003E52FD">
        <w:rPr>
          <w:rFonts w:eastAsia="SimSun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Minimum requirement at transitions</w:t>
      </w:r>
      <w:r>
        <w:rPr>
          <w:noProof/>
        </w:rPr>
        <w:tab/>
        <w:t>363</w:t>
      </w:r>
    </w:p>
    <w:p w14:paraId="60AE23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363</w:t>
      </w:r>
    </w:p>
    <w:p w14:paraId="1388ED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06FE25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5EF11B1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364</w:t>
      </w:r>
    </w:p>
    <w:p w14:paraId="62A8B2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364</w:t>
      </w:r>
    </w:p>
    <w:p w14:paraId="7CE6B2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364</w:t>
      </w:r>
    </w:p>
    <w:p w14:paraId="39637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365</w:t>
      </w:r>
    </w:p>
    <w:p w14:paraId="37480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61A825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365</w:t>
      </w:r>
    </w:p>
    <w:p w14:paraId="0AC623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366</w:t>
      </w:r>
    </w:p>
    <w:p w14:paraId="6E41D9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6F48ED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5BC0F3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366</w:t>
      </w:r>
    </w:p>
    <w:p w14:paraId="145CA3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366</w:t>
      </w:r>
    </w:p>
    <w:p w14:paraId="40E7EC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366</w:t>
      </w:r>
    </w:p>
    <w:p w14:paraId="1C65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366</w:t>
      </w:r>
    </w:p>
    <w:p w14:paraId="7412D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366</w:t>
      </w:r>
    </w:p>
    <w:p w14:paraId="1210FE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367</w:t>
      </w:r>
    </w:p>
    <w:p w14:paraId="310A3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F391F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367</w:t>
      </w:r>
    </w:p>
    <w:p w14:paraId="7D6ADB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367</w:t>
      </w:r>
    </w:p>
    <w:p w14:paraId="07727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367</w:t>
      </w:r>
    </w:p>
    <w:p w14:paraId="4E88D9C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367</w:t>
      </w:r>
    </w:p>
    <w:p w14:paraId="73174F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605B7C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367</w:t>
      </w:r>
    </w:p>
    <w:p w14:paraId="30BA7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368</w:t>
      </w:r>
    </w:p>
    <w:p w14:paraId="7C1BBB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4EF56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381D8E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369</w:t>
      </w:r>
    </w:p>
    <w:p w14:paraId="60ED56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369</w:t>
      </w:r>
    </w:p>
    <w:p w14:paraId="0C09CB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369</w:t>
      </w:r>
    </w:p>
    <w:p w14:paraId="6ED72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370</w:t>
      </w:r>
    </w:p>
    <w:p w14:paraId="501BB9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529F9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4E9E3BA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371</w:t>
      </w:r>
    </w:p>
    <w:p w14:paraId="27649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371</w:t>
      </w:r>
    </w:p>
    <w:p w14:paraId="589DCF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371</w:t>
      </w:r>
    </w:p>
    <w:p w14:paraId="392079D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372</w:t>
      </w:r>
    </w:p>
    <w:p w14:paraId="2DEFC8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62E55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372</w:t>
      </w:r>
    </w:p>
    <w:p w14:paraId="131942B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373</w:t>
      </w:r>
    </w:p>
    <w:p w14:paraId="4B2009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373</w:t>
      </w:r>
    </w:p>
    <w:p w14:paraId="271FB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Minimum requirements</w:t>
      </w:r>
      <w:r>
        <w:rPr>
          <w:noProof/>
        </w:rPr>
        <w:tab/>
        <w:t>373</w:t>
      </w:r>
    </w:p>
    <w:p w14:paraId="063BA89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374</w:t>
      </w:r>
    </w:p>
    <w:p w14:paraId="39BEA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61BAD7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57F526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374</w:t>
      </w:r>
    </w:p>
    <w:p w14:paraId="72DE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374</w:t>
      </w:r>
    </w:p>
    <w:p w14:paraId="6DA53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Requirements</w:t>
      </w:r>
      <w:r>
        <w:rPr>
          <w:noProof/>
        </w:rPr>
        <w:tab/>
        <w:t>374</w:t>
      </w:r>
    </w:p>
    <w:p w14:paraId="7639C2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374</w:t>
      </w:r>
    </w:p>
    <w:p w14:paraId="20E1A1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0AFCB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374</w:t>
      </w:r>
    </w:p>
    <w:p w14:paraId="1C94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375</w:t>
      </w:r>
    </w:p>
    <w:p w14:paraId="097E00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3.7.0"/>
          <w:noProof/>
        </w:rPr>
        <w:t>Introduction</w:t>
      </w:r>
      <w:r>
        <w:rPr>
          <w:noProof/>
        </w:rPr>
        <w:tab/>
        <w:t>375</w:t>
      </w:r>
    </w:p>
    <w:p w14:paraId="41F2AA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157155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375</w:t>
      </w:r>
    </w:p>
    <w:p w14:paraId="37FB97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49F11C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41CF7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?? ??"/>
          <w:noProof/>
        </w:rPr>
        <w:t>7.28A.2.1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?? ??"/>
          <w:noProof/>
        </w:rPr>
        <w:t>Timing Advance adjustment delay</w:t>
      </w:r>
      <w:r>
        <w:rPr>
          <w:noProof/>
        </w:rPr>
        <w:tab/>
        <w:t>375</w:t>
      </w:r>
    </w:p>
    <w:p w14:paraId="4F00C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375</w:t>
      </w:r>
    </w:p>
    <w:p w14:paraId="6C7152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375</w:t>
      </w:r>
    </w:p>
    <w:p w14:paraId="527C6F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0ADE34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375</w:t>
      </w:r>
    </w:p>
    <w:p w14:paraId="0981D0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376</w:t>
      </w:r>
    </w:p>
    <w:p w14:paraId="54218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25F03E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376</w:t>
      </w:r>
    </w:p>
    <w:p w14:paraId="0C99BD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376</w:t>
      </w:r>
    </w:p>
    <w:p w14:paraId="0116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376</w:t>
      </w:r>
    </w:p>
    <w:p w14:paraId="5AFACE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376</w:t>
      </w:r>
    </w:p>
    <w:p w14:paraId="62CB6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377</w:t>
      </w:r>
    </w:p>
    <w:p w14:paraId="30431B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377</w:t>
      </w:r>
    </w:p>
    <w:p w14:paraId="198856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377</w:t>
      </w:r>
    </w:p>
    <w:p w14:paraId="1E59BA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377</w:t>
      </w:r>
    </w:p>
    <w:p w14:paraId="734D72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378</w:t>
      </w:r>
    </w:p>
    <w:p w14:paraId="7D2E27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379</w:t>
      </w:r>
    </w:p>
    <w:p w14:paraId="6E9C67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13799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4D17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379</w:t>
      </w:r>
    </w:p>
    <w:p w14:paraId="111515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379</w:t>
      </w:r>
    </w:p>
    <w:p w14:paraId="70D57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497101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0F446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380</w:t>
      </w:r>
    </w:p>
    <w:p w14:paraId="4F801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381</w:t>
      </w:r>
    </w:p>
    <w:p w14:paraId="011071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381</w:t>
      </w:r>
    </w:p>
    <w:p w14:paraId="6EDAD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381</w:t>
      </w:r>
    </w:p>
    <w:p w14:paraId="5BD9F6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381</w:t>
      </w:r>
    </w:p>
    <w:p w14:paraId="53CCF1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381</w:t>
      </w:r>
    </w:p>
    <w:p w14:paraId="786BD3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381</w:t>
      </w:r>
    </w:p>
    <w:p w14:paraId="5B999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382</w:t>
      </w:r>
    </w:p>
    <w:p w14:paraId="2F93B0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382</w:t>
      </w:r>
    </w:p>
    <w:p w14:paraId="4FEB8B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382</w:t>
      </w:r>
    </w:p>
    <w:p w14:paraId="1A666D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382</w:t>
      </w:r>
    </w:p>
    <w:p w14:paraId="6670C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383</w:t>
      </w:r>
    </w:p>
    <w:p w14:paraId="0FC7FF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383</w:t>
      </w:r>
    </w:p>
    <w:p w14:paraId="06B33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384</w:t>
      </w:r>
    </w:p>
    <w:p w14:paraId="250689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384</w:t>
      </w:r>
    </w:p>
    <w:p w14:paraId="06D827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384</w:t>
      </w:r>
    </w:p>
    <w:p w14:paraId="2D82E4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384</w:t>
      </w:r>
    </w:p>
    <w:p w14:paraId="1175DF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385</w:t>
      </w:r>
    </w:p>
    <w:p w14:paraId="721705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385</w:t>
      </w:r>
    </w:p>
    <w:p w14:paraId="782D6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385</w:t>
      </w:r>
    </w:p>
    <w:p w14:paraId="01110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386</w:t>
      </w:r>
    </w:p>
    <w:p w14:paraId="04B49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7.32.2.20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386</w:t>
      </w:r>
    </w:p>
    <w:p w14:paraId="206576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3E52FD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387</w:t>
      </w:r>
    </w:p>
    <w:p w14:paraId="6F882D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565480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02E467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387</w:t>
      </w:r>
    </w:p>
    <w:p w14:paraId="0F6D6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387</w:t>
      </w:r>
    </w:p>
    <w:p w14:paraId="738D0F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059DD2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387</w:t>
      </w:r>
    </w:p>
    <w:p w14:paraId="128F53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388</w:t>
      </w:r>
    </w:p>
    <w:p w14:paraId="1F8134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388</w:t>
      </w:r>
    </w:p>
    <w:p w14:paraId="3AD17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388</w:t>
      </w:r>
    </w:p>
    <w:p w14:paraId="110E5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388</w:t>
      </w:r>
    </w:p>
    <w:p w14:paraId="6EFBF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388</w:t>
      </w:r>
    </w:p>
    <w:p w14:paraId="53020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388</w:t>
      </w:r>
    </w:p>
    <w:p w14:paraId="0FF7A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389</w:t>
      </w:r>
    </w:p>
    <w:p w14:paraId="2B4B4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389</w:t>
      </w:r>
    </w:p>
    <w:p w14:paraId="015DCF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389</w:t>
      </w:r>
    </w:p>
    <w:p w14:paraId="06E393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389</w:t>
      </w:r>
    </w:p>
    <w:p w14:paraId="639B8E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389</w:t>
      </w:r>
    </w:p>
    <w:p w14:paraId="61BC3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390</w:t>
      </w:r>
    </w:p>
    <w:p w14:paraId="0BBC9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390</w:t>
      </w:r>
    </w:p>
    <w:p w14:paraId="5C4524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391</w:t>
      </w:r>
    </w:p>
    <w:p w14:paraId="63A89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391</w:t>
      </w:r>
    </w:p>
    <w:p w14:paraId="554047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391</w:t>
      </w:r>
    </w:p>
    <w:p w14:paraId="1E025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391</w:t>
      </w:r>
    </w:p>
    <w:p w14:paraId="5B7FEA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391</w:t>
      </w:r>
    </w:p>
    <w:p w14:paraId="556155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392</w:t>
      </w:r>
    </w:p>
    <w:p w14:paraId="121A2B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392</w:t>
      </w:r>
    </w:p>
    <w:p w14:paraId="1100CE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392</w:t>
      </w:r>
    </w:p>
    <w:p w14:paraId="66F3D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392</w:t>
      </w:r>
    </w:p>
    <w:p w14:paraId="329C15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393</w:t>
      </w:r>
    </w:p>
    <w:p w14:paraId="28E3D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393</w:t>
      </w:r>
    </w:p>
    <w:p w14:paraId="47296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394</w:t>
      </w:r>
    </w:p>
    <w:p w14:paraId="19A289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394</w:t>
      </w:r>
    </w:p>
    <w:p w14:paraId="0B93F0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4586A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5994677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 SCG Activation and Deactivation Delay</w:t>
      </w:r>
      <w:r>
        <w:rPr>
          <w:noProof/>
        </w:rPr>
        <w:tab/>
        <w:t>395</w:t>
      </w:r>
    </w:p>
    <w:p w14:paraId="2D523B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D23B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395</w:t>
      </w:r>
    </w:p>
    <w:p w14:paraId="0A4B4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396</w:t>
      </w:r>
    </w:p>
    <w:p w14:paraId="04B9699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396</w:t>
      </w:r>
    </w:p>
    <w:p w14:paraId="5815182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396</w:t>
      </w:r>
    </w:p>
    <w:p w14:paraId="3C4D71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2037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397</w:t>
      </w:r>
    </w:p>
    <w:p w14:paraId="5A6530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397</w:t>
      </w:r>
    </w:p>
    <w:p w14:paraId="76F416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405</w:t>
      </w:r>
    </w:p>
    <w:p w14:paraId="0D0ADD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406</w:t>
      </w:r>
    </w:p>
    <w:p w14:paraId="74DAB1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407</w:t>
      </w:r>
    </w:p>
    <w:p w14:paraId="04D33D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409</w:t>
      </w:r>
    </w:p>
    <w:p w14:paraId="36F1666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410</w:t>
      </w:r>
    </w:p>
    <w:p w14:paraId="65F2F1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410</w:t>
      </w:r>
    </w:p>
    <w:p w14:paraId="3428E6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412</w:t>
      </w:r>
    </w:p>
    <w:p w14:paraId="201A76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412</w:t>
      </w:r>
    </w:p>
    <w:p w14:paraId="324391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417</w:t>
      </w:r>
    </w:p>
    <w:p w14:paraId="652D4E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421</w:t>
      </w:r>
    </w:p>
    <w:p w14:paraId="162355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422</w:t>
      </w:r>
    </w:p>
    <w:p w14:paraId="6492AB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423</w:t>
      </w:r>
    </w:p>
    <w:p w14:paraId="69D284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423</w:t>
      </w:r>
    </w:p>
    <w:p w14:paraId="4C3196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424</w:t>
      </w:r>
    </w:p>
    <w:p w14:paraId="256DB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429</w:t>
      </w:r>
    </w:p>
    <w:p w14:paraId="7D099A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436</w:t>
      </w:r>
    </w:p>
    <w:p w14:paraId="747AFE2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436</w:t>
      </w:r>
    </w:p>
    <w:p w14:paraId="2D74B3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436</w:t>
      </w:r>
    </w:p>
    <w:p w14:paraId="7106AD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437</w:t>
      </w:r>
    </w:p>
    <w:p w14:paraId="283914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439</w:t>
      </w:r>
    </w:p>
    <w:p w14:paraId="30E3D3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440</w:t>
      </w:r>
    </w:p>
    <w:p w14:paraId="2F27AA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441</w:t>
      </w:r>
    </w:p>
    <w:p w14:paraId="1FD040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448</w:t>
      </w:r>
    </w:p>
    <w:p w14:paraId="13373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448</w:t>
      </w:r>
    </w:p>
    <w:p w14:paraId="4812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448</w:t>
      </w:r>
    </w:p>
    <w:p w14:paraId="7A90CA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453</w:t>
      </w:r>
    </w:p>
    <w:p w14:paraId="1FB22E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453</w:t>
      </w:r>
    </w:p>
    <w:p w14:paraId="11AA32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457</w:t>
      </w:r>
    </w:p>
    <w:p w14:paraId="495C7A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457</w:t>
      </w:r>
    </w:p>
    <w:p w14:paraId="7BC9D0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462</w:t>
      </w:r>
    </w:p>
    <w:p w14:paraId="08553D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462</w:t>
      </w:r>
    </w:p>
    <w:p w14:paraId="49262E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464</w:t>
      </w:r>
    </w:p>
    <w:p w14:paraId="58E1F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464</w:t>
      </w:r>
    </w:p>
    <w:p w14:paraId="6F2643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464</w:t>
      </w:r>
    </w:p>
    <w:p w14:paraId="29EC58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465</w:t>
      </w:r>
    </w:p>
    <w:p w14:paraId="6B0A80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465</w:t>
      </w:r>
    </w:p>
    <w:p w14:paraId="0CECF1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465</w:t>
      </w:r>
    </w:p>
    <w:p w14:paraId="790A9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465</w:t>
      </w:r>
    </w:p>
    <w:p w14:paraId="25F2A6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467</w:t>
      </w:r>
    </w:p>
    <w:p w14:paraId="68D9AB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467</w:t>
      </w:r>
    </w:p>
    <w:p w14:paraId="01A55D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467</w:t>
      </w:r>
    </w:p>
    <w:p w14:paraId="3FF12B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467</w:t>
      </w:r>
    </w:p>
    <w:p w14:paraId="222B09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468</w:t>
      </w:r>
    </w:p>
    <w:p w14:paraId="682311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468</w:t>
      </w:r>
    </w:p>
    <w:p w14:paraId="24661F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470</w:t>
      </w:r>
    </w:p>
    <w:p w14:paraId="7CC115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470</w:t>
      </w:r>
    </w:p>
    <w:p w14:paraId="165829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474</w:t>
      </w:r>
    </w:p>
    <w:p w14:paraId="4F2C20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478</w:t>
      </w:r>
    </w:p>
    <w:p w14:paraId="6AE033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478</w:t>
      </w:r>
    </w:p>
    <w:p w14:paraId="3631A1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29073F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478</w:t>
      </w:r>
    </w:p>
    <w:p w14:paraId="160F80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– NR SFTD Measurements</w:t>
      </w:r>
      <w:r>
        <w:rPr>
          <w:noProof/>
        </w:rPr>
        <w:tab/>
        <w:t>478</w:t>
      </w:r>
    </w:p>
    <w:p w14:paraId="6BC1C8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– NR SFTD Measurements</w:t>
      </w:r>
      <w:r>
        <w:rPr>
          <w:noProof/>
        </w:rPr>
        <w:tab/>
        <w:t>480</w:t>
      </w:r>
    </w:p>
    <w:p w14:paraId="044613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FDD - NR measurements with autonomous gaps</w:t>
      </w:r>
      <w:r>
        <w:rPr>
          <w:noProof/>
        </w:rPr>
        <w:tab/>
        <w:t>480</w:t>
      </w:r>
    </w:p>
    <w:p w14:paraId="0F7261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 TDD - NR measurements with autonomous gaps</w:t>
      </w:r>
      <w:r>
        <w:rPr>
          <w:noProof/>
        </w:rPr>
        <w:tab/>
        <w:t>481</w:t>
      </w:r>
    </w:p>
    <w:p w14:paraId="3223EC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FDD – NR measurements without measurement gap</w:t>
      </w:r>
      <w:r>
        <w:rPr>
          <w:noProof/>
        </w:rPr>
        <w:tab/>
        <w:t>481</w:t>
      </w:r>
    </w:p>
    <w:p w14:paraId="2724CE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8.1.2.4.30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TDD – NR measurements without measurement gap</w:t>
      </w:r>
      <w:r>
        <w:rPr>
          <w:noProof/>
        </w:rPr>
        <w:tab/>
        <w:t>486</w:t>
      </w:r>
    </w:p>
    <w:p w14:paraId="4A1E5A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486</w:t>
      </w:r>
    </w:p>
    <w:p w14:paraId="09920DE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487</w:t>
      </w:r>
    </w:p>
    <w:p w14:paraId="432B7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488</w:t>
      </w:r>
    </w:p>
    <w:p w14:paraId="75D7B0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490</w:t>
      </w:r>
    </w:p>
    <w:p w14:paraId="6EA910F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492</w:t>
      </w:r>
    </w:p>
    <w:p w14:paraId="66FC7ED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7F99DC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4CAC62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0C4F9A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493</w:t>
      </w:r>
    </w:p>
    <w:p w14:paraId="64F8DA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493</w:t>
      </w:r>
    </w:p>
    <w:p w14:paraId="39E672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494</w:t>
      </w:r>
    </w:p>
    <w:p w14:paraId="58CB1E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495</w:t>
      </w:r>
    </w:p>
    <w:p w14:paraId="035B67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497</w:t>
      </w:r>
    </w:p>
    <w:p w14:paraId="64952E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499</w:t>
      </w:r>
    </w:p>
    <w:p w14:paraId="4A17C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501</w:t>
      </w:r>
    </w:p>
    <w:p w14:paraId="0C8A44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503</w:t>
      </w:r>
    </w:p>
    <w:p w14:paraId="2F678E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505</w:t>
      </w:r>
    </w:p>
    <w:p w14:paraId="32C273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506</w:t>
      </w:r>
    </w:p>
    <w:p w14:paraId="68D6C8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508</w:t>
      </w:r>
    </w:p>
    <w:p w14:paraId="12E41F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508</w:t>
      </w:r>
    </w:p>
    <w:p w14:paraId="549DF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509</w:t>
      </w:r>
    </w:p>
    <w:p w14:paraId="4BB683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511</w:t>
      </w:r>
    </w:p>
    <w:p w14:paraId="33E01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511</w:t>
      </w:r>
    </w:p>
    <w:p w14:paraId="35E51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512</w:t>
      </w:r>
    </w:p>
    <w:p w14:paraId="31497A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512</w:t>
      </w:r>
    </w:p>
    <w:p w14:paraId="6ADD62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515</w:t>
      </w:r>
    </w:p>
    <w:p w14:paraId="4A17BC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518</w:t>
      </w:r>
    </w:p>
    <w:p w14:paraId="0BB701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521</w:t>
      </w:r>
    </w:p>
    <w:p w14:paraId="06BB9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525</w:t>
      </w:r>
    </w:p>
    <w:p w14:paraId="64B07C5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619E25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525</w:t>
      </w:r>
    </w:p>
    <w:p w14:paraId="0B00B7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526</w:t>
      </w:r>
    </w:p>
    <w:p w14:paraId="35887C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526</w:t>
      </w:r>
    </w:p>
    <w:p w14:paraId="5024C5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527</w:t>
      </w:r>
    </w:p>
    <w:p w14:paraId="2DAC591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527</w:t>
      </w:r>
    </w:p>
    <w:p w14:paraId="47E36F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7B2FA9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527</w:t>
      </w:r>
    </w:p>
    <w:p w14:paraId="6E7A8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531</w:t>
      </w:r>
    </w:p>
    <w:p w14:paraId="6D84F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531</w:t>
      </w:r>
    </w:p>
    <w:p w14:paraId="22416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531</w:t>
      </w:r>
    </w:p>
    <w:p w14:paraId="4353EA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531</w:t>
      </w:r>
    </w:p>
    <w:p w14:paraId="056528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531</w:t>
      </w:r>
    </w:p>
    <w:p w14:paraId="14DCF8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532</w:t>
      </w:r>
    </w:p>
    <w:p w14:paraId="7C3647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532</w:t>
      </w:r>
    </w:p>
    <w:p w14:paraId="495D17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533</w:t>
      </w:r>
    </w:p>
    <w:p w14:paraId="136AA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535</w:t>
      </w:r>
    </w:p>
    <w:p w14:paraId="7E86EE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535</w:t>
      </w:r>
    </w:p>
    <w:p w14:paraId="19846F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535</w:t>
      </w:r>
    </w:p>
    <w:p w14:paraId="08C444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535</w:t>
      </w:r>
    </w:p>
    <w:p w14:paraId="6C74A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536</w:t>
      </w:r>
    </w:p>
    <w:p w14:paraId="526F47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537</w:t>
      </w:r>
    </w:p>
    <w:p w14:paraId="120E40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537</w:t>
      </w:r>
    </w:p>
    <w:p w14:paraId="47C34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538</w:t>
      </w:r>
    </w:p>
    <w:p w14:paraId="2ABADA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539</w:t>
      </w:r>
    </w:p>
    <w:p w14:paraId="5D5620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539</w:t>
      </w:r>
    </w:p>
    <w:p w14:paraId="4C188F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540</w:t>
      </w:r>
    </w:p>
    <w:p w14:paraId="654AE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540</w:t>
      </w:r>
    </w:p>
    <w:p w14:paraId="0551AE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540</w:t>
      </w:r>
    </w:p>
    <w:p w14:paraId="29AA79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543</w:t>
      </w:r>
    </w:p>
    <w:p w14:paraId="0BFC98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545</w:t>
      </w:r>
    </w:p>
    <w:p w14:paraId="748486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549</w:t>
      </w:r>
    </w:p>
    <w:p w14:paraId="1B29EA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550</w:t>
      </w:r>
    </w:p>
    <w:p w14:paraId="3219A5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550</w:t>
      </w:r>
    </w:p>
    <w:p w14:paraId="1CE7843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551</w:t>
      </w:r>
    </w:p>
    <w:p w14:paraId="78C90F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545F88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551</w:t>
      </w:r>
    </w:p>
    <w:p w14:paraId="7016B4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551</w:t>
      </w:r>
    </w:p>
    <w:p w14:paraId="320A84D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551</w:t>
      </w:r>
    </w:p>
    <w:p w14:paraId="58967D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554</w:t>
      </w:r>
    </w:p>
    <w:p w14:paraId="2050D2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556</w:t>
      </w:r>
    </w:p>
    <w:p w14:paraId="57A769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557</w:t>
      </w:r>
    </w:p>
    <w:p w14:paraId="4C7FF7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559</w:t>
      </w:r>
    </w:p>
    <w:p w14:paraId="644606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562</w:t>
      </w:r>
    </w:p>
    <w:p w14:paraId="6D6978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562</w:t>
      </w:r>
    </w:p>
    <w:p w14:paraId="024823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562</w:t>
      </w:r>
    </w:p>
    <w:p w14:paraId="24794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562</w:t>
      </w:r>
    </w:p>
    <w:p w14:paraId="5B49424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247F89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565</w:t>
      </w:r>
    </w:p>
    <w:p w14:paraId="4BCE0E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567</w:t>
      </w:r>
    </w:p>
    <w:p w14:paraId="3B0AF6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568</w:t>
      </w:r>
    </w:p>
    <w:p w14:paraId="2E9CCD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570</w:t>
      </w:r>
    </w:p>
    <w:p w14:paraId="508764A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573</w:t>
      </w:r>
    </w:p>
    <w:p w14:paraId="752D5C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573</w:t>
      </w:r>
    </w:p>
    <w:p w14:paraId="6837AC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573</w:t>
      </w:r>
    </w:p>
    <w:p w14:paraId="3ADBFA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438DD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574</w:t>
      </w:r>
    </w:p>
    <w:p w14:paraId="349A5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574</w:t>
      </w:r>
    </w:p>
    <w:p w14:paraId="20D78D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574</w:t>
      </w:r>
    </w:p>
    <w:p w14:paraId="0866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574</w:t>
      </w:r>
    </w:p>
    <w:p w14:paraId="634D9B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574</w:t>
      </w:r>
    </w:p>
    <w:p w14:paraId="334C3B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574</w:t>
      </w:r>
    </w:p>
    <w:p w14:paraId="0E817C2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575</w:t>
      </w:r>
    </w:p>
    <w:p w14:paraId="18837F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577</w:t>
      </w:r>
    </w:p>
    <w:p w14:paraId="07BBC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577</w:t>
      </w:r>
    </w:p>
    <w:p w14:paraId="4A4C6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577</w:t>
      </w:r>
    </w:p>
    <w:p w14:paraId="7158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577</w:t>
      </w:r>
    </w:p>
    <w:p w14:paraId="66ED17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577</w:t>
      </w:r>
    </w:p>
    <w:p w14:paraId="30A60E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577</w:t>
      </w:r>
    </w:p>
    <w:p w14:paraId="6D9085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579</w:t>
      </w:r>
    </w:p>
    <w:p w14:paraId="5C60A6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580</w:t>
      </w:r>
    </w:p>
    <w:p w14:paraId="02DD77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0541CD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580</w:t>
      </w:r>
    </w:p>
    <w:p w14:paraId="487376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581</w:t>
      </w:r>
    </w:p>
    <w:p w14:paraId="108FD5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581</w:t>
      </w:r>
    </w:p>
    <w:p w14:paraId="791044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581</w:t>
      </w:r>
    </w:p>
    <w:p w14:paraId="00260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581</w:t>
      </w:r>
    </w:p>
    <w:p w14:paraId="4EFCF8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582</w:t>
      </w:r>
    </w:p>
    <w:p w14:paraId="59DEC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582</w:t>
      </w:r>
    </w:p>
    <w:p w14:paraId="522EBF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582</w:t>
      </w:r>
    </w:p>
    <w:p w14:paraId="6664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583</w:t>
      </w:r>
    </w:p>
    <w:p w14:paraId="381AD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583</w:t>
      </w:r>
    </w:p>
    <w:p w14:paraId="782C7D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5DEA4A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583</w:t>
      </w:r>
    </w:p>
    <w:p w14:paraId="00471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584</w:t>
      </w:r>
    </w:p>
    <w:p w14:paraId="439097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584</w:t>
      </w:r>
    </w:p>
    <w:p w14:paraId="1D1276C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584</w:t>
      </w:r>
    </w:p>
    <w:p w14:paraId="6862A8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584</w:t>
      </w:r>
    </w:p>
    <w:p w14:paraId="2BE231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584</w:t>
      </w:r>
    </w:p>
    <w:p w14:paraId="1F98D3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585</w:t>
      </w:r>
    </w:p>
    <w:p w14:paraId="44E38B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585</w:t>
      </w:r>
    </w:p>
    <w:p w14:paraId="6864F7A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585</w:t>
      </w:r>
    </w:p>
    <w:p w14:paraId="047E5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E379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585</w:t>
      </w:r>
    </w:p>
    <w:p w14:paraId="353CC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585</w:t>
      </w:r>
    </w:p>
    <w:p w14:paraId="77A6B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586</w:t>
      </w:r>
    </w:p>
    <w:p w14:paraId="51C842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586</w:t>
      </w:r>
    </w:p>
    <w:p w14:paraId="0AB513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586</w:t>
      </w:r>
    </w:p>
    <w:p w14:paraId="5FB2EF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587</w:t>
      </w:r>
    </w:p>
    <w:p w14:paraId="6E926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587</w:t>
      </w:r>
    </w:p>
    <w:p w14:paraId="00FAC83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587</w:t>
      </w:r>
    </w:p>
    <w:p w14:paraId="2FDEDEB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587</w:t>
      </w:r>
    </w:p>
    <w:p w14:paraId="1413B176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589</w:t>
      </w:r>
    </w:p>
    <w:p w14:paraId="528BAEB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590</w:t>
      </w:r>
    </w:p>
    <w:p w14:paraId="53BA25BD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592</w:t>
      </w:r>
    </w:p>
    <w:p w14:paraId="2746A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593</w:t>
      </w:r>
    </w:p>
    <w:p w14:paraId="5D624E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593</w:t>
      </w:r>
    </w:p>
    <w:p w14:paraId="1F7081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597</w:t>
      </w:r>
    </w:p>
    <w:p w14:paraId="3A3688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597</w:t>
      </w:r>
    </w:p>
    <w:p w14:paraId="5925DA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597</w:t>
      </w:r>
    </w:p>
    <w:p w14:paraId="1C4958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597</w:t>
      </w:r>
    </w:p>
    <w:p w14:paraId="44CE4969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597</w:t>
      </w:r>
    </w:p>
    <w:p w14:paraId="38E31225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599</w:t>
      </w:r>
    </w:p>
    <w:p w14:paraId="7A3BD67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599</w:t>
      </w:r>
    </w:p>
    <w:p w14:paraId="649FF9A2" w14:textId="77777777" w:rsidR="00423D4D" w:rsidRDefault="00423D4D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600</w:t>
      </w:r>
    </w:p>
    <w:p w14:paraId="6838A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601</w:t>
      </w:r>
    </w:p>
    <w:p w14:paraId="60F854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601</w:t>
      </w:r>
    </w:p>
    <w:p w14:paraId="31D893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605</w:t>
      </w:r>
    </w:p>
    <w:p w14:paraId="5C9528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605</w:t>
      </w:r>
    </w:p>
    <w:p w14:paraId="614C4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605</w:t>
      </w:r>
    </w:p>
    <w:p w14:paraId="46D3B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605</w:t>
      </w:r>
    </w:p>
    <w:p w14:paraId="42A0A1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606</w:t>
      </w:r>
    </w:p>
    <w:p w14:paraId="276B3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606</w:t>
      </w:r>
    </w:p>
    <w:p w14:paraId="57129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606</w:t>
      </w:r>
    </w:p>
    <w:p w14:paraId="7F6329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606</w:t>
      </w:r>
    </w:p>
    <w:p w14:paraId="1A310D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66D279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606</w:t>
      </w:r>
    </w:p>
    <w:p w14:paraId="33992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14FEF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607</w:t>
      </w:r>
    </w:p>
    <w:p w14:paraId="138EEA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607</w:t>
      </w:r>
    </w:p>
    <w:p w14:paraId="6CD20C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607</w:t>
      </w:r>
    </w:p>
    <w:p w14:paraId="51323D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607</w:t>
      </w:r>
    </w:p>
    <w:p w14:paraId="0F67BA0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610</w:t>
      </w:r>
    </w:p>
    <w:p w14:paraId="195851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613</w:t>
      </w:r>
    </w:p>
    <w:p w14:paraId="6C357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613</w:t>
      </w:r>
    </w:p>
    <w:p w14:paraId="5AFBE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613</w:t>
      </w:r>
    </w:p>
    <w:p w14:paraId="0D6AE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613</w:t>
      </w:r>
    </w:p>
    <w:p w14:paraId="59E7B5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613</w:t>
      </w:r>
    </w:p>
    <w:p w14:paraId="292935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613</w:t>
      </w:r>
    </w:p>
    <w:p w14:paraId="2CF559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615</w:t>
      </w:r>
    </w:p>
    <w:p w14:paraId="5B715E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617</w:t>
      </w:r>
    </w:p>
    <w:p w14:paraId="27437D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617</w:t>
      </w:r>
    </w:p>
    <w:p w14:paraId="632E28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617</w:t>
      </w:r>
    </w:p>
    <w:p w14:paraId="7CE18C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618</w:t>
      </w:r>
    </w:p>
    <w:p w14:paraId="73E4A1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618</w:t>
      </w:r>
    </w:p>
    <w:p w14:paraId="2509B3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623</w:t>
      </w:r>
    </w:p>
    <w:p w14:paraId="002859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625</w:t>
      </w:r>
    </w:p>
    <w:p w14:paraId="27096B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629</w:t>
      </w:r>
    </w:p>
    <w:p w14:paraId="2F6C2F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629</w:t>
      </w:r>
    </w:p>
    <w:p w14:paraId="64678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629</w:t>
      </w:r>
    </w:p>
    <w:p w14:paraId="736B48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632</w:t>
      </w:r>
    </w:p>
    <w:p w14:paraId="75BC1D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634</w:t>
      </w:r>
    </w:p>
    <w:p w14:paraId="4CB3FC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635</w:t>
      </w:r>
    </w:p>
    <w:p w14:paraId="2FF62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635</w:t>
      </w:r>
    </w:p>
    <w:p w14:paraId="112C26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637</w:t>
      </w:r>
    </w:p>
    <w:p w14:paraId="65D815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639</w:t>
      </w:r>
    </w:p>
    <w:p w14:paraId="2DCC29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640</w:t>
      </w:r>
    </w:p>
    <w:p w14:paraId="0C5019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640</w:t>
      </w:r>
    </w:p>
    <w:p w14:paraId="77FCFE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640</w:t>
      </w:r>
    </w:p>
    <w:p w14:paraId="3FCE0E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641</w:t>
      </w:r>
    </w:p>
    <w:p w14:paraId="5F184D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641</w:t>
      </w:r>
    </w:p>
    <w:p w14:paraId="426B26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641</w:t>
      </w:r>
    </w:p>
    <w:p w14:paraId="23BB4E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642</w:t>
      </w:r>
    </w:p>
    <w:p w14:paraId="63D186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642</w:t>
      </w:r>
    </w:p>
    <w:p w14:paraId="78224A8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643</w:t>
      </w:r>
    </w:p>
    <w:p w14:paraId="5692B9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644</w:t>
      </w:r>
    </w:p>
    <w:p w14:paraId="55E21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644</w:t>
      </w:r>
    </w:p>
    <w:p w14:paraId="5EA2745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645</w:t>
      </w:r>
    </w:p>
    <w:p w14:paraId="19573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649</w:t>
      </w:r>
    </w:p>
    <w:p w14:paraId="42BC9C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651</w:t>
      </w:r>
    </w:p>
    <w:p w14:paraId="58CC3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655</w:t>
      </w:r>
    </w:p>
    <w:p w14:paraId="2D9715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655</w:t>
      </w:r>
    </w:p>
    <w:p w14:paraId="181E65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656</w:t>
      </w:r>
    </w:p>
    <w:p w14:paraId="611EE9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656</w:t>
      </w:r>
    </w:p>
    <w:p w14:paraId="79F15F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657</w:t>
      </w:r>
    </w:p>
    <w:p w14:paraId="3BF000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661</w:t>
      </w:r>
    </w:p>
    <w:p w14:paraId="014F55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664</w:t>
      </w:r>
    </w:p>
    <w:p w14:paraId="5B80F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669</w:t>
      </w:r>
    </w:p>
    <w:p w14:paraId="7DCEE9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670</w:t>
      </w:r>
    </w:p>
    <w:p w14:paraId="05E903C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670</w:t>
      </w:r>
    </w:p>
    <w:p w14:paraId="57419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094C9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671</w:t>
      </w:r>
    </w:p>
    <w:p w14:paraId="599C70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671</w:t>
      </w:r>
    </w:p>
    <w:p w14:paraId="6188F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674</w:t>
      </w:r>
    </w:p>
    <w:p w14:paraId="5F6412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676</w:t>
      </w:r>
    </w:p>
    <w:p w14:paraId="1D3198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677</w:t>
      </w:r>
    </w:p>
    <w:p w14:paraId="12B4BE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677</w:t>
      </w:r>
    </w:p>
    <w:p w14:paraId="3AF242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677</w:t>
      </w:r>
    </w:p>
    <w:p w14:paraId="7ADB34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678</w:t>
      </w:r>
    </w:p>
    <w:p w14:paraId="4679C9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678</w:t>
      </w:r>
    </w:p>
    <w:p w14:paraId="494532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678</w:t>
      </w:r>
    </w:p>
    <w:p w14:paraId="7EB47C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679</w:t>
      </w:r>
    </w:p>
    <w:p w14:paraId="6D140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679</w:t>
      </w:r>
    </w:p>
    <w:p w14:paraId="33F3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679</w:t>
      </w:r>
    </w:p>
    <w:p w14:paraId="10968F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684</w:t>
      </w:r>
    </w:p>
    <w:p w14:paraId="7B098F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686</w:t>
      </w:r>
    </w:p>
    <w:p w14:paraId="38D71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691</w:t>
      </w:r>
    </w:p>
    <w:p w14:paraId="2EBDF1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691</w:t>
      </w:r>
    </w:p>
    <w:p w14:paraId="47E9BF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691</w:t>
      </w:r>
    </w:p>
    <w:p w14:paraId="6D54A6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693</w:t>
      </w:r>
    </w:p>
    <w:p w14:paraId="638A31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696</w:t>
      </w:r>
    </w:p>
    <w:p w14:paraId="479CD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696</w:t>
      </w:r>
    </w:p>
    <w:p w14:paraId="67EE007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697</w:t>
      </w:r>
    </w:p>
    <w:p w14:paraId="30948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697</w:t>
      </w:r>
    </w:p>
    <w:p w14:paraId="4DDD1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697</w:t>
      </w:r>
    </w:p>
    <w:p w14:paraId="352D32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698</w:t>
      </w:r>
    </w:p>
    <w:p w14:paraId="21F7F94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698</w:t>
      </w:r>
    </w:p>
    <w:p w14:paraId="4122CDEB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698</w:t>
      </w:r>
    </w:p>
    <w:p w14:paraId="6F4281E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700</w:t>
      </w:r>
    </w:p>
    <w:p w14:paraId="657DF9A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702</w:t>
      </w:r>
    </w:p>
    <w:p w14:paraId="2CDF057C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702</w:t>
      </w:r>
    </w:p>
    <w:p w14:paraId="02E2380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702</w:t>
      </w:r>
    </w:p>
    <w:p w14:paraId="3B8BE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704</w:t>
      </w:r>
    </w:p>
    <w:p w14:paraId="011EDE9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704</w:t>
      </w:r>
    </w:p>
    <w:p w14:paraId="184E04C0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704</w:t>
      </w:r>
    </w:p>
    <w:p w14:paraId="0418EE9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706</w:t>
      </w:r>
    </w:p>
    <w:p w14:paraId="4B8564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708</w:t>
      </w:r>
    </w:p>
    <w:p w14:paraId="577D4F9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708</w:t>
      </w:r>
    </w:p>
    <w:p w14:paraId="7D634FA2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708</w:t>
      </w:r>
    </w:p>
    <w:p w14:paraId="65F2FC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710</w:t>
      </w:r>
    </w:p>
    <w:p w14:paraId="35D738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711</w:t>
      </w:r>
    </w:p>
    <w:p w14:paraId="1C92FB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711</w:t>
      </w:r>
    </w:p>
    <w:p w14:paraId="4DD2BF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712</w:t>
      </w:r>
    </w:p>
    <w:p w14:paraId="28F8AF9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712</w:t>
      </w:r>
    </w:p>
    <w:p w14:paraId="6775FBF7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712</w:t>
      </w:r>
    </w:p>
    <w:p w14:paraId="34501C1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714</w:t>
      </w:r>
    </w:p>
    <w:p w14:paraId="005213F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716</w:t>
      </w:r>
    </w:p>
    <w:p w14:paraId="67D3D4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716</w:t>
      </w:r>
    </w:p>
    <w:p w14:paraId="449A646D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717</w:t>
      </w:r>
    </w:p>
    <w:p w14:paraId="720B8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719</w:t>
      </w:r>
    </w:p>
    <w:p w14:paraId="3EC6D0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719</w:t>
      </w:r>
    </w:p>
    <w:p w14:paraId="6C4BAD8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719</w:t>
      </w:r>
    </w:p>
    <w:p w14:paraId="2E4E1D45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721</w:t>
      </w:r>
    </w:p>
    <w:p w14:paraId="05C59D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723</w:t>
      </w:r>
    </w:p>
    <w:p w14:paraId="0929FC9E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723</w:t>
      </w:r>
    </w:p>
    <w:p w14:paraId="2ACCF604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723</w:t>
      </w:r>
    </w:p>
    <w:p w14:paraId="1406C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725</w:t>
      </w:r>
    </w:p>
    <w:p w14:paraId="644A5F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726</w:t>
      </w:r>
    </w:p>
    <w:p w14:paraId="143B14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726</w:t>
      </w:r>
    </w:p>
    <w:p w14:paraId="399674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726</w:t>
      </w:r>
    </w:p>
    <w:p w14:paraId="5C03A2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726</w:t>
      </w:r>
    </w:p>
    <w:p w14:paraId="128F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726</w:t>
      </w:r>
    </w:p>
    <w:p w14:paraId="2F512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726</w:t>
      </w:r>
    </w:p>
    <w:p w14:paraId="56EE40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727</w:t>
      </w:r>
    </w:p>
    <w:p w14:paraId="0D3270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727</w:t>
      </w:r>
    </w:p>
    <w:p w14:paraId="63017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727</w:t>
      </w:r>
    </w:p>
    <w:p w14:paraId="4B36F0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727</w:t>
      </w:r>
    </w:p>
    <w:p w14:paraId="15B2A0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727</w:t>
      </w:r>
    </w:p>
    <w:p w14:paraId="00C8E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728</w:t>
      </w:r>
    </w:p>
    <w:p w14:paraId="37330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3BE12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728</w:t>
      </w:r>
    </w:p>
    <w:p w14:paraId="47F63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728</w:t>
      </w:r>
    </w:p>
    <w:p w14:paraId="4CF3BC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729</w:t>
      </w:r>
    </w:p>
    <w:p w14:paraId="3D93A9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730</w:t>
      </w:r>
    </w:p>
    <w:p w14:paraId="64E72B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730</w:t>
      </w:r>
    </w:p>
    <w:p w14:paraId="1384F5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6EC850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731</w:t>
      </w:r>
    </w:p>
    <w:p w14:paraId="15CB1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2A9B2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1C6C64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731</w:t>
      </w:r>
    </w:p>
    <w:p w14:paraId="056AA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731</w:t>
      </w:r>
    </w:p>
    <w:p w14:paraId="68276E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731</w:t>
      </w:r>
    </w:p>
    <w:p w14:paraId="4BC58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731</w:t>
      </w:r>
    </w:p>
    <w:p w14:paraId="73A32B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735</w:t>
      </w:r>
    </w:p>
    <w:p w14:paraId="55C9B7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735</w:t>
      </w:r>
    </w:p>
    <w:p w14:paraId="36A1EF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735</w:t>
      </w:r>
    </w:p>
    <w:p w14:paraId="7D7BD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735</w:t>
      </w:r>
    </w:p>
    <w:p w14:paraId="134BA3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735</w:t>
      </w:r>
    </w:p>
    <w:p w14:paraId="57D9D6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736</w:t>
      </w:r>
    </w:p>
    <w:p w14:paraId="5B0349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736</w:t>
      </w:r>
    </w:p>
    <w:p w14:paraId="28246E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18AE37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737</w:t>
      </w:r>
    </w:p>
    <w:p w14:paraId="6E8692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737</w:t>
      </w:r>
    </w:p>
    <w:p w14:paraId="3BBFA4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738</w:t>
      </w:r>
    </w:p>
    <w:p w14:paraId="4212EBA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738</w:t>
      </w:r>
    </w:p>
    <w:p w14:paraId="6AE6E5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740</w:t>
      </w:r>
    </w:p>
    <w:p w14:paraId="370B6A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743</w:t>
      </w:r>
    </w:p>
    <w:p w14:paraId="4C0944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743</w:t>
      </w:r>
    </w:p>
    <w:p w14:paraId="1AA4E6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743</w:t>
      </w:r>
    </w:p>
    <w:p w14:paraId="4323DB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746</w:t>
      </w:r>
    </w:p>
    <w:p w14:paraId="5196B1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748</w:t>
      </w:r>
    </w:p>
    <w:p w14:paraId="1D263A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Requirements for UE category M2 with CE mode B</w:t>
      </w:r>
      <w:r>
        <w:rPr>
          <w:noProof/>
        </w:rPr>
        <w:tab/>
        <w:t>749</w:t>
      </w:r>
    </w:p>
    <w:p w14:paraId="5E9C3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749</w:t>
      </w:r>
    </w:p>
    <w:p w14:paraId="29F7A9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749</w:t>
      </w:r>
    </w:p>
    <w:p w14:paraId="1D281F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751</w:t>
      </w:r>
    </w:p>
    <w:p w14:paraId="273A769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754</w:t>
      </w:r>
    </w:p>
    <w:p w14:paraId="08E4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754</w:t>
      </w:r>
    </w:p>
    <w:p w14:paraId="4EAC75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755</w:t>
      </w:r>
    </w:p>
    <w:p w14:paraId="492C16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757</w:t>
      </w:r>
    </w:p>
    <w:p w14:paraId="3B7037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759</w:t>
      </w:r>
    </w:p>
    <w:p w14:paraId="5B05A5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760</w:t>
      </w:r>
    </w:p>
    <w:p w14:paraId="02BCC2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1E761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760</w:t>
      </w:r>
    </w:p>
    <w:p w14:paraId="3466B1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Intrafrequency Measurements</w:t>
      </w:r>
      <w:r>
        <w:rPr>
          <w:noProof/>
        </w:rPr>
        <w:tab/>
        <w:t>760</w:t>
      </w:r>
    </w:p>
    <w:p w14:paraId="62B20A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761</w:t>
      </w:r>
    </w:p>
    <w:p w14:paraId="633E31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761</w:t>
      </w:r>
    </w:p>
    <w:p w14:paraId="640489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761</w:t>
      </w:r>
    </w:p>
    <w:p w14:paraId="1D2CE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3E52FD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3E52FD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761</w:t>
      </w:r>
    </w:p>
    <w:p w14:paraId="5F03AC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763</w:t>
      </w:r>
    </w:p>
    <w:p w14:paraId="2AF4E3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763</w:t>
      </w:r>
    </w:p>
    <w:p w14:paraId="0FCF5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1FBFF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763</w:t>
      </w:r>
    </w:p>
    <w:p w14:paraId="222AE05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8.17.3</w:t>
      </w:r>
      <w:r w:rsidRPr="003E52FD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763</w:t>
      </w:r>
    </w:p>
    <w:p w14:paraId="61EDCA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765</w:t>
      </w:r>
    </w:p>
    <w:p w14:paraId="7A8B7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767</w:t>
      </w:r>
    </w:p>
    <w:p w14:paraId="52FD1B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767</w:t>
      </w:r>
    </w:p>
    <w:p w14:paraId="5320B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768</w:t>
      </w:r>
    </w:p>
    <w:p w14:paraId="29BB70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770</w:t>
      </w:r>
    </w:p>
    <w:p w14:paraId="16D961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770</w:t>
      </w:r>
    </w:p>
    <w:p w14:paraId="2C7D957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771</w:t>
      </w:r>
    </w:p>
    <w:p w14:paraId="68DC7BC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772</w:t>
      </w:r>
    </w:p>
    <w:p w14:paraId="6D866BC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773</w:t>
      </w:r>
    </w:p>
    <w:p w14:paraId="58E242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774</w:t>
      </w:r>
    </w:p>
    <w:p w14:paraId="7B1A6C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774</w:t>
      </w:r>
    </w:p>
    <w:p w14:paraId="3FCB8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774</w:t>
      </w:r>
    </w:p>
    <w:p w14:paraId="7DBA3D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775</w:t>
      </w:r>
    </w:p>
    <w:p w14:paraId="6CC7AC3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776</w:t>
      </w:r>
    </w:p>
    <w:p w14:paraId="4326D82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777</w:t>
      </w:r>
    </w:p>
    <w:p w14:paraId="443F3B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777</w:t>
      </w:r>
    </w:p>
    <w:p w14:paraId="48CAC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778</w:t>
      </w:r>
    </w:p>
    <w:p w14:paraId="25A451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778</w:t>
      </w:r>
    </w:p>
    <w:p w14:paraId="2BD80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779</w:t>
      </w:r>
    </w:p>
    <w:p w14:paraId="1A4C38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791E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779</w:t>
      </w:r>
    </w:p>
    <w:p w14:paraId="31A4E5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779</w:t>
      </w:r>
    </w:p>
    <w:p w14:paraId="1E0B40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779</w:t>
      </w:r>
    </w:p>
    <w:p w14:paraId="30A769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779</w:t>
      </w:r>
    </w:p>
    <w:p w14:paraId="21858D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1BA301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780</w:t>
      </w:r>
    </w:p>
    <w:p w14:paraId="57742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F493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781</w:t>
      </w:r>
    </w:p>
    <w:p w14:paraId="56163E0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782</w:t>
      </w:r>
    </w:p>
    <w:p w14:paraId="2E55E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782</w:t>
      </w:r>
    </w:p>
    <w:p w14:paraId="2FAECD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782</w:t>
      </w:r>
    </w:p>
    <w:p w14:paraId="600BE0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783</w:t>
      </w:r>
    </w:p>
    <w:p w14:paraId="42BE20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783</w:t>
      </w:r>
    </w:p>
    <w:p w14:paraId="1303F4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783</w:t>
      </w:r>
    </w:p>
    <w:p w14:paraId="19C6E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783</w:t>
      </w:r>
    </w:p>
    <w:p w14:paraId="7FB75E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783</w:t>
      </w:r>
    </w:p>
    <w:p w14:paraId="38C3F1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783</w:t>
      </w:r>
    </w:p>
    <w:p w14:paraId="500AAF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784</w:t>
      </w:r>
    </w:p>
    <w:p w14:paraId="44FE11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785</w:t>
      </w:r>
    </w:p>
    <w:p w14:paraId="61F48A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785</w:t>
      </w:r>
    </w:p>
    <w:p w14:paraId="7D72D5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785</w:t>
      </w:r>
    </w:p>
    <w:p w14:paraId="3977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785</w:t>
      </w:r>
    </w:p>
    <w:p w14:paraId="32222E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785</w:t>
      </w:r>
    </w:p>
    <w:p w14:paraId="645BC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785</w:t>
      </w:r>
    </w:p>
    <w:p w14:paraId="2FDAA0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786</w:t>
      </w:r>
    </w:p>
    <w:p w14:paraId="71568C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786</w:t>
      </w:r>
    </w:p>
    <w:p w14:paraId="206AD3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786</w:t>
      </w:r>
    </w:p>
    <w:p w14:paraId="3D2F3B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787</w:t>
      </w:r>
    </w:p>
    <w:p w14:paraId="58168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787</w:t>
      </w:r>
    </w:p>
    <w:p w14:paraId="7433DA4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788</w:t>
      </w:r>
    </w:p>
    <w:p w14:paraId="0449E6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788</w:t>
      </w:r>
    </w:p>
    <w:p w14:paraId="221EAC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788</w:t>
      </w:r>
    </w:p>
    <w:p w14:paraId="0DD53E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789</w:t>
      </w:r>
    </w:p>
    <w:p w14:paraId="48DBDE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789</w:t>
      </w:r>
    </w:p>
    <w:p w14:paraId="35EF89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789</w:t>
      </w:r>
    </w:p>
    <w:p w14:paraId="417818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789</w:t>
      </w:r>
    </w:p>
    <w:p w14:paraId="374D00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789</w:t>
      </w:r>
    </w:p>
    <w:p w14:paraId="2010B4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789</w:t>
      </w:r>
    </w:p>
    <w:p w14:paraId="3BE2E3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790</w:t>
      </w:r>
    </w:p>
    <w:p w14:paraId="0A2FBF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790</w:t>
      </w:r>
    </w:p>
    <w:p w14:paraId="64C8F3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791</w:t>
      </w:r>
    </w:p>
    <w:p w14:paraId="0C3D31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791</w:t>
      </w:r>
    </w:p>
    <w:p w14:paraId="229A0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791</w:t>
      </w:r>
    </w:p>
    <w:p w14:paraId="09D8DDD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791</w:t>
      </w:r>
    </w:p>
    <w:p w14:paraId="5FC293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791</w:t>
      </w:r>
    </w:p>
    <w:p w14:paraId="46A3BFB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793</w:t>
      </w:r>
    </w:p>
    <w:p w14:paraId="12FEE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793</w:t>
      </w:r>
    </w:p>
    <w:p w14:paraId="594366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793</w:t>
      </w:r>
    </w:p>
    <w:p w14:paraId="09CA43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794</w:t>
      </w:r>
    </w:p>
    <w:p w14:paraId="2F8769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794</w:t>
      </w:r>
    </w:p>
    <w:p w14:paraId="78D42E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794</w:t>
      </w:r>
    </w:p>
    <w:p w14:paraId="7F16DC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795</w:t>
      </w:r>
    </w:p>
    <w:p w14:paraId="2B2482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796</w:t>
      </w:r>
    </w:p>
    <w:p w14:paraId="32B5DF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796</w:t>
      </w:r>
    </w:p>
    <w:p w14:paraId="06546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796</w:t>
      </w:r>
    </w:p>
    <w:p w14:paraId="6F8707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796</w:t>
      </w:r>
    </w:p>
    <w:p w14:paraId="2A2AE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796</w:t>
      </w:r>
    </w:p>
    <w:p w14:paraId="4ABF8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796</w:t>
      </w:r>
    </w:p>
    <w:p w14:paraId="3038D9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0FEDD5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797</w:t>
      </w:r>
    </w:p>
    <w:p w14:paraId="322355A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797</w:t>
      </w:r>
    </w:p>
    <w:p w14:paraId="109AB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797</w:t>
      </w:r>
    </w:p>
    <w:p w14:paraId="1B2DB9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42FA8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798</w:t>
      </w:r>
    </w:p>
    <w:p w14:paraId="7359393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798</w:t>
      </w:r>
    </w:p>
    <w:p w14:paraId="40F3D9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799</w:t>
      </w:r>
    </w:p>
    <w:p w14:paraId="65F58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17AB7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799</w:t>
      </w:r>
    </w:p>
    <w:p w14:paraId="274D6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799</w:t>
      </w:r>
    </w:p>
    <w:p w14:paraId="5EFB3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799</w:t>
      </w:r>
    </w:p>
    <w:p w14:paraId="65EC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48B2F6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799</w:t>
      </w:r>
    </w:p>
    <w:p w14:paraId="14AB46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799</w:t>
      </w:r>
    </w:p>
    <w:p w14:paraId="09B279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799</w:t>
      </w:r>
    </w:p>
    <w:p w14:paraId="1EE2D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8.17.17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799</w:t>
      </w:r>
    </w:p>
    <w:p w14:paraId="7F568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799</w:t>
      </w:r>
    </w:p>
    <w:p w14:paraId="36CCC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799</w:t>
      </w:r>
    </w:p>
    <w:p w14:paraId="69A763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799</w:t>
      </w:r>
    </w:p>
    <w:p w14:paraId="559113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799</w:t>
      </w:r>
    </w:p>
    <w:p w14:paraId="399ED9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800</w:t>
      </w:r>
    </w:p>
    <w:p w14:paraId="1E09E9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800</w:t>
      </w:r>
    </w:p>
    <w:p w14:paraId="7D3C6A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800</w:t>
      </w:r>
    </w:p>
    <w:p w14:paraId="11BBB3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800</w:t>
      </w:r>
    </w:p>
    <w:p w14:paraId="68EAE1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801</w:t>
      </w:r>
    </w:p>
    <w:p w14:paraId="15C995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802</w:t>
      </w:r>
    </w:p>
    <w:p w14:paraId="71767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69989E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Measurements</w:t>
      </w:r>
      <w:r>
        <w:rPr>
          <w:noProof/>
        </w:rPr>
        <w:tab/>
        <w:t>802</w:t>
      </w:r>
    </w:p>
    <w:p w14:paraId="1EF470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802</w:t>
      </w:r>
    </w:p>
    <w:p w14:paraId="22852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802</w:t>
      </w:r>
    </w:p>
    <w:p w14:paraId="68F96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Intra-frequency E-CID Measurements</w:t>
      </w:r>
      <w:r>
        <w:rPr>
          <w:noProof/>
        </w:rPr>
        <w:tab/>
        <w:t>802</w:t>
      </w:r>
    </w:p>
    <w:p w14:paraId="42C4DF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803</w:t>
      </w:r>
    </w:p>
    <w:p w14:paraId="15BEBE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197D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803</w:t>
      </w:r>
    </w:p>
    <w:p w14:paraId="4A5B77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8.19.6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803</w:t>
      </w:r>
    </w:p>
    <w:p w14:paraId="32075B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803</w:t>
      </w:r>
    </w:p>
    <w:p w14:paraId="5F5BBA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5D0AAC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803</w:t>
      </w:r>
    </w:p>
    <w:p w14:paraId="7D913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803</w:t>
      </w:r>
    </w:p>
    <w:p w14:paraId="46A98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t>8.19.7</w:t>
      </w:r>
      <w:r w:rsidRPr="003E52FD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803</w:t>
      </w:r>
    </w:p>
    <w:p w14:paraId="71F68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eastAsia="sv-SE"/>
        </w:rPr>
        <w:lastRenderedPageBreak/>
        <w:t>8.19.7</w:t>
      </w:r>
      <w:r w:rsidRPr="003E52FD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803</w:t>
      </w:r>
    </w:p>
    <w:p w14:paraId="197E6D7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803</w:t>
      </w:r>
    </w:p>
    <w:p w14:paraId="22391C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0401B1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804</w:t>
      </w:r>
    </w:p>
    <w:p w14:paraId="5003E2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804</w:t>
      </w:r>
    </w:p>
    <w:p w14:paraId="400F8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2F033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2AA47B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033248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807</w:t>
      </w:r>
    </w:p>
    <w:p w14:paraId="3B07B87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808</w:t>
      </w:r>
    </w:p>
    <w:p w14:paraId="323CB0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808</w:t>
      </w:r>
    </w:p>
    <w:p w14:paraId="5D495E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62C7AF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808</w:t>
      </w:r>
    </w:p>
    <w:p w14:paraId="21B5DB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808</w:t>
      </w:r>
    </w:p>
    <w:p w14:paraId="58AB64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809</w:t>
      </w:r>
    </w:p>
    <w:p w14:paraId="4234C3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810</w:t>
      </w:r>
    </w:p>
    <w:p w14:paraId="7D356A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810</w:t>
      </w:r>
    </w:p>
    <w:p w14:paraId="05451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811</w:t>
      </w:r>
    </w:p>
    <w:p w14:paraId="4770C6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812</w:t>
      </w:r>
    </w:p>
    <w:p w14:paraId="4C8052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813</w:t>
      </w:r>
    </w:p>
    <w:p w14:paraId="71F15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814</w:t>
      </w:r>
    </w:p>
    <w:p w14:paraId="51F4F3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815</w:t>
      </w:r>
    </w:p>
    <w:p w14:paraId="3D21C0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815</w:t>
      </w:r>
    </w:p>
    <w:p w14:paraId="52DBBB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815</w:t>
      </w:r>
    </w:p>
    <w:p w14:paraId="52B0CE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816</w:t>
      </w:r>
    </w:p>
    <w:p w14:paraId="63F303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7CED38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816</w:t>
      </w:r>
    </w:p>
    <w:p w14:paraId="33AB26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817</w:t>
      </w:r>
    </w:p>
    <w:p w14:paraId="48039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817</w:t>
      </w:r>
    </w:p>
    <w:p w14:paraId="4C62B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818</w:t>
      </w:r>
    </w:p>
    <w:p w14:paraId="0363A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819</w:t>
      </w:r>
    </w:p>
    <w:p w14:paraId="20185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819</w:t>
      </w:r>
    </w:p>
    <w:p w14:paraId="6180D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820</w:t>
      </w:r>
    </w:p>
    <w:p w14:paraId="26944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820</w:t>
      </w:r>
    </w:p>
    <w:p w14:paraId="224349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821</w:t>
      </w:r>
    </w:p>
    <w:p w14:paraId="0A69B3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822</w:t>
      </w:r>
    </w:p>
    <w:p w14:paraId="1413BE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548F4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822</w:t>
      </w:r>
    </w:p>
    <w:p w14:paraId="16ABD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822</w:t>
      </w:r>
    </w:p>
    <w:p w14:paraId="595C93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823</w:t>
      </w:r>
    </w:p>
    <w:p w14:paraId="4F944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823</w:t>
      </w:r>
    </w:p>
    <w:p w14:paraId="0703B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823</w:t>
      </w:r>
    </w:p>
    <w:p w14:paraId="340E53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824</w:t>
      </w:r>
    </w:p>
    <w:p w14:paraId="2494B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825</w:t>
      </w:r>
    </w:p>
    <w:p w14:paraId="777D7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826</w:t>
      </w:r>
    </w:p>
    <w:p w14:paraId="245D2A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827</w:t>
      </w:r>
    </w:p>
    <w:p w14:paraId="25385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828</w:t>
      </w:r>
    </w:p>
    <w:p w14:paraId="7E33B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828</w:t>
      </w:r>
    </w:p>
    <w:p w14:paraId="21055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828</w:t>
      </w:r>
    </w:p>
    <w:p w14:paraId="64BFA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828</w:t>
      </w:r>
    </w:p>
    <w:p w14:paraId="28021B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828</w:t>
      </w:r>
    </w:p>
    <w:p w14:paraId="73D6F0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829</w:t>
      </w:r>
    </w:p>
    <w:p w14:paraId="17D8A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829</w:t>
      </w:r>
    </w:p>
    <w:p w14:paraId="6EABD9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830</w:t>
      </w:r>
    </w:p>
    <w:p w14:paraId="51D2D4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831</w:t>
      </w:r>
    </w:p>
    <w:p w14:paraId="203A6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831</w:t>
      </w:r>
    </w:p>
    <w:p w14:paraId="7CCE8F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832</w:t>
      </w:r>
    </w:p>
    <w:p w14:paraId="1B768A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833</w:t>
      </w:r>
    </w:p>
    <w:p w14:paraId="2DADC1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833</w:t>
      </w:r>
    </w:p>
    <w:p w14:paraId="7DF09E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833</w:t>
      </w:r>
    </w:p>
    <w:p w14:paraId="12EA5F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834</w:t>
      </w:r>
    </w:p>
    <w:p w14:paraId="4462B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835</w:t>
      </w:r>
    </w:p>
    <w:p w14:paraId="19EDA9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4D80B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835</w:t>
      </w:r>
    </w:p>
    <w:p w14:paraId="5D52F2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835</w:t>
      </w:r>
    </w:p>
    <w:p w14:paraId="523C9A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836</w:t>
      </w:r>
    </w:p>
    <w:p w14:paraId="7A097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836</w:t>
      </w:r>
    </w:p>
    <w:p w14:paraId="5865EA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837</w:t>
      </w:r>
    </w:p>
    <w:p w14:paraId="58E59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837</w:t>
      </w:r>
    </w:p>
    <w:p w14:paraId="7B4E97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1126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837</w:t>
      </w:r>
    </w:p>
    <w:p w14:paraId="010BEA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 w:rsidRPr="003E52FD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837</w:t>
      </w:r>
    </w:p>
    <w:p w14:paraId="4125B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838</w:t>
      </w:r>
    </w:p>
    <w:p w14:paraId="5E6F75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838</w:t>
      </w:r>
    </w:p>
    <w:p w14:paraId="74EFED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838</w:t>
      </w:r>
    </w:p>
    <w:p w14:paraId="337869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838</w:t>
      </w:r>
    </w:p>
    <w:p w14:paraId="2D7801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838</w:t>
      </w:r>
    </w:p>
    <w:p w14:paraId="6FE618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838</w:t>
      </w:r>
    </w:p>
    <w:p w14:paraId="693A6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839</w:t>
      </w:r>
    </w:p>
    <w:p w14:paraId="7FE633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840</w:t>
      </w:r>
    </w:p>
    <w:p w14:paraId="3D4D9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841</w:t>
      </w:r>
    </w:p>
    <w:p w14:paraId="6421C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842</w:t>
      </w:r>
    </w:p>
    <w:p w14:paraId="7F0E5A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842</w:t>
      </w:r>
    </w:p>
    <w:p w14:paraId="64C093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843</w:t>
      </w:r>
    </w:p>
    <w:p w14:paraId="4AF2C5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845</w:t>
      </w:r>
    </w:p>
    <w:p w14:paraId="5E9F5C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845</w:t>
      </w:r>
    </w:p>
    <w:p w14:paraId="22AA9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846</w:t>
      </w:r>
    </w:p>
    <w:p w14:paraId="0623A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847</w:t>
      </w:r>
    </w:p>
    <w:p w14:paraId="21FFE9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848</w:t>
      </w:r>
    </w:p>
    <w:p w14:paraId="71BC3A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849</w:t>
      </w:r>
    </w:p>
    <w:p w14:paraId="5D1377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849</w:t>
      </w:r>
    </w:p>
    <w:p w14:paraId="4ECCEF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849</w:t>
      </w:r>
    </w:p>
    <w:p w14:paraId="271826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849</w:t>
      </w:r>
    </w:p>
    <w:p w14:paraId="64820C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849</w:t>
      </w:r>
    </w:p>
    <w:p w14:paraId="6C264A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850</w:t>
      </w:r>
    </w:p>
    <w:p w14:paraId="140A3B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850</w:t>
      </w:r>
    </w:p>
    <w:p w14:paraId="679EA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850</w:t>
      </w:r>
    </w:p>
    <w:p w14:paraId="4DC99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851</w:t>
      </w:r>
    </w:p>
    <w:p w14:paraId="493115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852</w:t>
      </w:r>
    </w:p>
    <w:p w14:paraId="7B0168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852</w:t>
      </w:r>
    </w:p>
    <w:p w14:paraId="001FE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852</w:t>
      </w:r>
    </w:p>
    <w:p w14:paraId="62F2D3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852</w:t>
      </w:r>
    </w:p>
    <w:p w14:paraId="18B802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852</w:t>
      </w:r>
    </w:p>
    <w:p w14:paraId="6645294A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852</w:t>
      </w:r>
    </w:p>
    <w:p w14:paraId="064DE396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853</w:t>
      </w:r>
    </w:p>
    <w:p w14:paraId="7520B3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854</w:t>
      </w:r>
    </w:p>
    <w:p w14:paraId="02A475E8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854</w:t>
      </w:r>
    </w:p>
    <w:p w14:paraId="7A4BE5DF" w14:textId="77777777" w:rsidR="00423D4D" w:rsidRDefault="00423D4D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854</w:t>
      </w:r>
    </w:p>
    <w:p w14:paraId="4CBE9CB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855</w:t>
      </w:r>
    </w:p>
    <w:p w14:paraId="478FF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855</w:t>
      </w:r>
    </w:p>
    <w:p w14:paraId="783D0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855</w:t>
      </w:r>
    </w:p>
    <w:p w14:paraId="5913D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856</w:t>
      </w:r>
    </w:p>
    <w:p w14:paraId="69625A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D3EC9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CD023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07F931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7DE277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856</w:t>
      </w:r>
    </w:p>
    <w:p w14:paraId="7404E1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856</w:t>
      </w:r>
    </w:p>
    <w:p w14:paraId="7A427E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856</w:t>
      </w:r>
    </w:p>
    <w:p w14:paraId="63ECEF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856</w:t>
      </w:r>
    </w:p>
    <w:p w14:paraId="13BF5B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856</w:t>
      </w:r>
    </w:p>
    <w:p w14:paraId="2F16F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857</w:t>
      </w:r>
    </w:p>
    <w:p w14:paraId="1FDC6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857</w:t>
      </w:r>
    </w:p>
    <w:p w14:paraId="65A7C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857</w:t>
      </w:r>
    </w:p>
    <w:p w14:paraId="7147F7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858</w:t>
      </w:r>
    </w:p>
    <w:p w14:paraId="70F77B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613F4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858</w:t>
      </w:r>
    </w:p>
    <w:p w14:paraId="5374DC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858</w:t>
      </w:r>
    </w:p>
    <w:p w14:paraId="452FBFC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859</w:t>
      </w:r>
    </w:p>
    <w:p w14:paraId="53DC30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860</w:t>
      </w:r>
    </w:p>
    <w:p w14:paraId="41359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860</w:t>
      </w:r>
    </w:p>
    <w:p w14:paraId="40ED61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860</w:t>
      </w:r>
    </w:p>
    <w:p w14:paraId="6DCB5C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860</w:t>
      </w:r>
    </w:p>
    <w:p w14:paraId="2D9E5C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860</w:t>
      </w:r>
    </w:p>
    <w:p w14:paraId="2F3EAB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861</w:t>
      </w:r>
    </w:p>
    <w:p w14:paraId="1251B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861</w:t>
      </w:r>
    </w:p>
    <w:p w14:paraId="63E97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862</w:t>
      </w:r>
    </w:p>
    <w:p w14:paraId="0DBEAE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862</w:t>
      </w:r>
    </w:p>
    <w:p w14:paraId="673051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862</w:t>
      </w:r>
    </w:p>
    <w:p w14:paraId="43BE08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862</w:t>
      </w:r>
    </w:p>
    <w:p w14:paraId="6C55FBD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863</w:t>
      </w:r>
    </w:p>
    <w:p w14:paraId="39AC24F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863</w:t>
      </w:r>
    </w:p>
    <w:p w14:paraId="1C126C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864</w:t>
      </w:r>
    </w:p>
    <w:p w14:paraId="09CDA5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864</w:t>
      </w:r>
    </w:p>
    <w:p w14:paraId="3162BD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864</w:t>
      </w:r>
    </w:p>
    <w:p w14:paraId="33FE5A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864</w:t>
      </w:r>
    </w:p>
    <w:p w14:paraId="3FE3C8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865</w:t>
      </w:r>
    </w:p>
    <w:p w14:paraId="207F9BB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865</w:t>
      </w:r>
    </w:p>
    <w:p w14:paraId="5A852C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866</w:t>
      </w:r>
    </w:p>
    <w:p w14:paraId="420BB1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866</w:t>
      </w:r>
    </w:p>
    <w:p w14:paraId="559C11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866</w:t>
      </w:r>
    </w:p>
    <w:p w14:paraId="5F493A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867</w:t>
      </w:r>
    </w:p>
    <w:p w14:paraId="175F16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867</w:t>
      </w:r>
    </w:p>
    <w:p w14:paraId="35FA0A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867</w:t>
      </w:r>
    </w:p>
    <w:p w14:paraId="5479E55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867</w:t>
      </w:r>
    </w:p>
    <w:p w14:paraId="635F68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868</w:t>
      </w:r>
    </w:p>
    <w:p w14:paraId="5E3D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09B84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868</w:t>
      </w:r>
    </w:p>
    <w:p w14:paraId="7E725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868</w:t>
      </w:r>
    </w:p>
    <w:p w14:paraId="0295CC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868</w:t>
      </w:r>
    </w:p>
    <w:p w14:paraId="47D952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869</w:t>
      </w:r>
    </w:p>
    <w:p w14:paraId="77344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869</w:t>
      </w:r>
    </w:p>
    <w:p w14:paraId="2B4612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869</w:t>
      </w:r>
    </w:p>
    <w:p w14:paraId="3A4E9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870</w:t>
      </w:r>
    </w:p>
    <w:p w14:paraId="74862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870</w:t>
      </w:r>
    </w:p>
    <w:p w14:paraId="5A885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872</w:t>
      </w:r>
    </w:p>
    <w:p w14:paraId="3C54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873</w:t>
      </w:r>
    </w:p>
    <w:p w14:paraId="085AD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875</w:t>
      </w:r>
    </w:p>
    <w:p w14:paraId="210D04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876</w:t>
      </w:r>
    </w:p>
    <w:p w14:paraId="0B673F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876</w:t>
      </w:r>
    </w:p>
    <w:p w14:paraId="13006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877</w:t>
      </w:r>
    </w:p>
    <w:p w14:paraId="124EB3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878</w:t>
      </w:r>
    </w:p>
    <w:p w14:paraId="705A6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878</w:t>
      </w:r>
    </w:p>
    <w:p w14:paraId="57675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879</w:t>
      </w:r>
    </w:p>
    <w:p w14:paraId="3362D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880</w:t>
      </w:r>
    </w:p>
    <w:p w14:paraId="713AB2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882</w:t>
      </w:r>
    </w:p>
    <w:p w14:paraId="73DB50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883</w:t>
      </w:r>
    </w:p>
    <w:p w14:paraId="3FB09B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884</w:t>
      </w:r>
    </w:p>
    <w:p w14:paraId="754D89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885</w:t>
      </w:r>
    </w:p>
    <w:p w14:paraId="3A9D3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886</w:t>
      </w:r>
    </w:p>
    <w:p w14:paraId="3B9F6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887</w:t>
      </w:r>
    </w:p>
    <w:p w14:paraId="6E366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888</w:t>
      </w:r>
    </w:p>
    <w:p w14:paraId="392AC4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889</w:t>
      </w:r>
    </w:p>
    <w:p w14:paraId="38BE2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890</w:t>
      </w:r>
    </w:p>
    <w:p w14:paraId="723D35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893</w:t>
      </w:r>
    </w:p>
    <w:p w14:paraId="314C8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896</w:t>
      </w:r>
    </w:p>
    <w:p w14:paraId="5EF8E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896</w:t>
      </w:r>
    </w:p>
    <w:p w14:paraId="0EF9E7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899</w:t>
      </w:r>
    </w:p>
    <w:p w14:paraId="244358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 w:rsidRPr="003E52FD">
        <w:rPr>
          <w:rFonts w:eastAsiaTheme="minorEastAsia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Measurement accuracy for UE category M1 </w:t>
      </w:r>
      <w:r w:rsidRPr="003E52FD">
        <w:rPr>
          <w:rFonts w:eastAsiaTheme="minorEastAsia"/>
          <w:noProof/>
        </w:rPr>
        <w:t>for satellite access</w:t>
      </w:r>
      <w:r>
        <w:rPr>
          <w:noProof/>
        </w:rPr>
        <w:tab/>
        <w:t>900</w:t>
      </w:r>
    </w:p>
    <w:p w14:paraId="46A216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901</w:t>
      </w:r>
    </w:p>
    <w:p w14:paraId="533B3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902</w:t>
      </w:r>
    </w:p>
    <w:p w14:paraId="21B1B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903</w:t>
      </w:r>
    </w:p>
    <w:p w14:paraId="3908B8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905</w:t>
      </w:r>
    </w:p>
    <w:p w14:paraId="1EA09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906</w:t>
      </w:r>
    </w:p>
    <w:p w14:paraId="110AC7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906</w:t>
      </w:r>
    </w:p>
    <w:p w14:paraId="65945F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907</w:t>
      </w:r>
    </w:p>
    <w:p w14:paraId="08170D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908</w:t>
      </w:r>
    </w:p>
    <w:p w14:paraId="7775FBC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908</w:t>
      </w:r>
    </w:p>
    <w:p w14:paraId="0449A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909</w:t>
      </w:r>
    </w:p>
    <w:p w14:paraId="183A1D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910</w:t>
      </w:r>
    </w:p>
    <w:p w14:paraId="08896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911</w:t>
      </w:r>
    </w:p>
    <w:p w14:paraId="1B629E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912</w:t>
      </w:r>
    </w:p>
    <w:p w14:paraId="315B9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913</w:t>
      </w:r>
    </w:p>
    <w:p w14:paraId="21372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914</w:t>
      </w:r>
    </w:p>
    <w:p w14:paraId="5BEDF0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915</w:t>
      </w:r>
    </w:p>
    <w:p w14:paraId="523616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916</w:t>
      </w:r>
    </w:p>
    <w:p w14:paraId="000FD2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916</w:t>
      </w:r>
    </w:p>
    <w:p w14:paraId="7A036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9.1.21A.19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918</w:t>
      </w:r>
    </w:p>
    <w:p w14:paraId="6FB8CE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919</w:t>
      </w:r>
    </w:p>
    <w:p w14:paraId="1FE120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919</w:t>
      </w:r>
    </w:p>
    <w:p w14:paraId="1AB70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920</w:t>
      </w:r>
    </w:p>
    <w:p w14:paraId="7B52C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920</w:t>
      </w:r>
    </w:p>
    <w:p w14:paraId="329D18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921</w:t>
      </w:r>
    </w:p>
    <w:p w14:paraId="4FD38D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921</w:t>
      </w:r>
    </w:p>
    <w:p w14:paraId="01F2E1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922</w:t>
      </w:r>
    </w:p>
    <w:p w14:paraId="5DB4C1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922</w:t>
      </w:r>
    </w:p>
    <w:p w14:paraId="7A7EA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923</w:t>
      </w:r>
    </w:p>
    <w:p w14:paraId="6727C1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923</w:t>
      </w:r>
    </w:p>
    <w:p w14:paraId="7B37E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923</w:t>
      </w:r>
    </w:p>
    <w:p w14:paraId="2BE5E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924</w:t>
      </w:r>
    </w:p>
    <w:p w14:paraId="2F2642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925</w:t>
      </w:r>
    </w:p>
    <w:p w14:paraId="69D45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926</w:t>
      </w:r>
    </w:p>
    <w:p w14:paraId="1128B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927</w:t>
      </w:r>
    </w:p>
    <w:p w14:paraId="6280A6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928</w:t>
      </w:r>
    </w:p>
    <w:p w14:paraId="7C88A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928</w:t>
      </w:r>
    </w:p>
    <w:p w14:paraId="225DB5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929</w:t>
      </w:r>
    </w:p>
    <w:p w14:paraId="7FF737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 w:rsidRPr="003E52FD">
        <w:rPr>
          <w:rFonts w:eastAsiaTheme="minorEastAsia"/>
          <w:noProof/>
        </w:rPr>
        <w:t xml:space="preserve"> for satellite access</w:t>
      </w:r>
      <w:r>
        <w:rPr>
          <w:noProof/>
        </w:rPr>
        <w:tab/>
        <w:t>929</w:t>
      </w:r>
    </w:p>
    <w:p w14:paraId="4A1AB3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929</w:t>
      </w:r>
    </w:p>
    <w:p w14:paraId="7D6328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930</w:t>
      </w:r>
    </w:p>
    <w:p w14:paraId="601996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931</w:t>
      </w:r>
    </w:p>
    <w:p w14:paraId="50AAD9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932</w:t>
      </w:r>
    </w:p>
    <w:p w14:paraId="456A1A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933</w:t>
      </w:r>
    </w:p>
    <w:p w14:paraId="1295AC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933</w:t>
      </w:r>
    </w:p>
    <w:p w14:paraId="1307EC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933</w:t>
      </w:r>
    </w:p>
    <w:p w14:paraId="3210F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933</w:t>
      </w:r>
    </w:p>
    <w:p w14:paraId="507EE1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934</w:t>
      </w:r>
    </w:p>
    <w:p w14:paraId="2EAC33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934</w:t>
      </w:r>
    </w:p>
    <w:p w14:paraId="1F4A43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934</w:t>
      </w:r>
    </w:p>
    <w:p w14:paraId="7F156E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934</w:t>
      </w:r>
    </w:p>
    <w:p w14:paraId="74323B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4630D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936</w:t>
      </w:r>
    </w:p>
    <w:p w14:paraId="5A3193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936</w:t>
      </w:r>
    </w:p>
    <w:p w14:paraId="3AEDF1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937</w:t>
      </w:r>
    </w:p>
    <w:p w14:paraId="554583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937</w:t>
      </w:r>
    </w:p>
    <w:p w14:paraId="66CDB2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937</w:t>
      </w:r>
    </w:p>
    <w:p w14:paraId="7C51F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 w:rsidRPr="003E52FD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938</w:t>
      </w:r>
    </w:p>
    <w:p w14:paraId="70874C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1190CD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7B213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938</w:t>
      </w:r>
    </w:p>
    <w:p w14:paraId="43F851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284DEB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939</w:t>
      </w:r>
    </w:p>
    <w:p w14:paraId="505A39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939</w:t>
      </w:r>
    </w:p>
    <w:p w14:paraId="306A72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940</w:t>
      </w:r>
    </w:p>
    <w:p w14:paraId="7EAD1B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941</w:t>
      </w:r>
    </w:p>
    <w:p w14:paraId="5215FC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942</w:t>
      </w:r>
    </w:p>
    <w:p w14:paraId="30955D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944</w:t>
      </w:r>
    </w:p>
    <w:p w14:paraId="6D4125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945</w:t>
      </w:r>
    </w:p>
    <w:p w14:paraId="774EB9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946</w:t>
      </w:r>
    </w:p>
    <w:p w14:paraId="221E47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948</w:t>
      </w:r>
    </w:p>
    <w:p w14:paraId="7EA00A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948</w:t>
      </w:r>
    </w:p>
    <w:p w14:paraId="5CCAA5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950</w:t>
      </w:r>
    </w:p>
    <w:p w14:paraId="652D89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951</w:t>
      </w:r>
    </w:p>
    <w:p w14:paraId="1F0F3A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951</w:t>
      </w:r>
    </w:p>
    <w:p w14:paraId="26490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951</w:t>
      </w:r>
    </w:p>
    <w:p w14:paraId="5B9E8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952</w:t>
      </w:r>
    </w:p>
    <w:p w14:paraId="6AE8B0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952</w:t>
      </w:r>
    </w:p>
    <w:p w14:paraId="7BD5BC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953</w:t>
      </w:r>
    </w:p>
    <w:p w14:paraId="51BC5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954</w:t>
      </w:r>
    </w:p>
    <w:p w14:paraId="405882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3E52FD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955</w:t>
      </w:r>
    </w:p>
    <w:p w14:paraId="1EA2B2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956</w:t>
      </w:r>
    </w:p>
    <w:p w14:paraId="62B54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956</w:t>
      </w:r>
    </w:p>
    <w:p w14:paraId="60AC8C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956</w:t>
      </w:r>
    </w:p>
    <w:p w14:paraId="5698F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957</w:t>
      </w:r>
    </w:p>
    <w:p w14:paraId="45591A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958</w:t>
      </w:r>
    </w:p>
    <w:p w14:paraId="065EE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958</w:t>
      </w:r>
    </w:p>
    <w:p w14:paraId="02254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960</w:t>
      </w:r>
    </w:p>
    <w:p w14:paraId="6B0EC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960</w:t>
      </w:r>
    </w:p>
    <w:p w14:paraId="303BB6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961</w:t>
      </w:r>
    </w:p>
    <w:p w14:paraId="7DD16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961</w:t>
      </w:r>
    </w:p>
    <w:p w14:paraId="64C0E8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962</w:t>
      </w:r>
    </w:p>
    <w:p w14:paraId="57AAB4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962</w:t>
      </w:r>
    </w:p>
    <w:p w14:paraId="4ADA635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962</w:t>
      </w:r>
    </w:p>
    <w:p w14:paraId="3721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963</w:t>
      </w:r>
    </w:p>
    <w:p w14:paraId="0824D0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076F3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963</w:t>
      </w:r>
    </w:p>
    <w:p w14:paraId="502F2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963</w:t>
      </w:r>
    </w:p>
    <w:p w14:paraId="3B4EB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963</w:t>
      </w:r>
    </w:p>
    <w:p w14:paraId="56C76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963</w:t>
      </w:r>
    </w:p>
    <w:p w14:paraId="3B4ABC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963</w:t>
      </w:r>
    </w:p>
    <w:p w14:paraId="3D2F543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3E52FD">
        <w:rPr>
          <w:rFonts w:cs="v4.2.0"/>
          <w:noProof/>
          <w:vertAlign w:val="subscript"/>
        </w:rPr>
        <w:t>CMAX,c</w:t>
      </w:r>
      <w:r>
        <w:rPr>
          <w:noProof/>
        </w:rPr>
        <w:tab/>
        <w:t>964</w:t>
      </w:r>
    </w:p>
    <w:p w14:paraId="5BBEC5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964</w:t>
      </w:r>
    </w:p>
    <w:p w14:paraId="40B090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964</w:t>
      </w:r>
    </w:p>
    <w:p w14:paraId="50AFBD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964</w:t>
      </w:r>
    </w:p>
    <w:p w14:paraId="010F27D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964</w:t>
      </w:r>
    </w:p>
    <w:p w14:paraId="3D787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964</w:t>
      </w:r>
    </w:p>
    <w:p w14:paraId="50E244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964</w:t>
      </w:r>
    </w:p>
    <w:p w14:paraId="135FC16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965</w:t>
      </w:r>
    </w:p>
    <w:p w14:paraId="5B8B7A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965</w:t>
      </w:r>
    </w:p>
    <w:p w14:paraId="10F81F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965</w:t>
      </w:r>
    </w:p>
    <w:p w14:paraId="19EEB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965</w:t>
      </w:r>
    </w:p>
    <w:p w14:paraId="767642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966</w:t>
      </w:r>
    </w:p>
    <w:p w14:paraId="31EF8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966</w:t>
      </w:r>
    </w:p>
    <w:p w14:paraId="4D9E3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967</w:t>
      </w:r>
    </w:p>
    <w:p w14:paraId="4A31A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967</w:t>
      </w:r>
    </w:p>
    <w:p w14:paraId="6F1AC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3E52FD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967</w:t>
      </w:r>
    </w:p>
    <w:p w14:paraId="7163D4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968</w:t>
      </w:r>
    </w:p>
    <w:p w14:paraId="1DD5BD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968</w:t>
      </w:r>
    </w:p>
    <w:p w14:paraId="2BD31A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968</w:t>
      </w:r>
    </w:p>
    <w:p w14:paraId="5CAFAC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969</w:t>
      </w:r>
    </w:p>
    <w:p w14:paraId="5A78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969</w:t>
      </w:r>
    </w:p>
    <w:p w14:paraId="66CA5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969</w:t>
      </w:r>
    </w:p>
    <w:p w14:paraId="7AC56D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3E52FD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970</w:t>
      </w:r>
    </w:p>
    <w:p w14:paraId="02FF2E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970</w:t>
      </w:r>
    </w:p>
    <w:p w14:paraId="12B2D3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970</w:t>
      </w:r>
    </w:p>
    <w:p w14:paraId="715A41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971</w:t>
      </w:r>
    </w:p>
    <w:p w14:paraId="2E7C8D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972</w:t>
      </w:r>
    </w:p>
    <w:p w14:paraId="7B54A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972</w:t>
      </w:r>
    </w:p>
    <w:p w14:paraId="7897BF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972</w:t>
      </w:r>
    </w:p>
    <w:p w14:paraId="709413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972</w:t>
      </w:r>
    </w:p>
    <w:p w14:paraId="7BC82C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973</w:t>
      </w:r>
    </w:p>
    <w:p w14:paraId="496348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974</w:t>
      </w:r>
    </w:p>
    <w:p w14:paraId="00D72C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974</w:t>
      </w:r>
    </w:p>
    <w:p w14:paraId="59D694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974</w:t>
      </w:r>
    </w:p>
    <w:p w14:paraId="1803C9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975</w:t>
      </w:r>
    </w:p>
    <w:p w14:paraId="644C96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975</w:t>
      </w:r>
    </w:p>
    <w:p w14:paraId="694629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975</w:t>
      </w:r>
    </w:p>
    <w:p w14:paraId="43AE6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975</w:t>
      </w:r>
    </w:p>
    <w:p w14:paraId="1573B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976</w:t>
      </w:r>
    </w:p>
    <w:p w14:paraId="13D47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977</w:t>
      </w:r>
    </w:p>
    <w:p w14:paraId="5876A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977</w:t>
      </w:r>
    </w:p>
    <w:p w14:paraId="5AB104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977</w:t>
      </w:r>
    </w:p>
    <w:p w14:paraId="53F8D2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977</w:t>
      </w:r>
    </w:p>
    <w:p w14:paraId="0BB49C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978</w:t>
      </w:r>
    </w:p>
    <w:p w14:paraId="2ADE7E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978</w:t>
      </w:r>
    </w:p>
    <w:p w14:paraId="3499D7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979</w:t>
      </w:r>
    </w:p>
    <w:p w14:paraId="0CFECA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979</w:t>
      </w:r>
    </w:p>
    <w:p w14:paraId="25B0B9F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979</w:t>
      </w:r>
    </w:p>
    <w:p w14:paraId="07DBF2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979</w:t>
      </w:r>
    </w:p>
    <w:p w14:paraId="1BF41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980</w:t>
      </w:r>
    </w:p>
    <w:p w14:paraId="7E9C46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980</w:t>
      </w:r>
    </w:p>
    <w:p w14:paraId="4C5116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980</w:t>
      </w:r>
    </w:p>
    <w:p w14:paraId="5DD9CF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981</w:t>
      </w:r>
    </w:p>
    <w:p w14:paraId="08096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981</w:t>
      </w:r>
    </w:p>
    <w:p w14:paraId="6CB670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981</w:t>
      </w:r>
    </w:p>
    <w:p w14:paraId="2DF614B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982</w:t>
      </w:r>
    </w:p>
    <w:p w14:paraId="54868B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982</w:t>
      </w:r>
    </w:p>
    <w:p w14:paraId="48A181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982</w:t>
      </w:r>
    </w:p>
    <w:p w14:paraId="76F64A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982</w:t>
      </w:r>
    </w:p>
    <w:p w14:paraId="618237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982</w:t>
      </w:r>
    </w:p>
    <w:p w14:paraId="5B88840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982</w:t>
      </w:r>
    </w:p>
    <w:p w14:paraId="1F3E31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982</w:t>
      </w:r>
    </w:p>
    <w:p w14:paraId="300A3C5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3E52FD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983</w:t>
      </w:r>
    </w:p>
    <w:p w14:paraId="13BA14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983</w:t>
      </w:r>
    </w:p>
    <w:p w14:paraId="64A6AC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983</w:t>
      </w:r>
    </w:p>
    <w:p w14:paraId="6926CE5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10C619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984</w:t>
      </w:r>
    </w:p>
    <w:p w14:paraId="1ACEF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0FDC9E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984</w:t>
      </w:r>
    </w:p>
    <w:p w14:paraId="1DC15A2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984</w:t>
      </w:r>
    </w:p>
    <w:p w14:paraId="1DAB45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4E8FA1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984</w:t>
      </w:r>
    </w:p>
    <w:p w14:paraId="7727FA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984</w:t>
      </w:r>
    </w:p>
    <w:p w14:paraId="53CC17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984</w:t>
      </w:r>
    </w:p>
    <w:p w14:paraId="57BC00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985</w:t>
      </w:r>
    </w:p>
    <w:p w14:paraId="6273D2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985</w:t>
      </w:r>
    </w:p>
    <w:p w14:paraId="10617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985</w:t>
      </w:r>
    </w:p>
    <w:p w14:paraId="05433C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985</w:t>
      </w:r>
    </w:p>
    <w:p w14:paraId="7F68A1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985</w:t>
      </w:r>
    </w:p>
    <w:p w14:paraId="6C18E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986</w:t>
      </w:r>
    </w:p>
    <w:p w14:paraId="13377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52B49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986</w:t>
      </w:r>
    </w:p>
    <w:p w14:paraId="752255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986</w:t>
      </w:r>
    </w:p>
    <w:p w14:paraId="413A5AA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986</w:t>
      </w:r>
    </w:p>
    <w:p w14:paraId="76B44F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986</w:t>
      </w:r>
    </w:p>
    <w:p w14:paraId="7E500B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986</w:t>
      </w:r>
    </w:p>
    <w:p w14:paraId="5FC41D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987</w:t>
      </w:r>
    </w:p>
    <w:p w14:paraId="019E5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987</w:t>
      </w:r>
    </w:p>
    <w:p w14:paraId="31C19F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987</w:t>
      </w:r>
    </w:p>
    <w:p w14:paraId="6C0AC7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987</w:t>
      </w:r>
    </w:p>
    <w:p w14:paraId="748B47F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987</w:t>
      </w:r>
    </w:p>
    <w:p w14:paraId="1E53CE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987</w:t>
      </w:r>
    </w:p>
    <w:p w14:paraId="102CB2DE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988</w:t>
      </w:r>
    </w:p>
    <w:p w14:paraId="1DD6B75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143F2B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988</w:t>
      </w:r>
    </w:p>
    <w:p w14:paraId="36C287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988</w:t>
      </w:r>
    </w:p>
    <w:p w14:paraId="5FC4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988</w:t>
      </w:r>
    </w:p>
    <w:p w14:paraId="7F97A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988</w:t>
      </w:r>
    </w:p>
    <w:p w14:paraId="76EB83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989</w:t>
      </w:r>
    </w:p>
    <w:p w14:paraId="4413492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989</w:t>
      </w:r>
    </w:p>
    <w:p w14:paraId="32EA63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989</w:t>
      </w:r>
    </w:p>
    <w:p w14:paraId="64ED0D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989</w:t>
      </w:r>
    </w:p>
    <w:p w14:paraId="751C42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989</w:t>
      </w:r>
    </w:p>
    <w:p w14:paraId="5840B6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990</w:t>
      </w:r>
    </w:p>
    <w:p w14:paraId="459D613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990</w:t>
      </w:r>
    </w:p>
    <w:p w14:paraId="41A64C6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991</w:t>
      </w:r>
    </w:p>
    <w:p w14:paraId="23CDB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991</w:t>
      </w:r>
    </w:p>
    <w:p w14:paraId="25D977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991</w:t>
      </w:r>
    </w:p>
    <w:p w14:paraId="22CE58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991</w:t>
      </w:r>
    </w:p>
    <w:p w14:paraId="61182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991</w:t>
      </w:r>
    </w:p>
    <w:p w14:paraId="769B629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992</w:t>
      </w:r>
    </w:p>
    <w:p w14:paraId="42220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992</w:t>
      </w:r>
    </w:p>
    <w:p w14:paraId="2FC02B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992</w:t>
      </w:r>
    </w:p>
    <w:p w14:paraId="7A3E7F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3E52FD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3E52FD">
        <w:rPr>
          <w:rFonts w:eastAsia="Malgun Gothic"/>
          <w:noProof/>
        </w:rPr>
        <w:t>Carrier Aggregation</w:t>
      </w:r>
      <w:r>
        <w:rPr>
          <w:noProof/>
        </w:rPr>
        <w:tab/>
        <w:t>992</w:t>
      </w:r>
    </w:p>
    <w:p w14:paraId="4ABFB5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3E52FD">
        <w:rPr>
          <w:rFonts w:eastAsiaTheme="minorEastAsia"/>
          <w:noProof/>
        </w:rPr>
        <w:t>3</w:t>
      </w:r>
      <w:r>
        <w:rPr>
          <w:noProof/>
        </w:rPr>
        <w:t>.7.</w:t>
      </w:r>
      <w:r w:rsidRPr="003E52FD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3E52FD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993</w:t>
      </w:r>
    </w:p>
    <w:p w14:paraId="37A274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993</w:t>
      </w:r>
    </w:p>
    <w:p w14:paraId="6E5732E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993</w:t>
      </w:r>
    </w:p>
    <w:p w14:paraId="2249CD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993</w:t>
      </w:r>
    </w:p>
    <w:p w14:paraId="0450DC71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983</w:t>
      </w:r>
    </w:p>
    <w:p w14:paraId="2D258B2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983</w:t>
      </w:r>
    </w:p>
    <w:p w14:paraId="1458488A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983</w:t>
      </w:r>
    </w:p>
    <w:p w14:paraId="19E382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983</w:t>
      </w:r>
    </w:p>
    <w:p w14:paraId="481D6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983</w:t>
      </w:r>
    </w:p>
    <w:p w14:paraId="2A702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983</w:t>
      </w:r>
    </w:p>
    <w:p w14:paraId="2A944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984</w:t>
      </w:r>
    </w:p>
    <w:p w14:paraId="15C8DC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984</w:t>
      </w:r>
    </w:p>
    <w:p w14:paraId="55BF21F0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985</w:t>
      </w:r>
    </w:p>
    <w:p w14:paraId="2085EA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985</w:t>
      </w:r>
    </w:p>
    <w:p w14:paraId="4C7F23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985</w:t>
      </w:r>
    </w:p>
    <w:p w14:paraId="44763F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985</w:t>
      </w:r>
    </w:p>
    <w:p w14:paraId="077F76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990</w:t>
      </w:r>
    </w:p>
    <w:p w14:paraId="3FF52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993</w:t>
      </w:r>
    </w:p>
    <w:p w14:paraId="3BAFE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994</w:t>
      </w:r>
    </w:p>
    <w:p w14:paraId="65A5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995</w:t>
      </w:r>
    </w:p>
    <w:p w14:paraId="12333E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996</w:t>
      </w:r>
    </w:p>
    <w:p w14:paraId="52FE74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PCFICH/PDCCH/PHICH</w:t>
      </w:r>
      <w:r>
        <w:rPr>
          <w:noProof/>
        </w:rPr>
        <w:tab/>
        <w:t>997</w:t>
      </w:r>
    </w:p>
    <w:p w14:paraId="06BC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ab/>
        <w:t>997</w:t>
      </w:r>
    </w:p>
    <w:p w14:paraId="14423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997</w:t>
      </w:r>
    </w:p>
    <w:p w14:paraId="4B1FD2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 for UE category 0</w:t>
      </w:r>
      <w:r>
        <w:rPr>
          <w:noProof/>
        </w:rPr>
        <w:tab/>
        <w:t>998</w:t>
      </w:r>
    </w:p>
    <w:p w14:paraId="1EDF6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FS 3</w:t>
      </w:r>
      <w:r>
        <w:rPr>
          <w:noProof/>
        </w:rPr>
        <w:tab/>
        <w:t>998</w:t>
      </w:r>
    </w:p>
    <w:p w14:paraId="7C95AD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998</w:t>
      </w:r>
    </w:p>
    <w:p w14:paraId="153475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18811D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999</w:t>
      </w:r>
    </w:p>
    <w:p w14:paraId="2C6656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1000</w:t>
      </w:r>
    </w:p>
    <w:p w14:paraId="6D0037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1000</w:t>
      </w:r>
    </w:p>
    <w:p w14:paraId="3C4D7B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037AD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1001</w:t>
      </w:r>
    </w:p>
    <w:p w14:paraId="1B3008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1002</w:t>
      </w:r>
    </w:p>
    <w:p w14:paraId="1CD097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1002</w:t>
      </w:r>
    </w:p>
    <w:p w14:paraId="094EB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1003</w:t>
      </w:r>
    </w:p>
    <w:p w14:paraId="2C5EEC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CEModeA</w:t>
      </w:r>
      <w:r>
        <w:rPr>
          <w:noProof/>
        </w:rPr>
        <w:tab/>
        <w:t>1004</w:t>
      </w:r>
    </w:p>
    <w:p w14:paraId="5092B7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1005</w:t>
      </w:r>
    </w:p>
    <w:p w14:paraId="27981C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11996F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3E52FD">
        <w:rPr>
          <w:rFonts w:cs="v5.0.0"/>
          <w:noProof/>
        </w:rPr>
        <w:t>in CEModeB</w:t>
      </w:r>
      <w:r>
        <w:rPr>
          <w:noProof/>
        </w:rPr>
        <w:tab/>
        <w:t>1006</w:t>
      </w:r>
    </w:p>
    <w:p w14:paraId="4652D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3E52FD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E52FD">
        <w:rPr>
          <w:rFonts w:cs="v5.0.0"/>
          <w:noProof/>
        </w:rPr>
        <w:t>Reference Channel for UE category NB1</w:t>
      </w:r>
      <w:r>
        <w:rPr>
          <w:noProof/>
        </w:rPr>
        <w:tab/>
        <w:t>1007</w:t>
      </w:r>
    </w:p>
    <w:p w14:paraId="72D73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1007</w:t>
      </w:r>
    </w:p>
    <w:p w14:paraId="45A400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1008</w:t>
      </w:r>
    </w:p>
    <w:p w14:paraId="3FB9FF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1008</w:t>
      </w:r>
    </w:p>
    <w:p w14:paraId="5D8137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1009</w:t>
      </w:r>
    </w:p>
    <w:p w14:paraId="414964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1009</w:t>
      </w:r>
    </w:p>
    <w:p w14:paraId="3792A1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1010</w:t>
      </w:r>
    </w:p>
    <w:p w14:paraId="0F41D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3E52FD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1010</w:t>
      </w:r>
    </w:p>
    <w:p w14:paraId="6B736C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1010</w:t>
      </w:r>
    </w:p>
    <w:p w14:paraId="46295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1011</w:t>
      </w:r>
    </w:p>
    <w:p w14:paraId="3A92A8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1011</w:t>
      </w:r>
    </w:p>
    <w:p w14:paraId="275B8F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1011</w:t>
      </w:r>
    </w:p>
    <w:p w14:paraId="7E900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76B4A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1012</w:t>
      </w:r>
    </w:p>
    <w:p w14:paraId="0AD95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1012</w:t>
      </w:r>
    </w:p>
    <w:p w14:paraId="5034F3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1012</w:t>
      </w:r>
    </w:p>
    <w:p w14:paraId="1A62F9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62083EF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1013</w:t>
      </w:r>
    </w:p>
    <w:p w14:paraId="716363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1013</w:t>
      </w:r>
    </w:p>
    <w:p w14:paraId="0CF443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1014</w:t>
      </w:r>
    </w:p>
    <w:p w14:paraId="11C8F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1014</w:t>
      </w:r>
    </w:p>
    <w:p w14:paraId="654438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1015</w:t>
      </w:r>
    </w:p>
    <w:p w14:paraId="0546C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1016</w:t>
      </w:r>
    </w:p>
    <w:p w14:paraId="06CD2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1016</w:t>
      </w:r>
    </w:p>
    <w:p w14:paraId="0732E9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1017</w:t>
      </w:r>
    </w:p>
    <w:p w14:paraId="4730E4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1017</w:t>
      </w:r>
    </w:p>
    <w:p w14:paraId="39C9D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1017</w:t>
      </w:r>
    </w:p>
    <w:p w14:paraId="1002A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1018</w:t>
      </w:r>
    </w:p>
    <w:p w14:paraId="50684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1019</w:t>
      </w:r>
    </w:p>
    <w:p w14:paraId="4BDA3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1019</w:t>
      </w:r>
    </w:p>
    <w:p w14:paraId="0D8E5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1020</w:t>
      </w:r>
    </w:p>
    <w:p w14:paraId="28581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1020</w:t>
      </w:r>
    </w:p>
    <w:p w14:paraId="56D2A7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1021</w:t>
      </w:r>
    </w:p>
    <w:p w14:paraId="6A6E17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1021</w:t>
      </w:r>
    </w:p>
    <w:p w14:paraId="1C7D0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1022</w:t>
      </w:r>
    </w:p>
    <w:p w14:paraId="02FB3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1022</w:t>
      </w:r>
    </w:p>
    <w:p w14:paraId="7A0C1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1023</w:t>
      </w:r>
    </w:p>
    <w:p w14:paraId="3C70FC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1023</w:t>
      </w:r>
    </w:p>
    <w:p w14:paraId="558F7A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1024</w:t>
      </w:r>
    </w:p>
    <w:p w14:paraId="7C6A72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1024</w:t>
      </w:r>
    </w:p>
    <w:p w14:paraId="1ABBDF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1025</w:t>
      </w:r>
    </w:p>
    <w:p w14:paraId="347C21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1025</w:t>
      </w:r>
    </w:p>
    <w:p w14:paraId="191B40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1026</w:t>
      </w:r>
    </w:p>
    <w:p w14:paraId="45841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1026</w:t>
      </w:r>
    </w:p>
    <w:p w14:paraId="76F991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1027</w:t>
      </w:r>
    </w:p>
    <w:p w14:paraId="5F543F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1027</w:t>
      </w:r>
    </w:p>
    <w:p w14:paraId="3E2545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1028</w:t>
      </w:r>
    </w:p>
    <w:p w14:paraId="36F100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1029</w:t>
      </w:r>
    </w:p>
    <w:p w14:paraId="56B032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1030</w:t>
      </w:r>
    </w:p>
    <w:p w14:paraId="40870D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1031</w:t>
      </w:r>
    </w:p>
    <w:p w14:paraId="1814B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1031</w:t>
      </w:r>
    </w:p>
    <w:p w14:paraId="6E3A0D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1032</w:t>
      </w:r>
    </w:p>
    <w:p w14:paraId="44196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1033</w:t>
      </w:r>
    </w:p>
    <w:p w14:paraId="1DF3CC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1033</w:t>
      </w:r>
    </w:p>
    <w:p w14:paraId="2CEF6E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1035</w:t>
      </w:r>
    </w:p>
    <w:p w14:paraId="78671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1036</w:t>
      </w:r>
    </w:p>
    <w:p w14:paraId="25314D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FDD pattern 3: standalone NB-IoT</w:t>
      </w:r>
      <w:r>
        <w:rPr>
          <w:noProof/>
        </w:rPr>
        <w:tab/>
        <w:t>1036</w:t>
      </w:r>
    </w:p>
    <w:p w14:paraId="6F853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1037</w:t>
      </w:r>
    </w:p>
    <w:p w14:paraId="63D6BA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1038</w:t>
      </w:r>
    </w:p>
    <w:p w14:paraId="3FBFE0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1039</w:t>
      </w:r>
    </w:p>
    <w:p w14:paraId="3F1B60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1040</w:t>
      </w:r>
    </w:p>
    <w:p w14:paraId="1844BC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Narrowband IoT OCNG TDD pattern 3: standalone NB-IoT</w:t>
      </w:r>
      <w:r>
        <w:rPr>
          <w:noProof/>
        </w:rPr>
        <w:tab/>
        <w:t>1041</w:t>
      </w:r>
    </w:p>
    <w:p w14:paraId="1FFD1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1042</w:t>
      </w:r>
    </w:p>
    <w:p w14:paraId="4CA2C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1042</w:t>
      </w:r>
    </w:p>
    <w:p w14:paraId="1BF4F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1043</w:t>
      </w:r>
    </w:p>
    <w:p w14:paraId="1FEA7B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1043</w:t>
      </w:r>
    </w:p>
    <w:p w14:paraId="018485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1044</w:t>
      </w:r>
    </w:p>
    <w:p w14:paraId="5411C1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1044</w:t>
      </w:r>
    </w:p>
    <w:p w14:paraId="484718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1044</w:t>
      </w:r>
    </w:p>
    <w:p w14:paraId="6A7264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1044</w:t>
      </w:r>
    </w:p>
    <w:p w14:paraId="418EB0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1045</w:t>
      </w:r>
    </w:p>
    <w:p w14:paraId="1A2726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1045</w:t>
      </w:r>
    </w:p>
    <w:p w14:paraId="6AF9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3E52FD">
        <w:rPr>
          <w:noProof/>
          <w:lang w:val="en-US"/>
        </w:rPr>
        <w:t>, 2x2 antenna</w:t>
      </w:r>
      <w:r>
        <w:rPr>
          <w:noProof/>
        </w:rPr>
        <w:tab/>
        <w:t>1046</w:t>
      </w:r>
    </w:p>
    <w:p w14:paraId="7422EC6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1046</w:t>
      </w:r>
    </w:p>
    <w:p w14:paraId="7AD55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1046</w:t>
      </w:r>
    </w:p>
    <w:p w14:paraId="6619B8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1047</w:t>
      </w:r>
    </w:p>
    <w:p w14:paraId="03C71C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08A20D1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1047</w:t>
      </w:r>
    </w:p>
    <w:p w14:paraId="4BDC81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1047</w:t>
      </w:r>
    </w:p>
    <w:p w14:paraId="656B43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1047</w:t>
      </w:r>
    </w:p>
    <w:p w14:paraId="5F1006E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1047</w:t>
      </w:r>
    </w:p>
    <w:p w14:paraId="04E5E1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4 Rx capable UEs</w:t>
      </w:r>
      <w:r>
        <w:rPr>
          <w:noProof/>
        </w:rPr>
        <w:tab/>
        <w:t>1047</w:t>
      </w:r>
    </w:p>
    <w:p w14:paraId="02190D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1047</w:t>
      </w:r>
    </w:p>
    <w:p w14:paraId="16201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1047</w:t>
      </w:r>
    </w:p>
    <w:p w14:paraId="676E9B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1047</w:t>
      </w:r>
    </w:p>
    <w:p w14:paraId="194554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1048</w:t>
      </w:r>
    </w:p>
    <w:p w14:paraId="13C337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1049</w:t>
      </w:r>
    </w:p>
    <w:p w14:paraId="433F90A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1049</w:t>
      </w:r>
    </w:p>
    <w:p w14:paraId="789D3B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8 Rx capable UEs</w:t>
      </w:r>
      <w:r>
        <w:rPr>
          <w:noProof/>
        </w:rPr>
        <w:tab/>
        <w:t>1049</w:t>
      </w:r>
    </w:p>
    <w:p w14:paraId="430CC9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1049</w:t>
      </w:r>
    </w:p>
    <w:p w14:paraId="5C961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1049</w:t>
      </w:r>
    </w:p>
    <w:p w14:paraId="0450EC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1049</w:t>
      </w:r>
    </w:p>
    <w:p w14:paraId="2F92A97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1050</w:t>
      </w:r>
    </w:p>
    <w:p w14:paraId="287B1C6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2RX is supported</w:t>
      </w:r>
      <w:r>
        <w:rPr>
          <w:noProof/>
        </w:rPr>
        <w:tab/>
        <w:t>1050</w:t>
      </w:r>
    </w:p>
    <w:p w14:paraId="15FE93A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4RX is supported</w:t>
      </w:r>
      <w:r>
        <w:rPr>
          <w:noProof/>
        </w:rPr>
        <w:tab/>
        <w:t>1050</w:t>
      </w:r>
    </w:p>
    <w:p w14:paraId="627288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Antenna connection for bands where 8RX is supported</w:t>
      </w:r>
      <w:r>
        <w:rPr>
          <w:noProof/>
        </w:rPr>
        <w:tab/>
        <w:t>1050</w:t>
      </w:r>
    </w:p>
    <w:p w14:paraId="5EE641C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1050</w:t>
      </w:r>
    </w:p>
    <w:p w14:paraId="42777C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1050</w:t>
      </w:r>
    </w:p>
    <w:p w14:paraId="7CFDFB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1050</w:t>
      </w:r>
    </w:p>
    <w:p w14:paraId="36B4DF8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1051</w:t>
      </w:r>
    </w:p>
    <w:p w14:paraId="53EFEA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35F1D9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1A42023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1051</w:t>
      </w:r>
    </w:p>
    <w:p w14:paraId="715C86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05B0DE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1051</w:t>
      </w:r>
    </w:p>
    <w:p w14:paraId="6D5016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1051</w:t>
      </w:r>
    </w:p>
    <w:p w14:paraId="347E7E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1051</w:t>
      </w:r>
    </w:p>
    <w:p w14:paraId="73CDE6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1051</w:t>
      </w:r>
    </w:p>
    <w:p w14:paraId="3CFF2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1052</w:t>
      </w:r>
    </w:p>
    <w:p w14:paraId="24770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1052</w:t>
      </w:r>
    </w:p>
    <w:p w14:paraId="053C7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1052</w:t>
      </w:r>
    </w:p>
    <w:p w14:paraId="7BCDC9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1052</w:t>
      </w:r>
    </w:p>
    <w:p w14:paraId="20B8D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1059</w:t>
      </w:r>
    </w:p>
    <w:p w14:paraId="6DBA1C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1062</w:t>
      </w:r>
    </w:p>
    <w:p w14:paraId="17EA48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11F2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1062</w:t>
      </w:r>
    </w:p>
    <w:p w14:paraId="2DB63E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1062</w:t>
      </w:r>
    </w:p>
    <w:p w14:paraId="43977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1063</w:t>
      </w:r>
    </w:p>
    <w:p w14:paraId="23CD0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1063</w:t>
      </w:r>
    </w:p>
    <w:p w14:paraId="0A9A8D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1063</w:t>
      </w:r>
    </w:p>
    <w:p w14:paraId="664522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1064</w:t>
      </w:r>
    </w:p>
    <w:p w14:paraId="05543B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0B807B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1064</w:t>
      </w:r>
    </w:p>
    <w:p w14:paraId="5B15CD8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1064</w:t>
      </w:r>
    </w:p>
    <w:p w14:paraId="6E799B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4A3DAB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1064</w:t>
      </w:r>
    </w:p>
    <w:p w14:paraId="3AF935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1064</w:t>
      </w:r>
    </w:p>
    <w:p w14:paraId="05900F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1064</w:t>
      </w:r>
    </w:p>
    <w:p w14:paraId="02B7E1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1064</w:t>
      </w:r>
    </w:p>
    <w:p w14:paraId="63468BA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1065</w:t>
      </w:r>
    </w:p>
    <w:p w14:paraId="2468A6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1065</w:t>
      </w:r>
    </w:p>
    <w:p w14:paraId="5DB8AD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1065</w:t>
      </w:r>
    </w:p>
    <w:p w14:paraId="10D4A1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1065</w:t>
      </w:r>
    </w:p>
    <w:p w14:paraId="483AC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1066</w:t>
      </w:r>
    </w:p>
    <w:p w14:paraId="119441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1067</w:t>
      </w:r>
    </w:p>
    <w:p w14:paraId="7FA85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1067</w:t>
      </w:r>
    </w:p>
    <w:p w14:paraId="772549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1067</w:t>
      </w:r>
    </w:p>
    <w:p w14:paraId="6C89DE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1068</w:t>
      </w:r>
    </w:p>
    <w:p w14:paraId="001E39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1068</w:t>
      </w:r>
    </w:p>
    <w:p w14:paraId="22A1D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1068</w:t>
      </w:r>
    </w:p>
    <w:p w14:paraId="35B481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1069</w:t>
      </w:r>
    </w:p>
    <w:p w14:paraId="68C814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1070</w:t>
      </w:r>
    </w:p>
    <w:p w14:paraId="5EB853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1070</w:t>
      </w:r>
    </w:p>
    <w:p w14:paraId="60582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1070</w:t>
      </w:r>
    </w:p>
    <w:p w14:paraId="32218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1071</w:t>
      </w:r>
    </w:p>
    <w:p w14:paraId="4BFAFBF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1072</w:t>
      </w:r>
    </w:p>
    <w:p w14:paraId="76A154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1072</w:t>
      </w:r>
    </w:p>
    <w:p w14:paraId="262AF2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1072</w:t>
      </w:r>
    </w:p>
    <w:p w14:paraId="58B70E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1076</w:t>
      </w:r>
    </w:p>
    <w:p w14:paraId="01C53C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1076</w:t>
      </w:r>
    </w:p>
    <w:p w14:paraId="06A9D5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1076</w:t>
      </w:r>
    </w:p>
    <w:p w14:paraId="3C803D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3E52FD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algun Gothic"/>
          <w:noProof/>
        </w:rPr>
        <w:t>V2X sidelink communication</w:t>
      </w:r>
      <w:r>
        <w:rPr>
          <w:noProof/>
        </w:rPr>
        <w:tab/>
        <w:t>1079</w:t>
      </w:r>
    </w:p>
    <w:p w14:paraId="1ED124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587911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1080</w:t>
      </w:r>
    </w:p>
    <w:p w14:paraId="37B3C4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1084</w:t>
      </w:r>
    </w:p>
    <w:p w14:paraId="0679746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1085</w:t>
      </w:r>
    </w:p>
    <w:p w14:paraId="7C7236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1085</w:t>
      </w:r>
    </w:p>
    <w:p w14:paraId="44A886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1085</w:t>
      </w:r>
    </w:p>
    <w:p w14:paraId="10448A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1086</w:t>
      </w:r>
    </w:p>
    <w:p w14:paraId="309435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1087</w:t>
      </w:r>
    </w:p>
    <w:p w14:paraId="40CD58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Introduction</w:t>
      </w:r>
      <w:r>
        <w:rPr>
          <w:noProof/>
        </w:rPr>
        <w:tab/>
        <w:t>1087</w:t>
      </w:r>
    </w:p>
    <w:p w14:paraId="20DB9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Arial Unicode MS"/>
          <w:noProof/>
        </w:rPr>
        <w:t>Principle of testing</w:t>
      </w:r>
      <w:r>
        <w:rPr>
          <w:noProof/>
        </w:rPr>
        <w:tab/>
        <w:t>1087</w:t>
      </w:r>
    </w:p>
    <w:p w14:paraId="22CDEA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1087</w:t>
      </w:r>
    </w:p>
    <w:p w14:paraId="50B6E6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1087</w:t>
      </w:r>
    </w:p>
    <w:p w14:paraId="13B42B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1087</w:t>
      </w:r>
    </w:p>
    <w:p w14:paraId="01E5CC4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configurations for satellites</w:t>
      </w:r>
      <w:r>
        <w:rPr>
          <w:noProof/>
        </w:rPr>
        <w:tab/>
        <w:t>1087</w:t>
      </w:r>
    </w:p>
    <w:p w14:paraId="67D9843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1088</w:t>
      </w:r>
    </w:p>
    <w:p w14:paraId="1EB34C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1088</w:t>
      </w:r>
    </w:p>
    <w:p w14:paraId="5F8296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1088</w:t>
      </w:r>
    </w:p>
    <w:p w14:paraId="2FE175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77627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1763CE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1090</w:t>
      </w:r>
    </w:p>
    <w:p w14:paraId="6AF933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1090</w:t>
      </w:r>
    </w:p>
    <w:p w14:paraId="753E40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1091</w:t>
      </w:r>
    </w:p>
    <w:p w14:paraId="703DD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1092</w:t>
      </w:r>
    </w:p>
    <w:p w14:paraId="0F291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356016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1093</w:t>
      </w:r>
    </w:p>
    <w:p w14:paraId="424EE4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1094</w:t>
      </w:r>
    </w:p>
    <w:p w14:paraId="6797B6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1094</w:t>
      </w:r>
    </w:p>
    <w:p w14:paraId="42425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053305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1096</w:t>
      </w:r>
    </w:p>
    <w:p w14:paraId="1162E0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1096</w:t>
      </w:r>
    </w:p>
    <w:p w14:paraId="1939A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548D7F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1098</w:t>
      </w:r>
    </w:p>
    <w:p w14:paraId="5366E1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1098</w:t>
      </w:r>
    </w:p>
    <w:p w14:paraId="2CDF9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1099</w:t>
      </w:r>
    </w:p>
    <w:p w14:paraId="19DEA9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1100</w:t>
      </w:r>
    </w:p>
    <w:p w14:paraId="0E2500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3C97D9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1101</w:t>
      </w:r>
    </w:p>
    <w:p w14:paraId="28827F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1102</w:t>
      </w:r>
    </w:p>
    <w:p w14:paraId="314FB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1102</w:t>
      </w:r>
    </w:p>
    <w:p w14:paraId="5A8C9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5D8255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1104</w:t>
      </w:r>
    </w:p>
    <w:p w14:paraId="6C120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09F19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142202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1104</w:t>
      </w:r>
    </w:p>
    <w:p w14:paraId="77C84E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1104</w:t>
      </w:r>
    </w:p>
    <w:p w14:paraId="5A668A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2AD4C6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1108</w:t>
      </w:r>
    </w:p>
    <w:p w14:paraId="3FDD5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2A6B36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6E0E48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1112</w:t>
      </w:r>
    </w:p>
    <w:p w14:paraId="35067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1112</w:t>
      </w:r>
    </w:p>
    <w:p w14:paraId="547B71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1114</w:t>
      </w:r>
    </w:p>
    <w:p w14:paraId="1EBB7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1115</w:t>
      </w:r>
    </w:p>
    <w:p w14:paraId="1A171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1115</w:t>
      </w:r>
    </w:p>
    <w:p w14:paraId="0231E4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1116</w:t>
      </w:r>
    </w:p>
    <w:p w14:paraId="4F294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1117</w:t>
      </w:r>
    </w:p>
    <w:p w14:paraId="7ED2A9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2B928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1118</w:t>
      </w:r>
    </w:p>
    <w:p w14:paraId="446531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1119</w:t>
      </w:r>
    </w:p>
    <w:p w14:paraId="79313D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7108BA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1120</w:t>
      </w:r>
    </w:p>
    <w:p w14:paraId="76D5E5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1121</w:t>
      </w:r>
    </w:p>
    <w:p w14:paraId="06C5DD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1121</w:t>
      </w:r>
    </w:p>
    <w:p w14:paraId="6FD1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624B5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A.4.2.17 E-UTRAN TDD – TDD Intra frequency case for Cat-M1 UE in enhanced coverage</w:t>
      </w:r>
      <w:r>
        <w:rPr>
          <w:noProof/>
        </w:rPr>
        <w:tab/>
        <w:t>1123</w:t>
      </w:r>
    </w:p>
    <w:p w14:paraId="7F234A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1123</w:t>
      </w:r>
    </w:p>
    <w:p w14:paraId="07F6C3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0AB38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1125</w:t>
      </w:r>
    </w:p>
    <w:p w14:paraId="639B7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5ECA7C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1907C7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1128</w:t>
      </w:r>
    </w:p>
    <w:p w14:paraId="5A8767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17919D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484D82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1131</w:t>
      </w:r>
    </w:p>
    <w:p w14:paraId="60941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1131</w:t>
      </w:r>
    </w:p>
    <w:p w14:paraId="2CB47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22DEEB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1133</w:t>
      </w:r>
    </w:p>
    <w:p w14:paraId="5CEEA2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49CA04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662864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1135</w:t>
      </w:r>
    </w:p>
    <w:p w14:paraId="36B69F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171161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10E910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1137</w:t>
      </w:r>
    </w:p>
    <w:p w14:paraId="581BDC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3FF6A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75AC78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1139</w:t>
      </w:r>
    </w:p>
    <w:p w14:paraId="74A7A2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5E023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168DFA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1143</w:t>
      </w:r>
    </w:p>
    <w:p w14:paraId="5FD8D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CA0A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1144</w:t>
      </w:r>
    </w:p>
    <w:p w14:paraId="5AE4C0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1145</w:t>
      </w:r>
    </w:p>
    <w:p w14:paraId="14A9F7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1145</w:t>
      </w:r>
    </w:p>
    <w:p w14:paraId="577DD0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1146</w:t>
      </w:r>
    </w:p>
    <w:p w14:paraId="10A338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1147</w:t>
      </w:r>
    </w:p>
    <w:p w14:paraId="60C4CF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7964D2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BE0C9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1149</w:t>
      </w:r>
    </w:p>
    <w:p w14:paraId="699E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078738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1150</w:t>
      </w:r>
    </w:p>
    <w:p w14:paraId="699A1C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1151</w:t>
      </w:r>
    </w:p>
    <w:p w14:paraId="583AF4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8BE16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1152</w:t>
      </w:r>
    </w:p>
    <w:p w14:paraId="5F6CC1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1153</w:t>
      </w:r>
    </w:p>
    <w:p w14:paraId="6A4A41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1153</w:t>
      </w:r>
    </w:p>
    <w:p w14:paraId="3DB6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1154</w:t>
      </w:r>
    </w:p>
    <w:p w14:paraId="2CFCC1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1155</w:t>
      </w:r>
    </w:p>
    <w:p w14:paraId="779083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1155</w:t>
      </w:r>
    </w:p>
    <w:p w14:paraId="7E0F1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1156</w:t>
      </w:r>
    </w:p>
    <w:p w14:paraId="2433B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1157</w:t>
      </w:r>
    </w:p>
    <w:p w14:paraId="6F8416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1157</w:t>
      </w:r>
    </w:p>
    <w:p w14:paraId="3967E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1158</w:t>
      </w:r>
    </w:p>
    <w:p w14:paraId="61A9D5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1159</w:t>
      </w:r>
    </w:p>
    <w:p w14:paraId="4B6C09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0AB6AD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1160</w:t>
      </w:r>
    </w:p>
    <w:p w14:paraId="1D19B5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1161</w:t>
      </w:r>
    </w:p>
    <w:p w14:paraId="7E4A1B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1161</w:t>
      </w:r>
    </w:p>
    <w:p w14:paraId="7C1F4E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1162</w:t>
      </w:r>
    </w:p>
    <w:p w14:paraId="580371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1163</w:t>
      </w:r>
    </w:p>
    <w:p w14:paraId="1736FD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1163</w:t>
      </w:r>
    </w:p>
    <w:p w14:paraId="339C4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1165</w:t>
      </w:r>
    </w:p>
    <w:p w14:paraId="0E791D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1166</w:t>
      </w:r>
    </w:p>
    <w:p w14:paraId="577C5E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1166</w:t>
      </w:r>
    </w:p>
    <w:p w14:paraId="59325C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1168</w:t>
      </w:r>
    </w:p>
    <w:p w14:paraId="7C235E9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1169</w:t>
      </w:r>
    </w:p>
    <w:p w14:paraId="73EFA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1169</w:t>
      </w:r>
    </w:p>
    <w:p w14:paraId="4BED8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73499A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1172</w:t>
      </w:r>
    </w:p>
    <w:p w14:paraId="69BF7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7110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1174</w:t>
      </w:r>
    </w:p>
    <w:p w14:paraId="1BDA4A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1175</w:t>
      </w:r>
    </w:p>
    <w:p w14:paraId="2078F1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1175</w:t>
      </w:r>
    </w:p>
    <w:p w14:paraId="5ADDB2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1176</w:t>
      </w:r>
    </w:p>
    <w:p w14:paraId="06241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1177</w:t>
      </w:r>
    </w:p>
    <w:p w14:paraId="3217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1177</w:t>
      </w:r>
    </w:p>
    <w:p w14:paraId="5A1CC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1178</w:t>
      </w:r>
    </w:p>
    <w:p w14:paraId="1CA78B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1179</w:t>
      </w:r>
    </w:p>
    <w:p w14:paraId="62ADA5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1179</w:t>
      </w:r>
    </w:p>
    <w:p w14:paraId="3AB048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1182</w:t>
      </w:r>
    </w:p>
    <w:p w14:paraId="17D555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1183</w:t>
      </w:r>
    </w:p>
    <w:p w14:paraId="6E3B2C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1183</w:t>
      </w:r>
    </w:p>
    <w:p w14:paraId="6F285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7A0C4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1186</w:t>
      </w:r>
    </w:p>
    <w:p w14:paraId="434869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4C0E8F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1188</w:t>
      </w:r>
    </w:p>
    <w:p w14:paraId="659E08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1189</w:t>
      </w:r>
    </w:p>
    <w:p w14:paraId="7ABBAE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1189</w:t>
      </w:r>
    </w:p>
    <w:p w14:paraId="0D24C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582F1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1192</w:t>
      </w:r>
    </w:p>
    <w:p w14:paraId="2110D1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1D3CE0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1194</w:t>
      </w:r>
    </w:p>
    <w:p w14:paraId="43866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1195</w:t>
      </w:r>
    </w:p>
    <w:p w14:paraId="15488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1195</w:t>
      </w:r>
    </w:p>
    <w:p w14:paraId="1A71D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1D789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1198</w:t>
      </w:r>
    </w:p>
    <w:p w14:paraId="35ED68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6FD0B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1200</w:t>
      </w:r>
    </w:p>
    <w:p w14:paraId="34B027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1201</w:t>
      </w:r>
    </w:p>
    <w:p w14:paraId="64E119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1201</w:t>
      </w:r>
    </w:p>
    <w:p w14:paraId="2A9F2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1202</w:t>
      </w:r>
    </w:p>
    <w:p w14:paraId="362A4B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1203</w:t>
      </w:r>
    </w:p>
    <w:p w14:paraId="0FA6BD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1203</w:t>
      </w:r>
    </w:p>
    <w:p w14:paraId="0AB4A5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1205</w:t>
      </w:r>
    </w:p>
    <w:p w14:paraId="4F4CF2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1206</w:t>
      </w:r>
    </w:p>
    <w:p w14:paraId="55F81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1206</w:t>
      </w:r>
    </w:p>
    <w:p w14:paraId="29D512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1208</w:t>
      </w:r>
    </w:p>
    <w:p w14:paraId="6E2286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E52FD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1209</w:t>
      </w:r>
    </w:p>
    <w:p w14:paraId="3D9AD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1209</w:t>
      </w:r>
    </w:p>
    <w:p w14:paraId="774535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1211</w:t>
      </w:r>
    </w:p>
    <w:p w14:paraId="3528EE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1212</w:t>
      </w:r>
    </w:p>
    <w:p w14:paraId="7E5B87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1212</w:t>
      </w:r>
    </w:p>
    <w:p w14:paraId="18768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1214</w:t>
      </w:r>
    </w:p>
    <w:p w14:paraId="165462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1215</w:t>
      </w:r>
    </w:p>
    <w:p w14:paraId="3E519F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1215</w:t>
      </w:r>
    </w:p>
    <w:p w14:paraId="5C66CD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1216</w:t>
      </w:r>
    </w:p>
    <w:p w14:paraId="6EEA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1217</w:t>
      </w:r>
    </w:p>
    <w:p w14:paraId="47B45E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1217</w:t>
      </w:r>
    </w:p>
    <w:p w14:paraId="6D9A0F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1219</w:t>
      </w:r>
    </w:p>
    <w:p w14:paraId="4A44C7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1220</w:t>
      </w:r>
    </w:p>
    <w:p w14:paraId="4B9617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1220</w:t>
      </w:r>
    </w:p>
    <w:p w14:paraId="581C86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1222</w:t>
      </w:r>
    </w:p>
    <w:p w14:paraId="5967FF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1223</w:t>
      </w:r>
    </w:p>
    <w:p w14:paraId="05AEA6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1223</w:t>
      </w:r>
    </w:p>
    <w:p w14:paraId="1844A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1DB659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1225</w:t>
      </w:r>
    </w:p>
    <w:p w14:paraId="778E65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FDD:</w:t>
      </w:r>
      <w:r>
        <w:rPr>
          <w:noProof/>
        </w:rPr>
        <w:tab/>
        <w:t>1225</w:t>
      </w:r>
    </w:p>
    <w:p w14:paraId="2CDAB1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1225</w:t>
      </w:r>
    </w:p>
    <w:p w14:paraId="5CCE0A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1225</w:t>
      </w:r>
    </w:p>
    <w:p w14:paraId="6777FF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1227</w:t>
      </w:r>
    </w:p>
    <w:p w14:paraId="01A0B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1227</w:t>
      </w:r>
    </w:p>
    <w:p w14:paraId="0D6F443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1227</w:t>
      </w:r>
    </w:p>
    <w:p w14:paraId="009908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1230</w:t>
      </w:r>
    </w:p>
    <w:p w14:paraId="09E2A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1230</w:t>
      </w:r>
    </w:p>
    <w:p w14:paraId="57EC129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1230</w:t>
      </w:r>
    </w:p>
    <w:p w14:paraId="1690F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51F74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1233</w:t>
      </w:r>
    </w:p>
    <w:p w14:paraId="16A7AC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1233</w:t>
      </w:r>
    </w:p>
    <w:p w14:paraId="398541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1234</w:t>
      </w:r>
    </w:p>
    <w:p w14:paraId="483AD8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1234</w:t>
      </w:r>
    </w:p>
    <w:p w14:paraId="148ABD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29A6EC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1237</w:t>
      </w:r>
    </w:p>
    <w:p w14:paraId="03B971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TDD:</w:t>
      </w:r>
      <w:r>
        <w:rPr>
          <w:noProof/>
        </w:rPr>
        <w:tab/>
        <w:t>1238</w:t>
      </w:r>
    </w:p>
    <w:p w14:paraId="7C480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1238</w:t>
      </w:r>
    </w:p>
    <w:p w14:paraId="73861E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1238</w:t>
      </w:r>
    </w:p>
    <w:p w14:paraId="7B6003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1238</w:t>
      </w:r>
    </w:p>
    <w:p w14:paraId="2D79614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Void</w:t>
      </w:r>
      <w:r>
        <w:rPr>
          <w:noProof/>
        </w:rPr>
        <w:tab/>
        <w:t>1240</w:t>
      </w:r>
    </w:p>
    <w:p w14:paraId="2496D1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1240</w:t>
      </w:r>
    </w:p>
    <w:p w14:paraId="48EAC96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1240</w:t>
      </w:r>
    </w:p>
    <w:p w14:paraId="723E69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1240</w:t>
      </w:r>
    </w:p>
    <w:p w14:paraId="5F5BE3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63226F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3B20F0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FDD:</w:t>
      </w:r>
      <w:r>
        <w:rPr>
          <w:noProof/>
        </w:rPr>
        <w:tab/>
        <w:t>1244</w:t>
      </w:r>
    </w:p>
    <w:p w14:paraId="79C820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1244</w:t>
      </w:r>
    </w:p>
    <w:p w14:paraId="0D9944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BEB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1247</w:t>
      </w:r>
    </w:p>
    <w:p w14:paraId="1473EE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1247</w:t>
      </w:r>
    </w:p>
    <w:p w14:paraId="3E89F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4E9A5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UTRAN TDD:</w:t>
      </w:r>
      <w:r>
        <w:rPr>
          <w:noProof/>
        </w:rPr>
        <w:tab/>
        <w:t>1253</w:t>
      </w:r>
    </w:p>
    <w:p w14:paraId="120893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1253</w:t>
      </w:r>
    </w:p>
    <w:p w14:paraId="6E00798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1253</w:t>
      </w:r>
    </w:p>
    <w:p w14:paraId="2343208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61430D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1255</w:t>
      </w:r>
    </w:p>
    <w:p w14:paraId="6474F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1255</w:t>
      </w:r>
    </w:p>
    <w:p w14:paraId="75C80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1257</w:t>
      </w:r>
    </w:p>
    <w:p w14:paraId="1553A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1257</w:t>
      </w:r>
    </w:p>
    <w:p w14:paraId="468DD8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1257</w:t>
      </w:r>
    </w:p>
    <w:p w14:paraId="4AB750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1260</w:t>
      </w:r>
    </w:p>
    <w:p w14:paraId="759C4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1260</w:t>
      </w:r>
    </w:p>
    <w:p w14:paraId="085C0F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1260</w:t>
      </w:r>
    </w:p>
    <w:p w14:paraId="4ED82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1264</w:t>
      </w:r>
    </w:p>
    <w:p w14:paraId="54EF30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1264</w:t>
      </w:r>
    </w:p>
    <w:p w14:paraId="772B2E2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GSM:</w:t>
      </w:r>
      <w:r>
        <w:rPr>
          <w:noProof/>
        </w:rPr>
        <w:tab/>
        <w:t>1264</w:t>
      </w:r>
    </w:p>
    <w:p w14:paraId="4E961E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01745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1266</w:t>
      </w:r>
    </w:p>
    <w:p w14:paraId="47D31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lastRenderedPageBreak/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GSM:</w:t>
      </w:r>
      <w:r>
        <w:rPr>
          <w:noProof/>
        </w:rPr>
        <w:tab/>
        <w:t>1266</w:t>
      </w:r>
    </w:p>
    <w:p w14:paraId="07FCDC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0AA2CA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2239A19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1269</w:t>
      </w:r>
    </w:p>
    <w:p w14:paraId="17F99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1269</w:t>
      </w:r>
    </w:p>
    <w:p w14:paraId="5D7002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1269</w:t>
      </w:r>
    </w:p>
    <w:p w14:paraId="2D2C00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1269</w:t>
      </w:r>
    </w:p>
    <w:p w14:paraId="0C11A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1271</w:t>
      </w:r>
    </w:p>
    <w:p w14:paraId="1C326E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1271</w:t>
      </w:r>
    </w:p>
    <w:p w14:paraId="55C4AE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1271</w:t>
      </w:r>
    </w:p>
    <w:p w14:paraId="7561E52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1271</w:t>
      </w:r>
    </w:p>
    <w:p w14:paraId="47A1BC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1274</w:t>
      </w:r>
    </w:p>
    <w:p w14:paraId="22C75E2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1274</w:t>
      </w:r>
    </w:p>
    <w:p w14:paraId="557482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cdma2000 1X</w:t>
      </w:r>
      <w:r>
        <w:rPr>
          <w:noProof/>
        </w:rPr>
        <w:tab/>
        <w:t>1274</w:t>
      </w:r>
    </w:p>
    <w:p w14:paraId="71ACD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1274</w:t>
      </w:r>
    </w:p>
    <w:p w14:paraId="0DD92A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1274</w:t>
      </w:r>
    </w:p>
    <w:p w14:paraId="5F3AD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1277</w:t>
      </w:r>
    </w:p>
    <w:p w14:paraId="70AB16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cdma2000 1X</w:t>
      </w:r>
      <w:r>
        <w:rPr>
          <w:noProof/>
        </w:rPr>
        <w:tab/>
        <w:t>1277</w:t>
      </w:r>
    </w:p>
    <w:p w14:paraId="6E843D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1277</w:t>
      </w:r>
    </w:p>
    <w:p w14:paraId="62327F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464DBC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1280</w:t>
      </w:r>
    </w:p>
    <w:p w14:paraId="2F4FE08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1280</w:t>
      </w:r>
    </w:p>
    <w:p w14:paraId="26658AC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1280</w:t>
      </w:r>
    </w:p>
    <w:p w14:paraId="20892E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1280</w:t>
      </w:r>
    </w:p>
    <w:p w14:paraId="49B6F4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1285</w:t>
      </w:r>
    </w:p>
    <w:p w14:paraId="0ACA8F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1286</w:t>
      </w:r>
    </w:p>
    <w:p w14:paraId="17E550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535F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1290</w:t>
      </w:r>
    </w:p>
    <w:p w14:paraId="0FC83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1291</w:t>
      </w:r>
    </w:p>
    <w:p w14:paraId="1035B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1291</w:t>
      </w:r>
    </w:p>
    <w:p w14:paraId="790013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1295</w:t>
      </w:r>
    </w:p>
    <w:p w14:paraId="12F9D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1296</w:t>
      </w:r>
    </w:p>
    <w:p w14:paraId="14F44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7A66DE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1300</w:t>
      </w:r>
    </w:p>
    <w:p w14:paraId="576EC90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1301</w:t>
      </w:r>
    </w:p>
    <w:p w14:paraId="50238AA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</w:t>
      </w:r>
      <w:r>
        <w:rPr>
          <w:noProof/>
        </w:rPr>
        <w:tab/>
        <w:t>1301</w:t>
      </w:r>
    </w:p>
    <w:p w14:paraId="7E8C0D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handover</w:t>
      </w:r>
      <w:r>
        <w:rPr>
          <w:noProof/>
        </w:rPr>
        <w:tab/>
        <w:t>1301</w:t>
      </w:r>
    </w:p>
    <w:p w14:paraId="5DE81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1301</w:t>
      </w:r>
    </w:p>
    <w:p w14:paraId="2C487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1303</w:t>
      </w:r>
    </w:p>
    <w:p w14:paraId="728A5A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1303</w:t>
      </w:r>
    </w:p>
    <w:p w14:paraId="40ADE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6A05BD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794284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1305</w:t>
      </w:r>
    </w:p>
    <w:p w14:paraId="07D690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4D609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0EB46B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1307</w:t>
      </w:r>
    </w:p>
    <w:p w14:paraId="3A836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1307</w:t>
      </w:r>
    </w:p>
    <w:p w14:paraId="5D44F5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3995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1309</w:t>
      </w:r>
    </w:p>
    <w:p w14:paraId="2C061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1309</w:t>
      </w:r>
    </w:p>
    <w:p w14:paraId="0026CE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1311</w:t>
      </w:r>
    </w:p>
    <w:p w14:paraId="6BD926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A.5.1.6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1311</w:t>
      </w:r>
    </w:p>
    <w:p w14:paraId="04A32E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1311</w:t>
      </w:r>
    </w:p>
    <w:p w14:paraId="0340F6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1313</w:t>
      </w:r>
    </w:p>
    <w:p w14:paraId="6E475E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1313</w:t>
      </w:r>
    </w:p>
    <w:p w14:paraId="4305D4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1313</w:t>
      </w:r>
    </w:p>
    <w:p w14:paraId="51A4E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1316</w:t>
      </w:r>
    </w:p>
    <w:p w14:paraId="3D9F56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1316</w:t>
      </w:r>
    </w:p>
    <w:p w14:paraId="24C38B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1316</w:t>
      </w:r>
    </w:p>
    <w:p w14:paraId="7CC23F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1319</w:t>
      </w:r>
    </w:p>
    <w:p w14:paraId="4319CA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1319</w:t>
      </w:r>
    </w:p>
    <w:p w14:paraId="4F728F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1319</w:t>
      </w:r>
    </w:p>
    <w:p w14:paraId="78FA6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1320</w:t>
      </w:r>
    </w:p>
    <w:p w14:paraId="3A08F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1320</w:t>
      </w:r>
    </w:p>
    <w:p w14:paraId="0492C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1320</w:t>
      </w:r>
    </w:p>
    <w:p w14:paraId="0DC04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1322</w:t>
      </w:r>
    </w:p>
    <w:p w14:paraId="245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1322</w:t>
      </w:r>
    </w:p>
    <w:p w14:paraId="206E39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1322</w:t>
      </w:r>
    </w:p>
    <w:p w14:paraId="3FB16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1324</w:t>
      </w:r>
    </w:p>
    <w:p w14:paraId="131D09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1324</w:t>
      </w:r>
    </w:p>
    <w:p w14:paraId="5C02E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5D2D1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1326</w:t>
      </w:r>
    </w:p>
    <w:p w14:paraId="33C0C6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1326</w:t>
      </w:r>
    </w:p>
    <w:p w14:paraId="058C4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7248E5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1328</w:t>
      </w:r>
    </w:p>
    <w:p w14:paraId="719C91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1329</w:t>
      </w:r>
    </w:p>
    <w:p w14:paraId="1E7FC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27990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1330</w:t>
      </w:r>
    </w:p>
    <w:p w14:paraId="3570A8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1331</w:t>
      </w:r>
    </w:p>
    <w:p w14:paraId="3DFBB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7BCAC9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1332</w:t>
      </w:r>
    </w:p>
    <w:p w14:paraId="2D9950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1333</w:t>
      </w:r>
    </w:p>
    <w:p w14:paraId="6DB36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17BE43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1334</w:t>
      </w:r>
    </w:p>
    <w:p w14:paraId="792FB0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1335</w:t>
      </w:r>
    </w:p>
    <w:p w14:paraId="35800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0C7BBB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1336</w:t>
      </w:r>
    </w:p>
    <w:p w14:paraId="01C8B5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1337</w:t>
      </w:r>
    </w:p>
    <w:p w14:paraId="0BEA5E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3927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1338</w:t>
      </w:r>
    </w:p>
    <w:p w14:paraId="2ECB64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1339</w:t>
      </w:r>
    </w:p>
    <w:p w14:paraId="4BC9D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19D33E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1340</w:t>
      </w:r>
    </w:p>
    <w:p w14:paraId="581C18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1341</w:t>
      </w:r>
    </w:p>
    <w:p w14:paraId="48D3C1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7EA111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042DB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1343</w:t>
      </w:r>
    </w:p>
    <w:p w14:paraId="6A202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6E606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02C457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1344</w:t>
      </w:r>
    </w:p>
    <w:p w14:paraId="4169B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F9F7A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74198A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1346</w:t>
      </w:r>
    </w:p>
    <w:p w14:paraId="12EBE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FA8C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081D14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1348</w:t>
      </w:r>
    </w:p>
    <w:p w14:paraId="5E9DC1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6506AA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4BB8E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1350</w:t>
      </w:r>
    </w:p>
    <w:p w14:paraId="1019A8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436F2E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1B4587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1353</w:t>
      </w:r>
    </w:p>
    <w:p w14:paraId="557C7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1353</w:t>
      </w:r>
    </w:p>
    <w:p w14:paraId="21F7C3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1354</w:t>
      </w:r>
    </w:p>
    <w:p w14:paraId="391A52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1355</w:t>
      </w:r>
    </w:p>
    <w:p w14:paraId="41CEB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33345A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1356</w:t>
      </w:r>
    </w:p>
    <w:p w14:paraId="7A7803A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1357</w:t>
      </w:r>
    </w:p>
    <w:p w14:paraId="6930D7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11C5B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6A49B2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1359</w:t>
      </w:r>
    </w:p>
    <w:p w14:paraId="2855F4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0487E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1360</w:t>
      </w:r>
    </w:p>
    <w:p w14:paraId="6D798B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1361</w:t>
      </w:r>
    </w:p>
    <w:p w14:paraId="6AF3D4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27353E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1362</w:t>
      </w:r>
    </w:p>
    <w:p w14:paraId="40A358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1363</w:t>
      </w:r>
    </w:p>
    <w:p w14:paraId="55851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6EBB3D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1364</w:t>
      </w:r>
    </w:p>
    <w:p w14:paraId="202B8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1365</w:t>
      </w:r>
    </w:p>
    <w:p w14:paraId="4058C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293D24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1366</w:t>
      </w:r>
    </w:p>
    <w:p w14:paraId="299DB1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1367</w:t>
      </w:r>
    </w:p>
    <w:p w14:paraId="21BF1C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3BBAE0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1368</w:t>
      </w:r>
    </w:p>
    <w:p w14:paraId="0B4174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1369</w:t>
      </w:r>
    </w:p>
    <w:p w14:paraId="693021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7677D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1370</w:t>
      </w:r>
    </w:p>
    <w:p w14:paraId="6DE325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1371</w:t>
      </w:r>
    </w:p>
    <w:p w14:paraId="3E3054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1371</w:t>
      </w:r>
    </w:p>
    <w:p w14:paraId="5F2466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1372</w:t>
      </w:r>
    </w:p>
    <w:p w14:paraId="126C6D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1373</w:t>
      </w:r>
    </w:p>
    <w:p w14:paraId="64A03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1373</w:t>
      </w:r>
    </w:p>
    <w:p w14:paraId="720A20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1374</w:t>
      </w:r>
    </w:p>
    <w:p w14:paraId="09817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1375</w:t>
      </w:r>
    </w:p>
    <w:p w14:paraId="479E6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1375</w:t>
      </w:r>
    </w:p>
    <w:p w14:paraId="228AD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1376</w:t>
      </w:r>
    </w:p>
    <w:p w14:paraId="447E38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1377</w:t>
      </w:r>
    </w:p>
    <w:p w14:paraId="393D6C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046877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1378</w:t>
      </w:r>
    </w:p>
    <w:p w14:paraId="36AE55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1379</w:t>
      </w:r>
    </w:p>
    <w:p w14:paraId="590C1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1379</w:t>
      </w:r>
    </w:p>
    <w:p w14:paraId="3FDD86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1380</w:t>
      </w:r>
    </w:p>
    <w:p w14:paraId="3077CD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1381</w:t>
      </w:r>
    </w:p>
    <w:p w14:paraId="7F0F2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1381</w:t>
      </w:r>
    </w:p>
    <w:p w14:paraId="042FD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1382</w:t>
      </w:r>
    </w:p>
    <w:p w14:paraId="3994C5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1383</w:t>
      </w:r>
    </w:p>
    <w:p w14:paraId="1B5AD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0630D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1A0BA8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1386</w:t>
      </w:r>
    </w:p>
    <w:p w14:paraId="4C3E83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1386</w:t>
      </w:r>
    </w:p>
    <w:p w14:paraId="154BC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1835C5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1388</w:t>
      </w:r>
    </w:p>
    <w:p w14:paraId="61F2FA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1388</w:t>
      </w:r>
    </w:p>
    <w:p w14:paraId="417E32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2161E2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1390</w:t>
      </w:r>
    </w:p>
    <w:p w14:paraId="4345E2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1390</w:t>
      </w:r>
    </w:p>
    <w:p w14:paraId="6B07A7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1FADB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DAPS handover</w:t>
      </w:r>
      <w:r>
        <w:rPr>
          <w:noProof/>
        </w:rPr>
        <w:tab/>
        <w:t>1392</w:t>
      </w:r>
    </w:p>
    <w:p w14:paraId="677076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6081F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740A09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1394</w:t>
      </w:r>
    </w:p>
    <w:p w14:paraId="400F8B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2F74B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2CC89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Intra frequency conditional handover</w:t>
      </w:r>
      <w:r>
        <w:rPr>
          <w:noProof/>
        </w:rPr>
        <w:tab/>
        <w:t>1396</w:t>
      </w:r>
    </w:p>
    <w:p w14:paraId="264029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0696DC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6492E0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Intra frequency conditional handover</w:t>
      </w:r>
      <w:r>
        <w:rPr>
          <w:noProof/>
        </w:rPr>
        <w:tab/>
        <w:t>1398</w:t>
      </w:r>
    </w:p>
    <w:p w14:paraId="71ABCF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674F2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63B42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1400</w:t>
      </w:r>
    </w:p>
    <w:p w14:paraId="10E058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09BA07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40C58C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1402</w:t>
      </w:r>
    </w:p>
    <w:p w14:paraId="759AD9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50A4D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5F216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1404</w:t>
      </w:r>
    </w:p>
    <w:p w14:paraId="1EB92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40D36D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1406</w:t>
      </w:r>
    </w:p>
    <w:p w14:paraId="0A0BBA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1406</w:t>
      </w:r>
    </w:p>
    <w:p w14:paraId="7F0863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7FEEE8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0B5EEE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1410</w:t>
      </w:r>
    </w:p>
    <w:p w14:paraId="53E17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0B1D97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1412</w:t>
      </w:r>
    </w:p>
    <w:p w14:paraId="094D6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1413</w:t>
      </w:r>
    </w:p>
    <w:p w14:paraId="7A63F6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1413</w:t>
      </w:r>
    </w:p>
    <w:p w14:paraId="67FD2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74F357D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1416</w:t>
      </w:r>
    </w:p>
    <w:p w14:paraId="367CE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71937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1420</w:t>
      </w:r>
    </w:p>
    <w:p w14:paraId="4240C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4A21E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1423</w:t>
      </w:r>
    </w:p>
    <w:p w14:paraId="11D458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1424</w:t>
      </w:r>
    </w:p>
    <w:p w14:paraId="1A64EC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1424</w:t>
      </w:r>
    </w:p>
    <w:p w14:paraId="2CD36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44F99E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1426</w:t>
      </w:r>
    </w:p>
    <w:p w14:paraId="374420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1426</w:t>
      </w:r>
    </w:p>
    <w:p w14:paraId="4BAD0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4765162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1429</w:t>
      </w:r>
    </w:p>
    <w:p w14:paraId="0C0F2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</w:t>
      </w:r>
      <w:r>
        <w:rPr>
          <w:noProof/>
        </w:rPr>
        <w:tab/>
        <w:t>1429</w:t>
      </w:r>
    </w:p>
    <w:p w14:paraId="3BC401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1429</w:t>
      </w:r>
    </w:p>
    <w:p w14:paraId="697B9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1431</w:t>
      </w:r>
    </w:p>
    <w:p w14:paraId="45363E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Handover</w:t>
      </w:r>
      <w:r>
        <w:rPr>
          <w:noProof/>
        </w:rPr>
        <w:tab/>
        <w:t>1432</w:t>
      </w:r>
    </w:p>
    <w:p w14:paraId="4D0630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1432</w:t>
      </w:r>
    </w:p>
    <w:p w14:paraId="018406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1435</w:t>
      </w:r>
    </w:p>
    <w:p w14:paraId="4103B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 xml:space="preserve">A.5.2.3 </w:t>
      </w:r>
      <w:r w:rsidRPr="003E52FD">
        <w:rPr>
          <w:noProof/>
          <w:lang w:val="sv-SE"/>
        </w:rPr>
        <w:t>E-UTRAN FDD- GSM Handover</w:t>
      </w:r>
      <w:r>
        <w:rPr>
          <w:noProof/>
        </w:rPr>
        <w:tab/>
        <w:t>1435</w:t>
      </w:r>
    </w:p>
    <w:p w14:paraId="466C542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44E49D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1436</w:t>
      </w:r>
    </w:p>
    <w:p w14:paraId="1170A4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TDD Handover</w:t>
      </w:r>
      <w:r>
        <w:rPr>
          <w:noProof/>
        </w:rPr>
        <w:tab/>
        <w:t>1437</w:t>
      </w:r>
    </w:p>
    <w:p w14:paraId="295407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1437</w:t>
      </w:r>
    </w:p>
    <w:p w14:paraId="17AC0C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1437</w:t>
      </w:r>
    </w:p>
    <w:p w14:paraId="3E5CD2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1437</w:t>
      </w:r>
    </w:p>
    <w:p w14:paraId="0A1586A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76DA73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358DEB5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1439</w:t>
      </w:r>
    </w:p>
    <w:p w14:paraId="208B1DF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1439</w:t>
      </w:r>
    </w:p>
    <w:p w14:paraId="140A262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1439</w:t>
      </w:r>
    </w:p>
    <w:p w14:paraId="6466D6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TDD Handover</w:t>
      </w:r>
      <w:r>
        <w:rPr>
          <w:noProof/>
        </w:rPr>
        <w:tab/>
        <w:t>1439</w:t>
      </w:r>
    </w:p>
    <w:p w14:paraId="582D89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1439</w:t>
      </w:r>
    </w:p>
    <w:p w14:paraId="66116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0CF4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400969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1442</w:t>
      </w:r>
    </w:p>
    <w:p w14:paraId="4431F77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1442</w:t>
      </w:r>
    </w:p>
    <w:p w14:paraId="4BEED9C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Void</w:t>
      </w:r>
      <w:r>
        <w:rPr>
          <w:noProof/>
        </w:rPr>
        <w:tab/>
        <w:t>1442</w:t>
      </w:r>
    </w:p>
    <w:p w14:paraId="2524B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GSM Handover</w:t>
      </w:r>
      <w:r>
        <w:rPr>
          <w:noProof/>
        </w:rPr>
        <w:tab/>
        <w:t>1442</w:t>
      </w:r>
    </w:p>
    <w:p w14:paraId="0DCB75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1442</w:t>
      </w:r>
    </w:p>
    <w:p w14:paraId="516AF7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1444</w:t>
      </w:r>
    </w:p>
    <w:p w14:paraId="0FA2D4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1445</w:t>
      </w:r>
    </w:p>
    <w:p w14:paraId="74C70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119F5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1447</w:t>
      </w:r>
    </w:p>
    <w:p w14:paraId="296075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1447</w:t>
      </w:r>
    </w:p>
    <w:p w14:paraId="7477A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1447</w:t>
      </w:r>
    </w:p>
    <w:p w14:paraId="2DE7D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1448</w:t>
      </w:r>
    </w:p>
    <w:p w14:paraId="333190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1449</w:t>
      </w:r>
    </w:p>
    <w:p w14:paraId="0F87CC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67AF10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1450</w:t>
      </w:r>
    </w:p>
    <w:p w14:paraId="4210BB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1451</w:t>
      </w:r>
    </w:p>
    <w:p w14:paraId="170373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1451</w:t>
      </w:r>
    </w:p>
    <w:p w14:paraId="7A6A90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652C2A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1453</w:t>
      </w:r>
    </w:p>
    <w:p w14:paraId="6A5565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1453</w:t>
      </w:r>
    </w:p>
    <w:p w14:paraId="69301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1456</w:t>
      </w:r>
    </w:p>
    <w:p w14:paraId="762ACA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1456</w:t>
      </w:r>
    </w:p>
    <w:p w14:paraId="629A7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1456</w:t>
      </w:r>
    </w:p>
    <w:p w14:paraId="5B8B8F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4049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– UTRAN FDD Handover for 5MHz Bandwidth</w:t>
      </w:r>
      <w:r>
        <w:rPr>
          <w:noProof/>
        </w:rPr>
        <w:tab/>
        <w:t>1459</w:t>
      </w:r>
    </w:p>
    <w:p w14:paraId="105518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1459</w:t>
      </w:r>
    </w:p>
    <w:p w14:paraId="2B98A0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1459</w:t>
      </w:r>
    </w:p>
    <w:p w14:paraId="194DEC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Handover to Non-3GPP RATs</w:t>
      </w:r>
      <w:r>
        <w:rPr>
          <w:noProof/>
        </w:rPr>
        <w:tab/>
        <w:t>1460</w:t>
      </w:r>
    </w:p>
    <w:p w14:paraId="5D6E3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HRPD Handover</w:t>
      </w:r>
      <w:r>
        <w:rPr>
          <w:noProof/>
        </w:rPr>
        <w:tab/>
        <w:t>1460</w:t>
      </w:r>
    </w:p>
    <w:p w14:paraId="678EF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1460</w:t>
      </w:r>
    </w:p>
    <w:p w14:paraId="731C47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1462</w:t>
      </w:r>
    </w:p>
    <w:p w14:paraId="1EF688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FDD – cdma2000 1X Handover</w:t>
      </w:r>
      <w:r>
        <w:rPr>
          <w:noProof/>
        </w:rPr>
        <w:tab/>
        <w:t>1462</w:t>
      </w:r>
    </w:p>
    <w:p w14:paraId="72CFEF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1462</w:t>
      </w:r>
    </w:p>
    <w:p w14:paraId="2E19C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2EFDE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1465</w:t>
      </w:r>
    </w:p>
    <w:p w14:paraId="5D2570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1465</w:t>
      </w:r>
    </w:p>
    <w:p w14:paraId="004A4C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1468</w:t>
      </w:r>
    </w:p>
    <w:p w14:paraId="3D5511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1468</w:t>
      </w:r>
    </w:p>
    <w:p w14:paraId="039F6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15A23F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1469</w:t>
      </w:r>
    </w:p>
    <w:p w14:paraId="0C5C08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– HRPD Handover</w:t>
      </w:r>
      <w:r>
        <w:rPr>
          <w:noProof/>
        </w:rPr>
        <w:tab/>
        <w:t>1470</w:t>
      </w:r>
    </w:p>
    <w:p w14:paraId="41AD2C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1470</w:t>
      </w:r>
    </w:p>
    <w:p w14:paraId="2B9394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57BCE2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FI"/>
        </w:rPr>
        <w:t>E-UTRAN TDD – cdma2000 1X Handover</w:t>
      </w:r>
      <w:r>
        <w:rPr>
          <w:noProof/>
        </w:rPr>
        <w:tab/>
        <w:t>1473</w:t>
      </w:r>
    </w:p>
    <w:p w14:paraId="0445A2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1473</w:t>
      </w:r>
    </w:p>
    <w:p w14:paraId="7E73B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38A1832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1476</w:t>
      </w:r>
    </w:p>
    <w:p w14:paraId="2730520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RRC Re-establishment</w:t>
      </w:r>
      <w:r>
        <w:rPr>
          <w:noProof/>
        </w:rPr>
        <w:tab/>
        <w:t>1476</w:t>
      </w:r>
    </w:p>
    <w:p w14:paraId="03C84D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1476</w:t>
      </w:r>
    </w:p>
    <w:p w14:paraId="365801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1476</w:t>
      </w:r>
    </w:p>
    <w:p w14:paraId="694A9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1477</w:t>
      </w:r>
    </w:p>
    <w:p w14:paraId="6E5B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1478</w:t>
      </w:r>
    </w:p>
    <w:p w14:paraId="545898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5D4CC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1479</w:t>
      </w:r>
    </w:p>
    <w:p w14:paraId="2FB625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1480</w:t>
      </w:r>
    </w:p>
    <w:p w14:paraId="79D38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1480</w:t>
      </w:r>
    </w:p>
    <w:p w14:paraId="43CE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1481</w:t>
      </w:r>
    </w:p>
    <w:p w14:paraId="577EDD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</w:t>
      </w:r>
      <w:r>
        <w:rPr>
          <w:noProof/>
        </w:rPr>
        <w:tab/>
        <w:t>1482</w:t>
      </w:r>
    </w:p>
    <w:p w14:paraId="38F6F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1482</w:t>
      </w:r>
    </w:p>
    <w:p w14:paraId="75647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29E087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1484</w:t>
      </w:r>
    </w:p>
    <w:p w14:paraId="25C1D7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186515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78EEE8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1484</w:t>
      </w:r>
    </w:p>
    <w:p w14:paraId="004E62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1484</w:t>
      </w:r>
    </w:p>
    <w:p w14:paraId="5A2AE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1486</w:t>
      </w:r>
    </w:p>
    <w:p w14:paraId="3A2B26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1487</w:t>
      </w:r>
    </w:p>
    <w:p w14:paraId="24659B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1487</w:t>
      </w:r>
    </w:p>
    <w:p w14:paraId="691C3A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7AFC30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1489</w:t>
      </w:r>
    </w:p>
    <w:p w14:paraId="37DFE0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1489</w:t>
      </w:r>
    </w:p>
    <w:p w14:paraId="22BEE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1490</w:t>
      </w:r>
    </w:p>
    <w:p w14:paraId="115BF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1491</w:t>
      </w:r>
    </w:p>
    <w:p w14:paraId="113BD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1491</w:t>
      </w:r>
    </w:p>
    <w:p w14:paraId="3F706F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57801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1493</w:t>
      </w:r>
    </w:p>
    <w:p w14:paraId="681535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1493</w:t>
      </w:r>
    </w:p>
    <w:p w14:paraId="10A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4A82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1495</w:t>
      </w:r>
    </w:p>
    <w:p w14:paraId="5208B5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1495</w:t>
      </w:r>
    </w:p>
    <w:p w14:paraId="333932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1496</w:t>
      </w:r>
    </w:p>
    <w:p w14:paraId="343FF4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1497</w:t>
      </w:r>
    </w:p>
    <w:p w14:paraId="14847B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1497</w:t>
      </w:r>
    </w:p>
    <w:p w14:paraId="39936E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68087C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1499</w:t>
      </w:r>
    </w:p>
    <w:p w14:paraId="28924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0EB084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1500</w:t>
      </w:r>
    </w:p>
    <w:p w14:paraId="24DF77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1501</w:t>
      </w:r>
    </w:p>
    <w:p w14:paraId="2C03FD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1501</w:t>
      </w:r>
    </w:p>
    <w:p w14:paraId="301515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1502</w:t>
      </w:r>
    </w:p>
    <w:p w14:paraId="33D720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1503</w:t>
      </w:r>
    </w:p>
    <w:p w14:paraId="5F12EF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7483B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7B48C9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HD-FDD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1506</w:t>
      </w:r>
    </w:p>
    <w:p w14:paraId="325EB7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1506</w:t>
      </w:r>
    </w:p>
    <w:p w14:paraId="76BF3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1508</w:t>
      </w:r>
    </w:p>
    <w:p w14:paraId="20A546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1509</w:t>
      </w:r>
    </w:p>
    <w:p w14:paraId="7F8732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1509</w:t>
      </w:r>
    </w:p>
    <w:p w14:paraId="00ADC3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1510</w:t>
      </w:r>
    </w:p>
    <w:p w14:paraId="25244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1511</w:t>
      </w:r>
    </w:p>
    <w:p w14:paraId="7B545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1511</w:t>
      </w:r>
    </w:p>
    <w:p w14:paraId="6E1C19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470C7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1513</w:t>
      </w:r>
    </w:p>
    <w:p w14:paraId="44BEC9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1513</w:t>
      </w:r>
    </w:p>
    <w:p w14:paraId="66566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1BD78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1515</w:t>
      </w:r>
    </w:p>
    <w:p w14:paraId="357048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2FA23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7DE928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1517</w:t>
      </w:r>
    </w:p>
    <w:p w14:paraId="74B49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4E658B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28A294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1519</w:t>
      </w:r>
    </w:p>
    <w:p w14:paraId="00227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463040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44351D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 xml:space="preserve">E-UTRAN TDD Inter-frequency RRC Re-establishment for UE category NB1 in In-Band mode under </w:t>
      </w:r>
      <w:r w:rsidRPr="003E52FD">
        <w:rPr>
          <w:rFonts w:cs="Intel Clear Light"/>
          <w:noProof/>
        </w:rPr>
        <w:t>normal</w:t>
      </w:r>
      <w:r w:rsidRPr="003E52FD">
        <w:rPr>
          <w:rFonts w:cs="Arial"/>
          <w:noProof/>
        </w:rPr>
        <w:t xml:space="preserve"> </w:t>
      </w:r>
      <w:r w:rsidRPr="003E52FD">
        <w:rPr>
          <w:noProof/>
          <w:snapToGrid w:val="0"/>
        </w:rPr>
        <w:t>coverage</w:t>
      </w:r>
      <w:r>
        <w:rPr>
          <w:noProof/>
        </w:rPr>
        <w:tab/>
        <w:t>1521</w:t>
      </w:r>
    </w:p>
    <w:p w14:paraId="44AF1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B56A6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163B46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1524</w:t>
      </w:r>
    </w:p>
    <w:p w14:paraId="7B0A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1524</w:t>
      </w:r>
    </w:p>
    <w:p w14:paraId="4ED21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6DD83A0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1527</w:t>
      </w:r>
    </w:p>
    <w:p w14:paraId="1B3726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1527</w:t>
      </w:r>
    </w:p>
    <w:p w14:paraId="2DBFE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1527</w:t>
      </w:r>
    </w:p>
    <w:p w14:paraId="369066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CC2E52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1528</w:t>
      </w:r>
    </w:p>
    <w:p w14:paraId="3BDF2B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1528</w:t>
      </w:r>
    </w:p>
    <w:p w14:paraId="7B973E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1528</w:t>
      </w:r>
    </w:p>
    <w:p w14:paraId="743E0E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1529</w:t>
      </w:r>
    </w:p>
    <w:p w14:paraId="0BAC03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1529</w:t>
      </w:r>
    </w:p>
    <w:p w14:paraId="611F3A3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1529</w:t>
      </w:r>
    </w:p>
    <w:p w14:paraId="060852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1529</w:t>
      </w:r>
    </w:p>
    <w:p w14:paraId="08484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1529</w:t>
      </w:r>
    </w:p>
    <w:p w14:paraId="57406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1530</w:t>
      </w:r>
    </w:p>
    <w:p w14:paraId="5C7BC5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1531</w:t>
      </w:r>
    </w:p>
    <w:p w14:paraId="134E908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1531</w:t>
      </w:r>
    </w:p>
    <w:p w14:paraId="480BF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1531</w:t>
      </w:r>
    </w:p>
    <w:p w14:paraId="0E9941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1531</w:t>
      </w:r>
    </w:p>
    <w:p w14:paraId="286E0D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2116B92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1533</w:t>
      </w:r>
    </w:p>
    <w:p w14:paraId="7FC97C7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1533</w:t>
      </w:r>
    </w:p>
    <w:p w14:paraId="6FB881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1533</w:t>
      </w:r>
    </w:p>
    <w:p w14:paraId="144536E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1534</w:t>
      </w:r>
    </w:p>
    <w:p w14:paraId="3E58CE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1534</w:t>
      </w:r>
    </w:p>
    <w:p w14:paraId="6FF246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1534</w:t>
      </w:r>
    </w:p>
    <w:p w14:paraId="3C870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1534</w:t>
      </w:r>
    </w:p>
    <w:p w14:paraId="244F2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0C5A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1748F4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1536</w:t>
      </w:r>
    </w:p>
    <w:p w14:paraId="64EA94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1536</w:t>
      </w:r>
    </w:p>
    <w:p w14:paraId="16620E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1536</w:t>
      </w:r>
    </w:p>
    <w:p w14:paraId="4AC83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7D86F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3DE3B9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1537</w:t>
      </w:r>
    </w:p>
    <w:p w14:paraId="644ED2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3EDE77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7791A3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1538</w:t>
      </w:r>
    </w:p>
    <w:p w14:paraId="29308F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46F5D6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1540</w:t>
      </w:r>
    </w:p>
    <w:p w14:paraId="603F981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1540</w:t>
      </w:r>
    </w:p>
    <w:p w14:paraId="02BBC8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1540</w:t>
      </w:r>
    </w:p>
    <w:p w14:paraId="791853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1540</w:t>
      </w:r>
    </w:p>
    <w:p w14:paraId="3541F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1541</w:t>
      </w:r>
    </w:p>
    <w:p w14:paraId="3E44C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6F7AF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5ACAC0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1543</w:t>
      </w:r>
    </w:p>
    <w:p w14:paraId="2F3DD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1543</w:t>
      </w:r>
    </w:p>
    <w:p w14:paraId="734F226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1543</w:t>
      </w:r>
    </w:p>
    <w:p w14:paraId="3DE72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1544</w:t>
      </w:r>
    </w:p>
    <w:p w14:paraId="67A305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740BE8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7E6F25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1547</w:t>
      </w:r>
    </w:p>
    <w:p w14:paraId="41EC26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1548</w:t>
      </w:r>
    </w:p>
    <w:p w14:paraId="1B80C6F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1548</w:t>
      </w:r>
    </w:p>
    <w:p w14:paraId="365DC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1549</w:t>
      </w:r>
    </w:p>
    <w:p w14:paraId="46323E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10A3FB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DFA50C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1551</w:t>
      </w:r>
    </w:p>
    <w:p w14:paraId="06F96F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1552</w:t>
      </w:r>
    </w:p>
    <w:p w14:paraId="2A2DFAC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1552</w:t>
      </w:r>
    </w:p>
    <w:p w14:paraId="40FAD99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1552</w:t>
      </w:r>
    </w:p>
    <w:p w14:paraId="727B72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1552</w:t>
      </w:r>
    </w:p>
    <w:p w14:paraId="04D5BC1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1552</w:t>
      </w:r>
    </w:p>
    <w:p w14:paraId="169CC9F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1553</w:t>
      </w:r>
    </w:p>
    <w:p w14:paraId="17FDE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1553</w:t>
      </w:r>
    </w:p>
    <w:p w14:paraId="0349A3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1553</w:t>
      </w:r>
    </w:p>
    <w:p w14:paraId="3B0016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0D6E760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1555</w:t>
      </w:r>
    </w:p>
    <w:p w14:paraId="61B36B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1556</w:t>
      </w:r>
    </w:p>
    <w:p w14:paraId="3B3A545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1556</w:t>
      </w:r>
    </w:p>
    <w:p w14:paraId="47C327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1556</w:t>
      </w:r>
    </w:p>
    <w:p w14:paraId="24D186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1556</w:t>
      </w:r>
    </w:p>
    <w:p w14:paraId="15217F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1556</w:t>
      </w:r>
    </w:p>
    <w:p w14:paraId="411398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1557</w:t>
      </w:r>
    </w:p>
    <w:p w14:paraId="27D6AE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1557</w:t>
      </w:r>
    </w:p>
    <w:p w14:paraId="71FF8D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73EA4E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7ECEC6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1559</w:t>
      </w:r>
    </w:p>
    <w:p w14:paraId="5DA874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1560</w:t>
      </w:r>
    </w:p>
    <w:p w14:paraId="2291C4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1560</w:t>
      </w:r>
    </w:p>
    <w:p w14:paraId="4D1DFC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1560</w:t>
      </w:r>
    </w:p>
    <w:p w14:paraId="12651F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1560</w:t>
      </w:r>
    </w:p>
    <w:p w14:paraId="4C807D7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1560</w:t>
      </w:r>
    </w:p>
    <w:p w14:paraId="785A21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1561</w:t>
      </w:r>
    </w:p>
    <w:p w14:paraId="34B8EC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1561</w:t>
      </w:r>
    </w:p>
    <w:p w14:paraId="355333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1561</w:t>
      </w:r>
    </w:p>
    <w:p w14:paraId="53F1FC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1563</w:t>
      </w:r>
    </w:p>
    <w:p w14:paraId="0577D6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1563</w:t>
      </w:r>
    </w:p>
    <w:p w14:paraId="616958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1564</w:t>
      </w:r>
    </w:p>
    <w:p w14:paraId="216B94D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1564</w:t>
      </w:r>
    </w:p>
    <w:p w14:paraId="373A1D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1564</w:t>
      </w:r>
    </w:p>
    <w:p w14:paraId="4B8A9B1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1564</w:t>
      </w:r>
    </w:p>
    <w:p w14:paraId="1F6C377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1564</w:t>
      </w:r>
    </w:p>
    <w:p w14:paraId="1598AAF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1565</w:t>
      </w:r>
    </w:p>
    <w:p w14:paraId="1CE3C4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1565</w:t>
      </w:r>
    </w:p>
    <w:p w14:paraId="68FC5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1565</w:t>
      </w:r>
    </w:p>
    <w:p w14:paraId="33706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792E7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079DC2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1568</w:t>
      </w:r>
    </w:p>
    <w:p w14:paraId="4A3D46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1568</w:t>
      </w:r>
    </w:p>
    <w:p w14:paraId="2BB389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1568</w:t>
      </w:r>
    </w:p>
    <w:p w14:paraId="21B6831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1568</w:t>
      </w:r>
    </w:p>
    <w:p w14:paraId="71D045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1568</w:t>
      </w:r>
    </w:p>
    <w:p w14:paraId="5E09FD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1569</w:t>
      </w:r>
    </w:p>
    <w:p w14:paraId="403CF3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1569</w:t>
      </w:r>
    </w:p>
    <w:p w14:paraId="7D5BF5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1569</w:t>
      </w:r>
    </w:p>
    <w:p w14:paraId="4BECED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1571</w:t>
      </w:r>
    </w:p>
    <w:p w14:paraId="5B6F7A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1571</w:t>
      </w:r>
    </w:p>
    <w:p w14:paraId="5EC41A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242CD35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66B483C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1572</w:t>
      </w:r>
    </w:p>
    <w:p w14:paraId="363034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1572</w:t>
      </w:r>
    </w:p>
    <w:p w14:paraId="725E9A1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1572</w:t>
      </w:r>
    </w:p>
    <w:p w14:paraId="324B1D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1573</w:t>
      </w:r>
    </w:p>
    <w:p w14:paraId="06C254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1573</w:t>
      </w:r>
    </w:p>
    <w:p w14:paraId="681D75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4D3AC9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6351E8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1576</w:t>
      </w:r>
    </w:p>
    <w:p w14:paraId="585CF97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1577</w:t>
      </w:r>
    </w:p>
    <w:p w14:paraId="01DBCA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1577</w:t>
      </w:r>
    </w:p>
    <w:p w14:paraId="680518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1577</w:t>
      </w:r>
    </w:p>
    <w:p w14:paraId="267E538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1577</w:t>
      </w:r>
    </w:p>
    <w:p w14:paraId="5756CA8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1577</w:t>
      </w:r>
    </w:p>
    <w:p w14:paraId="37A4027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1577</w:t>
      </w:r>
    </w:p>
    <w:p w14:paraId="29FE9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1578</w:t>
      </w:r>
    </w:p>
    <w:p w14:paraId="26E9F4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784B4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1581</w:t>
      </w:r>
    </w:p>
    <w:p w14:paraId="7A52EF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1581</w:t>
      </w:r>
    </w:p>
    <w:p w14:paraId="5AC5D7B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72F0B43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1582</w:t>
      </w:r>
    </w:p>
    <w:p w14:paraId="173F43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1582</w:t>
      </w:r>
    </w:p>
    <w:p w14:paraId="710200D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1582</w:t>
      </w:r>
    </w:p>
    <w:p w14:paraId="74E67DC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1582</w:t>
      </w:r>
    </w:p>
    <w:p w14:paraId="4975626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1582</w:t>
      </w:r>
    </w:p>
    <w:p w14:paraId="374D4B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1583</w:t>
      </w:r>
    </w:p>
    <w:p w14:paraId="2B63F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353225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5FC496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13DFD4B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0CEFAA8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1587</w:t>
      </w:r>
    </w:p>
    <w:p w14:paraId="616CB1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1587</w:t>
      </w:r>
    </w:p>
    <w:p w14:paraId="21DB287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1587</w:t>
      </w:r>
    </w:p>
    <w:p w14:paraId="6FAC7EB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1587</w:t>
      </w:r>
    </w:p>
    <w:p w14:paraId="4785839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1587</w:t>
      </w:r>
    </w:p>
    <w:p w14:paraId="681583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1588</w:t>
      </w:r>
    </w:p>
    <w:p w14:paraId="1C67A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4E869A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1CF2A3A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1590</w:t>
      </w:r>
    </w:p>
    <w:p w14:paraId="237C4B6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1591</w:t>
      </w:r>
    </w:p>
    <w:p w14:paraId="7265882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1591</w:t>
      </w:r>
    </w:p>
    <w:p w14:paraId="3C263D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1591</w:t>
      </w:r>
    </w:p>
    <w:p w14:paraId="221CD8E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1591</w:t>
      </w:r>
    </w:p>
    <w:p w14:paraId="47B904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1591</w:t>
      </w:r>
    </w:p>
    <w:p w14:paraId="1FF0AD1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1591</w:t>
      </w:r>
    </w:p>
    <w:p w14:paraId="6F2D9F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1592</w:t>
      </w:r>
    </w:p>
    <w:p w14:paraId="44490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41A74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4A89E02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2669573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3244B0E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10435D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0363A1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202429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26509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1595</w:t>
      </w:r>
    </w:p>
    <w:p w14:paraId="7CA6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1596</w:t>
      </w:r>
    </w:p>
    <w:p w14:paraId="2CB16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2D5034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790956E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7658D55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48FCF4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2B4AE48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732D0C5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224054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18F1EC2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1599</w:t>
      </w:r>
    </w:p>
    <w:p w14:paraId="13FE33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1600</w:t>
      </w:r>
    </w:p>
    <w:p w14:paraId="19FCE0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1600</w:t>
      </w:r>
    </w:p>
    <w:p w14:paraId="152FA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1600</w:t>
      </w:r>
    </w:p>
    <w:p w14:paraId="610437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79C358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1602</w:t>
      </w:r>
    </w:p>
    <w:p w14:paraId="5619E3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3A413C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1604</w:t>
      </w:r>
    </w:p>
    <w:p w14:paraId="73C9E2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1604</w:t>
      </w:r>
    </w:p>
    <w:p w14:paraId="22F4C3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1604</w:t>
      </w:r>
    </w:p>
    <w:p w14:paraId="230302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1605</w:t>
      </w:r>
    </w:p>
    <w:p w14:paraId="458CC6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1606</w:t>
      </w:r>
    </w:p>
    <w:p w14:paraId="4496E6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6C08EC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1607</w:t>
      </w:r>
    </w:p>
    <w:p w14:paraId="2D6E14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1608</w:t>
      </w:r>
    </w:p>
    <w:p w14:paraId="730DB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1608</w:t>
      </w:r>
    </w:p>
    <w:p w14:paraId="701F0E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1610</w:t>
      </w:r>
    </w:p>
    <w:p w14:paraId="728AF1E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1610</w:t>
      </w:r>
    </w:p>
    <w:p w14:paraId="576F2A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1610</w:t>
      </w:r>
    </w:p>
    <w:p w14:paraId="5EB39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1613</w:t>
      </w:r>
    </w:p>
    <w:p w14:paraId="2ACA34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1613</w:t>
      </w:r>
    </w:p>
    <w:p w14:paraId="2A48F2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1613</w:t>
      </w:r>
    </w:p>
    <w:p w14:paraId="4B9233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42D959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1616</w:t>
      </w:r>
    </w:p>
    <w:p w14:paraId="273FAF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1616</w:t>
      </w:r>
    </w:p>
    <w:p w14:paraId="5135ED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CD2F2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1619</w:t>
      </w:r>
    </w:p>
    <w:p w14:paraId="63A51A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1619</w:t>
      </w:r>
    </w:p>
    <w:p w14:paraId="500607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1621</w:t>
      </w:r>
    </w:p>
    <w:p w14:paraId="126BF5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1621</w:t>
      </w:r>
    </w:p>
    <w:p w14:paraId="52A402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1621</w:t>
      </w:r>
    </w:p>
    <w:p w14:paraId="78F29E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1623</w:t>
      </w:r>
    </w:p>
    <w:p w14:paraId="0EA83D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1623</w:t>
      </w:r>
    </w:p>
    <w:p w14:paraId="675729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1623</w:t>
      </w:r>
    </w:p>
    <w:p w14:paraId="15CEBA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36C944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1625</w:t>
      </w:r>
    </w:p>
    <w:p w14:paraId="6246D8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1625</w:t>
      </w:r>
    </w:p>
    <w:p w14:paraId="52E73A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1628</w:t>
      </w:r>
    </w:p>
    <w:p w14:paraId="0BC4F4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1628</w:t>
      </w:r>
    </w:p>
    <w:p w14:paraId="1DEC2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1628</w:t>
      </w:r>
    </w:p>
    <w:p w14:paraId="0769B1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7CBAD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A.6.3.13.3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27A52ABD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1633</w:t>
      </w:r>
    </w:p>
    <w:p w14:paraId="066562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1633</w:t>
      </w:r>
    </w:p>
    <w:p w14:paraId="7A8C8A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1633</w:t>
      </w:r>
    </w:p>
    <w:p w14:paraId="7CA448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1633</w:t>
      </w:r>
    </w:p>
    <w:p w14:paraId="457B84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1634</w:t>
      </w:r>
    </w:p>
    <w:p w14:paraId="2E98A7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1635</w:t>
      </w:r>
    </w:p>
    <w:p w14:paraId="3161C5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0EF07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1637</w:t>
      </w:r>
    </w:p>
    <w:p w14:paraId="39BB85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1638</w:t>
      </w:r>
    </w:p>
    <w:p w14:paraId="69FC5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1638</w:t>
      </w:r>
    </w:p>
    <w:p w14:paraId="104BB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1640</w:t>
      </w:r>
    </w:p>
    <w:p w14:paraId="42FB4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1641</w:t>
      </w:r>
    </w:p>
    <w:p w14:paraId="3DD751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1641</w:t>
      </w:r>
    </w:p>
    <w:p w14:paraId="084E42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1642</w:t>
      </w:r>
    </w:p>
    <w:p w14:paraId="3D5491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1643</w:t>
      </w:r>
    </w:p>
    <w:p w14:paraId="706FD8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0DD30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1643</w:t>
      </w:r>
    </w:p>
    <w:p w14:paraId="73E657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1643</w:t>
      </w:r>
    </w:p>
    <w:p w14:paraId="66B55E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56F41D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1644</w:t>
      </w:r>
    </w:p>
    <w:p w14:paraId="6E0CDC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1644</w:t>
      </w:r>
    </w:p>
    <w:p w14:paraId="7E7844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1644</w:t>
      </w:r>
    </w:p>
    <w:p w14:paraId="66D6CE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59B8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1647</w:t>
      </w:r>
    </w:p>
    <w:p w14:paraId="10520D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1647</w:t>
      </w:r>
    </w:p>
    <w:p w14:paraId="36E8A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1648</w:t>
      </w:r>
    </w:p>
    <w:p w14:paraId="1639F0F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3E52FD">
        <w:rPr>
          <w:noProof/>
          <w:snapToGrid w:val="0"/>
        </w:rPr>
        <w:t xml:space="preserve"> for 20MHz +20MHz</w:t>
      </w:r>
      <w:r>
        <w:rPr>
          <w:noProof/>
        </w:rPr>
        <w:tab/>
        <w:t>1649</w:t>
      </w:r>
    </w:p>
    <w:p w14:paraId="47DF12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3C8E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5DC29E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3E52FD">
        <w:rPr>
          <w:noProof/>
          <w:snapToGrid w:val="0"/>
        </w:rPr>
        <w:t>20MHz +10MHz</w:t>
      </w:r>
      <w:r>
        <w:rPr>
          <w:noProof/>
        </w:rPr>
        <w:tab/>
        <w:t>1649</w:t>
      </w:r>
    </w:p>
    <w:p w14:paraId="0E3D30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C811E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6072B9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2C4D94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lastRenderedPageBreak/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374EAA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600082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0E8BA2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1DE3A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1650</w:t>
      </w:r>
    </w:p>
    <w:p w14:paraId="4273C4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1650</w:t>
      </w:r>
    </w:p>
    <w:p w14:paraId="6E5607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1650</w:t>
      </w:r>
    </w:p>
    <w:p w14:paraId="75582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1652</w:t>
      </w:r>
    </w:p>
    <w:p w14:paraId="51A871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1652</w:t>
      </w:r>
    </w:p>
    <w:p w14:paraId="4604B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1652</w:t>
      </w:r>
    </w:p>
    <w:p w14:paraId="3EE42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1654</w:t>
      </w:r>
    </w:p>
    <w:p w14:paraId="517B2D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1654</w:t>
      </w:r>
    </w:p>
    <w:p w14:paraId="7D8EFA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1654</w:t>
      </w:r>
    </w:p>
    <w:p w14:paraId="712DB6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1656</w:t>
      </w:r>
    </w:p>
    <w:p w14:paraId="01AD12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1656</w:t>
      </w:r>
    </w:p>
    <w:p w14:paraId="679EDD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1656</w:t>
      </w:r>
    </w:p>
    <w:p w14:paraId="54A653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1658</w:t>
      </w:r>
    </w:p>
    <w:p w14:paraId="0BE107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1659</w:t>
      </w:r>
    </w:p>
    <w:p w14:paraId="52F1E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1659</w:t>
      </w:r>
    </w:p>
    <w:p w14:paraId="24EEE6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1660</w:t>
      </w:r>
    </w:p>
    <w:p w14:paraId="7C06A3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1660</w:t>
      </w:r>
    </w:p>
    <w:p w14:paraId="25B71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7C164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1661</w:t>
      </w:r>
    </w:p>
    <w:p w14:paraId="7E23F5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1662</w:t>
      </w:r>
    </w:p>
    <w:p w14:paraId="448342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7A8EBA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1663</w:t>
      </w:r>
    </w:p>
    <w:p w14:paraId="509B47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1664</w:t>
      </w:r>
    </w:p>
    <w:p w14:paraId="700A2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4FBA83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1666</w:t>
      </w:r>
    </w:p>
    <w:p w14:paraId="415E17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1667</w:t>
      </w:r>
    </w:p>
    <w:p w14:paraId="51A80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1667</w:t>
      </w:r>
    </w:p>
    <w:p w14:paraId="370A24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1669</w:t>
      </w:r>
    </w:p>
    <w:p w14:paraId="1B34E4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1670</w:t>
      </w:r>
    </w:p>
    <w:p w14:paraId="571D1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132766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6993DB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1671</w:t>
      </w:r>
    </w:p>
    <w:p w14:paraId="6861F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1671</w:t>
      </w:r>
    </w:p>
    <w:p w14:paraId="1269D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021DA4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1673</w:t>
      </w:r>
    </w:p>
    <w:p w14:paraId="4645A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1673</w:t>
      </w:r>
    </w:p>
    <w:p w14:paraId="799E2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1675</w:t>
      </w:r>
    </w:p>
    <w:p w14:paraId="434004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1675</w:t>
      </w:r>
    </w:p>
    <w:p w14:paraId="0A0B1A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1675</w:t>
      </w:r>
    </w:p>
    <w:p w14:paraId="66F5F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1677</w:t>
      </w:r>
    </w:p>
    <w:p w14:paraId="06544B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1677</w:t>
      </w:r>
    </w:p>
    <w:p w14:paraId="6ADE0D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63B517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5604A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1679</w:t>
      </w:r>
    </w:p>
    <w:p w14:paraId="4A160D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4B007B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1680</w:t>
      </w:r>
    </w:p>
    <w:p w14:paraId="6C824F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1681</w:t>
      </w:r>
    </w:p>
    <w:p w14:paraId="5E1FA0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1681</w:t>
      </w:r>
    </w:p>
    <w:p w14:paraId="7E5E50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1682</w:t>
      </w:r>
    </w:p>
    <w:p w14:paraId="0335E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1683</w:t>
      </w:r>
    </w:p>
    <w:p w14:paraId="45937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1683</w:t>
      </w:r>
    </w:p>
    <w:p w14:paraId="46229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1684</w:t>
      </w:r>
    </w:p>
    <w:p w14:paraId="39038E4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1685</w:t>
      </w:r>
    </w:p>
    <w:p w14:paraId="58771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6C9BB5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2C96D6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1687</w:t>
      </w:r>
    </w:p>
    <w:p w14:paraId="319D3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1687</w:t>
      </w:r>
    </w:p>
    <w:p w14:paraId="78058A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1689</w:t>
      </w:r>
    </w:p>
    <w:p w14:paraId="078EB4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1690</w:t>
      </w:r>
    </w:p>
    <w:p w14:paraId="08B606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1690</w:t>
      </w:r>
    </w:p>
    <w:p w14:paraId="4A15B2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1690</w:t>
      </w:r>
    </w:p>
    <w:p w14:paraId="3D7626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1691</w:t>
      </w:r>
    </w:p>
    <w:p w14:paraId="78ACA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1692</w:t>
      </w:r>
    </w:p>
    <w:p w14:paraId="139F6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1692</w:t>
      </w:r>
    </w:p>
    <w:p w14:paraId="660B2F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1694</w:t>
      </w:r>
    </w:p>
    <w:p w14:paraId="5630C7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1694</w:t>
      </w:r>
    </w:p>
    <w:p w14:paraId="2872C5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56065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1694</w:t>
      </w:r>
    </w:p>
    <w:p w14:paraId="4D9CBB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1694</w:t>
      </w:r>
    </w:p>
    <w:p w14:paraId="10E474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1694</w:t>
      </w:r>
    </w:p>
    <w:p w14:paraId="2766CC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2DB165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1697</w:t>
      </w:r>
    </w:p>
    <w:p w14:paraId="099C4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1697</w:t>
      </w:r>
    </w:p>
    <w:p w14:paraId="4A9F6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1699</w:t>
      </w:r>
    </w:p>
    <w:p w14:paraId="614CD2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1699</w:t>
      </w:r>
    </w:p>
    <w:p w14:paraId="5B453D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0A57D1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66109F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1700</w:t>
      </w:r>
    </w:p>
    <w:p w14:paraId="26D5A8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6DA305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22179A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1700</w:t>
      </w:r>
    </w:p>
    <w:p w14:paraId="7E8963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1700</w:t>
      </w:r>
    </w:p>
    <w:p w14:paraId="77AFD3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1703</w:t>
      </w:r>
    </w:p>
    <w:p w14:paraId="2F4DE6A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1703</w:t>
      </w:r>
    </w:p>
    <w:p w14:paraId="5A96F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6C72D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0CEACC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1705</w:t>
      </w:r>
    </w:p>
    <w:p w14:paraId="26C0A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1705</w:t>
      </w:r>
    </w:p>
    <w:p w14:paraId="47521D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1707</w:t>
      </w:r>
    </w:p>
    <w:p w14:paraId="343BB7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1708</w:t>
      </w:r>
    </w:p>
    <w:p w14:paraId="7203DB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1709</w:t>
      </w:r>
    </w:p>
    <w:p w14:paraId="18F62C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1709</w:t>
      </w:r>
    </w:p>
    <w:p w14:paraId="3706C0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1710</w:t>
      </w:r>
    </w:p>
    <w:p w14:paraId="192067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1710</w:t>
      </w:r>
    </w:p>
    <w:p w14:paraId="0B341A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1710</w:t>
      </w:r>
    </w:p>
    <w:p w14:paraId="68DA1B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1712</w:t>
      </w:r>
    </w:p>
    <w:p w14:paraId="124BD5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1712</w:t>
      </w:r>
    </w:p>
    <w:p w14:paraId="024E4A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10932D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1714</w:t>
      </w:r>
    </w:p>
    <w:p w14:paraId="79510D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1715</w:t>
      </w:r>
    </w:p>
    <w:p w14:paraId="3587A9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1715</w:t>
      </w:r>
    </w:p>
    <w:p w14:paraId="3079B2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1716</w:t>
      </w:r>
    </w:p>
    <w:p w14:paraId="47CD1D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3E52FD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1717</w:t>
      </w:r>
    </w:p>
    <w:p w14:paraId="22F7EF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1717</w:t>
      </w:r>
    </w:p>
    <w:p w14:paraId="1CB0C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4551C6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1719</w:t>
      </w:r>
    </w:p>
    <w:p w14:paraId="6D2EA6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1719</w:t>
      </w:r>
    </w:p>
    <w:p w14:paraId="31A6A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1721</w:t>
      </w:r>
    </w:p>
    <w:p w14:paraId="6147EC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Radio Link Monitoring</w:t>
      </w:r>
      <w:r>
        <w:rPr>
          <w:noProof/>
        </w:rPr>
        <w:tab/>
        <w:t>1721</w:t>
      </w:r>
    </w:p>
    <w:p w14:paraId="1F5A6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1721</w:t>
      </w:r>
    </w:p>
    <w:p w14:paraId="6AAC7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1721</w:t>
      </w:r>
    </w:p>
    <w:p w14:paraId="75B6E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1725</w:t>
      </w:r>
    </w:p>
    <w:p w14:paraId="05289B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1725</w:t>
      </w:r>
    </w:p>
    <w:p w14:paraId="01E293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1725</w:t>
      </w:r>
    </w:p>
    <w:p w14:paraId="6C334F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076D6FF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1729</w:t>
      </w:r>
    </w:p>
    <w:p w14:paraId="0C6C0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26736E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356240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1733</w:t>
      </w:r>
    </w:p>
    <w:p w14:paraId="154A69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1733</w:t>
      </w:r>
    </w:p>
    <w:p w14:paraId="62B47F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1737</w:t>
      </w:r>
    </w:p>
    <w:p w14:paraId="418AA9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1737</w:t>
      </w:r>
    </w:p>
    <w:p w14:paraId="7F8574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1737</w:t>
      </w:r>
    </w:p>
    <w:p w14:paraId="3DE48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1740</w:t>
      </w:r>
    </w:p>
    <w:p w14:paraId="02C80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1741</w:t>
      </w:r>
    </w:p>
    <w:p w14:paraId="4EC89E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016D85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61AC4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1744</w:t>
      </w:r>
    </w:p>
    <w:p w14:paraId="2A5CA0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E989C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7FA72A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1747</w:t>
      </w:r>
    </w:p>
    <w:p w14:paraId="4B0A45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640FDC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4F8362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1750</w:t>
      </w:r>
    </w:p>
    <w:p w14:paraId="7E5FB0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37FAF22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3E52FD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3E52FD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3E52FD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3E52FD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3E52FD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1753</w:t>
      </w:r>
    </w:p>
    <w:p w14:paraId="3129AC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  <w:snapToGrid w:val="0"/>
        </w:rPr>
        <w:t>A.7.3.</w:t>
      </w:r>
      <w:r w:rsidRPr="003E52FD">
        <w:rPr>
          <w:noProof/>
          <w:snapToGrid w:val="0"/>
        </w:rPr>
        <w:t>10</w:t>
      </w:r>
      <w:r w:rsidRPr="003E52FD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26D4F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1757</w:t>
      </w:r>
    </w:p>
    <w:p w14:paraId="52942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1757</w:t>
      </w:r>
    </w:p>
    <w:p w14:paraId="189439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0976C1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1762</w:t>
      </w:r>
    </w:p>
    <w:p w14:paraId="2BE92E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2BA2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1767</w:t>
      </w:r>
    </w:p>
    <w:p w14:paraId="044C5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1767</w:t>
      </w:r>
    </w:p>
    <w:p w14:paraId="7FCC01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1767</w:t>
      </w:r>
    </w:p>
    <w:p w14:paraId="506D14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03AABC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1770</w:t>
      </w:r>
    </w:p>
    <w:p w14:paraId="480160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77D5D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1773</w:t>
      </w:r>
    </w:p>
    <w:p w14:paraId="6239BD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1773</w:t>
      </w:r>
    </w:p>
    <w:p w14:paraId="5C187B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1773</w:t>
      </w:r>
    </w:p>
    <w:p w14:paraId="32456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1777</w:t>
      </w:r>
    </w:p>
    <w:p w14:paraId="2BDD37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1777</w:t>
      </w:r>
    </w:p>
    <w:p w14:paraId="609B80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1777</w:t>
      </w:r>
    </w:p>
    <w:p w14:paraId="48AE2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1782</w:t>
      </w:r>
    </w:p>
    <w:p w14:paraId="5D6B04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1782</w:t>
      </w:r>
    </w:p>
    <w:p w14:paraId="6D9DAE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554C2E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1786</w:t>
      </w:r>
    </w:p>
    <w:p w14:paraId="66A8B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1786</w:t>
      </w:r>
    </w:p>
    <w:p w14:paraId="72A412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B545D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1790</w:t>
      </w:r>
    </w:p>
    <w:p w14:paraId="0E8E12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1790</w:t>
      </w:r>
    </w:p>
    <w:p w14:paraId="7B5CF3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1790</w:t>
      </w:r>
    </w:p>
    <w:p w14:paraId="37F4D3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46721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lastRenderedPageBreak/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1795</w:t>
      </w:r>
    </w:p>
    <w:p w14:paraId="22D94C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0561A7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E5F2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1800</w:t>
      </w:r>
    </w:p>
    <w:p w14:paraId="728EA5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1800</w:t>
      </w:r>
    </w:p>
    <w:p w14:paraId="6577AC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1805</w:t>
      </w:r>
    </w:p>
    <w:p w14:paraId="3B20A6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1805</w:t>
      </w:r>
    </w:p>
    <w:p w14:paraId="6E96CE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1805</w:t>
      </w:r>
    </w:p>
    <w:p w14:paraId="2A80A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255D306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1810</w:t>
      </w:r>
    </w:p>
    <w:p w14:paraId="0315A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1810</w:t>
      </w:r>
    </w:p>
    <w:p w14:paraId="70FD20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39DE2B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1811</w:t>
      </w:r>
    </w:p>
    <w:p w14:paraId="1B29AF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1811</w:t>
      </w:r>
    </w:p>
    <w:p w14:paraId="294E6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3EFD50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1812</w:t>
      </w:r>
    </w:p>
    <w:p w14:paraId="1706CC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7AE77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1D8C83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1813</w:t>
      </w:r>
    </w:p>
    <w:p w14:paraId="328AC5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1813</w:t>
      </w:r>
    </w:p>
    <w:p w14:paraId="10C227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03817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1816</w:t>
      </w:r>
    </w:p>
    <w:p w14:paraId="187FCC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79D5E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1E1D1E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1819</w:t>
      </w:r>
    </w:p>
    <w:p w14:paraId="5E286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1819</w:t>
      </w:r>
    </w:p>
    <w:p w14:paraId="4FB579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7FF183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1822</w:t>
      </w:r>
    </w:p>
    <w:p w14:paraId="6F49AE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1822</w:t>
      </w:r>
    </w:p>
    <w:p w14:paraId="78B18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4D627B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1825</w:t>
      </w:r>
    </w:p>
    <w:p w14:paraId="561CE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2CEE4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BCFA9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1828</w:t>
      </w:r>
    </w:p>
    <w:p w14:paraId="789AF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1828</w:t>
      </w:r>
    </w:p>
    <w:p w14:paraId="6D4D0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402168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1831</w:t>
      </w:r>
    </w:p>
    <w:p w14:paraId="5CB418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1831</w:t>
      </w:r>
    </w:p>
    <w:p w14:paraId="042934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3BC8BC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1834</w:t>
      </w:r>
    </w:p>
    <w:p w14:paraId="1F01B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20EB98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09427F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1837</w:t>
      </w:r>
    </w:p>
    <w:p w14:paraId="571DB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29D76C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1840</w:t>
      </w:r>
    </w:p>
    <w:p w14:paraId="48677C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1840</w:t>
      </w:r>
    </w:p>
    <w:p w14:paraId="452C5B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1840</w:t>
      </w:r>
    </w:p>
    <w:p w14:paraId="51B98E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569A83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1843</w:t>
      </w:r>
    </w:p>
    <w:p w14:paraId="00C04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1843</w:t>
      </w:r>
    </w:p>
    <w:p w14:paraId="6ACD4D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1846</w:t>
      </w:r>
    </w:p>
    <w:p w14:paraId="6135AA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1846</w:t>
      </w:r>
    </w:p>
    <w:p w14:paraId="62C84F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1846</w:t>
      </w:r>
    </w:p>
    <w:p w14:paraId="3999A2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560BB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1849</w:t>
      </w:r>
    </w:p>
    <w:p w14:paraId="1A46E4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2CBDC2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06D552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1852</w:t>
      </w:r>
    </w:p>
    <w:p w14:paraId="40D96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6E9DC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3546F2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1856</w:t>
      </w:r>
    </w:p>
    <w:p w14:paraId="7DC7D7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76AF35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3AA85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1859</w:t>
      </w:r>
    </w:p>
    <w:p w14:paraId="67F6D7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1859</w:t>
      </w:r>
    </w:p>
    <w:p w14:paraId="03BAB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1862</w:t>
      </w:r>
    </w:p>
    <w:p w14:paraId="2C6453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1862</w:t>
      </w:r>
    </w:p>
    <w:p w14:paraId="1FE48D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1862</w:t>
      </w:r>
    </w:p>
    <w:p w14:paraId="1E21AB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1865</w:t>
      </w:r>
    </w:p>
    <w:p w14:paraId="0CB18B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1865</w:t>
      </w:r>
    </w:p>
    <w:p w14:paraId="123A2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1865</w:t>
      </w:r>
    </w:p>
    <w:p w14:paraId="5D4FD2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1868</w:t>
      </w:r>
    </w:p>
    <w:p w14:paraId="5A393D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1868</w:t>
      </w:r>
    </w:p>
    <w:p w14:paraId="60FBDA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38FAB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1871</w:t>
      </w:r>
    </w:p>
    <w:p w14:paraId="0454E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1872</w:t>
      </w:r>
    </w:p>
    <w:p w14:paraId="47504D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1872</w:t>
      </w:r>
    </w:p>
    <w:p w14:paraId="6EBFB7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4BE67D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1875</w:t>
      </w:r>
    </w:p>
    <w:p w14:paraId="645645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1875</w:t>
      </w:r>
    </w:p>
    <w:p w14:paraId="5CC7B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75DE22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1878</w:t>
      </w:r>
    </w:p>
    <w:p w14:paraId="65CEAA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1878</w:t>
      </w:r>
    </w:p>
    <w:p w14:paraId="4468B6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1881</w:t>
      </w:r>
    </w:p>
    <w:p w14:paraId="003C73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1881</w:t>
      </w:r>
    </w:p>
    <w:p w14:paraId="2A3599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1881</w:t>
      </w:r>
    </w:p>
    <w:p w14:paraId="654F01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2EEA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1884</w:t>
      </w:r>
    </w:p>
    <w:p w14:paraId="386D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1884</w:t>
      </w:r>
    </w:p>
    <w:p w14:paraId="5F844F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71EE59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1887</w:t>
      </w:r>
    </w:p>
    <w:p w14:paraId="5FED6B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3248D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1890</w:t>
      </w:r>
    </w:p>
    <w:p w14:paraId="2EA356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1890</w:t>
      </w:r>
    </w:p>
    <w:p w14:paraId="4B3CC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1890</w:t>
      </w:r>
    </w:p>
    <w:p w14:paraId="76622F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2FBC10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1893</w:t>
      </w:r>
    </w:p>
    <w:p w14:paraId="5CCC46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23A67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434EAD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1896</w:t>
      </w:r>
    </w:p>
    <w:p w14:paraId="3C6399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54023A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48C02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1899</w:t>
      </w:r>
    </w:p>
    <w:p w14:paraId="3A4A5C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1CB5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1902</w:t>
      </w:r>
    </w:p>
    <w:p w14:paraId="7FFF7B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1902</w:t>
      </w:r>
    </w:p>
    <w:p w14:paraId="07335F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1902</w:t>
      </w:r>
    </w:p>
    <w:p w14:paraId="58D57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10D820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1905</w:t>
      </w:r>
    </w:p>
    <w:p w14:paraId="4E692D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1905</w:t>
      </w:r>
    </w:p>
    <w:p w14:paraId="33F19C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1908</w:t>
      </w:r>
    </w:p>
    <w:p w14:paraId="571FA2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1908</w:t>
      </w:r>
    </w:p>
    <w:p w14:paraId="73B34C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1908</w:t>
      </w:r>
    </w:p>
    <w:p w14:paraId="408155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1911</w:t>
      </w:r>
    </w:p>
    <w:p w14:paraId="3CC43FA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1911</w:t>
      </w:r>
    </w:p>
    <w:p w14:paraId="4FCAE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364FC3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2D109B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1914</w:t>
      </w:r>
    </w:p>
    <w:p w14:paraId="712E51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190958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168A50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1917</w:t>
      </w:r>
    </w:p>
    <w:p w14:paraId="534CCC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44560B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1921</w:t>
      </w:r>
    </w:p>
    <w:p w14:paraId="34118A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1921</w:t>
      </w:r>
    </w:p>
    <w:p w14:paraId="2002F3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1921</w:t>
      </w:r>
    </w:p>
    <w:p w14:paraId="2C41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1925</w:t>
      </w:r>
    </w:p>
    <w:p w14:paraId="6E9EB9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1925</w:t>
      </w:r>
    </w:p>
    <w:p w14:paraId="5A4B98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1925</w:t>
      </w:r>
    </w:p>
    <w:p w14:paraId="213510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0BB40A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1929</w:t>
      </w:r>
    </w:p>
    <w:p w14:paraId="1511E7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1929</w:t>
      </w:r>
    </w:p>
    <w:p w14:paraId="6AE34A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1933</w:t>
      </w:r>
    </w:p>
    <w:p w14:paraId="2C9E3B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1933</w:t>
      </w:r>
    </w:p>
    <w:p w14:paraId="4D58EF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1933</w:t>
      </w:r>
    </w:p>
    <w:p w14:paraId="67DB6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1936</w:t>
      </w:r>
    </w:p>
    <w:p w14:paraId="674EC0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1937</w:t>
      </w:r>
    </w:p>
    <w:p w14:paraId="532E84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1937</w:t>
      </w:r>
    </w:p>
    <w:p w14:paraId="3AA448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1940</w:t>
      </w:r>
    </w:p>
    <w:p w14:paraId="4B7289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1941</w:t>
      </w:r>
    </w:p>
    <w:p w14:paraId="04070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1CCFAB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65E80C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1944</w:t>
      </w:r>
    </w:p>
    <w:p w14:paraId="1236B0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572D57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017FAB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1948</w:t>
      </w:r>
    </w:p>
    <w:p w14:paraId="19DD12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510986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756DB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1950</w:t>
      </w:r>
    </w:p>
    <w:p w14:paraId="0D17B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62E81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1952</w:t>
      </w:r>
    </w:p>
    <w:p w14:paraId="7CBA9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1952</w:t>
      </w:r>
    </w:p>
    <w:p w14:paraId="1D9250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1952</w:t>
      </w:r>
    </w:p>
    <w:p w14:paraId="11309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1954</w:t>
      </w:r>
    </w:p>
    <w:p w14:paraId="105D6D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1954</w:t>
      </w:r>
    </w:p>
    <w:p w14:paraId="6B2F52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1954</w:t>
      </w:r>
    </w:p>
    <w:p w14:paraId="118BC3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39D7FB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1957</w:t>
      </w:r>
    </w:p>
    <w:p w14:paraId="2DCD2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1957</w:t>
      </w:r>
    </w:p>
    <w:p w14:paraId="33710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117A1B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1959</w:t>
      </w:r>
    </w:p>
    <w:p w14:paraId="14869A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0AF4D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1961</w:t>
      </w:r>
    </w:p>
    <w:p w14:paraId="6DB8C1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lastRenderedPageBreak/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1961</w:t>
      </w:r>
    </w:p>
    <w:p w14:paraId="63D89F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1961</w:t>
      </w:r>
    </w:p>
    <w:p w14:paraId="087C8E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2D842B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1964</w:t>
      </w:r>
    </w:p>
    <w:p w14:paraId="4272D0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49C149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173EC4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1967</w:t>
      </w:r>
    </w:p>
    <w:p w14:paraId="5DFE5D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2632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1970</w:t>
      </w:r>
    </w:p>
    <w:p w14:paraId="302C8C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1970</w:t>
      </w:r>
    </w:p>
    <w:p w14:paraId="380BBA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35018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17357A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1973</w:t>
      </w:r>
    </w:p>
    <w:p w14:paraId="79ACB0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1973</w:t>
      </w:r>
    </w:p>
    <w:p w14:paraId="70F14B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73E980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3E52FD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1976</w:t>
      </w:r>
    </w:p>
    <w:p w14:paraId="5FECF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21D30D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38BAC7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1979</w:t>
      </w:r>
    </w:p>
    <w:p w14:paraId="7084D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32BCE4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139B2F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1982</w:t>
      </w:r>
    </w:p>
    <w:p w14:paraId="4384CF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592650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2DDEF6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1985</w:t>
      </w:r>
    </w:p>
    <w:p w14:paraId="5D9764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1985</w:t>
      </w:r>
    </w:p>
    <w:p w14:paraId="13F6A2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77CE27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1988</w:t>
      </w:r>
    </w:p>
    <w:p w14:paraId="3AD2B5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4076FB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2F89D5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1990</w:t>
      </w:r>
    </w:p>
    <w:p w14:paraId="55D8F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7F6D7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268D6F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1992</w:t>
      </w:r>
    </w:p>
    <w:p w14:paraId="1AE8C5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6F007D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00D8F5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1994</w:t>
      </w:r>
    </w:p>
    <w:p w14:paraId="1E4372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1994</w:t>
      </w:r>
    </w:p>
    <w:p w14:paraId="1C85E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572206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1996</w:t>
      </w:r>
    </w:p>
    <w:p w14:paraId="4F54E1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065438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680514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1999</w:t>
      </w:r>
    </w:p>
    <w:p w14:paraId="25F02B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09CB0F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4E1FC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2003</w:t>
      </w:r>
    </w:p>
    <w:p w14:paraId="348B69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634BAD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2007</w:t>
      </w:r>
    </w:p>
    <w:p w14:paraId="6940D53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2007</w:t>
      </w:r>
    </w:p>
    <w:p w14:paraId="7741A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2007</w:t>
      </w:r>
    </w:p>
    <w:p w14:paraId="2D1273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2011</w:t>
      </w:r>
    </w:p>
    <w:p w14:paraId="37F8B5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2011</w:t>
      </w:r>
    </w:p>
    <w:p w14:paraId="5B4AB0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5B575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416744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2015</w:t>
      </w:r>
    </w:p>
    <w:p w14:paraId="31AD0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54F155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49756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2019</w:t>
      </w:r>
    </w:p>
    <w:p w14:paraId="38CD2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309018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2312298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2023</w:t>
      </w:r>
    </w:p>
    <w:p w14:paraId="0ACF3D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B666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33173C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2026</w:t>
      </w:r>
    </w:p>
    <w:p w14:paraId="1D862E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3FA134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2661A7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2030</w:t>
      </w:r>
    </w:p>
    <w:p w14:paraId="0B508A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2BCE34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2031</w:t>
      </w:r>
    </w:p>
    <w:p w14:paraId="20C989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6E9AB9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40DE27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2034</w:t>
      </w:r>
    </w:p>
    <w:p w14:paraId="258D1F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32011B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6F991E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2037</w:t>
      </w:r>
    </w:p>
    <w:p w14:paraId="6035DD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0D869A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7FE035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2040</w:t>
      </w:r>
    </w:p>
    <w:p w14:paraId="5761D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2040</w:t>
      </w:r>
    </w:p>
    <w:p w14:paraId="603141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5CAFD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3E52FD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2042</w:t>
      </w:r>
    </w:p>
    <w:p w14:paraId="61B02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3E83F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2044</w:t>
      </w:r>
    </w:p>
    <w:p w14:paraId="68CE9BC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2044</w:t>
      </w:r>
    </w:p>
    <w:p w14:paraId="593BD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2044</w:t>
      </w:r>
    </w:p>
    <w:p w14:paraId="67A47E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2044</w:t>
      </w:r>
    </w:p>
    <w:p w14:paraId="2C8B5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AE55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2047</w:t>
      </w:r>
    </w:p>
    <w:p w14:paraId="300623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2047</w:t>
      </w:r>
    </w:p>
    <w:p w14:paraId="7682EC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2049</w:t>
      </w:r>
    </w:p>
    <w:p w14:paraId="17B5B2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2049</w:t>
      </w:r>
    </w:p>
    <w:p w14:paraId="309FC1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2049</w:t>
      </w:r>
    </w:p>
    <w:p w14:paraId="7BC05A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D5874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2051</w:t>
      </w:r>
    </w:p>
    <w:p w14:paraId="657B8D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2051</w:t>
      </w:r>
    </w:p>
    <w:p w14:paraId="4FE6B6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60E6D1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2054</w:t>
      </w:r>
    </w:p>
    <w:p w14:paraId="11F4AC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7283F6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4B9BDE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2056</w:t>
      </w:r>
    </w:p>
    <w:p w14:paraId="35C264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7D8C2D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2058</w:t>
      </w:r>
    </w:p>
    <w:p w14:paraId="05B4FA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2058</w:t>
      </w:r>
    </w:p>
    <w:p w14:paraId="0B0AAA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2058</w:t>
      </w:r>
    </w:p>
    <w:p w14:paraId="333882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EC472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2062</w:t>
      </w:r>
    </w:p>
    <w:p w14:paraId="187261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2062</w:t>
      </w:r>
    </w:p>
    <w:p w14:paraId="7724D6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5B35DA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2063</w:t>
      </w:r>
    </w:p>
    <w:p w14:paraId="3C1C23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2064</w:t>
      </w:r>
    </w:p>
    <w:p w14:paraId="1E887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2064</w:t>
      </w:r>
    </w:p>
    <w:p w14:paraId="744EC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2064</w:t>
      </w:r>
    </w:p>
    <w:p w14:paraId="0E59E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2065</w:t>
      </w:r>
    </w:p>
    <w:p w14:paraId="29CD33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2065</w:t>
      </w:r>
    </w:p>
    <w:p w14:paraId="40370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19E137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2067</w:t>
      </w:r>
    </w:p>
    <w:p w14:paraId="7008F3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2067</w:t>
      </w:r>
    </w:p>
    <w:p w14:paraId="226FF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2068</w:t>
      </w:r>
    </w:p>
    <w:p w14:paraId="3D9A8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2069</w:t>
      </w:r>
    </w:p>
    <w:p w14:paraId="6D0E93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2069</w:t>
      </w:r>
    </w:p>
    <w:p w14:paraId="6333E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2071</w:t>
      </w:r>
    </w:p>
    <w:p w14:paraId="5945E1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2072</w:t>
      </w:r>
    </w:p>
    <w:p w14:paraId="68E747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BA65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2073</w:t>
      </w:r>
    </w:p>
    <w:p w14:paraId="08B298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2074</w:t>
      </w:r>
    </w:p>
    <w:p w14:paraId="469894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2074</w:t>
      </w:r>
    </w:p>
    <w:p w14:paraId="6681B5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2076</w:t>
      </w:r>
    </w:p>
    <w:p w14:paraId="1911E6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2076</w:t>
      </w:r>
    </w:p>
    <w:p w14:paraId="5EC8A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2076</w:t>
      </w:r>
    </w:p>
    <w:p w14:paraId="5334EF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30DA2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2079</w:t>
      </w:r>
    </w:p>
    <w:p w14:paraId="3CFD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2079</w:t>
      </w:r>
    </w:p>
    <w:p w14:paraId="6857FE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2081</w:t>
      </w:r>
    </w:p>
    <w:p w14:paraId="12BFF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2082</w:t>
      </w:r>
    </w:p>
    <w:p w14:paraId="68940E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2082</w:t>
      </w:r>
    </w:p>
    <w:p w14:paraId="12FC7B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2084</w:t>
      </w:r>
    </w:p>
    <w:p w14:paraId="7B12DA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3E52FD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2085</w:t>
      </w:r>
    </w:p>
    <w:p w14:paraId="1D5C88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2085</w:t>
      </w:r>
    </w:p>
    <w:p w14:paraId="01DE12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2087</w:t>
      </w:r>
    </w:p>
    <w:p w14:paraId="3F6B51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2087</w:t>
      </w:r>
    </w:p>
    <w:p w14:paraId="1328A5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2087</w:t>
      </w:r>
    </w:p>
    <w:p w14:paraId="194FC5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2091</w:t>
      </w:r>
    </w:p>
    <w:p w14:paraId="2465FA8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2092</w:t>
      </w:r>
    </w:p>
    <w:p w14:paraId="774938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2092</w:t>
      </w:r>
    </w:p>
    <w:p w14:paraId="4F05B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2092</w:t>
      </w:r>
    </w:p>
    <w:p w14:paraId="2866B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079AEA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2095</w:t>
      </w:r>
    </w:p>
    <w:p w14:paraId="5D1DE0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2095</w:t>
      </w:r>
    </w:p>
    <w:p w14:paraId="5E38A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2098</w:t>
      </w:r>
    </w:p>
    <w:p w14:paraId="3E658B1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2099</w:t>
      </w:r>
    </w:p>
    <w:p w14:paraId="58964E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2099</w:t>
      </w:r>
    </w:p>
    <w:p w14:paraId="193ECC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2099</w:t>
      </w:r>
    </w:p>
    <w:p w14:paraId="1947A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6BD695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2100</w:t>
      </w:r>
    </w:p>
    <w:p w14:paraId="223E0A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2101</w:t>
      </w:r>
    </w:p>
    <w:p w14:paraId="41185F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2101</w:t>
      </w:r>
    </w:p>
    <w:p w14:paraId="5F278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lastRenderedPageBreak/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2102</w:t>
      </w:r>
    </w:p>
    <w:p w14:paraId="0B742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2103</w:t>
      </w:r>
    </w:p>
    <w:p w14:paraId="02A090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2103</w:t>
      </w:r>
    </w:p>
    <w:p w14:paraId="64C44D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2105</w:t>
      </w:r>
    </w:p>
    <w:p w14:paraId="59D90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2105</w:t>
      </w:r>
    </w:p>
    <w:p w14:paraId="75770C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2105</w:t>
      </w:r>
    </w:p>
    <w:p w14:paraId="731A3B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2105</w:t>
      </w:r>
    </w:p>
    <w:p w14:paraId="506BE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2107</w:t>
      </w:r>
    </w:p>
    <w:p w14:paraId="565D63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</w:t>
      </w:r>
      <w:r>
        <w:rPr>
          <w:noProof/>
        </w:rPr>
        <w:tab/>
        <w:t>2107</w:t>
      </w:r>
    </w:p>
    <w:p w14:paraId="57CED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2107</w:t>
      </w:r>
    </w:p>
    <w:p w14:paraId="350EC6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2109</w:t>
      </w:r>
    </w:p>
    <w:p w14:paraId="12EC73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2109</w:t>
      </w:r>
    </w:p>
    <w:p w14:paraId="14197E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2109</w:t>
      </w:r>
    </w:p>
    <w:p w14:paraId="311BA5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0CB77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2112</w:t>
      </w:r>
    </w:p>
    <w:p w14:paraId="75308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62FB05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531526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2115</w:t>
      </w:r>
    </w:p>
    <w:p w14:paraId="6D635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61A83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2115</w:t>
      </w:r>
    </w:p>
    <w:p w14:paraId="123FBE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2115</w:t>
      </w:r>
    </w:p>
    <w:p w14:paraId="328471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E10D6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2116</w:t>
      </w:r>
    </w:p>
    <w:p w14:paraId="07083E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2116</w:t>
      </w:r>
    </w:p>
    <w:p w14:paraId="6251BE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751117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2118</w:t>
      </w:r>
    </w:p>
    <w:p w14:paraId="2BBFC5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2119</w:t>
      </w:r>
    </w:p>
    <w:p w14:paraId="76F729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030808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63A16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2121</w:t>
      </w:r>
    </w:p>
    <w:p w14:paraId="5D87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32B36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2123</w:t>
      </w:r>
    </w:p>
    <w:p w14:paraId="269190C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2123</w:t>
      </w:r>
    </w:p>
    <w:p w14:paraId="396B6B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690B8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7B8CB6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2126</w:t>
      </w:r>
    </w:p>
    <w:p w14:paraId="604161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4737F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2127</w:t>
      </w:r>
    </w:p>
    <w:p w14:paraId="4A0E11D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2128</w:t>
      </w:r>
    </w:p>
    <w:p w14:paraId="18CEC7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4FC8A9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2130</w:t>
      </w:r>
    </w:p>
    <w:p w14:paraId="60244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2130</w:t>
      </w:r>
    </w:p>
    <w:p w14:paraId="6BB123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2130</w:t>
      </w:r>
    </w:p>
    <w:p w14:paraId="059D0E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2130</w:t>
      </w:r>
    </w:p>
    <w:p w14:paraId="75325A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27BD37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2108B7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2133</w:t>
      </w:r>
    </w:p>
    <w:p w14:paraId="667D0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649F6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2135</w:t>
      </w:r>
    </w:p>
    <w:p w14:paraId="52C1E1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2135</w:t>
      </w:r>
    </w:p>
    <w:p w14:paraId="72E9AE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2135</w:t>
      </w:r>
    </w:p>
    <w:p w14:paraId="09E2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407F8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3E52FD">
        <w:rPr>
          <w:rFonts w:cs="v4.2.0"/>
          <w:noProof/>
        </w:rPr>
        <w:t xml:space="preserve"> with DRX for UE category 0</w:t>
      </w:r>
      <w:r>
        <w:rPr>
          <w:noProof/>
        </w:rPr>
        <w:tab/>
        <w:t>2138</w:t>
      </w:r>
    </w:p>
    <w:p w14:paraId="78AF0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6E7D00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4C880F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2140</w:t>
      </w:r>
    </w:p>
    <w:p w14:paraId="1AC4B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06C61B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791105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2142</w:t>
      </w:r>
    </w:p>
    <w:p w14:paraId="1D10AF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41B31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42550A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2144</w:t>
      </w:r>
    </w:p>
    <w:p w14:paraId="537856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4AABBC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395B40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2146</w:t>
      </w:r>
    </w:p>
    <w:p w14:paraId="7CC19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2146</w:t>
      </w:r>
    </w:p>
    <w:p w14:paraId="2B0D2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2149</w:t>
      </w:r>
    </w:p>
    <w:p w14:paraId="33B517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454090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2151</w:t>
      </w:r>
    </w:p>
    <w:p w14:paraId="5904AE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2151</w:t>
      </w:r>
    </w:p>
    <w:p w14:paraId="23B420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2151</w:t>
      </w:r>
    </w:p>
    <w:p w14:paraId="504845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2153</w:t>
      </w:r>
    </w:p>
    <w:p w14:paraId="7F8BE3B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2153</w:t>
      </w:r>
    </w:p>
    <w:p w14:paraId="34ABF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2153</w:t>
      </w:r>
    </w:p>
    <w:p w14:paraId="44585F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0D46E6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2156</w:t>
      </w:r>
    </w:p>
    <w:p w14:paraId="740207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0CD5BE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2158</w:t>
      </w:r>
    </w:p>
    <w:p w14:paraId="7EEC2F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2158</w:t>
      </w:r>
    </w:p>
    <w:p w14:paraId="45F7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518957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2160</w:t>
      </w:r>
    </w:p>
    <w:p w14:paraId="1CE133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2161</w:t>
      </w:r>
    </w:p>
    <w:p w14:paraId="06746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3A2DC9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098B36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2163</w:t>
      </w:r>
    </w:p>
    <w:p w14:paraId="3CBDBD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2163</w:t>
      </w:r>
    </w:p>
    <w:p w14:paraId="56098D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2164</w:t>
      </w:r>
    </w:p>
    <w:p w14:paraId="47783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2165</w:t>
      </w:r>
    </w:p>
    <w:p w14:paraId="6A0F12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5F363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3D398E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2167</w:t>
      </w:r>
    </w:p>
    <w:p w14:paraId="6421D3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00BD24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7321E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2169</w:t>
      </w:r>
    </w:p>
    <w:p w14:paraId="7737B3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EDF9C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2170</w:t>
      </w:r>
    </w:p>
    <w:p w14:paraId="53923D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2171</w:t>
      </w:r>
    </w:p>
    <w:p w14:paraId="2C5CA7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9A2D1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765150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2173</w:t>
      </w:r>
    </w:p>
    <w:p w14:paraId="28827E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3128B2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015D2C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2175</w:t>
      </w:r>
    </w:p>
    <w:p w14:paraId="6E750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2175</w:t>
      </w:r>
    </w:p>
    <w:p w14:paraId="1A2C45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2F825A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2177</w:t>
      </w:r>
    </w:p>
    <w:p w14:paraId="36E05B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58252E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56F1A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2179</w:t>
      </w:r>
    </w:p>
    <w:p w14:paraId="326776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463A90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2181</w:t>
      </w:r>
    </w:p>
    <w:p w14:paraId="4FB524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2181</w:t>
      </w:r>
    </w:p>
    <w:p w14:paraId="7340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0D294E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2182</w:t>
      </w:r>
    </w:p>
    <w:p w14:paraId="04B7DF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A.8.1.4</w:t>
      </w:r>
      <w:r w:rsidRPr="003E52FD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FDD-FDD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2182</w:t>
      </w:r>
    </w:p>
    <w:p w14:paraId="1D08EE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2182</w:t>
      </w:r>
    </w:p>
    <w:p w14:paraId="7AB2BE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364232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2185</w:t>
      </w:r>
    </w:p>
    <w:p w14:paraId="249B0C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2185</w:t>
      </w:r>
    </w:p>
    <w:p w14:paraId="6B4498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2188</w:t>
      </w:r>
    </w:p>
    <w:p w14:paraId="419F6C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2189</w:t>
      </w:r>
    </w:p>
    <w:p w14:paraId="1C0D27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2189</w:t>
      </w:r>
    </w:p>
    <w:p w14:paraId="3FC22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2191</w:t>
      </w:r>
    </w:p>
    <w:p w14:paraId="158E89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2192</w:t>
      </w:r>
    </w:p>
    <w:p w14:paraId="183AD4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23FA95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5F3F5D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2194</w:t>
      </w:r>
    </w:p>
    <w:p w14:paraId="1CEA5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65C962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79CD6D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2197</w:t>
      </w:r>
    </w:p>
    <w:p w14:paraId="58ECE5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132EB6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02137E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2200</w:t>
      </w:r>
    </w:p>
    <w:p w14:paraId="40F3B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11919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2201</w:t>
      </w:r>
    </w:p>
    <w:p w14:paraId="1AE74E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2202</w:t>
      </w:r>
    </w:p>
    <w:p w14:paraId="36C31F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76905F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2204</w:t>
      </w:r>
    </w:p>
    <w:p w14:paraId="1BAA0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2205</w:t>
      </w:r>
    </w:p>
    <w:p w14:paraId="65E226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2205</w:t>
      </w:r>
    </w:p>
    <w:p w14:paraId="2FF1D9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2207</w:t>
      </w:r>
    </w:p>
    <w:p w14:paraId="6C29D9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2208</w:t>
      </w:r>
    </w:p>
    <w:p w14:paraId="1C78BA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E981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2209</w:t>
      </w:r>
    </w:p>
    <w:p w14:paraId="0BDA7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2210</w:t>
      </w:r>
    </w:p>
    <w:p w14:paraId="56B536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01094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2212</w:t>
      </w:r>
    </w:p>
    <w:p w14:paraId="5C944F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2213</w:t>
      </w:r>
    </w:p>
    <w:p w14:paraId="40ADC2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6514D9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2215</w:t>
      </w:r>
    </w:p>
    <w:p w14:paraId="6BD896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2216</w:t>
      </w:r>
    </w:p>
    <w:p w14:paraId="6F20FB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5F5FF4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2217</w:t>
      </w:r>
    </w:p>
    <w:p w14:paraId="7F459B5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2218</w:t>
      </w:r>
    </w:p>
    <w:p w14:paraId="2C6563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2218</w:t>
      </w:r>
    </w:p>
    <w:p w14:paraId="489C5D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31AA58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2219</w:t>
      </w:r>
    </w:p>
    <w:p w14:paraId="6F230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2219</w:t>
      </w:r>
    </w:p>
    <w:p w14:paraId="2F1AA9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2CE133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567CBF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2222</w:t>
      </w:r>
    </w:p>
    <w:p w14:paraId="0AD4B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2222</w:t>
      </w:r>
    </w:p>
    <w:p w14:paraId="1E3D6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48C6B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2225</w:t>
      </w:r>
    </w:p>
    <w:p w14:paraId="0A0221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2225</w:t>
      </w:r>
    </w:p>
    <w:p w14:paraId="0ECDAF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3CE0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2227</w:t>
      </w:r>
    </w:p>
    <w:p w14:paraId="12D2E7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2227</w:t>
      </w:r>
    </w:p>
    <w:p w14:paraId="4007AF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2229</w:t>
      </w:r>
    </w:p>
    <w:p w14:paraId="01DA37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2230</w:t>
      </w:r>
    </w:p>
    <w:p w14:paraId="2B9CD8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3B2D2B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2233</w:t>
      </w:r>
    </w:p>
    <w:p w14:paraId="4EFD56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2234</w:t>
      </w:r>
    </w:p>
    <w:p w14:paraId="67E506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2234</w:t>
      </w:r>
    </w:p>
    <w:p w14:paraId="58462B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170A27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2236</w:t>
      </w:r>
    </w:p>
    <w:p w14:paraId="7BA186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7EA5F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2238</w:t>
      </w:r>
    </w:p>
    <w:p w14:paraId="411913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for Cat-M1 UE in CEModeB</w:t>
      </w:r>
      <w:r>
        <w:rPr>
          <w:noProof/>
        </w:rPr>
        <w:tab/>
        <w:t>2238</w:t>
      </w:r>
    </w:p>
    <w:p w14:paraId="7A0865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2238</w:t>
      </w:r>
    </w:p>
    <w:p w14:paraId="2F3DB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6E795F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3E52FD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2241</w:t>
      </w:r>
    </w:p>
    <w:p w14:paraId="415364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3743C9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2243</w:t>
      </w:r>
    </w:p>
    <w:p w14:paraId="3E9F0A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rFonts w:cs="Arial"/>
          <w:i/>
          <w:noProof/>
        </w:rPr>
        <w:t>highSpeedEnhancedMeasFlag</w:t>
      </w:r>
      <w:r>
        <w:rPr>
          <w:noProof/>
        </w:rPr>
        <w:tab/>
        <w:t>2243</w:t>
      </w:r>
    </w:p>
    <w:p w14:paraId="766130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2243</w:t>
      </w:r>
    </w:p>
    <w:p w14:paraId="099069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lastRenderedPageBreak/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0425F9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2245</w:t>
      </w:r>
    </w:p>
    <w:p w14:paraId="3FDFE8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0BF89E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2247</w:t>
      </w:r>
    </w:p>
    <w:p w14:paraId="5BDBC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2248</w:t>
      </w:r>
    </w:p>
    <w:p w14:paraId="1A5ECF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425D39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2250</w:t>
      </w:r>
    </w:p>
    <w:p w14:paraId="0D6A5C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2250</w:t>
      </w:r>
    </w:p>
    <w:p w14:paraId="446AF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2250</w:t>
      </w:r>
    </w:p>
    <w:p w14:paraId="5624BC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2252</w:t>
      </w:r>
    </w:p>
    <w:p w14:paraId="5A6265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</w:rPr>
        <w:t>A.8.2.1</w:t>
      </w:r>
      <w:r w:rsidRPr="003E52FD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</w:rPr>
        <w:t xml:space="preserve">E-UTRAN TDD-TDD intra-frequency event triggered reporting with DRX for UE configured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2252</w:t>
      </w:r>
    </w:p>
    <w:p w14:paraId="0BD36E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493DDA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2254</w:t>
      </w:r>
    </w:p>
    <w:p w14:paraId="64EF60A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2254</w:t>
      </w:r>
    </w:p>
    <w:p w14:paraId="4E5ACC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2254</w:t>
      </w:r>
    </w:p>
    <w:p w14:paraId="0C62D2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2254</w:t>
      </w:r>
    </w:p>
    <w:p w14:paraId="462377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2256</w:t>
      </w:r>
    </w:p>
    <w:p w14:paraId="599B29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2256</w:t>
      </w:r>
    </w:p>
    <w:p w14:paraId="309CB6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2256</w:t>
      </w:r>
    </w:p>
    <w:p w14:paraId="06FF6B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2259</w:t>
      </w:r>
    </w:p>
    <w:p w14:paraId="0FBBBD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2259</w:t>
      </w:r>
    </w:p>
    <w:p w14:paraId="30700B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2259</w:t>
      </w:r>
    </w:p>
    <w:p w14:paraId="5576E2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2262</w:t>
      </w:r>
    </w:p>
    <w:p w14:paraId="4CE20B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2262</w:t>
      </w:r>
    </w:p>
    <w:p w14:paraId="16E94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2262</w:t>
      </w:r>
    </w:p>
    <w:p w14:paraId="0D7559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2264</w:t>
      </w:r>
    </w:p>
    <w:p w14:paraId="6A02BE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2264</w:t>
      </w:r>
    </w:p>
    <w:p w14:paraId="065D9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50C47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2266</w:t>
      </w:r>
    </w:p>
    <w:p w14:paraId="1B9CC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2266</w:t>
      </w:r>
    </w:p>
    <w:p w14:paraId="67DD34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2268</w:t>
      </w:r>
    </w:p>
    <w:p w14:paraId="2C2F75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2269</w:t>
      </w:r>
    </w:p>
    <w:p w14:paraId="33C28B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2269</w:t>
      </w:r>
    </w:p>
    <w:p w14:paraId="496E67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2271</w:t>
      </w:r>
    </w:p>
    <w:p w14:paraId="2B881D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2272</w:t>
      </w:r>
    </w:p>
    <w:p w14:paraId="1FD1A9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4962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2275</w:t>
      </w:r>
    </w:p>
    <w:p w14:paraId="500019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2275</w:t>
      </w:r>
    </w:p>
    <w:p w14:paraId="2ED6543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F69AE4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444EB9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2280</w:t>
      </w:r>
    </w:p>
    <w:p w14:paraId="1B21A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766468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050CF7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2281</w:t>
      </w:r>
    </w:p>
    <w:p w14:paraId="5D8FB9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2281</w:t>
      </w:r>
    </w:p>
    <w:p w14:paraId="6DCB65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2283</w:t>
      </w:r>
    </w:p>
    <w:p w14:paraId="2F0658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2284</w:t>
      </w:r>
    </w:p>
    <w:p w14:paraId="218216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16944E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2285</w:t>
      </w:r>
    </w:p>
    <w:p w14:paraId="5290B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2286</w:t>
      </w:r>
    </w:p>
    <w:p w14:paraId="15E08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2286</w:t>
      </w:r>
    </w:p>
    <w:p w14:paraId="611290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2287</w:t>
      </w:r>
    </w:p>
    <w:p w14:paraId="203B9B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2288</w:t>
      </w:r>
    </w:p>
    <w:p w14:paraId="29D62C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2288</w:t>
      </w:r>
    </w:p>
    <w:p w14:paraId="187010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2289</w:t>
      </w:r>
    </w:p>
    <w:p w14:paraId="1E30F5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2290</w:t>
      </w:r>
    </w:p>
    <w:p w14:paraId="574C41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2290</w:t>
      </w:r>
    </w:p>
    <w:p w14:paraId="238C3D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5615F4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2292</w:t>
      </w:r>
    </w:p>
    <w:p w14:paraId="235A33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2292</w:t>
      </w:r>
    </w:p>
    <w:p w14:paraId="56749F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2294</w:t>
      </w:r>
    </w:p>
    <w:p w14:paraId="530DC6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2294</w:t>
      </w:r>
    </w:p>
    <w:p w14:paraId="5286A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2294</w:t>
      </w:r>
    </w:p>
    <w:p w14:paraId="1278B1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2297</w:t>
      </w:r>
    </w:p>
    <w:p w14:paraId="3B492F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2297</w:t>
      </w:r>
    </w:p>
    <w:p w14:paraId="01B42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2297</w:t>
      </w:r>
    </w:p>
    <w:p w14:paraId="7662F9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2300</w:t>
      </w:r>
    </w:p>
    <w:p w14:paraId="4DFA6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2300</w:t>
      </w:r>
    </w:p>
    <w:p w14:paraId="1B2815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2300</w:t>
      </w:r>
    </w:p>
    <w:p w14:paraId="6BD6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2303</w:t>
      </w:r>
    </w:p>
    <w:p w14:paraId="0D67A9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2303</w:t>
      </w:r>
    </w:p>
    <w:p w14:paraId="5CD65C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2303</w:t>
      </w:r>
    </w:p>
    <w:p w14:paraId="26ABDF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2303</w:t>
      </w:r>
    </w:p>
    <w:p w14:paraId="2ABC7E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1C3D42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2305</w:t>
      </w:r>
    </w:p>
    <w:p w14:paraId="753B1F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783B38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2308</w:t>
      </w:r>
    </w:p>
    <w:p w14:paraId="12F9C5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2308</w:t>
      </w:r>
    </w:p>
    <w:p w14:paraId="132131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2308</w:t>
      </w:r>
    </w:p>
    <w:p w14:paraId="7B6E0E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2310</w:t>
      </w:r>
    </w:p>
    <w:p w14:paraId="483B8E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</w:t>
      </w:r>
      <w:r>
        <w:rPr>
          <w:noProof/>
        </w:rPr>
        <w:tab/>
        <w:t>2311</w:t>
      </w:r>
    </w:p>
    <w:p w14:paraId="2FC50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3528D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2313</w:t>
      </w:r>
    </w:p>
    <w:p w14:paraId="7AFFFC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3E52FD">
        <w:rPr>
          <w:noProof/>
          <w:lang w:val="en-US"/>
        </w:rPr>
        <w:t>using autonomous gaps with DRX</w:t>
      </w:r>
      <w:r>
        <w:rPr>
          <w:noProof/>
        </w:rPr>
        <w:tab/>
        <w:t>2314</w:t>
      </w:r>
    </w:p>
    <w:p w14:paraId="498F99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2502A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2316</w:t>
      </w:r>
    </w:p>
    <w:p w14:paraId="72CFD4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2316</w:t>
      </w:r>
    </w:p>
    <w:p w14:paraId="2A0F46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2316</w:t>
      </w:r>
    </w:p>
    <w:p w14:paraId="27029C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2317</w:t>
      </w:r>
    </w:p>
    <w:p w14:paraId="2A3261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2317</w:t>
      </w:r>
    </w:p>
    <w:p w14:paraId="69DCF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2317</w:t>
      </w:r>
    </w:p>
    <w:p w14:paraId="5DD5A7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2321</w:t>
      </w:r>
    </w:p>
    <w:p w14:paraId="687B43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2321</w:t>
      </w:r>
    </w:p>
    <w:p w14:paraId="5BDE99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2321</w:t>
      </w:r>
    </w:p>
    <w:p w14:paraId="05AD38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2324</w:t>
      </w:r>
    </w:p>
    <w:p w14:paraId="616CECC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2324</w:t>
      </w:r>
    </w:p>
    <w:p w14:paraId="2AC38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2324</w:t>
      </w:r>
    </w:p>
    <w:p w14:paraId="29D5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2329</w:t>
      </w:r>
    </w:p>
    <w:p w14:paraId="10E018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2329</w:t>
      </w:r>
    </w:p>
    <w:p w14:paraId="00268D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621DE8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2331</w:t>
      </w:r>
    </w:p>
    <w:p w14:paraId="30696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2331</w:t>
      </w:r>
    </w:p>
    <w:p w14:paraId="57AC8D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11CE68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36867D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2333</w:t>
      </w:r>
    </w:p>
    <w:p w14:paraId="60855B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771C5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2335</w:t>
      </w:r>
    </w:p>
    <w:p w14:paraId="14F67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2336</w:t>
      </w:r>
    </w:p>
    <w:p w14:paraId="4F256C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69CD75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2337</w:t>
      </w:r>
    </w:p>
    <w:p w14:paraId="0A136A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2338</w:t>
      </w:r>
    </w:p>
    <w:p w14:paraId="25FABE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2338</w:t>
      </w:r>
    </w:p>
    <w:p w14:paraId="1F72AB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2340</w:t>
      </w:r>
    </w:p>
    <w:p w14:paraId="0D254D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2340</w:t>
      </w:r>
    </w:p>
    <w:p w14:paraId="6B11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2340</w:t>
      </w:r>
    </w:p>
    <w:p w14:paraId="1A52D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</w:t>
      </w:r>
      <w:r>
        <w:rPr>
          <w:noProof/>
        </w:rPr>
        <w:tab/>
        <w:t>2343</w:t>
      </w:r>
    </w:p>
    <w:p w14:paraId="76DB8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FDD Measurements</w:t>
      </w:r>
      <w:r>
        <w:rPr>
          <w:noProof/>
        </w:rPr>
        <w:tab/>
        <w:t>2343</w:t>
      </w:r>
    </w:p>
    <w:p w14:paraId="5ED8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2343</w:t>
      </w:r>
    </w:p>
    <w:p w14:paraId="3095D0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2343</w:t>
      </w:r>
    </w:p>
    <w:p w14:paraId="7E718F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2345</w:t>
      </w:r>
    </w:p>
    <w:p w14:paraId="6589A2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2345</w:t>
      </w:r>
    </w:p>
    <w:p w14:paraId="6C1A3C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2345</w:t>
      </w:r>
    </w:p>
    <w:p w14:paraId="457D2B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6E0973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2347</w:t>
      </w:r>
    </w:p>
    <w:p w14:paraId="7B9D7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2347</w:t>
      </w:r>
    </w:p>
    <w:p w14:paraId="63ADEB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223803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2350</w:t>
      </w:r>
    </w:p>
    <w:p w14:paraId="59DEA4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4D52C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7BF08F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2352</w:t>
      </w:r>
    </w:p>
    <w:p w14:paraId="56BAB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2352</w:t>
      </w:r>
    </w:p>
    <w:p w14:paraId="5483A8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59E25E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2355</w:t>
      </w:r>
    </w:p>
    <w:p w14:paraId="5C5EB7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38AFBA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89A20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2357</w:t>
      </w:r>
    </w:p>
    <w:p w14:paraId="5BD5D1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34C3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2357</w:t>
      </w:r>
    </w:p>
    <w:p w14:paraId="39A813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2357</w:t>
      </w:r>
    </w:p>
    <w:p w14:paraId="7FF5B5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2357</w:t>
      </w:r>
    </w:p>
    <w:p w14:paraId="103C8E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7E3B4D0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TDD - UTRAN FDD Measurements</w:t>
      </w:r>
      <w:r>
        <w:rPr>
          <w:noProof/>
        </w:rPr>
        <w:tab/>
        <w:t>2360</w:t>
      </w:r>
    </w:p>
    <w:p w14:paraId="4407FE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2360</w:t>
      </w:r>
    </w:p>
    <w:p w14:paraId="01C434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5F1D55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035C75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2362</w:t>
      </w:r>
    </w:p>
    <w:p w14:paraId="0D242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3F012B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2365</w:t>
      </w:r>
    </w:p>
    <w:p w14:paraId="2B008B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2365</w:t>
      </w:r>
    </w:p>
    <w:p w14:paraId="4EF0E5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2365</w:t>
      </w:r>
    </w:p>
    <w:p w14:paraId="0A920B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1FDDC29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2368</w:t>
      </w:r>
    </w:p>
    <w:p w14:paraId="197F52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2368</w:t>
      </w:r>
    </w:p>
    <w:p w14:paraId="449E3F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2368</w:t>
      </w:r>
    </w:p>
    <w:p w14:paraId="05FC711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2368</w:t>
      </w:r>
    </w:p>
    <w:p w14:paraId="408B322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2368</w:t>
      </w:r>
    </w:p>
    <w:p w14:paraId="371008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2370</w:t>
      </w:r>
    </w:p>
    <w:p w14:paraId="7D17FE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Requirements</w:t>
      </w:r>
      <w:r>
        <w:rPr>
          <w:noProof/>
        </w:rPr>
        <w:tab/>
        <w:t>2370</w:t>
      </w:r>
    </w:p>
    <w:p w14:paraId="1C7BCFF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4E4EF5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2370</w:t>
      </w:r>
    </w:p>
    <w:p w14:paraId="6DBEF5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Void</w:t>
      </w:r>
      <w:r>
        <w:rPr>
          <w:noProof/>
        </w:rPr>
        <w:tab/>
        <w:t>2370</w:t>
      </w:r>
    </w:p>
    <w:p w14:paraId="51ECB7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2370</w:t>
      </w:r>
    </w:p>
    <w:p w14:paraId="014A4F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2370</w:t>
      </w:r>
    </w:p>
    <w:p w14:paraId="1AE617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2373</w:t>
      </w:r>
    </w:p>
    <w:p w14:paraId="081E1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2374</w:t>
      </w:r>
    </w:p>
    <w:p w14:paraId="06064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2374</w:t>
      </w:r>
    </w:p>
    <w:p w14:paraId="3AEB4F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Parameters</w:t>
      </w:r>
      <w:r>
        <w:rPr>
          <w:noProof/>
        </w:rPr>
        <w:tab/>
        <w:t>2374</w:t>
      </w:r>
    </w:p>
    <w:p w14:paraId="705E3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2375</w:t>
      </w:r>
    </w:p>
    <w:p w14:paraId="6940D8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2376</w:t>
      </w:r>
    </w:p>
    <w:p w14:paraId="77B00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2376</w:t>
      </w:r>
    </w:p>
    <w:p w14:paraId="362E6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2C3A039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2378</w:t>
      </w:r>
    </w:p>
    <w:p w14:paraId="48A7BA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65A7B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F52FBC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2380</w:t>
      </w:r>
    </w:p>
    <w:p w14:paraId="5D910D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2380</w:t>
      </w:r>
    </w:p>
    <w:p w14:paraId="20C0DB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21C390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2383</w:t>
      </w:r>
    </w:p>
    <w:p w14:paraId="6689D0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2383</w:t>
      </w:r>
    </w:p>
    <w:p w14:paraId="501AB7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2383</w:t>
      </w:r>
    </w:p>
    <w:p w14:paraId="2BF07B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43C1A9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7795E05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2385</w:t>
      </w:r>
    </w:p>
    <w:p w14:paraId="4BCCC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0ACDB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102135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2388</w:t>
      </w:r>
    </w:p>
    <w:p w14:paraId="650A9F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639CF2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171621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  <w:lang w:val="sv-SE"/>
        </w:rPr>
        <w:t>A.8</w:t>
      </w:r>
      <w:r w:rsidRPr="003E52FD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sv-SE"/>
        </w:rPr>
        <w:t>E-UTRAN FDD - UTRAN TDD measurements</w:t>
      </w:r>
      <w:r>
        <w:rPr>
          <w:noProof/>
        </w:rPr>
        <w:tab/>
        <w:t>2390</w:t>
      </w:r>
    </w:p>
    <w:p w14:paraId="470D18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3E52FD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2390</w:t>
      </w:r>
    </w:p>
    <w:p w14:paraId="5C8058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2390</w:t>
      </w:r>
    </w:p>
    <w:p w14:paraId="42C12B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07A8D4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2392</w:t>
      </w:r>
    </w:p>
    <w:p w14:paraId="72FB12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2392</w:t>
      </w:r>
    </w:p>
    <w:p w14:paraId="250E2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2394</w:t>
      </w:r>
    </w:p>
    <w:p w14:paraId="2A3F76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lastRenderedPageBreak/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TDD – GSM Measurements</w:t>
      </w:r>
      <w:r>
        <w:rPr>
          <w:noProof/>
        </w:rPr>
        <w:tab/>
        <w:t>2394</w:t>
      </w:r>
    </w:p>
    <w:p w14:paraId="5FC2F5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2394</w:t>
      </w:r>
    </w:p>
    <w:p w14:paraId="55525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52F4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03FFED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2396</w:t>
      </w:r>
    </w:p>
    <w:p w14:paraId="0C48AA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5AC711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21F5214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</w:t>
      </w:r>
      <w:r>
        <w:rPr>
          <w:noProof/>
        </w:rPr>
        <w:t>8.</w:t>
      </w:r>
      <w:r w:rsidRPr="003E52FD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Monitoring of Multiple Layers</w:t>
      </w:r>
      <w:r>
        <w:rPr>
          <w:noProof/>
        </w:rPr>
        <w:tab/>
        <w:t>2398</w:t>
      </w:r>
    </w:p>
    <w:p w14:paraId="540A52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2398</w:t>
      </w:r>
    </w:p>
    <w:p w14:paraId="2B106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2398</w:t>
      </w:r>
    </w:p>
    <w:p w14:paraId="30958E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2400</w:t>
      </w:r>
    </w:p>
    <w:p w14:paraId="7486E4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2401</w:t>
      </w:r>
    </w:p>
    <w:p w14:paraId="75F85B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53EAE5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7560AF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2403</w:t>
      </w:r>
    </w:p>
    <w:p w14:paraId="193AC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2403</w:t>
      </w:r>
    </w:p>
    <w:p w14:paraId="0037F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7DF307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2405</w:t>
      </w:r>
    </w:p>
    <w:p w14:paraId="6F72CE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2405</w:t>
      </w:r>
    </w:p>
    <w:p w14:paraId="226064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670A61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2408</w:t>
      </w:r>
    </w:p>
    <w:p w14:paraId="1458D3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2408</w:t>
      </w:r>
    </w:p>
    <w:p w14:paraId="2EC1E6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2410</w:t>
      </w:r>
    </w:p>
    <w:p w14:paraId="5FAC93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2411</w:t>
      </w:r>
    </w:p>
    <w:p w14:paraId="7A914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2411</w:t>
      </w:r>
    </w:p>
    <w:p w14:paraId="3363B9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2413</w:t>
      </w:r>
    </w:p>
    <w:p w14:paraId="13D0242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2414</w:t>
      </w:r>
    </w:p>
    <w:p w14:paraId="33082F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2414</w:t>
      </w:r>
    </w:p>
    <w:p w14:paraId="5C1BF5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2414</w:t>
      </w:r>
    </w:p>
    <w:p w14:paraId="37B62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149B7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2418</w:t>
      </w:r>
    </w:p>
    <w:p w14:paraId="641AD1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2418</w:t>
      </w:r>
    </w:p>
    <w:p w14:paraId="73F681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52E018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2423</w:t>
      </w:r>
    </w:p>
    <w:p w14:paraId="7A1424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2423</w:t>
      </w:r>
    </w:p>
    <w:p w14:paraId="71B890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2423</w:t>
      </w:r>
    </w:p>
    <w:p w14:paraId="508936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2423</w:t>
      </w:r>
    </w:p>
    <w:p w14:paraId="3B00BB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26181DF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2429</w:t>
      </w:r>
    </w:p>
    <w:p w14:paraId="06421D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3175F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6B7FE0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2434</w:t>
      </w:r>
    </w:p>
    <w:p w14:paraId="2B9826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071B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405193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2439</w:t>
      </w:r>
    </w:p>
    <w:p w14:paraId="148C9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2439</w:t>
      </w:r>
    </w:p>
    <w:p w14:paraId="7065B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9A827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2444</w:t>
      </w:r>
    </w:p>
    <w:p w14:paraId="12F322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14922E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4712E3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2449</w:t>
      </w:r>
    </w:p>
    <w:p w14:paraId="3AA7BA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4F984D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2454</w:t>
      </w:r>
    </w:p>
    <w:p w14:paraId="20F42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2454</w:t>
      </w:r>
    </w:p>
    <w:p w14:paraId="50DB4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2454</w:t>
      </w:r>
    </w:p>
    <w:p w14:paraId="0840D2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2459</w:t>
      </w:r>
    </w:p>
    <w:p w14:paraId="39E1D9D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2459</w:t>
      </w:r>
    </w:p>
    <w:p w14:paraId="286F72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2459</w:t>
      </w:r>
    </w:p>
    <w:p w14:paraId="568F92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2464</w:t>
      </w:r>
    </w:p>
    <w:p w14:paraId="5CEFF8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2464</w:t>
      </w:r>
    </w:p>
    <w:p w14:paraId="7D2F1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2464</w:t>
      </w:r>
    </w:p>
    <w:p w14:paraId="12CB3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2469</w:t>
      </w:r>
    </w:p>
    <w:p w14:paraId="191AE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2469</w:t>
      </w:r>
    </w:p>
    <w:p w14:paraId="383215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2469</w:t>
      </w:r>
    </w:p>
    <w:p w14:paraId="748092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2474</w:t>
      </w:r>
    </w:p>
    <w:p w14:paraId="038E4F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2474</w:t>
      </w:r>
    </w:p>
    <w:p w14:paraId="058F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2474</w:t>
      </w:r>
    </w:p>
    <w:p w14:paraId="6A1B26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2479</w:t>
      </w:r>
    </w:p>
    <w:p w14:paraId="2EA2B3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2479</w:t>
      </w:r>
    </w:p>
    <w:p w14:paraId="32BB2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2479</w:t>
      </w:r>
    </w:p>
    <w:p w14:paraId="50279E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2484</w:t>
      </w:r>
    </w:p>
    <w:p w14:paraId="1AFB8D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2484</w:t>
      </w:r>
    </w:p>
    <w:p w14:paraId="3F688E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2484</w:t>
      </w:r>
    </w:p>
    <w:p w14:paraId="29270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2484</w:t>
      </w:r>
    </w:p>
    <w:p w14:paraId="5890F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2489</w:t>
      </w:r>
    </w:p>
    <w:p w14:paraId="4D5604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2489</w:t>
      </w:r>
    </w:p>
    <w:p w14:paraId="77F0CE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2489</w:t>
      </w:r>
    </w:p>
    <w:p w14:paraId="6C3F2D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2489</w:t>
      </w:r>
    </w:p>
    <w:p w14:paraId="4EC9BA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2495</w:t>
      </w:r>
    </w:p>
    <w:p w14:paraId="2C082F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2495</w:t>
      </w:r>
    </w:p>
    <w:p w14:paraId="51119E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2495</w:t>
      </w:r>
    </w:p>
    <w:p w14:paraId="2BF3DB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4547E9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2502</w:t>
      </w:r>
    </w:p>
    <w:p w14:paraId="72C8A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2502</w:t>
      </w:r>
    </w:p>
    <w:p w14:paraId="1677B2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2502</w:t>
      </w:r>
    </w:p>
    <w:p w14:paraId="09032D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59F352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2508</w:t>
      </w:r>
    </w:p>
    <w:p w14:paraId="66A046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2DB774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7200776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2514</w:t>
      </w:r>
    </w:p>
    <w:p w14:paraId="16F2A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2514</w:t>
      </w:r>
    </w:p>
    <w:p w14:paraId="7627D2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2520</w:t>
      </w:r>
    </w:p>
    <w:p w14:paraId="70B2FA9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2520</w:t>
      </w:r>
    </w:p>
    <w:p w14:paraId="1D437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2520</w:t>
      </w:r>
    </w:p>
    <w:p w14:paraId="40C305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14A539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2526</w:t>
      </w:r>
    </w:p>
    <w:p w14:paraId="218BBC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2526</w:t>
      </w:r>
    </w:p>
    <w:p w14:paraId="08C7E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2532</w:t>
      </w:r>
    </w:p>
    <w:p w14:paraId="7771AF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2532</w:t>
      </w:r>
    </w:p>
    <w:p w14:paraId="5F66B7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2532</w:t>
      </w:r>
    </w:p>
    <w:p w14:paraId="029819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2538</w:t>
      </w:r>
    </w:p>
    <w:p w14:paraId="20279B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2538</w:t>
      </w:r>
    </w:p>
    <w:p w14:paraId="2A958C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2538</w:t>
      </w:r>
    </w:p>
    <w:p w14:paraId="462D5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2544</w:t>
      </w:r>
    </w:p>
    <w:p w14:paraId="540FD1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2544</w:t>
      </w:r>
    </w:p>
    <w:p w14:paraId="7DE4DF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506EC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43F91C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2550</w:t>
      </w:r>
    </w:p>
    <w:p w14:paraId="46C564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1DA600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2556</w:t>
      </w:r>
    </w:p>
    <w:p w14:paraId="04623B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2556</w:t>
      </w:r>
    </w:p>
    <w:p w14:paraId="478A01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146AF6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2562</w:t>
      </w:r>
    </w:p>
    <w:p w14:paraId="6680BD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2562</w:t>
      </w:r>
    </w:p>
    <w:p w14:paraId="740458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65B810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2568</w:t>
      </w:r>
    </w:p>
    <w:p w14:paraId="6167F5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2568</w:t>
      </w:r>
    </w:p>
    <w:p w14:paraId="6C38DE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2568</w:t>
      </w:r>
    </w:p>
    <w:p w14:paraId="5CC89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2568</w:t>
      </w:r>
    </w:p>
    <w:p w14:paraId="15A44B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5AEBE4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2570</w:t>
      </w:r>
    </w:p>
    <w:p w14:paraId="269BD2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2570</w:t>
      </w:r>
    </w:p>
    <w:p w14:paraId="42F201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2573</w:t>
      </w:r>
    </w:p>
    <w:p w14:paraId="5939D3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2573</w:t>
      </w:r>
    </w:p>
    <w:p w14:paraId="1A8604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2573</w:t>
      </w:r>
    </w:p>
    <w:p w14:paraId="226C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2575</w:t>
      </w:r>
    </w:p>
    <w:p w14:paraId="2A8854A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2576</w:t>
      </w:r>
    </w:p>
    <w:p w14:paraId="4B244C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2576</w:t>
      </w:r>
    </w:p>
    <w:p w14:paraId="4AAA0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2576</w:t>
      </w:r>
    </w:p>
    <w:p w14:paraId="783B8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2577</w:t>
      </w:r>
    </w:p>
    <w:p w14:paraId="1FF462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2577</w:t>
      </w:r>
    </w:p>
    <w:p w14:paraId="7D728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2577</w:t>
      </w:r>
    </w:p>
    <w:p w14:paraId="2CD028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2580</w:t>
      </w:r>
    </w:p>
    <w:p w14:paraId="48AD9C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2580</w:t>
      </w:r>
    </w:p>
    <w:p w14:paraId="4754D0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2580</w:t>
      </w:r>
    </w:p>
    <w:p w14:paraId="1BCA50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3B72F1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2583</w:t>
      </w:r>
    </w:p>
    <w:p w14:paraId="4397ED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2583</w:t>
      </w:r>
    </w:p>
    <w:p w14:paraId="36768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B6C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2585</w:t>
      </w:r>
    </w:p>
    <w:p w14:paraId="19ED7F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2585</w:t>
      </w:r>
    </w:p>
    <w:p w14:paraId="475135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117AC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2587</w:t>
      </w:r>
    </w:p>
    <w:p w14:paraId="2ED307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2587</w:t>
      </w:r>
    </w:p>
    <w:p w14:paraId="70D473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2587</w:t>
      </w:r>
    </w:p>
    <w:p w14:paraId="216F1E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2589</w:t>
      </w:r>
    </w:p>
    <w:p w14:paraId="3EF921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2590</w:t>
      </w:r>
    </w:p>
    <w:p w14:paraId="7689E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2590</w:t>
      </w:r>
    </w:p>
    <w:p w14:paraId="22F758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2591</w:t>
      </w:r>
    </w:p>
    <w:p w14:paraId="060AD76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2592</w:t>
      </w:r>
    </w:p>
    <w:p w14:paraId="68F761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757333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2593</w:t>
      </w:r>
    </w:p>
    <w:p w14:paraId="5F9A26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2594</w:t>
      </w:r>
    </w:p>
    <w:p w14:paraId="37C73F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2594</w:t>
      </w:r>
    </w:p>
    <w:p w14:paraId="71D836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EAAC0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2597</w:t>
      </w:r>
    </w:p>
    <w:p w14:paraId="479BD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41A0D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2597</w:t>
      </w:r>
    </w:p>
    <w:p w14:paraId="51F6F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2597</w:t>
      </w:r>
    </w:p>
    <w:p w14:paraId="0B12FE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2597</w:t>
      </w:r>
    </w:p>
    <w:p w14:paraId="72C126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76FEA0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2598</w:t>
      </w:r>
    </w:p>
    <w:p w14:paraId="215A38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2598</w:t>
      </w:r>
    </w:p>
    <w:p w14:paraId="1D41A2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2599</w:t>
      </w:r>
    </w:p>
    <w:p w14:paraId="79F3CD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2599</w:t>
      </w:r>
    </w:p>
    <w:p w14:paraId="191BD7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2599</w:t>
      </w:r>
    </w:p>
    <w:p w14:paraId="5C174B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2600</w:t>
      </w:r>
    </w:p>
    <w:p w14:paraId="04C2A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2600</w:t>
      </w:r>
    </w:p>
    <w:p w14:paraId="3B0719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2600</w:t>
      </w:r>
    </w:p>
    <w:p w14:paraId="1A5CA5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6F40C3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2601</w:t>
      </w:r>
    </w:p>
    <w:p w14:paraId="22978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2B4403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2602</w:t>
      </w:r>
    </w:p>
    <w:p w14:paraId="6B4AD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2602</w:t>
      </w:r>
    </w:p>
    <w:p w14:paraId="316650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2602</w:t>
      </w:r>
    </w:p>
    <w:p w14:paraId="3D3912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517AB3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2603</w:t>
      </w:r>
    </w:p>
    <w:p w14:paraId="6B56FB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2603</w:t>
      </w:r>
    </w:p>
    <w:p w14:paraId="02F55F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2603</w:t>
      </w:r>
    </w:p>
    <w:p w14:paraId="1A598C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2603</w:t>
      </w:r>
    </w:p>
    <w:p w14:paraId="786CB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2603</w:t>
      </w:r>
    </w:p>
    <w:p w14:paraId="7F085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2604</w:t>
      </w:r>
    </w:p>
    <w:p w14:paraId="7D5F5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2604</w:t>
      </w:r>
    </w:p>
    <w:p w14:paraId="4D36D4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4B8AE8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2605</w:t>
      </w:r>
    </w:p>
    <w:p w14:paraId="2AF3A7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2605</w:t>
      </w:r>
    </w:p>
    <w:p w14:paraId="605FC0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5470B5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2605</w:t>
      </w:r>
    </w:p>
    <w:p w14:paraId="02E3358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2605</w:t>
      </w:r>
    </w:p>
    <w:p w14:paraId="618915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2605</w:t>
      </w:r>
    </w:p>
    <w:p w14:paraId="63111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2606</w:t>
      </w:r>
    </w:p>
    <w:p w14:paraId="22F670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2606</w:t>
      </w:r>
    </w:p>
    <w:p w14:paraId="633473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2606</w:t>
      </w:r>
    </w:p>
    <w:p w14:paraId="6E415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2608</w:t>
      </w:r>
    </w:p>
    <w:p w14:paraId="5C5CA2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2609</w:t>
      </w:r>
    </w:p>
    <w:p w14:paraId="68D90D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69DD50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2609</w:t>
      </w:r>
    </w:p>
    <w:p w14:paraId="6A579E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2609</w:t>
      </w:r>
    </w:p>
    <w:p w14:paraId="3E5E4F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432FA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1654A01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2610</w:t>
      </w:r>
    </w:p>
    <w:p w14:paraId="478D89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1BDF5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2610</w:t>
      </w:r>
    </w:p>
    <w:p w14:paraId="6186C0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2610</w:t>
      </w:r>
    </w:p>
    <w:p w14:paraId="09A66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2610</w:t>
      </w:r>
    </w:p>
    <w:p w14:paraId="4F3106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26E3FC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2613</w:t>
      </w:r>
    </w:p>
    <w:p w14:paraId="1356E5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7B87A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2613</w:t>
      </w:r>
    </w:p>
    <w:p w14:paraId="4B34B7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2613</w:t>
      </w:r>
    </w:p>
    <w:p w14:paraId="4075E28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2613</w:t>
      </w:r>
    </w:p>
    <w:p w14:paraId="057F0C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6195A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2614</w:t>
      </w:r>
    </w:p>
    <w:p w14:paraId="45B29D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7057A4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6D60EE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2614</w:t>
      </w:r>
    </w:p>
    <w:p w14:paraId="3AA3C8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384B36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2615</w:t>
      </w:r>
    </w:p>
    <w:p w14:paraId="387804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2615</w:t>
      </w:r>
    </w:p>
    <w:p w14:paraId="6F61E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2615</w:t>
      </w:r>
    </w:p>
    <w:p w14:paraId="1AADC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2617</w:t>
      </w:r>
    </w:p>
    <w:p w14:paraId="17F558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2617</w:t>
      </w:r>
    </w:p>
    <w:p w14:paraId="3A3F7C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308EB6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6E0709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2618</w:t>
      </w:r>
    </w:p>
    <w:p w14:paraId="1F023E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42DE1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5F2759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2618</w:t>
      </w:r>
    </w:p>
    <w:p w14:paraId="03A04F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2618</w:t>
      </w:r>
    </w:p>
    <w:p w14:paraId="380936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54817F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2619</w:t>
      </w:r>
    </w:p>
    <w:p w14:paraId="07034B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2465D7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71FAD1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2622</w:t>
      </w:r>
    </w:p>
    <w:p w14:paraId="3E5428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3DACE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2622</w:t>
      </w:r>
    </w:p>
    <w:p w14:paraId="2CFCD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2622</w:t>
      </w:r>
    </w:p>
    <w:p w14:paraId="7A85BF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7818BC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68073F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2623</w:t>
      </w:r>
    </w:p>
    <w:p w14:paraId="79115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2925FE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3195288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2623</w:t>
      </w:r>
    </w:p>
    <w:p w14:paraId="424028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326AC4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44F1DB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2624</w:t>
      </w:r>
    </w:p>
    <w:p w14:paraId="0D8591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83C2A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173C54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2626</w:t>
      </w:r>
    </w:p>
    <w:p w14:paraId="00754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ECD78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2628</w:t>
      </w:r>
    </w:p>
    <w:p w14:paraId="1B83A9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2628</w:t>
      </w:r>
    </w:p>
    <w:p w14:paraId="2512EE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2628</w:t>
      </w:r>
    </w:p>
    <w:p w14:paraId="6245D7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2C5C5B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2631</w:t>
      </w:r>
    </w:p>
    <w:p w14:paraId="6E39F1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3FDF9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2634</w:t>
      </w:r>
    </w:p>
    <w:p w14:paraId="0071FC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2634</w:t>
      </w:r>
    </w:p>
    <w:p w14:paraId="2FDE94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2634</w:t>
      </w:r>
    </w:p>
    <w:p w14:paraId="09040F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7BD9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2637</w:t>
      </w:r>
    </w:p>
    <w:p w14:paraId="5FCDB1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711172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4554B4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2640</w:t>
      </w:r>
    </w:p>
    <w:p w14:paraId="5D9E9D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28FF89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2645</w:t>
      </w:r>
    </w:p>
    <w:p w14:paraId="6E3E83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2645</w:t>
      </w:r>
    </w:p>
    <w:p w14:paraId="6F43CA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16AF1B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2650</w:t>
      </w:r>
    </w:p>
    <w:p w14:paraId="56CA55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2650</w:t>
      </w:r>
    </w:p>
    <w:p w14:paraId="2B2CA0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2650</w:t>
      </w:r>
    </w:p>
    <w:p w14:paraId="6A272E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2655</w:t>
      </w:r>
    </w:p>
    <w:p w14:paraId="7C3440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2655</w:t>
      </w:r>
    </w:p>
    <w:p w14:paraId="7BAAF8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2655</w:t>
      </w:r>
    </w:p>
    <w:p w14:paraId="690BE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09EF4F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2660</w:t>
      </w:r>
    </w:p>
    <w:p w14:paraId="3CD05B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2660</w:t>
      </w:r>
    </w:p>
    <w:p w14:paraId="204CFA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2665</w:t>
      </w:r>
    </w:p>
    <w:p w14:paraId="444582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2665</w:t>
      </w:r>
    </w:p>
    <w:p w14:paraId="39A639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3908BE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2670</w:t>
      </w:r>
    </w:p>
    <w:p w14:paraId="1F9203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2670</w:t>
      </w:r>
    </w:p>
    <w:p w14:paraId="3FA9E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74CAE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2675</w:t>
      </w:r>
    </w:p>
    <w:p w14:paraId="270C3F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2675</w:t>
      </w:r>
    </w:p>
    <w:p w14:paraId="1BFFC3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3DF134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2680</w:t>
      </w:r>
    </w:p>
    <w:p w14:paraId="696F68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2680</w:t>
      </w:r>
    </w:p>
    <w:p w14:paraId="71F88A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2680</w:t>
      </w:r>
    </w:p>
    <w:p w14:paraId="66E261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2682</w:t>
      </w:r>
    </w:p>
    <w:p w14:paraId="15C9A5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2683</w:t>
      </w:r>
    </w:p>
    <w:p w14:paraId="73D66B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2683</w:t>
      </w:r>
    </w:p>
    <w:p w14:paraId="03E9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2685</w:t>
      </w:r>
    </w:p>
    <w:p w14:paraId="24760EA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2686</w:t>
      </w:r>
    </w:p>
    <w:p w14:paraId="601BF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2686</w:t>
      </w:r>
    </w:p>
    <w:p w14:paraId="2CABBA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2688</w:t>
      </w:r>
    </w:p>
    <w:p w14:paraId="5326F2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2689</w:t>
      </w:r>
    </w:p>
    <w:p w14:paraId="181F87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0C8ECF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2691</w:t>
      </w:r>
    </w:p>
    <w:p w14:paraId="5DC4FA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2692</w:t>
      </w:r>
    </w:p>
    <w:p w14:paraId="68D477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2692</w:t>
      </w:r>
    </w:p>
    <w:p w14:paraId="39EE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2695</w:t>
      </w:r>
    </w:p>
    <w:p w14:paraId="7DC83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2695</w:t>
      </w:r>
    </w:p>
    <w:p w14:paraId="05E1EA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2695</w:t>
      </w:r>
    </w:p>
    <w:p w14:paraId="46F7E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2698</w:t>
      </w:r>
    </w:p>
    <w:p w14:paraId="2F0E7B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2698</w:t>
      </w:r>
    </w:p>
    <w:p w14:paraId="59AA85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2698</w:t>
      </w:r>
    </w:p>
    <w:p w14:paraId="7DCF113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2700</w:t>
      </w:r>
    </w:p>
    <w:p w14:paraId="0BD4C6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2701</w:t>
      </w:r>
    </w:p>
    <w:p w14:paraId="7CD39E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5D62EA4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2703</w:t>
      </w:r>
    </w:p>
    <w:p w14:paraId="36C1AC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2704</w:t>
      </w:r>
    </w:p>
    <w:p w14:paraId="3F1427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033038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6BF54F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2707</w:t>
      </w:r>
    </w:p>
    <w:p w14:paraId="3CFAFE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03FC40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7F32E5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2710</w:t>
      </w:r>
    </w:p>
    <w:p w14:paraId="5E892C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4F77B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2713</w:t>
      </w:r>
    </w:p>
    <w:p w14:paraId="3EDFF41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2713</w:t>
      </w:r>
    </w:p>
    <w:p w14:paraId="30A363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2713</w:t>
      </w:r>
    </w:p>
    <w:p w14:paraId="0720B3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0C8897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2716</w:t>
      </w:r>
    </w:p>
    <w:p w14:paraId="6F385E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2716</w:t>
      </w:r>
    </w:p>
    <w:p w14:paraId="60A039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7DBA2D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2719</w:t>
      </w:r>
    </w:p>
    <w:p w14:paraId="6A6E5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Purpose and Environment</w:t>
      </w:r>
      <w:r>
        <w:rPr>
          <w:noProof/>
        </w:rPr>
        <w:tab/>
        <w:t>2719</w:t>
      </w:r>
    </w:p>
    <w:p w14:paraId="268B78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Test Requirements</w:t>
      </w:r>
      <w:r>
        <w:rPr>
          <w:noProof/>
        </w:rPr>
        <w:tab/>
        <w:t>2721</w:t>
      </w:r>
    </w:p>
    <w:p w14:paraId="4F8BF4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2722</w:t>
      </w:r>
    </w:p>
    <w:p w14:paraId="4731ED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617A32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2725</w:t>
      </w:r>
    </w:p>
    <w:p w14:paraId="27F79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2725</w:t>
      </w:r>
    </w:p>
    <w:p w14:paraId="5F9ACB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5089F4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576A62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2728</w:t>
      </w:r>
    </w:p>
    <w:p w14:paraId="2754B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77636A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2733</w:t>
      </w:r>
    </w:p>
    <w:p w14:paraId="3C0BD5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2733</w:t>
      </w:r>
    </w:p>
    <w:p w14:paraId="2CFF2A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2733</w:t>
      </w:r>
    </w:p>
    <w:p w14:paraId="5417A8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2AB071B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2738</w:t>
      </w:r>
    </w:p>
    <w:p w14:paraId="4E0634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5F15D1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2742</w:t>
      </w:r>
    </w:p>
    <w:p w14:paraId="6318B2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2742</w:t>
      </w:r>
    </w:p>
    <w:p w14:paraId="459453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66600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2746</w:t>
      </w:r>
    </w:p>
    <w:p w14:paraId="0D8997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2746</w:t>
      </w:r>
    </w:p>
    <w:p w14:paraId="7278BB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1CCAE6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2752</w:t>
      </w:r>
    </w:p>
    <w:p w14:paraId="2EFC43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2752</w:t>
      </w:r>
    </w:p>
    <w:p w14:paraId="1EAA3B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3AF7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2758</w:t>
      </w:r>
    </w:p>
    <w:p w14:paraId="7CD5A09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2758</w:t>
      </w:r>
    </w:p>
    <w:p w14:paraId="2A7E65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2758</w:t>
      </w:r>
    </w:p>
    <w:p w14:paraId="4E02CC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2760</w:t>
      </w:r>
    </w:p>
    <w:p w14:paraId="5C6BC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2761</w:t>
      </w:r>
    </w:p>
    <w:p w14:paraId="2E3EA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35238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2F5EA5C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2764</w:t>
      </w:r>
    </w:p>
    <w:p w14:paraId="5D0A98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7A8B9A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2768</w:t>
      </w:r>
    </w:p>
    <w:p w14:paraId="58C2CB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2769</w:t>
      </w:r>
    </w:p>
    <w:p w14:paraId="43FBC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2C23F3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7A52742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2773</w:t>
      </w:r>
    </w:p>
    <w:p w14:paraId="484037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62905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2776</w:t>
      </w:r>
    </w:p>
    <w:p w14:paraId="56FB8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2776</w:t>
      </w:r>
    </w:p>
    <w:p w14:paraId="0A2F8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2776</w:t>
      </w:r>
    </w:p>
    <w:p w14:paraId="5C18CE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3EB34E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2779</w:t>
      </w:r>
    </w:p>
    <w:p w14:paraId="7FE726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2779</w:t>
      </w:r>
    </w:p>
    <w:p w14:paraId="61B8E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2782</w:t>
      </w:r>
    </w:p>
    <w:p w14:paraId="0D15A8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2783</w:t>
      </w:r>
    </w:p>
    <w:p w14:paraId="12FE50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2783</w:t>
      </w:r>
    </w:p>
    <w:p w14:paraId="4154FF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2787</w:t>
      </w:r>
    </w:p>
    <w:p w14:paraId="74DA68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2787</w:t>
      </w:r>
    </w:p>
    <w:p w14:paraId="79D98E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2787</w:t>
      </w:r>
    </w:p>
    <w:p w14:paraId="2A3447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2792</w:t>
      </w:r>
    </w:p>
    <w:p w14:paraId="32A166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2792</w:t>
      </w:r>
    </w:p>
    <w:p w14:paraId="74E0D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2792</w:t>
      </w:r>
    </w:p>
    <w:p w14:paraId="7104C3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2797</w:t>
      </w:r>
    </w:p>
    <w:p w14:paraId="5ECF50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2797</w:t>
      </w:r>
    </w:p>
    <w:p w14:paraId="525D26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5AA40A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622C56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2802</w:t>
      </w:r>
    </w:p>
    <w:p w14:paraId="5A0E02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2802</w:t>
      </w:r>
    </w:p>
    <w:p w14:paraId="667B3A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208ED4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2807</w:t>
      </w:r>
    </w:p>
    <w:p w14:paraId="226A02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2807</w:t>
      </w:r>
    </w:p>
    <w:p w14:paraId="57F8DF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019CC0A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2811</w:t>
      </w:r>
    </w:p>
    <w:p w14:paraId="7598B6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2811</w:t>
      </w:r>
    </w:p>
    <w:p w14:paraId="7E952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3BFEF1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2815</w:t>
      </w:r>
    </w:p>
    <w:p w14:paraId="3E79D9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63A648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7D3CD4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2820</w:t>
      </w:r>
    </w:p>
    <w:p w14:paraId="21BE87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2570D1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2825</w:t>
      </w:r>
    </w:p>
    <w:p w14:paraId="74309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2825</w:t>
      </w:r>
    </w:p>
    <w:p w14:paraId="06E73D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2825</w:t>
      </w:r>
    </w:p>
    <w:p w14:paraId="70382F9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2832</w:t>
      </w:r>
    </w:p>
    <w:p w14:paraId="368662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2832</w:t>
      </w:r>
    </w:p>
    <w:p w14:paraId="5C81E1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2832</w:t>
      </w:r>
    </w:p>
    <w:p w14:paraId="7DBC6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2838</w:t>
      </w:r>
    </w:p>
    <w:p w14:paraId="3ECEEB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2838</w:t>
      </w:r>
    </w:p>
    <w:p w14:paraId="232CDD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2838</w:t>
      </w:r>
    </w:p>
    <w:p w14:paraId="0B4A7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423C4F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2844</w:t>
      </w:r>
    </w:p>
    <w:p w14:paraId="1ECAA4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5F12C2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6DCF32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2850</w:t>
      </w:r>
    </w:p>
    <w:p w14:paraId="40C334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1BC0AB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4985C0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2854</w:t>
      </w:r>
    </w:p>
    <w:p w14:paraId="2B41FC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1D72ED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2856</w:t>
      </w:r>
    </w:p>
    <w:p w14:paraId="5D0C8F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2857</w:t>
      </w:r>
    </w:p>
    <w:p w14:paraId="45E70D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2857</w:t>
      </w:r>
    </w:p>
    <w:p w14:paraId="4C1037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2864</w:t>
      </w:r>
    </w:p>
    <w:p w14:paraId="25345A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2864</w:t>
      </w:r>
    </w:p>
    <w:p w14:paraId="6486E0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255CD0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74B3BD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2871</w:t>
      </w:r>
    </w:p>
    <w:p w14:paraId="2E6F7B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05CF28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2877</w:t>
      </w:r>
    </w:p>
    <w:p w14:paraId="7754DE0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2877</w:t>
      </w:r>
    </w:p>
    <w:p w14:paraId="0DD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2877</w:t>
      </w:r>
    </w:p>
    <w:p w14:paraId="22DED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2883</w:t>
      </w:r>
    </w:p>
    <w:p w14:paraId="58E505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2883</w:t>
      </w:r>
    </w:p>
    <w:p w14:paraId="651C26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3FCAE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2888</w:t>
      </w:r>
    </w:p>
    <w:p w14:paraId="0FC8B7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2888</w:t>
      </w:r>
    </w:p>
    <w:p w14:paraId="223347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44B7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2894</w:t>
      </w:r>
    </w:p>
    <w:p w14:paraId="7D966E0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2894</w:t>
      </w:r>
    </w:p>
    <w:p w14:paraId="0F083D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4A3185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68DAB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2898</w:t>
      </w:r>
    </w:p>
    <w:p w14:paraId="297C2A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2898</w:t>
      </w:r>
    </w:p>
    <w:p w14:paraId="1B7AF5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573707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2901</w:t>
      </w:r>
    </w:p>
    <w:p w14:paraId="752DB9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2901</w:t>
      </w:r>
    </w:p>
    <w:p w14:paraId="762705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2907</w:t>
      </w:r>
    </w:p>
    <w:p w14:paraId="5215E0A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2907</w:t>
      </w:r>
    </w:p>
    <w:p w14:paraId="2C57A7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2907</w:t>
      </w:r>
    </w:p>
    <w:p w14:paraId="39BC15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2915</w:t>
      </w:r>
    </w:p>
    <w:p w14:paraId="7F87B4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2915</w:t>
      </w:r>
    </w:p>
    <w:p w14:paraId="1421A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2915</w:t>
      </w:r>
    </w:p>
    <w:p w14:paraId="6B5DB0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044CF0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2922</w:t>
      </w:r>
    </w:p>
    <w:p w14:paraId="16B6B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7AF2A6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2929</w:t>
      </w:r>
    </w:p>
    <w:p w14:paraId="49FD0F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2929</w:t>
      </w:r>
    </w:p>
    <w:p w14:paraId="0C3D0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2929</w:t>
      </w:r>
    </w:p>
    <w:p w14:paraId="1C8B0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2935</w:t>
      </w:r>
    </w:p>
    <w:p w14:paraId="1D6057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2935</w:t>
      </w:r>
    </w:p>
    <w:p w14:paraId="1403C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2935</w:t>
      </w:r>
    </w:p>
    <w:p w14:paraId="6F3A58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2C5A81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2943</w:t>
      </w:r>
    </w:p>
    <w:p w14:paraId="272CAA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2943</w:t>
      </w:r>
    </w:p>
    <w:p w14:paraId="77A615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2950</w:t>
      </w:r>
    </w:p>
    <w:p w14:paraId="39A5BD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2950</w:t>
      </w:r>
    </w:p>
    <w:p w14:paraId="2652C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2950</w:t>
      </w:r>
    </w:p>
    <w:p w14:paraId="518C90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2957</w:t>
      </w:r>
    </w:p>
    <w:p w14:paraId="188477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2957</w:t>
      </w:r>
    </w:p>
    <w:p w14:paraId="2CE75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2957</w:t>
      </w:r>
    </w:p>
    <w:p w14:paraId="418829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1FAD48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2965</w:t>
      </w:r>
    </w:p>
    <w:p w14:paraId="55B8B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2A60D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6146DC4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2975</w:t>
      </w:r>
    </w:p>
    <w:p w14:paraId="767C8E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236C98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2982</w:t>
      </w:r>
    </w:p>
    <w:p w14:paraId="181261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2982</w:t>
      </w:r>
    </w:p>
    <w:p w14:paraId="1426BA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2982</w:t>
      </w:r>
    </w:p>
    <w:p w14:paraId="2CBFB2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513B0D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2990</w:t>
      </w:r>
    </w:p>
    <w:p w14:paraId="616FCC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8FEF6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3000</w:t>
      </w:r>
    </w:p>
    <w:p w14:paraId="084A39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3000</w:t>
      </w:r>
    </w:p>
    <w:p w14:paraId="2281E2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3000</w:t>
      </w:r>
    </w:p>
    <w:p w14:paraId="6BCEA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3010</w:t>
      </w:r>
    </w:p>
    <w:p w14:paraId="71074A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3010</w:t>
      </w:r>
    </w:p>
    <w:p w14:paraId="3FC595A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3010</w:t>
      </w:r>
    </w:p>
    <w:p w14:paraId="1A0A88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3020</w:t>
      </w:r>
    </w:p>
    <w:p w14:paraId="2114FB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3020</w:t>
      </w:r>
    </w:p>
    <w:p w14:paraId="3CFD9F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3020</w:t>
      </w:r>
    </w:p>
    <w:p w14:paraId="68CC4A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3031</w:t>
      </w:r>
    </w:p>
    <w:p w14:paraId="0058F61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3031</w:t>
      </w:r>
    </w:p>
    <w:p w14:paraId="6FE46D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3031</w:t>
      </w:r>
    </w:p>
    <w:p w14:paraId="2959D3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3036</w:t>
      </w:r>
    </w:p>
    <w:p w14:paraId="761C321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3037</w:t>
      </w:r>
    </w:p>
    <w:p w14:paraId="32BAFD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4AA523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3C5E8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3042</w:t>
      </w:r>
    </w:p>
    <w:p w14:paraId="11A159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3042</w:t>
      </w:r>
    </w:p>
    <w:p w14:paraId="75EEC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</w:t>
      </w:r>
      <w:r>
        <w:rPr>
          <w:noProof/>
        </w:rPr>
        <w:t>8.16.105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3046</w:t>
      </w:r>
    </w:p>
    <w:p w14:paraId="6562E3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3047</w:t>
      </w:r>
    </w:p>
    <w:p w14:paraId="1DAD0A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3047</w:t>
      </w:r>
    </w:p>
    <w:p w14:paraId="127D1F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65258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3E52FD">
        <w:rPr>
          <w:rFonts w:cs="Arial"/>
          <w:noProof/>
        </w:rPr>
        <w:t xml:space="preserve">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3051</w:t>
      </w:r>
    </w:p>
    <w:p w14:paraId="6C79F3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3051</w:t>
      </w:r>
    </w:p>
    <w:p w14:paraId="1D7806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20AAA0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3E52FD">
        <w:rPr>
          <w:i/>
          <w:noProof/>
        </w:rPr>
        <w:t>highSpeedEnhMeasFlag</w:t>
      </w:r>
      <w:r w:rsidRPr="003E52FD">
        <w:rPr>
          <w:i/>
          <w:noProof/>
          <w:lang w:eastAsia="ja-JP"/>
        </w:rPr>
        <w:t>2</w:t>
      </w:r>
      <w:r w:rsidRPr="003E52FD">
        <w:rPr>
          <w:i/>
          <w:noProof/>
        </w:rPr>
        <w:t>-</w:t>
      </w:r>
      <w:r w:rsidRPr="003E52FD">
        <w:rPr>
          <w:i/>
          <w:noProof/>
          <w:lang w:eastAsia="ja-JP"/>
        </w:rPr>
        <w:t>r16</w:t>
      </w:r>
      <w:r>
        <w:rPr>
          <w:noProof/>
        </w:rPr>
        <w:tab/>
        <w:t>3054</w:t>
      </w:r>
    </w:p>
    <w:p w14:paraId="4CDC0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30BD34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6595DBD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3057</w:t>
      </w:r>
    </w:p>
    <w:p w14:paraId="411FA0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3057</w:t>
      </w:r>
    </w:p>
    <w:p w14:paraId="754BB7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74BD9E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3063</w:t>
      </w:r>
    </w:p>
    <w:p w14:paraId="296AAD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3063</w:t>
      </w:r>
    </w:p>
    <w:p w14:paraId="7CA0D9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1CFD3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5D0218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3070</w:t>
      </w:r>
    </w:p>
    <w:p w14:paraId="34641B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7F898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3071</w:t>
      </w:r>
    </w:p>
    <w:p w14:paraId="593308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3071</w:t>
      </w:r>
    </w:p>
    <w:p w14:paraId="15CE45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3071</w:t>
      </w:r>
    </w:p>
    <w:p w14:paraId="253DAF3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3072</w:t>
      </w:r>
    </w:p>
    <w:p w14:paraId="4A78A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3072</w:t>
      </w:r>
    </w:p>
    <w:p w14:paraId="124D91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44D02B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0125B7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3073</w:t>
      </w:r>
    </w:p>
    <w:p w14:paraId="1F0022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6345AB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3074</w:t>
      </w:r>
    </w:p>
    <w:p w14:paraId="02C7F2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3075</w:t>
      </w:r>
    </w:p>
    <w:p w14:paraId="4BBAB9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3075</w:t>
      </w:r>
    </w:p>
    <w:p w14:paraId="557210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13FC13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3076</w:t>
      </w:r>
    </w:p>
    <w:p w14:paraId="487737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2099FB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4E5805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3077</w:t>
      </w:r>
    </w:p>
    <w:p w14:paraId="21DF30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A61844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3078</w:t>
      </w:r>
    </w:p>
    <w:p w14:paraId="5A1C0E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3078</w:t>
      </w:r>
    </w:p>
    <w:p w14:paraId="016810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3078</w:t>
      </w:r>
    </w:p>
    <w:p w14:paraId="104D8B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09F1D7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3086</w:t>
      </w:r>
    </w:p>
    <w:p w14:paraId="1DED1F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2CE3D9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C27F31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3093</w:t>
      </w:r>
    </w:p>
    <w:p w14:paraId="63A598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3093</w:t>
      </w:r>
    </w:p>
    <w:p w14:paraId="62D75D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7B31C2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3EFF0CE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3095</w:t>
      </w:r>
    </w:p>
    <w:p w14:paraId="599FBFE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3095</w:t>
      </w:r>
    </w:p>
    <w:p w14:paraId="6092F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0094D19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68386D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3097</w:t>
      </w:r>
    </w:p>
    <w:p w14:paraId="57CDF92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3097</w:t>
      </w:r>
    </w:p>
    <w:p w14:paraId="13DC4C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056309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3098</w:t>
      </w:r>
    </w:p>
    <w:p w14:paraId="4366D1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3098</w:t>
      </w:r>
    </w:p>
    <w:p w14:paraId="5A74F3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53A33C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384F2B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3101</w:t>
      </w:r>
    </w:p>
    <w:p w14:paraId="5042C4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2C6808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2E1838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3101</w:t>
      </w:r>
    </w:p>
    <w:p w14:paraId="7238B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3101</w:t>
      </w:r>
    </w:p>
    <w:p w14:paraId="05A2A3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3104</w:t>
      </w:r>
    </w:p>
    <w:p w14:paraId="4B6F0A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3104</w:t>
      </w:r>
    </w:p>
    <w:p w14:paraId="7DE28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3104</w:t>
      </w:r>
    </w:p>
    <w:p w14:paraId="770950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3106</w:t>
      </w:r>
    </w:p>
    <w:p w14:paraId="3B5EE6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3106</w:t>
      </w:r>
    </w:p>
    <w:p w14:paraId="42BA97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3106</w:t>
      </w:r>
    </w:p>
    <w:p w14:paraId="0B428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3106</w:t>
      </w:r>
    </w:p>
    <w:p w14:paraId="120B31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528206F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61524A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3108</w:t>
      </w:r>
    </w:p>
    <w:p w14:paraId="2CF5C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3108</w:t>
      </w:r>
    </w:p>
    <w:p w14:paraId="6BAA391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7C5D6E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3108</w:t>
      </w:r>
    </w:p>
    <w:p w14:paraId="2776CF6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3108</w:t>
      </w:r>
    </w:p>
    <w:p w14:paraId="13FE61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3109</w:t>
      </w:r>
    </w:p>
    <w:p w14:paraId="20DD2A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5FB44B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3109</w:t>
      </w:r>
    </w:p>
    <w:p w14:paraId="22D3FA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393B3FC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3111</w:t>
      </w:r>
    </w:p>
    <w:p w14:paraId="310A8B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3111</w:t>
      </w:r>
    </w:p>
    <w:p w14:paraId="7CA082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</w:rPr>
        <w:t>Test Purpose and Environment</w:t>
      </w:r>
      <w:r>
        <w:rPr>
          <w:noProof/>
        </w:rPr>
        <w:tab/>
        <w:t>3111</w:t>
      </w:r>
    </w:p>
    <w:p w14:paraId="34C86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3115</w:t>
      </w:r>
    </w:p>
    <w:p w14:paraId="07D07E2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3115</w:t>
      </w:r>
    </w:p>
    <w:p w14:paraId="6483FBD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3115</w:t>
      </w:r>
    </w:p>
    <w:p w14:paraId="3661AC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3115</w:t>
      </w:r>
    </w:p>
    <w:p w14:paraId="5C2ADB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3118</w:t>
      </w:r>
    </w:p>
    <w:p w14:paraId="733803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3118</w:t>
      </w:r>
    </w:p>
    <w:p w14:paraId="46F113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3118</w:t>
      </w:r>
    </w:p>
    <w:p w14:paraId="2995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3121</w:t>
      </w:r>
    </w:p>
    <w:p w14:paraId="660460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3121</w:t>
      </w:r>
    </w:p>
    <w:p w14:paraId="50ED31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3121</w:t>
      </w:r>
    </w:p>
    <w:p w14:paraId="369B27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79374C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3124</w:t>
      </w:r>
    </w:p>
    <w:p w14:paraId="5983D4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3124</w:t>
      </w:r>
    </w:p>
    <w:p w14:paraId="31741B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3127</w:t>
      </w:r>
    </w:p>
    <w:p w14:paraId="4E4B6C2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3127</w:t>
      </w:r>
    </w:p>
    <w:p w14:paraId="3E80B6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3127</w:t>
      </w:r>
    </w:p>
    <w:p w14:paraId="6AEE33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3131</w:t>
      </w:r>
    </w:p>
    <w:p w14:paraId="4F47A32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3E52FD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3131</w:t>
      </w:r>
    </w:p>
    <w:p w14:paraId="0A4A3C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3131</w:t>
      </w:r>
    </w:p>
    <w:p w14:paraId="5CEF6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68574D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3E52FD">
        <w:rPr>
          <w:bCs/>
          <w:noProof/>
        </w:rPr>
        <w:t xml:space="preserve"> CSI-RS based discovery signal</w:t>
      </w:r>
      <w:r>
        <w:rPr>
          <w:noProof/>
        </w:rPr>
        <w:tab/>
        <w:t>3135</w:t>
      </w:r>
    </w:p>
    <w:p w14:paraId="785044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3135</w:t>
      </w:r>
    </w:p>
    <w:p w14:paraId="3A66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0F3BEF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3139</w:t>
      </w:r>
    </w:p>
    <w:p w14:paraId="096DE4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57F04F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3937897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3143</w:t>
      </w:r>
    </w:p>
    <w:p w14:paraId="22A2A8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53193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69F026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3146</w:t>
      </w:r>
    </w:p>
    <w:p w14:paraId="3D0353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43A167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221268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3149</w:t>
      </w:r>
    </w:p>
    <w:p w14:paraId="37347A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3149</w:t>
      </w:r>
    </w:p>
    <w:p w14:paraId="73473C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ED842C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3152</w:t>
      </w:r>
    </w:p>
    <w:p w14:paraId="198778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7D1C4D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41D1EC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3156</w:t>
      </w:r>
    </w:p>
    <w:p w14:paraId="2D7D82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3156</w:t>
      </w:r>
    </w:p>
    <w:p w14:paraId="431374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3156</w:t>
      </w:r>
    </w:p>
    <w:p w14:paraId="5C7BFA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3159</w:t>
      </w:r>
    </w:p>
    <w:p w14:paraId="1B33E2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3159</w:t>
      </w:r>
    </w:p>
    <w:p w14:paraId="30932F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3159</w:t>
      </w:r>
    </w:p>
    <w:p w14:paraId="19A333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3162</w:t>
      </w:r>
    </w:p>
    <w:p w14:paraId="250808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3162</w:t>
      </w:r>
    </w:p>
    <w:p w14:paraId="403A46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16BFCF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3165</w:t>
      </w:r>
    </w:p>
    <w:p w14:paraId="578F41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3165</w:t>
      </w:r>
    </w:p>
    <w:p w14:paraId="2DCC8A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3165</w:t>
      </w:r>
    </w:p>
    <w:p w14:paraId="1AF761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3168</w:t>
      </w:r>
    </w:p>
    <w:p w14:paraId="1F616E1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3168</w:t>
      </w:r>
    </w:p>
    <w:p w14:paraId="77C91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3168</w:t>
      </w:r>
    </w:p>
    <w:p w14:paraId="77FE7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3171</w:t>
      </w:r>
    </w:p>
    <w:p w14:paraId="78AABE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3171</w:t>
      </w:r>
    </w:p>
    <w:p w14:paraId="495448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3171</w:t>
      </w:r>
    </w:p>
    <w:p w14:paraId="4162A27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7FFFBC8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3174</w:t>
      </w:r>
    </w:p>
    <w:p w14:paraId="10F110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0B0DA0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3176</w:t>
      </w:r>
    </w:p>
    <w:p w14:paraId="24E5142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3177</w:t>
      </w:r>
    </w:p>
    <w:p w14:paraId="0341D4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0F8CE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3179</w:t>
      </w:r>
    </w:p>
    <w:p w14:paraId="2CD08C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3180</w:t>
      </w:r>
    </w:p>
    <w:p w14:paraId="57AA61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3E7D1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5EE756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3183</w:t>
      </w:r>
    </w:p>
    <w:p w14:paraId="6BEB88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45DFE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39547C6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3186</w:t>
      </w:r>
    </w:p>
    <w:p w14:paraId="7935D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21A6D5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3189</w:t>
      </w:r>
    </w:p>
    <w:p w14:paraId="184F2F3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3189</w:t>
      </w:r>
    </w:p>
    <w:p w14:paraId="30D26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3189</w:t>
      </w:r>
    </w:p>
    <w:p w14:paraId="12CD3D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3192</w:t>
      </w:r>
    </w:p>
    <w:p w14:paraId="66C2353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3192</w:t>
      </w:r>
    </w:p>
    <w:p w14:paraId="43812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3192</w:t>
      </w:r>
    </w:p>
    <w:p w14:paraId="4BC029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3195</w:t>
      </w:r>
    </w:p>
    <w:p w14:paraId="260C6C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3195</w:t>
      </w:r>
    </w:p>
    <w:p w14:paraId="45B303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3195</w:t>
      </w:r>
    </w:p>
    <w:p w14:paraId="7F98D0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3198</w:t>
      </w:r>
    </w:p>
    <w:p w14:paraId="2480205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3198</w:t>
      </w:r>
    </w:p>
    <w:p w14:paraId="62666F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3198</w:t>
      </w:r>
    </w:p>
    <w:p w14:paraId="0EE065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51B35A5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3201</w:t>
      </w:r>
    </w:p>
    <w:p w14:paraId="689C9C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5B3695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3202</w:t>
      </w:r>
    </w:p>
    <w:p w14:paraId="580B32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3203</w:t>
      </w:r>
    </w:p>
    <w:p w14:paraId="40946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3203</w:t>
      </w:r>
    </w:p>
    <w:p w14:paraId="1813F5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3205</w:t>
      </w:r>
    </w:p>
    <w:p w14:paraId="50AD99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3205</w:t>
      </w:r>
    </w:p>
    <w:p w14:paraId="2ED5F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62C0B1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3206</w:t>
      </w:r>
    </w:p>
    <w:p w14:paraId="1578A6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3207</w:t>
      </w:r>
    </w:p>
    <w:p w14:paraId="5089FF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5919D9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4FAEBE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3209</w:t>
      </w:r>
    </w:p>
    <w:p w14:paraId="7DDB15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58CF8E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3210</w:t>
      </w:r>
    </w:p>
    <w:p w14:paraId="2DA98F4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3211</w:t>
      </w:r>
    </w:p>
    <w:p w14:paraId="5CEA77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3211</w:t>
      </w:r>
    </w:p>
    <w:p w14:paraId="29F55C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A.8.23.21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3212</w:t>
      </w:r>
    </w:p>
    <w:p w14:paraId="44F43A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3213</w:t>
      </w:r>
    </w:p>
    <w:p w14:paraId="686681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3213</w:t>
      </w:r>
    </w:p>
    <w:p w14:paraId="3F77FF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</w:rPr>
        <w:t>A.8.23.22</w:t>
      </w:r>
      <w:r w:rsidRPr="003E52FD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3214</w:t>
      </w:r>
    </w:p>
    <w:p w14:paraId="7992FB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3215</w:t>
      </w:r>
    </w:p>
    <w:p w14:paraId="16C5F6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3215</w:t>
      </w:r>
    </w:p>
    <w:p w14:paraId="437FE0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3216</w:t>
      </w:r>
    </w:p>
    <w:p w14:paraId="1BDBF9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3217</w:t>
      </w:r>
    </w:p>
    <w:p w14:paraId="610F33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3217</w:t>
      </w:r>
    </w:p>
    <w:p w14:paraId="1F25E6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3219</w:t>
      </w:r>
    </w:p>
    <w:p w14:paraId="0C15A8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3220</w:t>
      </w:r>
    </w:p>
    <w:p w14:paraId="35F349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3220</w:t>
      </w:r>
    </w:p>
    <w:p w14:paraId="515AC73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2298C2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3223</w:t>
      </w:r>
    </w:p>
    <w:p w14:paraId="5977D8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3223</w:t>
      </w:r>
    </w:p>
    <w:p w14:paraId="65A9113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3225</w:t>
      </w:r>
    </w:p>
    <w:p w14:paraId="220558C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3226</w:t>
      </w:r>
    </w:p>
    <w:p w14:paraId="422C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3226</w:t>
      </w:r>
    </w:p>
    <w:p w14:paraId="39D2AC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3229</w:t>
      </w:r>
    </w:p>
    <w:p w14:paraId="6223C4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3229</w:t>
      </w:r>
    </w:p>
    <w:p w14:paraId="1148EF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3229</w:t>
      </w:r>
    </w:p>
    <w:p w14:paraId="3624A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3233</w:t>
      </w:r>
    </w:p>
    <w:p w14:paraId="361FFA3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3233</w:t>
      </w:r>
    </w:p>
    <w:p w14:paraId="03CEDC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3233</w:t>
      </w:r>
    </w:p>
    <w:p w14:paraId="31FBA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1E029DA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3237</w:t>
      </w:r>
    </w:p>
    <w:p w14:paraId="6567A9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3237</w:t>
      </w:r>
    </w:p>
    <w:p w14:paraId="54E326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29416D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4E16A3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3239</w:t>
      </w:r>
    </w:p>
    <w:p w14:paraId="55794D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29AFB6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54F801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3240</w:t>
      </w:r>
    </w:p>
    <w:p w14:paraId="497061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7768E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3242</w:t>
      </w:r>
    </w:p>
    <w:p w14:paraId="0D857C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3243</w:t>
      </w:r>
    </w:p>
    <w:p w14:paraId="54F6EB0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3243</w:t>
      </w:r>
    </w:p>
    <w:p w14:paraId="1FA44A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3243</w:t>
      </w:r>
    </w:p>
    <w:p w14:paraId="7CC56F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3245</w:t>
      </w:r>
    </w:p>
    <w:p w14:paraId="3D6012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3245</w:t>
      </w:r>
    </w:p>
    <w:p w14:paraId="299F58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3245</w:t>
      </w:r>
    </w:p>
    <w:p w14:paraId="611C93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Test Requirements</w:t>
      </w:r>
      <w:r>
        <w:rPr>
          <w:noProof/>
        </w:rPr>
        <w:tab/>
        <w:t>3247</w:t>
      </w:r>
    </w:p>
    <w:p w14:paraId="206373D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3247</w:t>
      </w:r>
    </w:p>
    <w:p w14:paraId="2260C8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3247</w:t>
      </w:r>
    </w:p>
    <w:p w14:paraId="7603CF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3247</w:t>
      </w:r>
    </w:p>
    <w:p w14:paraId="0B4098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4836618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3250</w:t>
      </w:r>
    </w:p>
    <w:p w14:paraId="69487E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1D1CF0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7A3D26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3253</w:t>
      </w:r>
    </w:p>
    <w:p w14:paraId="17028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3253</w:t>
      </w:r>
    </w:p>
    <w:p w14:paraId="57E24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3256</w:t>
      </w:r>
    </w:p>
    <w:p w14:paraId="1F2510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3256</w:t>
      </w:r>
    </w:p>
    <w:p w14:paraId="6C02AC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3DA028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3259</w:t>
      </w:r>
    </w:p>
    <w:p w14:paraId="44464D7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3259</w:t>
      </w:r>
    </w:p>
    <w:p w14:paraId="5815C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57D5A1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3263</w:t>
      </w:r>
    </w:p>
    <w:p w14:paraId="399A767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3263</w:t>
      </w:r>
    </w:p>
    <w:p w14:paraId="75BEBA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3263</w:t>
      </w:r>
    </w:p>
    <w:p w14:paraId="3117A7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3267</w:t>
      </w:r>
    </w:p>
    <w:p w14:paraId="738EC4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3267</w:t>
      </w:r>
    </w:p>
    <w:p w14:paraId="471E54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3267</w:t>
      </w:r>
    </w:p>
    <w:p w14:paraId="718E95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3270</w:t>
      </w:r>
    </w:p>
    <w:p w14:paraId="061051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3270</w:t>
      </w:r>
    </w:p>
    <w:p w14:paraId="3B0640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3270</w:t>
      </w:r>
    </w:p>
    <w:p w14:paraId="79E827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3274</w:t>
      </w:r>
    </w:p>
    <w:p w14:paraId="5A3EAE7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3274</w:t>
      </w:r>
    </w:p>
    <w:p w14:paraId="31B7C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3274</w:t>
      </w:r>
    </w:p>
    <w:p w14:paraId="718932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3278</w:t>
      </w:r>
    </w:p>
    <w:p w14:paraId="3763A1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3278</w:t>
      </w:r>
    </w:p>
    <w:p w14:paraId="044444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3278</w:t>
      </w:r>
    </w:p>
    <w:p w14:paraId="4A14AB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3282</w:t>
      </w:r>
    </w:p>
    <w:p w14:paraId="15FEC6E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3282</w:t>
      </w:r>
    </w:p>
    <w:p w14:paraId="6A218D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3282</w:t>
      </w:r>
    </w:p>
    <w:p w14:paraId="24512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3285</w:t>
      </w:r>
    </w:p>
    <w:p w14:paraId="599FCB7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3285</w:t>
      </w:r>
    </w:p>
    <w:p w14:paraId="624E05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3285</w:t>
      </w:r>
    </w:p>
    <w:p w14:paraId="662D35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3289</w:t>
      </w:r>
    </w:p>
    <w:p w14:paraId="6F5FFA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3289</w:t>
      </w:r>
    </w:p>
    <w:p w14:paraId="5014AB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3289</w:t>
      </w:r>
    </w:p>
    <w:p w14:paraId="43F62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3292</w:t>
      </w:r>
    </w:p>
    <w:p w14:paraId="543D3C9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3292</w:t>
      </w:r>
    </w:p>
    <w:p w14:paraId="4C4AF3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3292</w:t>
      </w:r>
    </w:p>
    <w:p w14:paraId="726B82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3295</w:t>
      </w:r>
    </w:p>
    <w:p w14:paraId="216B5081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3295</w:t>
      </w:r>
    </w:p>
    <w:p w14:paraId="2CFC20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3295</w:t>
      </w:r>
    </w:p>
    <w:p w14:paraId="5F8084C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3295</w:t>
      </w:r>
    </w:p>
    <w:p w14:paraId="60733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3F35C4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3295</w:t>
      </w:r>
    </w:p>
    <w:p w14:paraId="0CAD68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37DA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3298</w:t>
      </w:r>
    </w:p>
    <w:p w14:paraId="367F2A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77CAD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3298</w:t>
      </w:r>
    </w:p>
    <w:p w14:paraId="1505E4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3299</w:t>
      </w:r>
    </w:p>
    <w:p w14:paraId="1E16BE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3300</w:t>
      </w:r>
    </w:p>
    <w:p w14:paraId="698F1C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3300</w:t>
      </w:r>
    </w:p>
    <w:p w14:paraId="3241C7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3300</w:t>
      </w:r>
    </w:p>
    <w:p w14:paraId="209BE8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3303</w:t>
      </w:r>
    </w:p>
    <w:p w14:paraId="18252B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3303</w:t>
      </w:r>
    </w:p>
    <w:p w14:paraId="64F755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7F91B0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3303</w:t>
      </w:r>
    </w:p>
    <w:p w14:paraId="1321FE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1A1A45E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3306</w:t>
      </w:r>
    </w:p>
    <w:p w14:paraId="7CF88B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65FC68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1F33F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3307</w:t>
      </w:r>
    </w:p>
    <w:p w14:paraId="28060D8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3308</w:t>
      </w:r>
    </w:p>
    <w:p w14:paraId="0B4281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3308</w:t>
      </w:r>
    </w:p>
    <w:p w14:paraId="116B72E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3308</w:t>
      </w:r>
    </w:p>
    <w:p w14:paraId="62241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3311</w:t>
      </w:r>
    </w:p>
    <w:p w14:paraId="1ED376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3311</w:t>
      </w:r>
    </w:p>
    <w:p w14:paraId="31830A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3311</w:t>
      </w:r>
    </w:p>
    <w:p w14:paraId="0B2FB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4128356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3E9542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3314</w:t>
      </w:r>
    </w:p>
    <w:p w14:paraId="7F2CB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0E1CF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21D34D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3318</w:t>
      </w:r>
    </w:p>
    <w:p w14:paraId="424D0F0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3318</w:t>
      </w:r>
    </w:p>
    <w:p w14:paraId="214588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3318</w:t>
      </w:r>
    </w:p>
    <w:p w14:paraId="03835F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3318</w:t>
      </w:r>
    </w:p>
    <w:p w14:paraId="61F2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3321</w:t>
      </w:r>
    </w:p>
    <w:p w14:paraId="3A9084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3321</w:t>
      </w:r>
    </w:p>
    <w:p w14:paraId="552C00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3321</w:t>
      </w:r>
    </w:p>
    <w:p w14:paraId="140CB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3321</w:t>
      </w:r>
    </w:p>
    <w:p w14:paraId="46D6F36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3324</w:t>
      </w:r>
    </w:p>
    <w:p w14:paraId="3F4522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3324</w:t>
      </w:r>
    </w:p>
    <w:p w14:paraId="5A3E89B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3324</w:t>
      </w:r>
    </w:p>
    <w:p w14:paraId="2C364D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3324</w:t>
      </w:r>
    </w:p>
    <w:p w14:paraId="3A4FE7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3328</w:t>
      </w:r>
    </w:p>
    <w:p w14:paraId="267F75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3328</w:t>
      </w:r>
    </w:p>
    <w:p w14:paraId="02C717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3328</w:t>
      </w:r>
    </w:p>
    <w:p w14:paraId="2AEAEB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3328</w:t>
      </w:r>
    </w:p>
    <w:p w14:paraId="115C3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3329</w:t>
      </w:r>
    </w:p>
    <w:p w14:paraId="19B7E31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3329</w:t>
      </w:r>
    </w:p>
    <w:p w14:paraId="3E905B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3329</w:t>
      </w:r>
    </w:p>
    <w:p w14:paraId="430B60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3329</w:t>
      </w:r>
    </w:p>
    <w:p w14:paraId="267A67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40D517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3330</w:t>
      </w:r>
    </w:p>
    <w:p w14:paraId="49E797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54AEEE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5FB7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3334</w:t>
      </w:r>
    </w:p>
    <w:p w14:paraId="2A44D8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3334</w:t>
      </w:r>
    </w:p>
    <w:p w14:paraId="2E2EF0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59CBC1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8BE9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4345F1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3337</w:t>
      </w:r>
    </w:p>
    <w:p w14:paraId="6D53A6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3D1BBD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C513CE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039B538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3339</w:t>
      </w:r>
    </w:p>
    <w:p w14:paraId="78E006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455BFB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74C741C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3340</w:t>
      </w:r>
    </w:p>
    <w:p w14:paraId="1B3265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3341</w:t>
      </w:r>
    </w:p>
    <w:p w14:paraId="776F97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3341</w:t>
      </w:r>
    </w:p>
    <w:p w14:paraId="0F249C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3341</w:t>
      </w:r>
    </w:p>
    <w:p w14:paraId="0A8F95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416315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3343</w:t>
      </w:r>
    </w:p>
    <w:p w14:paraId="114E692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08245D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62B6A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3343</w:t>
      </w:r>
    </w:p>
    <w:p w14:paraId="7AAC2A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3343</w:t>
      </w:r>
    </w:p>
    <w:p w14:paraId="39E5C6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3EFD5A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188F0B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42CB77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3345</w:t>
      </w:r>
    </w:p>
    <w:p w14:paraId="12BAD3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43DBF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6FDC1E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3345</w:t>
      </w:r>
    </w:p>
    <w:p w14:paraId="6A7E95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3345</w:t>
      </w:r>
    </w:p>
    <w:p w14:paraId="1542609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2E7FD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78ABFC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78F31DF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3350</w:t>
      </w:r>
    </w:p>
    <w:p w14:paraId="21D0EF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67840E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501FE5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3354</w:t>
      </w:r>
    </w:p>
    <w:p w14:paraId="72A134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3354</w:t>
      </w:r>
    </w:p>
    <w:p w14:paraId="2D6224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910F2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0A24FA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3355</w:t>
      </w:r>
    </w:p>
    <w:p w14:paraId="479CB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3355</w:t>
      </w:r>
    </w:p>
    <w:p w14:paraId="62D7AC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3355</w:t>
      </w:r>
    </w:p>
    <w:p w14:paraId="06F69CD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3355</w:t>
      </w:r>
    </w:p>
    <w:p w14:paraId="3DEAA1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3358</w:t>
      </w:r>
    </w:p>
    <w:p w14:paraId="6D4049A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3358</w:t>
      </w:r>
    </w:p>
    <w:p w14:paraId="5655C7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3358</w:t>
      </w:r>
    </w:p>
    <w:p w14:paraId="33C16F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3358</w:t>
      </w:r>
    </w:p>
    <w:p w14:paraId="1EDC63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3361</w:t>
      </w:r>
    </w:p>
    <w:p w14:paraId="07D62A4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3361</w:t>
      </w:r>
    </w:p>
    <w:p w14:paraId="3E212A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3361</w:t>
      </w:r>
    </w:p>
    <w:p w14:paraId="1964A3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3361</w:t>
      </w:r>
    </w:p>
    <w:p w14:paraId="44D70B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3364</w:t>
      </w:r>
    </w:p>
    <w:p w14:paraId="08D7FAB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3364</w:t>
      </w:r>
    </w:p>
    <w:p w14:paraId="60B9C4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3364</w:t>
      </w:r>
    </w:p>
    <w:p w14:paraId="51BEC3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3364</w:t>
      </w:r>
    </w:p>
    <w:p w14:paraId="1E64F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30473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3367</w:t>
      </w:r>
    </w:p>
    <w:p w14:paraId="7CC11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17D748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38FB1C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3370</w:t>
      </w:r>
    </w:p>
    <w:p w14:paraId="147230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3370</w:t>
      </w:r>
    </w:p>
    <w:p w14:paraId="7BC4C9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3370</w:t>
      </w:r>
    </w:p>
    <w:p w14:paraId="476B9E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3371</w:t>
      </w:r>
    </w:p>
    <w:p w14:paraId="06B947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3374</w:t>
      </w:r>
    </w:p>
    <w:p w14:paraId="0D0BA3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3374</w:t>
      </w:r>
    </w:p>
    <w:p w14:paraId="1286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3374</w:t>
      </w:r>
    </w:p>
    <w:p w14:paraId="532F21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3374</w:t>
      </w:r>
    </w:p>
    <w:p w14:paraId="52272D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43FA73E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3378</w:t>
      </w:r>
    </w:p>
    <w:p w14:paraId="7A3D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3378</w:t>
      </w:r>
    </w:p>
    <w:p w14:paraId="36FA63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3EC6E5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6F4C659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3381</w:t>
      </w:r>
    </w:p>
    <w:p w14:paraId="60E1AF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4D09B4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858AF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3384</w:t>
      </w:r>
    </w:p>
    <w:p w14:paraId="4D46DEF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3384</w:t>
      </w:r>
    </w:p>
    <w:p w14:paraId="32E4B1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3384</w:t>
      </w:r>
    </w:p>
    <w:p w14:paraId="0A8B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2892AE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3387</w:t>
      </w:r>
    </w:p>
    <w:p w14:paraId="1E49CAF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3387</w:t>
      </w:r>
    </w:p>
    <w:p w14:paraId="0FFC38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3387</w:t>
      </w:r>
    </w:p>
    <w:p w14:paraId="5A08C2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3387</w:t>
      </w:r>
    </w:p>
    <w:p w14:paraId="1D1121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3390</w:t>
      </w:r>
    </w:p>
    <w:p w14:paraId="353025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3391</w:t>
      </w:r>
    </w:p>
    <w:p w14:paraId="132658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3391</w:t>
      </w:r>
    </w:p>
    <w:p w14:paraId="410EAD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3391</w:t>
      </w:r>
    </w:p>
    <w:p w14:paraId="6B190E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3394</w:t>
      </w:r>
    </w:p>
    <w:p w14:paraId="3B4EEC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3394</w:t>
      </w:r>
    </w:p>
    <w:p w14:paraId="5DE0D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3394</w:t>
      </w:r>
    </w:p>
    <w:p w14:paraId="168874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3394</w:t>
      </w:r>
    </w:p>
    <w:p w14:paraId="0BF2A4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3397</w:t>
      </w:r>
    </w:p>
    <w:p w14:paraId="768AF9E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3398</w:t>
      </w:r>
    </w:p>
    <w:p w14:paraId="4CA111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3398</w:t>
      </w:r>
    </w:p>
    <w:p w14:paraId="5A189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3398</w:t>
      </w:r>
    </w:p>
    <w:p w14:paraId="7D0EC3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3401</w:t>
      </w:r>
    </w:p>
    <w:p w14:paraId="3A7442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3402</w:t>
      </w:r>
    </w:p>
    <w:p w14:paraId="193251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3A6C0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5DCEAF1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5D2105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3408</w:t>
      </w:r>
    </w:p>
    <w:p w14:paraId="56CEF7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5CF966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66D2B3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3C2B011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3415</w:t>
      </w:r>
    </w:p>
    <w:p w14:paraId="58D598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3415</w:t>
      </w:r>
    </w:p>
    <w:p w14:paraId="153F1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3415</w:t>
      </w:r>
    </w:p>
    <w:p w14:paraId="2FA4D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3418</w:t>
      </w:r>
    </w:p>
    <w:p w14:paraId="615FCB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3418</w:t>
      </w:r>
    </w:p>
    <w:p w14:paraId="33186D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3418</w:t>
      </w:r>
    </w:p>
    <w:p w14:paraId="4B1F3F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3418</w:t>
      </w:r>
    </w:p>
    <w:p w14:paraId="08D18B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3421</w:t>
      </w:r>
    </w:p>
    <w:p w14:paraId="69D6D3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3421</w:t>
      </w:r>
    </w:p>
    <w:p w14:paraId="718B7E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3421</w:t>
      </w:r>
    </w:p>
    <w:p w14:paraId="0F831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343B92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6C8193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3423</w:t>
      </w:r>
    </w:p>
    <w:p w14:paraId="4212CE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3423</w:t>
      </w:r>
    </w:p>
    <w:p w14:paraId="667C20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3423</w:t>
      </w:r>
    </w:p>
    <w:p w14:paraId="42FFBE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848CD9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3428</w:t>
      </w:r>
    </w:p>
    <w:p w14:paraId="4C04F0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7499B0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70EFA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24A0AB3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42D594D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16BC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5494BE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695E8C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6B345E3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530FED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250404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63415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371664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712082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072A4B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7C8DDDD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6984F3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2C8C9F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29D4D9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65B180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658EFC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39754B1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63CE8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04D5F95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1FCA3F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2D05A3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4C50EB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576C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738073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21E04F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55FC9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36BB2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453218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2DEBDD1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4C8D40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202823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1549AE0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46A611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6C009F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6EFE0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22BD8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5CCA5A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5A088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44D22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6E1F266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3C104E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5892EB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76E37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7A41C9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48DE27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0D9A53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748592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434036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1172789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F87D9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49B28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609D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046D49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6FACDE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5EF19F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50C48D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1F76114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0F8131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6A50EB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3D71DC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543738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658697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777F06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5F23D8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7D283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0BC03F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6948E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CC391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65A99A9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369BD9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13EC98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76ABAF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33802C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572DDB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154218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23BA3F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B2AAA7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6EDA7B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4EBD3F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4D34B2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79C0BC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721CF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5BFBEBD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6A932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A7C83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05BBA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0B999B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EF4D6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31CFB9C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09179A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697DE7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1E3444B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563D6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0C73142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5D85E9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48B121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4E693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35CC6F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7EEBB79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33EEFA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721DB6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78E9B3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38A570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3DCCB7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719A257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419CDE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3A069C0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2A9DB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7EF7787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6D53A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6D2305B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739FD4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5B12F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097BF1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72F80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30B9D5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64429F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6ADC6F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25BC6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49159D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D3EE3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50AB00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4B2E601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4D2963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47D4EC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4E8799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431EBD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0D64B1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6AEAF2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52636A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4B0562F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28B34AF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014EE0E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A1616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4C596D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1DC8FA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4236F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510012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0AD281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48BE226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1399CC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5A4091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7A217EB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720685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7F4020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A1AE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55D4867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5537542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46A43C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25B5B1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4654D4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3F756B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6A93C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758E6C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73E9FC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7276A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4D8649D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33CB7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1FAD8A2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5F9A2D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38BE08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6D62E2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059A20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04DEA4B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6C612F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677013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1B9A8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5A7A115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17F958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53BE81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4E6DB1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614F952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4519107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6D9A95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5E57E7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6D509C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88A474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BDDB6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03B402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2BD765B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0165E0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C559E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3BAB76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3BDC5D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0FE90DD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7AC4AB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3640</w:t>
      </w:r>
    </w:p>
    <w:p w14:paraId="65E4CE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3643</w:t>
      </w:r>
    </w:p>
    <w:p w14:paraId="15D4C36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3643</w:t>
      </w:r>
    </w:p>
    <w:p w14:paraId="1E59FC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3643</w:t>
      </w:r>
    </w:p>
    <w:p w14:paraId="7D263A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3E98CC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3647</w:t>
      </w:r>
    </w:p>
    <w:p w14:paraId="06D74F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3647</w:t>
      </w:r>
    </w:p>
    <w:p w14:paraId="0D1B6F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3647</w:t>
      </w:r>
    </w:p>
    <w:p w14:paraId="7094AA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3647</w:t>
      </w:r>
    </w:p>
    <w:p w14:paraId="125CF41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130E0F0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3651</w:t>
      </w:r>
    </w:p>
    <w:p w14:paraId="1D6310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7C8773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736A44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4EDCF60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3655</w:t>
      </w:r>
    </w:p>
    <w:p w14:paraId="0DD781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1F854C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57CB77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33A2862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3659</w:t>
      </w:r>
    </w:p>
    <w:p w14:paraId="7D01B0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44D673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3659</w:t>
      </w:r>
    </w:p>
    <w:p w14:paraId="7223D3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637144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3660</w:t>
      </w:r>
    </w:p>
    <w:p w14:paraId="0B672D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3660</w:t>
      </w:r>
    </w:p>
    <w:p w14:paraId="1055DA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48B4308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43B6EF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C094C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6BB58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D6D94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FD930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2A2B34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7CA7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0739FD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3662</w:t>
      </w:r>
    </w:p>
    <w:p w14:paraId="56CD6C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3662</w:t>
      </w:r>
    </w:p>
    <w:p w14:paraId="21CDA9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69EC1F6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3662</w:t>
      </w:r>
    </w:p>
    <w:p w14:paraId="227DFA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3666</w:t>
      </w:r>
    </w:p>
    <w:p w14:paraId="560A72E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3666</w:t>
      </w:r>
    </w:p>
    <w:p w14:paraId="69E683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3666</w:t>
      </w:r>
    </w:p>
    <w:p w14:paraId="4B4CA3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3666</w:t>
      </w:r>
    </w:p>
    <w:p w14:paraId="563B4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3671</w:t>
      </w:r>
    </w:p>
    <w:p w14:paraId="3AA6C51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3671</w:t>
      </w:r>
    </w:p>
    <w:p w14:paraId="2AE47E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3671</w:t>
      </w:r>
    </w:p>
    <w:p w14:paraId="1AD66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3671</w:t>
      </w:r>
    </w:p>
    <w:p w14:paraId="2D89B1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3673</w:t>
      </w:r>
    </w:p>
    <w:p w14:paraId="1674222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3673</w:t>
      </w:r>
    </w:p>
    <w:p w14:paraId="004E4B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3673</w:t>
      </w:r>
    </w:p>
    <w:p w14:paraId="56C525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3673</w:t>
      </w:r>
    </w:p>
    <w:p w14:paraId="644A4E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11B91E5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3676</w:t>
      </w:r>
    </w:p>
    <w:p w14:paraId="05CD9A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3BB71C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7AD32F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12D20C8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3678</w:t>
      </w:r>
    </w:p>
    <w:p w14:paraId="1F3683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097138B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57991E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3681</w:t>
      </w:r>
    </w:p>
    <w:p w14:paraId="28225E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3681</w:t>
      </w:r>
    </w:p>
    <w:p w14:paraId="499E40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571B08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3681</w:t>
      </w:r>
    </w:p>
    <w:p w14:paraId="431145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08B44F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3684</w:t>
      </w:r>
    </w:p>
    <w:p w14:paraId="084B1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43910B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2E7DC0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293FE4D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3685</w:t>
      </w:r>
    </w:p>
    <w:p w14:paraId="1339D5F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2CD1DC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9F342C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545589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3688</w:t>
      </w:r>
    </w:p>
    <w:p w14:paraId="708089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0E33D7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75E56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7D74B96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3689</w:t>
      </w:r>
    </w:p>
    <w:p w14:paraId="01F91BA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4CA6A5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3689</w:t>
      </w:r>
    </w:p>
    <w:p w14:paraId="3037F0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6D1078F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3694</w:t>
      </w:r>
    </w:p>
    <w:p w14:paraId="2BFC97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44C33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4A5182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340668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3698</w:t>
      </w:r>
    </w:p>
    <w:p w14:paraId="74DDC76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7B3735D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10199C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419C606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3699</w:t>
      </w:r>
    </w:p>
    <w:p w14:paraId="272B3B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40899B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7A28878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7FE57A5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3702</w:t>
      </w:r>
    </w:p>
    <w:p w14:paraId="21939C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6F4F5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6E825E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1A6B18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3705</w:t>
      </w:r>
    </w:p>
    <w:p w14:paraId="199918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214489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3705</w:t>
      </w:r>
    </w:p>
    <w:p w14:paraId="5D6262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3708</w:t>
      </w:r>
    </w:p>
    <w:p w14:paraId="2262F80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3708</w:t>
      </w:r>
    </w:p>
    <w:p w14:paraId="49D0D6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6BBE8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3708</w:t>
      </w:r>
    </w:p>
    <w:p w14:paraId="072BC5B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354C42A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3711</w:t>
      </w:r>
    </w:p>
    <w:p w14:paraId="49A6370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089A7F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3711</w:t>
      </w:r>
    </w:p>
    <w:p w14:paraId="2A0DED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736CFA8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3714</w:t>
      </w:r>
    </w:p>
    <w:p w14:paraId="36D4FD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240F7CF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3714</w:t>
      </w:r>
    </w:p>
    <w:p w14:paraId="0139BD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3718</w:t>
      </w:r>
    </w:p>
    <w:p w14:paraId="1F2543E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3718</w:t>
      </w:r>
    </w:p>
    <w:p w14:paraId="73AA18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5F8A5F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3718</w:t>
      </w:r>
    </w:p>
    <w:p w14:paraId="5A7F74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66B1474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3721</w:t>
      </w:r>
    </w:p>
    <w:p w14:paraId="3A0912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091724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3721</w:t>
      </w:r>
    </w:p>
    <w:p w14:paraId="57D1838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1BAF39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3724</w:t>
      </w:r>
    </w:p>
    <w:p w14:paraId="2C2B35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109E40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3724</w:t>
      </w:r>
    </w:p>
    <w:p w14:paraId="222DE0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4FDDF8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3726</w:t>
      </w:r>
    </w:p>
    <w:p w14:paraId="2A7565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74C9C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3726</w:t>
      </w:r>
    </w:p>
    <w:p w14:paraId="7B8581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4BD275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3728</w:t>
      </w:r>
    </w:p>
    <w:p w14:paraId="63F4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43D59B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3728</w:t>
      </w:r>
    </w:p>
    <w:p w14:paraId="74C9D7B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3732</w:t>
      </w:r>
    </w:p>
    <w:p w14:paraId="7E662EB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3732</w:t>
      </w:r>
    </w:p>
    <w:p w14:paraId="311A55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3732</w:t>
      </w:r>
    </w:p>
    <w:p w14:paraId="5A6146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3732</w:t>
      </w:r>
    </w:p>
    <w:p w14:paraId="60DFCD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3736</w:t>
      </w:r>
    </w:p>
    <w:p w14:paraId="04E920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3736</w:t>
      </w:r>
    </w:p>
    <w:p w14:paraId="7EA1F4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263467F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3736</w:t>
      </w:r>
    </w:p>
    <w:p w14:paraId="43863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3739</w:t>
      </w:r>
    </w:p>
    <w:p w14:paraId="0F2C3C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3740</w:t>
      </w:r>
    </w:p>
    <w:p w14:paraId="2F27F3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3740</w:t>
      </w:r>
    </w:p>
    <w:p w14:paraId="2ABA3F4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3740</w:t>
      </w:r>
    </w:p>
    <w:p w14:paraId="461B68A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248BB0C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3743</w:t>
      </w:r>
    </w:p>
    <w:p w14:paraId="1E09AC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435B9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3743</w:t>
      </w:r>
    </w:p>
    <w:p w14:paraId="4C1311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128B655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3746</w:t>
      </w:r>
    </w:p>
    <w:p w14:paraId="08BC18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32FAE79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3746</w:t>
      </w:r>
    </w:p>
    <w:p w14:paraId="5E93DA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92146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3749</w:t>
      </w:r>
    </w:p>
    <w:p w14:paraId="3C9A2F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0229D2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3749</w:t>
      </w:r>
    </w:p>
    <w:p w14:paraId="198F771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3751</w:t>
      </w:r>
    </w:p>
    <w:p w14:paraId="2FD7B4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3751</w:t>
      </w:r>
    </w:p>
    <w:p w14:paraId="01345D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50F3F0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3751</w:t>
      </w:r>
    </w:p>
    <w:p w14:paraId="396CF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38654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3756</w:t>
      </w:r>
    </w:p>
    <w:p w14:paraId="7368FB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3756</w:t>
      </w:r>
    </w:p>
    <w:p w14:paraId="1D93AF5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3756</w:t>
      </w:r>
    </w:p>
    <w:p w14:paraId="45BA9D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3760</w:t>
      </w:r>
    </w:p>
    <w:p w14:paraId="232FC21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3761</w:t>
      </w:r>
    </w:p>
    <w:p w14:paraId="7A35F9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3761</w:t>
      </w:r>
    </w:p>
    <w:p w14:paraId="03BAE4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3761</w:t>
      </w:r>
    </w:p>
    <w:p w14:paraId="33EAA90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3765</w:t>
      </w:r>
    </w:p>
    <w:p w14:paraId="4C6475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3765</w:t>
      </w:r>
    </w:p>
    <w:p w14:paraId="4508DD2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3765</w:t>
      </w:r>
    </w:p>
    <w:p w14:paraId="00199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3766</w:t>
      </w:r>
    </w:p>
    <w:p w14:paraId="711C1C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5E701E6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3771</w:t>
      </w:r>
    </w:p>
    <w:p w14:paraId="0E4BBC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3771</w:t>
      </w:r>
    </w:p>
    <w:p w14:paraId="0A99943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3771</w:t>
      </w:r>
    </w:p>
    <w:p w14:paraId="40D8270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F5ED71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3778</w:t>
      </w:r>
    </w:p>
    <w:p w14:paraId="346F78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338122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3778</w:t>
      </w:r>
    </w:p>
    <w:p w14:paraId="7C0CE9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166B147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3784</w:t>
      </w:r>
    </w:p>
    <w:p w14:paraId="24FDBA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34FAF2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A29444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3789</w:t>
      </w:r>
    </w:p>
    <w:p w14:paraId="3C2DE7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3789</w:t>
      </w:r>
    </w:p>
    <w:p w14:paraId="48278AE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3789</w:t>
      </w:r>
    </w:p>
    <w:p w14:paraId="30077F0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3789</w:t>
      </w:r>
    </w:p>
    <w:p w14:paraId="2AA2011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3792</w:t>
      </w:r>
    </w:p>
    <w:p w14:paraId="2410DAB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3793</w:t>
      </w:r>
    </w:p>
    <w:p w14:paraId="35A3BF5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3793</w:t>
      </w:r>
    </w:p>
    <w:p w14:paraId="65F0B8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3793</w:t>
      </w:r>
    </w:p>
    <w:p w14:paraId="5EF0AF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3799</w:t>
      </w:r>
    </w:p>
    <w:p w14:paraId="528DA5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3800</w:t>
      </w:r>
    </w:p>
    <w:p w14:paraId="1F1011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467A54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3800</w:t>
      </w:r>
    </w:p>
    <w:p w14:paraId="5DFDFAA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7386B53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3806</w:t>
      </w:r>
    </w:p>
    <w:p w14:paraId="11E3985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6357F77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3807</w:t>
      </w:r>
    </w:p>
    <w:p w14:paraId="40BDF4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524CB7D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3812</w:t>
      </w:r>
    </w:p>
    <w:p w14:paraId="643673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17F9C3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3D3A2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490C0C3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3817</w:t>
      </w:r>
    </w:p>
    <w:p w14:paraId="6E3E60A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6A0F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69B60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73FBF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3823</w:t>
      </w:r>
    </w:p>
    <w:p w14:paraId="33A3126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1206D9E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2BE177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3827</w:t>
      </w:r>
    </w:p>
    <w:p w14:paraId="03ACF0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3828</w:t>
      </w:r>
    </w:p>
    <w:p w14:paraId="1C92029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87A09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6CDB0C2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3833</w:t>
      </w:r>
    </w:p>
    <w:p w14:paraId="2A6F271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3834</w:t>
      </w:r>
    </w:p>
    <w:p w14:paraId="053A6F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2DD252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78A30D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225CD5D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3837</w:t>
      </w:r>
    </w:p>
    <w:p w14:paraId="5E8469A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D60F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67222C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250FB13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3840</w:t>
      </w:r>
    </w:p>
    <w:p w14:paraId="660D32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2357A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75D3CEB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59AE86C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3843</w:t>
      </w:r>
    </w:p>
    <w:p w14:paraId="1775EF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sv-SE"/>
        </w:rPr>
        <w:t>E-UTRAN FDD</w:t>
      </w:r>
      <w:r>
        <w:rPr>
          <w:noProof/>
        </w:rPr>
        <w:tab/>
        <w:t>3843</w:t>
      </w:r>
    </w:p>
    <w:p w14:paraId="227919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3843</w:t>
      </w:r>
    </w:p>
    <w:p w14:paraId="1AE309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3843</w:t>
      </w:r>
    </w:p>
    <w:p w14:paraId="12E9E2F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3846</w:t>
      </w:r>
    </w:p>
    <w:p w14:paraId="31B5C6F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3E52FD">
        <w:rPr>
          <w:bCs/>
          <w:noProof/>
        </w:rPr>
        <w:t>E-UTRAN TDD</w:t>
      </w:r>
      <w:r>
        <w:rPr>
          <w:noProof/>
        </w:rPr>
        <w:tab/>
        <w:t>3846</w:t>
      </w:r>
    </w:p>
    <w:p w14:paraId="259F07B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3846</w:t>
      </w:r>
    </w:p>
    <w:p w14:paraId="60F8A9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3846</w:t>
      </w:r>
    </w:p>
    <w:p w14:paraId="3E9952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1B06D84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3849</w:t>
      </w:r>
    </w:p>
    <w:p w14:paraId="70A3CC3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3849</w:t>
      </w:r>
    </w:p>
    <w:p w14:paraId="56DD810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3849</w:t>
      </w:r>
    </w:p>
    <w:p w14:paraId="0AAC459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3850</w:t>
      </w:r>
    </w:p>
    <w:p w14:paraId="0DF7378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SimSun"/>
          <w:noProof/>
        </w:rPr>
        <w:t>UTRAN FDD CPICH Ec/No</w:t>
      </w:r>
      <w:r>
        <w:rPr>
          <w:noProof/>
        </w:rPr>
        <w:tab/>
        <w:t>3851</w:t>
      </w:r>
    </w:p>
    <w:p w14:paraId="601934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3851</w:t>
      </w:r>
    </w:p>
    <w:p w14:paraId="420B1CE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3851</w:t>
      </w:r>
    </w:p>
    <w:p w14:paraId="3F6167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3851</w:t>
      </w:r>
    </w:p>
    <w:p w14:paraId="16BA0A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3853</w:t>
      </w:r>
    </w:p>
    <w:p w14:paraId="7A23494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3854</w:t>
      </w:r>
    </w:p>
    <w:p w14:paraId="36BE6E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3854</w:t>
      </w:r>
    </w:p>
    <w:p w14:paraId="42AD71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3854</w:t>
      </w:r>
    </w:p>
    <w:p w14:paraId="12F4DD8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3856</w:t>
      </w:r>
    </w:p>
    <w:p w14:paraId="56E38C7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de-DE"/>
        </w:rPr>
        <w:t>E-UTRAN FDD for 5MHz Bandwidth</w:t>
      </w:r>
      <w:r>
        <w:rPr>
          <w:noProof/>
        </w:rPr>
        <w:tab/>
        <w:t>3857</w:t>
      </w:r>
    </w:p>
    <w:p w14:paraId="7291685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3857</w:t>
      </w:r>
    </w:p>
    <w:p w14:paraId="4F5C6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Parameters</w:t>
      </w:r>
      <w:r>
        <w:rPr>
          <w:noProof/>
        </w:rPr>
        <w:tab/>
        <w:t>3857</w:t>
      </w:r>
    </w:p>
    <w:p w14:paraId="26A77F3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3858</w:t>
      </w:r>
    </w:p>
    <w:p w14:paraId="02C8099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3858</w:t>
      </w:r>
    </w:p>
    <w:p w14:paraId="4F24D0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3858</w:t>
      </w:r>
    </w:p>
    <w:p w14:paraId="527003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2E46B3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6960910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38A7E8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3861</w:t>
      </w:r>
    </w:p>
    <w:p w14:paraId="1C886F8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3861</w:t>
      </w:r>
    </w:p>
    <w:p w14:paraId="392B4A7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3861</w:t>
      </w:r>
    </w:p>
    <w:p w14:paraId="4CD36D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3862</w:t>
      </w:r>
    </w:p>
    <w:p w14:paraId="662068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it-IT"/>
        </w:rPr>
        <w:t>GSM Carrier RSSI</w:t>
      </w:r>
      <w:r>
        <w:rPr>
          <w:noProof/>
        </w:rPr>
        <w:tab/>
        <w:t>3863</w:t>
      </w:r>
    </w:p>
    <w:p w14:paraId="044DB3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  <w:lang w:val="it-IT"/>
        </w:rPr>
        <w:lastRenderedPageBreak/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  <w:lang w:val="it-IT"/>
        </w:rPr>
        <w:t>E-UTRAN FDD</w:t>
      </w:r>
      <w:r>
        <w:rPr>
          <w:noProof/>
        </w:rPr>
        <w:tab/>
        <w:t>3863</w:t>
      </w:r>
    </w:p>
    <w:p w14:paraId="33E56C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037463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3864</w:t>
      </w:r>
    </w:p>
    <w:p w14:paraId="2306D09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E-UTRAN TDD</w:t>
      </w:r>
      <w:r>
        <w:rPr>
          <w:noProof/>
        </w:rPr>
        <w:tab/>
        <w:t>3864</w:t>
      </w:r>
    </w:p>
    <w:p w14:paraId="577DFA2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Purpose and Environment</w:t>
      </w:r>
      <w:r>
        <w:rPr>
          <w:noProof/>
        </w:rPr>
        <w:tab/>
        <w:t>3864</w:t>
      </w:r>
    </w:p>
    <w:p w14:paraId="16F303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bCs/>
          <w:noProof/>
        </w:rPr>
        <w:t>Test Requirements</w:t>
      </w:r>
      <w:r>
        <w:rPr>
          <w:noProof/>
        </w:rPr>
        <w:tab/>
        <w:t>3866</w:t>
      </w:r>
    </w:p>
    <w:p w14:paraId="03C757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3867</w:t>
      </w:r>
    </w:p>
    <w:p w14:paraId="1168C91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7BF8675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03A0DC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4D42A16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103791F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3E52FD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3869</w:t>
      </w:r>
    </w:p>
    <w:p w14:paraId="3EE86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74519D6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7A1082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3871</w:t>
      </w:r>
    </w:p>
    <w:p w14:paraId="66602C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3871</w:t>
      </w:r>
    </w:p>
    <w:p w14:paraId="12A976A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0A3A32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3871</w:t>
      </w:r>
    </w:p>
    <w:p w14:paraId="75AD2A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3874</w:t>
      </w:r>
    </w:p>
    <w:p w14:paraId="0F50FF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3874</w:t>
      </w:r>
    </w:p>
    <w:p w14:paraId="31722D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3874</w:t>
      </w:r>
    </w:p>
    <w:p w14:paraId="04549C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3874</w:t>
      </w:r>
    </w:p>
    <w:p w14:paraId="3D0B1B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3877</w:t>
      </w:r>
    </w:p>
    <w:p w14:paraId="6E2F71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3E52FD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3877</w:t>
      </w:r>
    </w:p>
    <w:p w14:paraId="2D30E41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3877</w:t>
      </w:r>
    </w:p>
    <w:p w14:paraId="47ABED7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3877</w:t>
      </w:r>
    </w:p>
    <w:p w14:paraId="29C30D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3880</w:t>
      </w:r>
    </w:p>
    <w:p w14:paraId="3AE91A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3880</w:t>
      </w:r>
    </w:p>
    <w:p w14:paraId="1BAC58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3880</w:t>
      </w:r>
    </w:p>
    <w:p w14:paraId="3DBED4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3880</w:t>
      </w:r>
    </w:p>
    <w:p w14:paraId="5CED96F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3883</w:t>
      </w:r>
    </w:p>
    <w:p w14:paraId="21C474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3883</w:t>
      </w:r>
    </w:p>
    <w:p w14:paraId="08B010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6581C1E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3DF943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1EA79A2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3885</w:t>
      </w:r>
    </w:p>
    <w:p w14:paraId="1ED269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09353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3885</w:t>
      </w:r>
    </w:p>
    <w:p w14:paraId="5A6C35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0454672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3886</w:t>
      </w:r>
    </w:p>
    <w:p w14:paraId="3505D7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3C367EC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3886</w:t>
      </w:r>
    </w:p>
    <w:p w14:paraId="11AA045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4276317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3888</w:t>
      </w:r>
    </w:p>
    <w:p w14:paraId="4B5549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3888</w:t>
      </w:r>
    </w:p>
    <w:p w14:paraId="21FB0D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3736AE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47DFB4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3890</w:t>
      </w:r>
    </w:p>
    <w:p w14:paraId="6C1E2B4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3891</w:t>
      </w:r>
    </w:p>
    <w:p w14:paraId="5C6F73D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3ABC2E1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603FFA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3894</w:t>
      </w:r>
    </w:p>
    <w:p w14:paraId="118070A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FDD-FDD RSTD inter frequency case</w:t>
      </w:r>
      <w:r>
        <w:rPr>
          <w:noProof/>
        </w:rPr>
        <w:tab/>
        <w:t>3895</w:t>
      </w:r>
    </w:p>
    <w:p w14:paraId="076F6EA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58F57D7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3897</w:t>
      </w:r>
    </w:p>
    <w:p w14:paraId="5CDA6A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3897</w:t>
      </w:r>
    </w:p>
    <w:p w14:paraId="423E875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TDD-TDD RSTD inter frequency case</w:t>
      </w:r>
      <w:r>
        <w:rPr>
          <w:noProof/>
        </w:rPr>
        <w:tab/>
        <w:t>3898</w:t>
      </w:r>
    </w:p>
    <w:p w14:paraId="73DAFF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33981EF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6DE84EF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3900</w:t>
      </w:r>
    </w:p>
    <w:p w14:paraId="042AD2F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3901</w:t>
      </w:r>
    </w:p>
    <w:p w14:paraId="79EB46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520761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003B80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3903</w:t>
      </w:r>
    </w:p>
    <w:p w14:paraId="05C3F0E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3903</w:t>
      </w:r>
    </w:p>
    <w:p w14:paraId="48FD53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39806EA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3906</w:t>
      </w:r>
    </w:p>
    <w:p w14:paraId="0F20C21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76C307F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33160C4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3907</w:t>
      </w:r>
    </w:p>
    <w:p w14:paraId="6FE240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55C33C9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DF8E1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3908</w:t>
      </w:r>
    </w:p>
    <w:p w14:paraId="0FF560E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5392DE8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446F906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3909</w:t>
      </w:r>
    </w:p>
    <w:p w14:paraId="07036B1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29309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489CCF0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3910</w:t>
      </w:r>
    </w:p>
    <w:p w14:paraId="42BFCC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5327C0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370850B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3911</w:t>
      </w:r>
    </w:p>
    <w:p w14:paraId="550E408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1ECF053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0706E37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3912</w:t>
      </w:r>
    </w:p>
    <w:p w14:paraId="2E51550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138A1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3913</w:t>
      </w:r>
    </w:p>
    <w:p w14:paraId="748A1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3913</w:t>
      </w:r>
    </w:p>
    <w:p w14:paraId="703F79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3913</w:t>
      </w:r>
    </w:p>
    <w:p w14:paraId="4E15295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3920</w:t>
      </w:r>
    </w:p>
    <w:p w14:paraId="1CE0D60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3920</w:t>
      </w:r>
    </w:p>
    <w:p w14:paraId="787FFDC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3920</w:t>
      </w:r>
    </w:p>
    <w:p w14:paraId="61375A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3926</w:t>
      </w:r>
    </w:p>
    <w:p w14:paraId="23AA6F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3926</w:t>
      </w:r>
    </w:p>
    <w:p w14:paraId="5C82A3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3926</w:t>
      </w:r>
    </w:p>
    <w:p w14:paraId="1ABF01D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3929</w:t>
      </w:r>
    </w:p>
    <w:p w14:paraId="2CB5375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3929</w:t>
      </w:r>
    </w:p>
    <w:p w14:paraId="3F1805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3929</w:t>
      </w:r>
    </w:p>
    <w:p w14:paraId="1796039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3932</w:t>
      </w:r>
    </w:p>
    <w:p w14:paraId="71157B0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3932</w:t>
      </w:r>
    </w:p>
    <w:p w14:paraId="601D589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3932</w:t>
      </w:r>
    </w:p>
    <w:p w14:paraId="60DD6B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3935</w:t>
      </w:r>
    </w:p>
    <w:p w14:paraId="2964BB7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3935</w:t>
      </w:r>
    </w:p>
    <w:p w14:paraId="1879A2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3935</w:t>
      </w:r>
    </w:p>
    <w:p w14:paraId="0D4B69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3938</w:t>
      </w:r>
    </w:p>
    <w:p w14:paraId="2119439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3938</w:t>
      </w:r>
    </w:p>
    <w:p w14:paraId="614381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75CDDB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3941</w:t>
      </w:r>
    </w:p>
    <w:p w14:paraId="757669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3942</w:t>
      </w:r>
    </w:p>
    <w:p w14:paraId="5AA7AF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3942</w:t>
      </w:r>
    </w:p>
    <w:p w14:paraId="6E169E2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3945</w:t>
      </w:r>
    </w:p>
    <w:p w14:paraId="74BD141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3946</w:t>
      </w:r>
    </w:p>
    <w:p w14:paraId="14B837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3946</w:t>
      </w:r>
    </w:p>
    <w:p w14:paraId="7A29B9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3949</w:t>
      </w:r>
    </w:p>
    <w:p w14:paraId="2DC027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3950</w:t>
      </w:r>
    </w:p>
    <w:p w14:paraId="3FC755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3950</w:t>
      </w:r>
    </w:p>
    <w:p w14:paraId="5D30C31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3953</w:t>
      </w:r>
    </w:p>
    <w:p w14:paraId="32B9599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3953</w:t>
      </w:r>
    </w:p>
    <w:p w14:paraId="0BAEE8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3953</w:t>
      </w:r>
    </w:p>
    <w:p w14:paraId="502B65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2BEB6E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3958</w:t>
      </w:r>
    </w:p>
    <w:p w14:paraId="0205EE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898005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3961</w:t>
      </w:r>
    </w:p>
    <w:p w14:paraId="3A5308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3962</w:t>
      </w:r>
    </w:p>
    <w:p w14:paraId="1E70FB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6F74406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3964</w:t>
      </w:r>
    </w:p>
    <w:p w14:paraId="59D711A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3964</w:t>
      </w:r>
    </w:p>
    <w:p w14:paraId="2ACDC9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33A9C2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3967</w:t>
      </w:r>
    </w:p>
    <w:p w14:paraId="1286E02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3967</w:t>
      </w:r>
    </w:p>
    <w:p w14:paraId="5B528AD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08A63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3970</w:t>
      </w:r>
    </w:p>
    <w:p w14:paraId="6BB75C1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3970</w:t>
      </w:r>
    </w:p>
    <w:p w14:paraId="74547CB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3970</w:t>
      </w:r>
    </w:p>
    <w:p w14:paraId="6840CE9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3974</w:t>
      </w:r>
    </w:p>
    <w:p w14:paraId="194288E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3975</w:t>
      </w:r>
    </w:p>
    <w:p w14:paraId="288A6D5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3975</w:t>
      </w:r>
    </w:p>
    <w:p w14:paraId="61918CA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3978</w:t>
      </w:r>
    </w:p>
    <w:p w14:paraId="27CCD7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3979</w:t>
      </w:r>
    </w:p>
    <w:p w14:paraId="7866C4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3979</w:t>
      </w:r>
    </w:p>
    <w:p w14:paraId="199765A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3983</w:t>
      </w:r>
    </w:p>
    <w:p w14:paraId="60227D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3983</w:t>
      </w:r>
    </w:p>
    <w:p w14:paraId="2634565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3983</w:t>
      </w:r>
    </w:p>
    <w:p w14:paraId="40E0F0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3986</w:t>
      </w:r>
    </w:p>
    <w:p w14:paraId="1080782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3986</w:t>
      </w:r>
    </w:p>
    <w:p w14:paraId="2B8E1C7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3986</w:t>
      </w:r>
    </w:p>
    <w:p w14:paraId="05E64F0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3989</w:t>
      </w:r>
    </w:p>
    <w:p w14:paraId="6F72A4E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3989</w:t>
      </w:r>
    </w:p>
    <w:p w14:paraId="1C2DC25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3989</w:t>
      </w:r>
    </w:p>
    <w:p w14:paraId="228607F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0AED09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3992</w:t>
      </w:r>
    </w:p>
    <w:p w14:paraId="429B848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3992</w:t>
      </w:r>
    </w:p>
    <w:p w14:paraId="63382C5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3995</w:t>
      </w:r>
    </w:p>
    <w:p w14:paraId="7D093A9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3995</w:t>
      </w:r>
    </w:p>
    <w:p w14:paraId="661A069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3995</w:t>
      </w:r>
    </w:p>
    <w:p w14:paraId="0F7C281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3995</w:t>
      </w:r>
    </w:p>
    <w:p w14:paraId="291A2A7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3995</w:t>
      </w:r>
    </w:p>
    <w:p w14:paraId="6BDC98C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08DD2FC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3998</w:t>
      </w:r>
    </w:p>
    <w:p w14:paraId="287ED55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24CA2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7A3D283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173C434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4000</w:t>
      </w:r>
    </w:p>
    <w:p w14:paraId="7DEE0CA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4000</w:t>
      </w:r>
    </w:p>
    <w:p w14:paraId="30693BC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50278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16770A2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4002</w:t>
      </w:r>
    </w:p>
    <w:p w14:paraId="6FCE30B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5430E5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72DD8E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fi-FI"/>
        </w:rPr>
        <w:t>Void</w:t>
      </w:r>
      <w:r>
        <w:rPr>
          <w:noProof/>
        </w:rPr>
        <w:tab/>
        <w:t>4002</w:t>
      </w:r>
    </w:p>
    <w:p w14:paraId="38AA64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4002</w:t>
      </w:r>
    </w:p>
    <w:p w14:paraId="7BF11F8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4002</w:t>
      </w:r>
    </w:p>
    <w:p w14:paraId="6C53E4F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4002</w:t>
      </w:r>
    </w:p>
    <w:p w14:paraId="6983F7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4002</w:t>
      </w:r>
    </w:p>
    <w:p w14:paraId="06B7074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4005</w:t>
      </w:r>
    </w:p>
    <w:p w14:paraId="369E247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4005</w:t>
      </w:r>
    </w:p>
    <w:p w14:paraId="6BEA2A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4005</w:t>
      </w:r>
    </w:p>
    <w:p w14:paraId="1166690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4005</w:t>
      </w:r>
    </w:p>
    <w:p w14:paraId="20D6FD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4008</w:t>
      </w:r>
    </w:p>
    <w:p w14:paraId="72C1D2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4008</w:t>
      </w:r>
    </w:p>
    <w:p w14:paraId="10B018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4EB6E9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4008</w:t>
      </w:r>
    </w:p>
    <w:p w14:paraId="5A34E9B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4011</w:t>
      </w:r>
    </w:p>
    <w:p w14:paraId="3AF6F5C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4011</w:t>
      </w:r>
    </w:p>
    <w:p w14:paraId="2F40E8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4011</w:t>
      </w:r>
    </w:p>
    <w:p w14:paraId="681EC2F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4011</w:t>
      </w:r>
    </w:p>
    <w:p w14:paraId="7F29C09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4014</w:t>
      </w:r>
    </w:p>
    <w:p w14:paraId="7FCE324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4014</w:t>
      </w:r>
    </w:p>
    <w:p w14:paraId="246C9E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4014</w:t>
      </w:r>
    </w:p>
    <w:p w14:paraId="761898D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4014</w:t>
      </w:r>
    </w:p>
    <w:p w14:paraId="28ABA42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4014</w:t>
      </w:r>
    </w:p>
    <w:p w14:paraId="5BC4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4017</w:t>
      </w:r>
    </w:p>
    <w:p w14:paraId="1694A59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4017</w:t>
      </w:r>
    </w:p>
    <w:p w14:paraId="5FA1406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4017</w:t>
      </w:r>
    </w:p>
    <w:p w14:paraId="482FE81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4017</w:t>
      </w:r>
    </w:p>
    <w:p w14:paraId="70E770D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4020</w:t>
      </w:r>
    </w:p>
    <w:p w14:paraId="79E050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4020</w:t>
      </w:r>
    </w:p>
    <w:p w14:paraId="2D8B95E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4020</w:t>
      </w:r>
    </w:p>
    <w:p w14:paraId="5F0210B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4020</w:t>
      </w:r>
    </w:p>
    <w:p w14:paraId="6D47070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4023</w:t>
      </w:r>
    </w:p>
    <w:p w14:paraId="58E48DC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4023</w:t>
      </w:r>
    </w:p>
    <w:p w14:paraId="531ED73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4023</w:t>
      </w:r>
    </w:p>
    <w:p w14:paraId="61342CD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4023</w:t>
      </w:r>
    </w:p>
    <w:p w14:paraId="29A9A4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4027</w:t>
      </w:r>
    </w:p>
    <w:p w14:paraId="6C14CAE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4028</w:t>
      </w:r>
    </w:p>
    <w:p w14:paraId="74B8BE5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4028</w:t>
      </w:r>
    </w:p>
    <w:p w14:paraId="6E6AA88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4028</w:t>
      </w:r>
    </w:p>
    <w:p w14:paraId="0CD13C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4034</w:t>
      </w:r>
    </w:p>
    <w:p w14:paraId="51FDAC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4034</w:t>
      </w:r>
    </w:p>
    <w:p w14:paraId="0BBCD4F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4034</w:t>
      </w:r>
    </w:p>
    <w:p w14:paraId="6643EF4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4034</w:t>
      </w:r>
    </w:p>
    <w:p w14:paraId="57409E2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4038</w:t>
      </w:r>
    </w:p>
    <w:p w14:paraId="64FF88E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4038</w:t>
      </w:r>
    </w:p>
    <w:p w14:paraId="3A338D6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4038</w:t>
      </w:r>
    </w:p>
    <w:p w14:paraId="66C4D5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2836E0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5C49DB8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1878778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4040</w:t>
      </w:r>
    </w:p>
    <w:p w14:paraId="608F596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766698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8F30B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7F19A9B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4041</w:t>
      </w:r>
    </w:p>
    <w:p w14:paraId="168FD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4041</w:t>
      </w:r>
    </w:p>
    <w:p w14:paraId="2756878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4041</w:t>
      </w:r>
    </w:p>
    <w:p w14:paraId="3D9AE8E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4042</w:t>
      </w:r>
    </w:p>
    <w:p w14:paraId="7AE637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4042</w:t>
      </w:r>
    </w:p>
    <w:p w14:paraId="6CF737F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4042</w:t>
      </w:r>
    </w:p>
    <w:p w14:paraId="632AFB0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4042</w:t>
      </w:r>
    </w:p>
    <w:p w14:paraId="02ED6F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69D3871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4066</w:t>
      </w:r>
    </w:p>
    <w:p w14:paraId="72F20D9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4066</w:t>
      </w:r>
    </w:p>
    <w:p w14:paraId="4B0140D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0A2134E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36F634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4068</w:t>
      </w:r>
    </w:p>
    <w:p w14:paraId="1E5310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4068</w:t>
      </w:r>
    </w:p>
    <w:p w14:paraId="73A556A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28FA28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4069</w:t>
      </w:r>
    </w:p>
    <w:p w14:paraId="1FE1226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4069</w:t>
      </w:r>
    </w:p>
    <w:p w14:paraId="1AF24CD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4071</w:t>
      </w:r>
    </w:p>
    <w:p w14:paraId="5C79E7F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4072</w:t>
      </w:r>
    </w:p>
    <w:p w14:paraId="4BC5844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736FF6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2959F99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4074</w:t>
      </w:r>
    </w:p>
    <w:p w14:paraId="7BCA028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4074</w:t>
      </w:r>
    </w:p>
    <w:p w14:paraId="0FCFF6F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4074</w:t>
      </w:r>
    </w:p>
    <w:p w14:paraId="384260B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6585E19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Interruptions due to V2V sidelink communication</w:t>
      </w:r>
      <w:r>
        <w:rPr>
          <w:noProof/>
        </w:rPr>
        <w:tab/>
        <w:t>4075</w:t>
      </w:r>
    </w:p>
    <w:p w14:paraId="5C2B464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0333DA0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773FF5E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4077</w:t>
      </w:r>
    </w:p>
    <w:p w14:paraId="6BC9F4C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4077</w:t>
      </w:r>
    </w:p>
    <w:p w14:paraId="3DBFDD3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4077</w:t>
      </w:r>
    </w:p>
    <w:p w14:paraId="0495807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766EED2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4078</w:t>
      </w:r>
    </w:p>
    <w:p w14:paraId="188D2F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4079</w:t>
      </w:r>
    </w:p>
    <w:p w14:paraId="7B5530B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4079</w:t>
      </w:r>
    </w:p>
    <w:p w14:paraId="0E39E93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5EB5BB9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4080</w:t>
      </w:r>
    </w:p>
    <w:p w14:paraId="7CE9DE4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4080</w:t>
      </w:r>
    </w:p>
    <w:p w14:paraId="33003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29D82D2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54A329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4082</w:t>
      </w:r>
    </w:p>
    <w:p w14:paraId="6A83FF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4082</w:t>
      </w:r>
    </w:p>
    <w:p w14:paraId="64E2761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4083</w:t>
      </w:r>
    </w:p>
    <w:p w14:paraId="5ED9F28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4083</w:t>
      </w:r>
    </w:p>
    <w:p w14:paraId="6A3AF80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4083</w:t>
      </w:r>
    </w:p>
    <w:p w14:paraId="7349A7C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4083</w:t>
      </w:r>
    </w:p>
    <w:p w14:paraId="6BB5DCC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4086</w:t>
      </w:r>
    </w:p>
    <w:p w14:paraId="3AE3785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4087</w:t>
      </w:r>
    </w:p>
    <w:p w14:paraId="438D58E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209997C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3F61582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4089</w:t>
      </w:r>
    </w:p>
    <w:p w14:paraId="1480CC3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C26CB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675A84F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4091</w:t>
      </w:r>
    </w:p>
    <w:p w14:paraId="16AC7EF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728F34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7ADC09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4093</w:t>
      </w:r>
    </w:p>
    <w:p w14:paraId="666558B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4093</w:t>
      </w:r>
    </w:p>
    <w:p w14:paraId="5909C0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63240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30DEBF0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4095</w:t>
      </w:r>
    </w:p>
    <w:p w14:paraId="6C52A40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396B03B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4097</w:t>
      </w:r>
    </w:p>
    <w:p w14:paraId="5979A03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4097</w:t>
      </w:r>
    </w:p>
    <w:p w14:paraId="2A03AAE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69BF583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6CA85E6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4101</w:t>
      </w:r>
    </w:p>
    <w:p w14:paraId="123B154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4101</w:t>
      </w:r>
    </w:p>
    <w:p w14:paraId="7FACEA2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279F1F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1E7FA3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4102</w:t>
      </w:r>
    </w:p>
    <w:p w14:paraId="21A70B3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4102</w:t>
      </w:r>
    </w:p>
    <w:p w14:paraId="206640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4104</w:t>
      </w:r>
    </w:p>
    <w:p w14:paraId="0DD5BF4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lastRenderedPageBreak/>
        <w:t>A.</w:t>
      </w:r>
      <w:r w:rsidRPr="003E52FD">
        <w:rPr>
          <w:rFonts w:eastAsiaTheme="minorEastAsia"/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4105</w:t>
      </w:r>
    </w:p>
    <w:p w14:paraId="5C17F84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4105</w:t>
      </w:r>
    </w:p>
    <w:p w14:paraId="1E9DCFA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4105</w:t>
      </w:r>
    </w:p>
    <w:p w14:paraId="27343B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</w:t>
      </w:r>
      <w:r>
        <w:rPr>
          <w:noProof/>
        </w:rPr>
        <w:tab/>
        <w:t>4105</w:t>
      </w:r>
    </w:p>
    <w:p w14:paraId="19DC2E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4105</w:t>
      </w:r>
    </w:p>
    <w:p w14:paraId="2EFDB9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4106</w:t>
      </w:r>
    </w:p>
    <w:p w14:paraId="56C4796A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4107</w:t>
      </w:r>
    </w:p>
    <w:p w14:paraId="4A72C8E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4107</w:t>
      </w:r>
    </w:p>
    <w:p w14:paraId="30910C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normal coverage with UE specific DRX</w:t>
      </w:r>
      <w:r>
        <w:rPr>
          <w:noProof/>
        </w:rPr>
        <w:tab/>
        <w:t>4110</w:t>
      </w:r>
    </w:p>
    <w:p w14:paraId="4795626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4110</w:t>
      </w:r>
    </w:p>
    <w:p w14:paraId="48ED9A0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5E3A11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4112</w:t>
      </w:r>
    </w:p>
    <w:p w14:paraId="74B3910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4112</w:t>
      </w:r>
    </w:p>
    <w:p w14:paraId="27CF5A7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4112</w:t>
      </w:r>
    </w:p>
    <w:p w14:paraId="58CD4AA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normal coverage</w:t>
      </w:r>
      <w:r>
        <w:rPr>
          <w:noProof/>
        </w:rPr>
        <w:tab/>
        <w:t>4112</w:t>
      </w:r>
    </w:p>
    <w:p w14:paraId="56B521C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7DDDFC4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4824FF7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4114</w:t>
      </w:r>
    </w:p>
    <w:p w14:paraId="4E6995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438DDA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4115</w:t>
      </w:r>
    </w:p>
    <w:p w14:paraId="33FDE50B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4116</w:t>
      </w:r>
    </w:p>
    <w:p w14:paraId="2E489BA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4116</w:t>
      </w:r>
    </w:p>
    <w:p w14:paraId="3287580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0D4853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2AC536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4120</w:t>
      </w:r>
    </w:p>
    <w:p w14:paraId="6AC4B1F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4120</w:t>
      </w:r>
    </w:p>
    <w:p w14:paraId="16ECDC9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17D7C18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4123</w:t>
      </w:r>
    </w:p>
    <w:p w14:paraId="4B276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4123</w:t>
      </w:r>
    </w:p>
    <w:p w14:paraId="42F0EC1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2F9F02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4126</w:t>
      </w:r>
    </w:p>
    <w:p w14:paraId="023C673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4126</w:t>
      </w:r>
    </w:p>
    <w:p w14:paraId="6251826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normal coverage for Satellite Access</w:t>
      </w:r>
      <w:r>
        <w:rPr>
          <w:noProof/>
        </w:rPr>
        <w:tab/>
        <w:t>4126</w:t>
      </w:r>
    </w:p>
    <w:p w14:paraId="6C046AD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4126</w:t>
      </w:r>
    </w:p>
    <w:p w14:paraId="00834DD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4127</w:t>
      </w:r>
    </w:p>
    <w:p w14:paraId="484CF5B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4128</w:t>
      </w:r>
    </w:p>
    <w:p w14:paraId="4B7B161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4128</w:t>
      </w:r>
    </w:p>
    <w:p w14:paraId="4C0B66E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4129</w:t>
      </w:r>
    </w:p>
    <w:p w14:paraId="6C77204D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4130</w:t>
      </w:r>
    </w:p>
    <w:p w14:paraId="311F24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4130</w:t>
      </w:r>
    </w:p>
    <w:p w14:paraId="12BEBC3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4131</w:t>
      </w:r>
    </w:p>
    <w:p w14:paraId="3A4835D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4132</w:t>
      </w:r>
    </w:p>
    <w:p w14:paraId="7F46767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Normal Coverage for Satellite Access</w:t>
      </w:r>
      <w:r>
        <w:rPr>
          <w:noProof/>
        </w:rPr>
        <w:tab/>
        <w:t>4132</w:t>
      </w:r>
    </w:p>
    <w:p w14:paraId="4D3B624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4132</w:t>
      </w:r>
    </w:p>
    <w:p w14:paraId="7A36670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4134</w:t>
      </w:r>
    </w:p>
    <w:p w14:paraId="141C6A7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4134</w:t>
      </w:r>
    </w:p>
    <w:p w14:paraId="212C295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4134</w:t>
      </w:r>
    </w:p>
    <w:p w14:paraId="363A187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4136</w:t>
      </w:r>
    </w:p>
    <w:p w14:paraId="6DC85ED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4136</w:t>
      </w:r>
    </w:p>
    <w:p w14:paraId="3AEC773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normal coverage</w:t>
      </w:r>
      <w:r>
        <w:rPr>
          <w:noProof/>
        </w:rPr>
        <w:tab/>
        <w:t>4136</w:t>
      </w:r>
    </w:p>
    <w:p w14:paraId="1CA6498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4136</w:t>
      </w:r>
    </w:p>
    <w:p w14:paraId="325FA40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A.13.4.3.1.2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1A23535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4139</w:t>
      </w:r>
    </w:p>
    <w:p w14:paraId="5840108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2CC8186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4142</w:t>
      </w:r>
    </w:p>
    <w:p w14:paraId="135C710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4142</w:t>
      </w:r>
    </w:p>
    <w:p w14:paraId="5C68AB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368C042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4145</w:t>
      </w:r>
    </w:p>
    <w:p w14:paraId="3488BB9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Standalone mode in Normal Coverage</w:t>
      </w:r>
      <w:r>
        <w:rPr>
          <w:noProof/>
        </w:rPr>
        <w:tab/>
        <w:t>4145</w:t>
      </w:r>
    </w:p>
    <w:p w14:paraId="7C906A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4B497C3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4148</w:t>
      </w:r>
    </w:p>
    <w:p w14:paraId="5D2EDE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Normal Coverage</w:t>
      </w:r>
      <w:r>
        <w:rPr>
          <w:noProof/>
        </w:rPr>
        <w:tab/>
        <w:t>4148</w:t>
      </w:r>
    </w:p>
    <w:p w14:paraId="6A1838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4148</w:t>
      </w:r>
    </w:p>
    <w:p w14:paraId="3E44B0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6C20E2F0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4151</w:t>
      </w:r>
    </w:p>
    <w:p w14:paraId="44AF037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0924532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4154</w:t>
      </w:r>
    </w:p>
    <w:p w14:paraId="5195F89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Normal Coverage</w:t>
      </w:r>
      <w:r>
        <w:rPr>
          <w:noProof/>
        </w:rPr>
        <w:tab/>
        <w:t>4154</w:t>
      </w:r>
    </w:p>
    <w:p w14:paraId="016ED6B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4154</w:t>
      </w:r>
    </w:p>
    <w:p w14:paraId="143092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2680B95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4157</w:t>
      </w:r>
    </w:p>
    <w:p w14:paraId="3353ACB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2C14CF3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4159</w:t>
      </w:r>
    </w:p>
    <w:p w14:paraId="355E490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7D259EF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4160</w:t>
      </w:r>
    </w:p>
    <w:p w14:paraId="27519D5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4160</w:t>
      </w:r>
    </w:p>
    <w:p w14:paraId="010D64F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4160</w:t>
      </w:r>
    </w:p>
    <w:p w14:paraId="79E78CE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4160</w:t>
      </w:r>
    </w:p>
    <w:p w14:paraId="4315821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2B2B86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4160</w:t>
      </w:r>
    </w:p>
    <w:p w14:paraId="3FE0B6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2AC928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4161</w:t>
      </w:r>
    </w:p>
    <w:p w14:paraId="022D378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1BB8E1F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4161</w:t>
      </w:r>
    </w:p>
    <w:p w14:paraId="1EC238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4162</w:t>
      </w:r>
    </w:p>
    <w:p w14:paraId="1BF0CBB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4162</w:t>
      </w:r>
    </w:p>
    <w:p w14:paraId="7FC50BD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4162</w:t>
      </w:r>
    </w:p>
    <w:p w14:paraId="4565274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4163</w:t>
      </w:r>
    </w:p>
    <w:p w14:paraId="54A1A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4163</w:t>
      </w:r>
    </w:p>
    <w:p w14:paraId="584EEC6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4164</w:t>
      </w:r>
    </w:p>
    <w:p w14:paraId="66D1556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4164</w:t>
      </w:r>
    </w:p>
    <w:p w14:paraId="07C5827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4164</w:t>
      </w:r>
    </w:p>
    <w:p w14:paraId="3F2BF93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4165</w:t>
      </w:r>
    </w:p>
    <w:p w14:paraId="1504538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normal coverage</w:t>
      </w:r>
      <w:r>
        <w:rPr>
          <w:noProof/>
        </w:rPr>
        <w:tab/>
        <w:t>4165</w:t>
      </w:r>
    </w:p>
    <w:p w14:paraId="620428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4165</w:t>
      </w:r>
    </w:p>
    <w:p w14:paraId="54A1B96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4165</w:t>
      </w:r>
    </w:p>
    <w:p w14:paraId="5B5260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4166</w:t>
      </w:r>
    </w:p>
    <w:p w14:paraId="02502ED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A.13.6.2.6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4167</w:t>
      </w:r>
    </w:p>
    <w:p w14:paraId="59229B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4167</w:t>
      </w:r>
    </w:p>
    <w:p w14:paraId="1FC732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4167</w:t>
      </w:r>
    </w:p>
    <w:p w14:paraId="37ECE17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A.13.6.2.6.3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4168</w:t>
      </w:r>
    </w:p>
    <w:p w14:paraId="1592497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3E52FD">
        <w:rPr>
          <w:rFonts w:cs="v4.2.0"/>
          <w:noProof/>
        </w:rPr>
        <w:t>A.</w:t>
      </w:r>
      <w:r w:rsidRPr="003E52FD">
        <w:rPr>
          <w:rFonts w:eastAsiaTheme="minorEastAsia"/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 xml:space="preserve">E-UTRAN Standalone Tests for UE Category </w:t>
      </w:r>
      <w:r w:rsidRPr="003E52FD">
        <w:rPr>
          <w:rFonts w:eastAsiaTheme="minorEastAsia"/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4168</w:t>
      </w:r>
    </w:p>
    <w:p w14:paraId="2818BBF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RRC_IDLE state for satellite access</w:t>
      </w:r>
      <w:r>
        <w:rPr>
          <w:noProof/>
        </w:rPr>
        <w:tab/>
        <w:t>4168</w:t>
      </w:r>
    </w:p>
    <w:p w14:paraId="57EF978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Cell re-selection for satellite access</w:t>
      </w:r>
      <w:r>
        <w:rPr>
          <w:noProof/>
        </w:rPr>
        <w:tab/>
        <w:t>4168</w:t>
      </w:r>
    </w:p>
    <w:p w14:paraId="1D94AA4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4168</w:t>
      </w:r>
    </w:p>
    <w:p w14:paraId="6B551AE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4168</w:t>
      </w:r>
    </w:p>
    <w:p w14:paraId="3AF67AE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1CD56EA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4171</w:t>
      </w:r>
    </w:p>
    <w:p w14:paraId="4302866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52EB352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462C5D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4174</w:t>
      </w:r>
    </w:p>
    <w:p w14:paraId="7C4C13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4174</w:t>
      </w:r>
    </w:p>
    <w:p w14:paraId="0D90676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4176</w:t>
      </w:r>
    </w:p>
    <w:p w14:paraId="77DAA08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4177</w:t>
      </w:r>
    </w:p>
    <w:p w14:paraId="194CF5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4177</w:t>
      </w:r>
    </w:p>
    <w:p w14:paraId="3875A13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4179</w:t>
      </w:r>
    </w:p>
    <w:p w14:paraId="13B6267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4180</w:t>
      </w:r>
    </w:p>
    <w:p w14:paraId="4DEDEC7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E-UTRAN handover for satellite access</w:t>
      </w:r>
      <w:r>
        <w:rPr>
          <w:noProof/>
        </w:rPr>
        <w:tab/>
        <w:t>4180</w:t>
      </w:r>
    </w:p>
    <w:p w14:paraId="3B9526C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4180</w:t>
      </w:r>
    </w:p>
    <w:p w14:paraId="63FEB9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4180</w:t>
      </w:r>
    </w:p>
    <w:p w14:paraId="3E0D159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1702FA3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4183</w:t>
      </w:r>
    </w:p>
    <w:p w14:paraId="68468D3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4183</w:t>
      </w:r>
    </w:p>
    <w:p w14:paraId="75A534E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4184</w:t>
      </w:r>
    </w:p>
    <w:p w14:paraId="5DEB504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4185</w:t>
      </w:r>
    </w:p>
    <w:p w14:paraId="2774271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4185</w:t>
      </w:r>
    </w:p>
    <w:p w14:paraId="2E0C48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4186</w:t>
      </w:r>
    </w:p>
    <w:p w14:paraId="284C7B2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4187</w:t>
      </w:r>
    </w:p>
    <w:p w14:paraId="191D2F0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4187</w:t>
      </w:r>
    </w:p>
    <w:p w14:paraId="0FA211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578C4C5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connection mobility control for satellite access</w:t>
      </w:r>
      <w:r>
        <w:rPr>
          <w:noProof/>
        </w:rPr>
        <w:tab/>
        <w:t>4189</w:t>
      </w:r>
    </w:p>
    <w:p w14:paraId="3C5AB96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RRC re-establishment for satellite access</w:t>
      </w:r>
      <w:r>
        <w:rPr>
          <w:noProof/>
        </w:rPr>
        <w:tab/>
        <w:t>4189</w:t>
      </w:r>
    </w:p>
    <w:p w14:paraId="7F872C3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FD-FDD Intra-frequency RRC Re-establishment for Cat-M1 UE in CEModeA for Satellite access</w:t>
      </w:r>
      <w:r>
        <w:rPr>
          <w:noProof/>
        </w:rPr>
        <w:tab/>
        <w:t>4189</w:t>
      </w:r>
    </w:p>
    <w:p w14:paraId="7FB7E9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4189</w:t>
      </w:r>
    </w:p>
    <w:p w14:paraId="4D7C7A7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4190</w:t>
      </w:r>
    </w:p>
    <w:p w14:paraId="3B7414C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Intra-frequency RRC Re-establishment for Cat-M1 UE in CEModeA</w:t>
      </w:r>
      <w:r>
        <w:rPr>
          <w:noProof/>
        </w:rPr>
        <w:tab/>
        <w:t>4191</w:t>
      </w:r>
    </w:p>
    <w:p w14:paraId="6F4F054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4191</w:t>
      </w:r>
    </w:p>
    <w:p w14:paraId="458ADBA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4192</w:t>
      </w:r>
    </w:p>
    <w:p w14:paraId="7B193B3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Random access for satellite access</w:t>
      </w:r>
      <w:r>
        <w:rPr>
          <w:noProof/>
        </w:rPr>
        <w:tab/>
        <w:t>4193</w:t>
      </w:r>
    </w:p>
    <w:p w14:paraId="12013A2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Normal Coverage for satellite access</w:t>
      </w:r>
      <w:r>
        <w:rPr>
          <w:noProof/>
        </w:rPr>
        <w:tab/>
        <w:t>4193</w:t>
      </w:r>
    </w:p>
    <w:p w14:paraId="54215C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4193</w:t>
      </w:r>
    </w:p>
    <w:p w14:paraId="1EDD4B9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4195</w:t>
      </w:r>
    </w:p>
    <w:p w14:paraId="2AAA6E46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Normal Coverage for satellite access</w:t>
      </w:r>
      <w:r>
        <w:rPr>
          <w:noProof/>
        </w:rPr>
        <w:tab/>
        <w:t>4196</w:t>
      </w:r>
    </w:p>
    <w:p w14:paraId="67553BA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4196</w:t>
      </w:r>
    </w:p>
    <w:p w14:paraId="4BDEA0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4198</w:t>
      </w:r>
    </w:p>
    <w:p w14:paraId="36B1F4B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FDD Contention Based Random Access Test for Cat-M1 UEs in Enhanced Coverage for satellite access</w:t>
      </w:r>
      <w:r>
        <w:rPr>
          <w:noProof/>
        </w:rPr>
        <w:tab/>
        <w:t>4200</w:t>
      </w:r>
    </w:p>
    <w:p w14:paraId="6407064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4200</w:t>
      </w:r>
    </w:p>
    <w:p w14:paraId="7C89735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4202</w:t>
      </w:r>
    </w:p>
    <w:p w14:paraId="4019BE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lastRenderedPageBreak/>
        <w:t>A.14.3.2.4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E-UTRAN HD-FDD Contention Based Random Access Test for Cat-M1 UEs in Enhanced Coverage for satellite access</w:t>
      </w:r>
      <w:r>
        <w:rPr>
          <w:noProof/>
        </w:rPr>
        <w:tab/>
        <w:t>4203</w:t>
      </w:r>
    </w:p>
    <w:p w14:paraId="36BC3FC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4203</w:t>
      </w:r>
    </w:p>
    <w:p w14:paraId="6EE6F20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ko-KR"/>
        </w:rPr>
        <w:t>A.14.3.2.4.2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4205</w:t>
      </w:r>
    </w:p>
    <w:p w14:paraId="2CDF0C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4207</w:t>
      </w:r>
    </w:p>
    <w:p w14:paraId="03E4A3E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UE transmit timing for satellite access</w:t>
      </w:r>
      <w:r>
        <w:rPr>
          <w:noProof/>
        </w:rPr>
        <w:tab/>
        <w:t>4207</w:t>
      </w:r>
    </w:p>
    <w:p w14:paraId="75717DEE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4207</w:t>
      </w:r>
    </w:p>
    <w:p w14:paraId="1DF9149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4207</w:t>
      </w:r>
    </w:p>
    <w:p w14:paraId="7796B0F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4209</w:t>
      </w:r>
    </w:p>
    <w:p w14:paraId="6B0F55E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4210</w:t>
      </w:r>
    </w:p>
    <w:p w14:paraId="465F9A6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4210</w:t>
      </w:r>
    </w:p>
    <w:p w14:paraId="5CB2EAE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56EBAF4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4212</w:t>
      </w:r>
    </w:p>
    <w:p w14:paraId="2AB062E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4BCF1A8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6339620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4214</w:t>
      </w:r>
    </w:p>
    <w:p w14:paraId="2B721D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53DEC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4215</w:t>
      </w:r>
    </w:p>
    <w:p w14:paraId="25494A4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4216</w:t>
      </w:r>
    </w:p>
    <w:p w14:paraId="07B271A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4216</w:t>
      </w:r>
    </w:p>
    <w:p w14:paraId="63BF364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3991885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4218</w:t>
      </w:r>
    </w:p>
    <w:p w14:paraId="1F27A5C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4218</w:t>
      </w:r>
    </w:p>
    <w:p w14:paraId="4F0FA40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2614672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77C514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4220</w:t>
      </w:r>
    </w:p>
    <w:p w14:paraId="5EB0AFE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4220</w:t>
      </w:r>
    </w:p>
    <w:p w14:paraId="3B59AB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4223</w:t>
      </w:r>
    </w:p>
    <w:p w14:paraId="7A1170D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4223</w:t>
      </w:r>
    </w:p>
    <w:p w14:paraId="0A240EC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2457B433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53A8BC14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4224</w:t>
      </w:r>
    </w:p>
    <w:p w14:paraId="0B4423E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4224</w:t>
      </w:r>
    </w:p>
    <w:p w14:paraId="5022508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F78FFD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4227</w:t>
      </w:r>
    </w:p>
    <w:p w14:paraId="6FFB09E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A.14.4.3.1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 xml:space="preserve">E-UTRAN </w:t>
      </w:r>
      <w:r>
        <w:rPr>
          <w:noProof/>
        </w:rPr>
        <w:t>FD-</w:t>
      </w:r>
      <w:r w:rsidRPr="003E52FD">
        <w:rPr>
          <w:rFonts w:eastAsiaTheme="minorEastAsia"/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4227</w:t>
      </w:r>
    </w:p>
    <w:p w14:paraId="0CB700D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3A7F49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4230</w:t>
      </w:r>
    </w:p>
    <w:p w14:paraId="3D5E754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4230</w:t>
      </w:r>
    </w:p>
    <w:p w14:paraId="6BC628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2C15D5D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5CB98A9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4233</w:t>
      </w:r>
    </w:p>
    <w:p w14:paraId="5507D6B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4233</w:t>
      </w:r>
    </w:p>
    <w:p w14:paraId="28C52C5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4236</w:t>
      </w:r>
    </w:p>
    <w:p w14:paraId="2F428A67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4236</w:t>
      </w:r>
    </w:p>
    <w:p w14:paraId="26C45CD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562BAD7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4AB12AF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4239</w:t>
      </w:r>
    </w:p>
    <w:p w14:paraId="11F8BCF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4239</w:t>
      </w:r>
    </w:p>
    <w:p w14:paraId="0E75E6B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4242</w:t>
      </w:r>
    </w:p>
    <w:p w14:paraId="5C218B1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4242</w:t>
      </w:r>
    </w:p>
    <w:p w14:paraId="0DE1040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0C64A69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0C578FC1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A.14.4.3.7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4245</w:t>
      </w:r>
    </w:p>
    <w:p w14:paraId="163288A0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4245</w:t>
      </w:r>
    </w:p>
    <w:p w14:paraId="2BB02DBB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4248</w:t>
      </w:r>
    </w:p>
    <w:p w14:paraId="20D71CF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A.14.4.3.8.1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777F6594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A.14.4.3.8.2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6D68D8E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4251</w:t>
      </w:r>
    </w:p>
    <w:p w14:paraId="6A55CC6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4251</w:t>
      </w:r>
    </w:p>
    <w:p w14:paraId="788EF44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4251</w:t>
      </w:r>
    </w:p>
    <w:p w14:paraId="1F3DA9A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4251</w:t>
      </w:r>
    </w:p>
    <w:p w14:paraId="1BA304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4253</w:t>
      </w:r>
    </w:p>
    <w:p w14:paraId="57F913DC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4254</w:t>
      </w:r>
    </w:p>
    <w:p w14:paraId="097BB2EC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4254</w:t>
      </w:r>
    </w:p>
    <w:p w14:paraId="698BAC9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4256</w:t>
      </w:r>
    </w:p>
    <w:p w14:paraId="2E695182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4256</w:t>
      </w:r>
    </w:p>
    <w:p w14:paraId="1968BF98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4256</w:t>
      </w:r>
    </w:p>
    <w:p w14:paraId="628AFC1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4258</w:t>
      </w:r>
    </w:p>
    <w:p w14:paraId="08F6D2D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4259</w:t>
      </w:r>
    </w:p>
    <w:p w14:paraId="0002F73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4259</w:t>
      </w:r>
    </w:p>
    <w:p w14:paraId="0CD3D26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4261</w:t>
      </w:r>
    </w:p>
    <w:p w14:paraId="353B7AD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4261</w:t>
      </w:r>
    </w:p>
    <w:p w14:paraId="45E414A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satellite access</w:t>
      </w:r>
      <w:r>
        <w:rPr>
          <w:noProof/>
        </w:rPr>
        <w:tab/>
        <w:t>4261</w:t>
      </w:r>
    </w:p>
    <w:p w14:paraId="59F8C173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4261</w:t>
      </w:r>
    </w:p>
    <w:p w14:paraId="37224BD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4261</w:t>
      </w:r>
    </w:p>
    <w:p w14:paraId="39C55D7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4261</w:t>
      </w:r>
    </w:p>
    <w:p w14:paraId="63A0561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4264</w:t>
      </w:r>
    </w:p>
    <w:p w14:paraId="19133D0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4264</w:t>
      </w:r>
    </w:p>
    <w:p w14:paraId="1218B70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Purpose and Environment</w:t>
      </w:r>
      <w:r>
        <w:rPr>
          <w:noProof/>
        </w:rPr>
        <w:tab/>
        <w:t>4264</w:t>
      </w:r>
    </w:p>
    <w:p w14:paraId="5932ECB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parameters</w:t>
      </w:r>
      <w:r>
        <w:rPr>
          <w:noProof/>
        </w:rPr>
        <w:tab/>
        <w:t>4264</w:t>
      </w:r>
    </w:p>
    <w:p w14:paraId="11B14DBB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snapToGrid w:val="0"/>
        </w:rPr>
        <w:t>Test Requirements</w:t>
      </w:r>
      <w:r>
        <w:rPr>
          <w:noProof/>
        </w:rPr>
        <w:tab/>
        <w:t>4267</w:t>
      </w:r>
    </w:p>
    <w:p w14:paraId="59FFB97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4267</w:t>
      </w:r>
    </w:p>
    <w:p w14:paraId="427A6BA9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4267</w:t>
      </w:r>
    </w:p>
    <w:p w14:paraId="6D810809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4267</w:t>
      </w:r>
    </w:p>
    <w:p w14:paraId="0A1E32B7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4267</w:t>
      </w:r>
    </w:p>
    <w:p w14:paraId="438C4A42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4268</w:t>
      </w:r>
    </w:p>
    <w:p w14:paraId="78098D28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4268</w:t>
      </w:r>
    </w:p>
    <w:p w14:paraId="217926CD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FD2564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4268</w:t>
      </w:r>
    </w:p>
    <w:p w14:paraId="03448011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4269</w:t>
      </w:r>
    </w:p>
    <w:p w14:paraId="75F1CE56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4270</w:t>
      </w:r>
    </w:p>
    <w:p w14:paraId="5885A1FE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19A47BA5" w14:textId="77777777" w:rsidR="00423D4D" w:rsidRDefault="00423D4D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4271</w:t>
      </w:r>
    </w:p>
    <w:p w14:paraId="562831C5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5F0A41AF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4271</w:t>
      </w:r>
    </w:p>
    <w:p w14:paraId="2786BEBA" w14:textId="77777777" w:rsidR="00423D4D" w:rsidRDefault="00423D4D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A.14.6.2.4.3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4272</w:t>
      </w:r>
    </w:p>
    <w:p w14:paraId="774FAB7A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4273</w:t>
      </w:r>
    </w:p>
    <w:p w14:paraId="46725338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4273</w:t>
      </w:r>
    </w:p>
    <w:p w14:paraId="2AEF546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4273</w:t>
      </w:r>
    </w:p>
    <w:p w14:paraId="3A85AA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4273</w:t>
      </w:r>
    </w:p>
    <w:p w14:paraId="34F30A4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4273</w:t>
      </w:r>
    </w:p>
    <w:p w14:paraId="6ADDC01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4275</w:t>
      </w:r>
    </w:p>
    <w:p w14:paraId="581F606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4276</w:t>
      </w:r>
    </w:p>
    <w:p w14:paraId="46C29A8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4276</w:t>
      </w:r>
    </w:p>
    <w:p w14:paraId="32AFD71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4276</w:t>
      </w:r>
    </w:p>
    <w:p w14:paraId="1EDC1661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4276</w:t>
      </w:r>
    </w:p>
    <w:p w14:paraId="7C534C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4278</w:t>
      </w:r>
    </w:p>
    <w:p w14:paraId="22A9918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4279</w:t>
      </w:r>
    </w:p>
    <w:p w14:paraId="5E3FC9B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4279</w:t>
      </w:r>
    </w:p>
    <w:p w14:paraId="502A791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4280</w:t>
      </w:r>
    </w:p>
    <w:p w14:paraId="0874AB7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4281</w:t>
      </w:r>
    </w:p>
    <w:p w14:paraId="7EE1F57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4281</w:t>
      </w:r>
    </w:p>
    <w:p w14:paraId="3D92301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4281</w:t>
      </w:r>
    </w:p>
    <w:p w14:paraId="2C4BD12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4282</w:t>
      </w:r>
    </w:p>
    <w:p w14:paraId="73A4779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4282</w:t>
      </w:r>
    </w:p>
    <w:p w14:paraId="078E0B8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4282</w:t>
      </w:r>
    </w:p>
    <w:p w14:paraId="6F5CB16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4283</w:t>
      </w:r>
    </w:p>
    <w:p w14:paraId="520F80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4283</w:t>
      </w:r>
    </w:p>
    <w:p w14:paraId="37C97EF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4283</w:t>
      </w:r>
    </w:p>
    <w:p w14:paraId="4819849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4284</w:t>
      </w:r>
    </w:p>
    <w:p w14:paraId="160005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4285</w:t>
      </w:r>
    </w:p>
    <w:p w14:paraId="19D9EA2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4285</w:t>
      </w:r>
    </w:p>
    <w:p w14:paraId="57F94E5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4285</w:t>
      </w:r>
    </w:p>
    <w:p w14:paraId="123FF7FE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4285</w:t>
      </w:r>
    </w:p>
    <w:p w14:paraId="3B19733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4285</w:t>
      </w:r>
    </w:p>
    <w:p w14:paraId="5A65B15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4286</w:t>
      </w:r>
    </w:p>
    <w:p w14:paraId="0A511E7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4286</w:t>
      </w:r>
    </w:p>
    <w:p w14:paraId="650A761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4287</w:t>
      </w:r>
    </w:p>
    <w:p w14:paraId="5D627A9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4287</w:t>
      </w:r>
    </w:p>
    <w:p w14:paraId="26070D2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4287</w:t>
      </w:r>
    </w:p>
    <w:p w14:paraId="7790D13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4287</w:t>
      </w:r>
    </w:p>
    <w:p w14:paraId="09B6CD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4289</w:t>
      </w:r>
    </w:p>
    <w:p w14:paraId="44E33E7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4290</w:t>
      </w:r>
    </w:p>
    <w:p w14:paraId="5CDFF6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4290</w:t>
      </w:r>
    </w:p>
    <w:p w14:paraId="1711D06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4291</w:t>
      </w:r>
    </w:p>
    <w:p w14:paraId="21759AA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4292</w:t>
      </w:r>
    </w:p>
    <w:p w14:paraId="37BA9CDC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4292</w:t>
      </w:r>
    </w:p>
    <w:p w14:paraId="0D207380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4293</w:t>
      </w:r>
    </w:p>
    <w:p w14:paraId="30FBA5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4293</w:t>
      </w:r>
    </w:p>
    <w:p w14:paraId="40FE96F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4294</w:t>
      </w:r>
    </w:p>
    <w:p w14:paraId="01F21CA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4294</w:t>
      </w:r>
    </w:p>
    <w:p w14:paraId="40412E5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4295</w:t>
      </w:r>
    </w:p>
    <w:p w14:paraId="1F9BC85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intra-frequency neighbour cell measurements of NB-IoT cells for UE Category NB1</w:t>
      </w:r>
      <w:r>
        <w:rPr>
          <w:noProof/>
        </w:rPr>
        <w:tab/>
        <w:t>4295</w:t>
      </w:r>
    </w:p>
    <w:p w14:paraId="366202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Theme="minorEastAsia"/>
          <w:noProof/>
        </w:rPr>
        <w:t>B.2.25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Theme="minorEastAsia"/>
          <w:noProof/>
        </w:rPr>
        <w:t>Conditions for inter-frequency neighbour cell measurements of NB-IoT cells for UE Category NB1</w:t>
      </w:r>
      <w:r>
        <w:rPr>
          <w:noProof/>
        </w:rPr>
        <w:tab/>
        <w:t>4296</w:t>
      </w:r>
    </w:p>
    <w:p w14:paraId="68F8993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4296</w:t>
      </w:r>
    </w:p>
    <w:p w14:paraId="241B663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4297</w:t>
      </w:r>
    </w:p>
    <w:p w14:paraId="4A2C4602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4297</w:t>
      </w:r>
    </w:p>
    <w:p w14:paraId="1F869D4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4297</w:t>
      </w:r>
    </w:p>
    <w:p w14:paraId="0A4BC15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4298</w:t>
      </w:r>
    </w:p>
    <w:p w14:paraId="17453B0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4298</w:t>
      </w:r>
    </w:p>
    <w:p w14:paraId="55F6C1F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4298</w:t>
      </w:r>
    </w:p>
    <w:p w14:paraId="767B86E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4298</w:t>
      </w:r>
    </w:p>
    <w:p w14:paraId="7BF24C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4298</w:t>
      </w:r>
    </w:p>
    <w:p w14:paraId="19696C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4298</w:t>
      </w:r>
    </w:p>
    <w:p w14:paraId="7C73373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4299</w:t>
      </w:r>
    </w:p>
    <w:p w14:paraId="6B195FD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4299</w:t>
      </w:r>
    </w:p>
    <w:p w14:paraId="477DA91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4299</w:t>
      </w:r>
    </w:p>
    <w:p w14:paraId="3ACBF0C8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4299</w:t>
      </w:r>
    </w:p>
    <w:p w14:paraId="3CE0E8F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4300</w:t>
      </w:r>
    </w:p>
    <w:p w14:paraId="1B555FE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4300</w:t>
      </w:r>
    </w:p>
    <w:p w14:paraId="354D38E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4300</w:t>
      </w:r>
    </w:p>
    <w:p w14:paraId="6E8BAAE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4300</w:t>
      </w:r>
    </w:p>
    <w:p w14:paraId="7F29908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4300</w:t>
      </w:r>
    </w:p>
    <w:p w14:paraId="789B69A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4301</w:t>
      </w:r>
    </w:p>
    <w:p w14:paraId="7D3041C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4301</w:t>
      </w:r>
    </w:p>
    <w:p w14:paraId="3F58EFC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4301</w:t>
      </w:r>
    </w:p>
    <w:p w14:paraId="51F34F7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4301</w:t>
      </w:r>
    </w:p>
    <w:p w14:paraId="7E3CDF4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4301</w:t>
      </w:r>
    </w:p>
    <w:p w14:paraId="004E661D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4301</w:t>
      </w:r>
    </w:p>
    <w:p w14:paraId="5AB0066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4302</w:t>
      </w:r>
    </w:p>
    <w:p w14:paraId="2DF198A6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4302</w:t>
      </w:r>
    </w:p>
    <w:p w14:paraId="2879DF4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4302</w:t>
      </w:r>
    </w:p>
    <w:p w14:paraId="6676E7B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4302</w:t>
      </w:r>
    </w:p>
    <w:p w14:paraId="7AA3C07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4302</w:t>
      </w:r>
    </w:p>
    <w:p w14:paraId="771BEB39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4302</w:t>
      </w:r>
    </w:p>
    <w:p w14:paraId="051BE0E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4302</w:t>
      </w:r>
    </w:p>
    <w:p w14:paraId="199070EA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4302</w:t>
      </w:r>
    </w:p>
    <w:p w14:paraId="554876C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4303</w:t>
      </w:r>
    </w:p>
    <w:p w14:paraId="5802A6B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78C260D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4303</w:t>
      </w:r>
    </w:p>
    <w:p w14:paraId="540A184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4303</w:t>
      </w:r>
    </w:p>
    <w:p w14:paraId="22536073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4303</w:t>
      </w:r>
    </w:p>
    <w:p w14:paraId="73A7D5C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4303</w:t>
      </w:r>
    </w:p>
    <w:p w14:paraId="08C0D70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4304</w:t>
      </w:r>
    </w:p>
    <w:p w14:paraId="69064078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2FE4316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604744C2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29259D3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4304</w:t>
      </w:r>
    </w:p>
    <w:p w14:paraId="230E3A67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4304</w:t>
      </w:r>
    </w:p>
    <w:p w14:paraId="73E343F4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4304</w:t>
      </w:r>
    </w:p>
    <w:p w14:paraId="70B2CCDE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4304</w:t>
      </w:r>
    </w:p>
    <w:p w14:paraId="166A49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4305</w:t>
      </w:r>
    </w:p>
    <w:p w14:paraId="069D04C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4305</w:t>
      </w:r>
    </w:p>
    <w:p w14:paraId="50CD039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4305</w:t>
      </w:r>
    </w:p>
    <w:p w14:paraId="640F5B4B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4306</w:t>
      </w:r>
    </w:p>
    <w:p w14:paraId="3C2E493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4306</w:t>
      </w:r>
    </w:p>
    <w:p w14:paraId="56BC0F0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4306</w:t>
      </w:r>
    </w:p>
    <w:p w14:paraId="0798B0D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4306</w:t>
      </w:r>
    </w:p>
    <w:p w14:paraId="07C61922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4306</w:t>
      </w:r>
    </w:p>
    <w:p w14:paraId="55BED0B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4307</w:t>
      </w:r>
    </w:p>
    <w:p w14:paraId="1459F27F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4307</w:t>
      </w:r>
    </w:p>
    <w:p w14:paraId="59B8A8D5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4307</w:t>
      </w:r>
    </w:p>
    <w:p w14:paraId="1C31E426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4307</w:t>
      </w:r>
    </w:p>
    <w:p w14:paraId="410A4771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4307</w:t>
      </w:r>
    </w:p>
    <w:p w14:paraId="42639863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4307</w:t>
      </w:r>
    </w:p>
    <w:p w14:paraId="01D9DBBF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3E52FD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3E52FD">
        <w:rPr>
          <w:rFonts w:eastAsia="MS Mincho"/>
          <w:noProof/>
        </w:rPr>
        <w:t>Inter-band carrier aggregation</w:t>
      </w:r>
      <w:r>
        <w:rPr>
          <w:noProof/>
        </w:rPr>
        <w:tab/>
        <w:t>4307</w:t>
      </w:r>
    </w:p>
    <w:p w14:paraId="1DCFD055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4307</w:t>
      </w:r>
    </w:p>
    <w:p w14:paraId="48780B39" w14:textId="77777777" w:rsidR="00423D4D" w:rsidRDefault="00423D4D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4308</w:t>
      </w:r>
    </w:p>
    <w:p w14:paraId="405358FB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4308</w:t>
      </w:r>
    </w:p>
    <w:p w14:paraId="588975C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4308</w:t>
      </w:r>
    </w:p>
    <w:p w14:paraId="2C77BF3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4308</w:t>
      </w:r>
    </w:p>
    <w:p w14:paraId="08EF60C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4309</w:t>
      </w:r>
    </w:p>
    <w:p w14:paraId="625F48F7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4309</w:t>
      </w:r>
    </w:p>
    <w:p w14:paraId="7C7F13CD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4310</w:t>
      </w:r>
    </w:p>
    <w:p w14:paraId="3227AB24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4310</w:t>
      </w:r>
    </w:p>
    <w:p w14:paraId="36DD4DBC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4310</w:t>
      </w:r>
    </w:p>
    <w:p w14:paraId="62FBEDF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4310</w:t>
      </w:r>
    </w:p>
    <w:p w14:paraId="75E57100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4310</w:t>
      </w:r>
    </w:p>
    <w:p w14:paraId="7E2CFD64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4311</w:t>
      </w:r>
    </w:p>
    <w:p w14:paraId="1F01D0DA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4311</w:t>
      </w:r>
    </w:p>
    <w:p w14:paraId="23B607D9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4312</w:t>
      </w:r>
    </w:p>
    <w:p w14:paraId="1957E2B5" w14:textId="77777777" w:rsidR="00423D4D" w:rsidRDefault="00423D4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4312</w:t>
      </w:r>
    </w:p>
    <w:p w14:paraId="5BA0E92F" w14:textId="77777777" w:rsidR="00423D4D" w:rsidRDefault="00423D4D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4313</w:t>
      </w:r>
    </w:p>
    <w:p w14:paraId="471E8917" w14:textId="77777777" w:rsidR="00423D4D" w:rsidRDefault="00423D4D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C (informative): Change history:</w:t>
      </w:r>
      <w:r>
        <w:rPr>
          <w:noProof/>
        </w:rPr>
        <w:tab/>
        <w:t>4313</w:t>
      </w:r>
    </w:p>
    <w:p w14:paraId="6B7D5F00" w14:textId="797E0919" w:rsidR="00080512" w:rsidRPr="004D3578" w:rsidRDefault="00AF2FE8">
      <w:r>
        <w:rPr>
          <w:noProof/>
          <w:sz w:val="22"/>
        </w:rPr>
        <w:fldChar w:fldCharType="end"/>
      </w:r>
    </w:p>
    <w:p w14:paraId="43B27F4E" w14:textId="18907084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_sA.7-A.</w:instrText>
      </w:r>
      <w:r w:rsidR="00997EB6">
        <w:rPr>
          <w:noProof/>
        </w:rPr>
        <w:instrText>7</w:instrText>
      </w:r>
      <w:r w:rsidRPr="001D185D">
        <w:rPr>
          <w:noProof/>
        </w:rPr>
        <w:instrText>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1D185D">
        <w:rPr>
          <w:noProof/>
        </w:rPr>
        <w:instrText xml:space="preserve"> RD "36133-</w:instrText>
      </w:r>
      <w:r w:rsidR="00997EB6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="00997EB6" w:rsidRPr="001D185D">
        <w:rPr>
          <w:noProof/>
        </w:rPr>
        <w:instrText>_sA.</w:instrText>
      </w:r>
      <w:r w:rsidR="00997EB6">
        <w:rPr>
          <w:noProof/>
        </w:rPr>
        <w:instrText>8</w:instrText>
      </w:r>
      <w:r w:rsidR="00997EB6" w:rsidRPr="001D185D">
        <w:rPr>
          <w:noProof/>
        </w:rPr>
        <w:instrText>-A.8.doc</w:instrText>
      </w:r>
      <w:r w:rsidR="00997EB6">
        <w:rPr>
          <w:noProof/>
        </w:rPr>
        <w:instrText>x</w:instrText>
      </w:r>
      <w:r w:rsidR="00997EB6"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A4AAF">
        <w:rPr>
          <w:noProof/>
        </w:rPr>
        <w:instrText>i</w:instrText>
      </w:r>
      <w:r w:rsidR="00020BE8">
        <w:rPr>
          <w:noProof/>
        </w:rPr>
        <w:instrText>5</w:instrText>
      </w:r>
      <w:r w:rsidR="00B479FE">
        <w:rPr>
          <w:noProof/>
        </w:rPr>
        <w:instrText>0</w:instrText>
      </w:r>
      <w:r w:rsidRPr="001D185D">
        <w:rPr>
          <w:noProof/>
        </w:rPr>
        <w:instrText>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</w:instrText>
      </w:r>
      <w:r w:rsidR="00C5602A">
        <w:rPr>
          <w:noProof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594E" w14:textId="77777777" w:rsidR="00BD61D6" w:rsidRDefault="00BD61D6">
      <w:r>
        <w:separator/>
      </w:r>
    </w:p>
  </w:endnote>
  <w:endnote w:type="continuationSeparator" w:id="0">
    <w:p w14:paraId="4CA5C3B4" w14:textId="77777777" w:rsidR="00BD61D6" w:rsidRDefault="00BD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C4EAA" w14:textId="77777777" w:rsidR="00BD61D6" w:rsidRDefault="00BD61D6">
      <w:r>
        <w:separator/>
      </w:r>
    </w:p>
  </w:footnote>
  <w:footnote w:type="continuationSeparator" w:id="0">
    <w:p w14:paraId="6BAB7510" w14:textId="77777777" w:rsidR="00BD61D6" w:rsidRDefault="00BD6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2E99B2EB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467">
      <w:rPr>
        <w:rFonts w:ascii="Arial" w:hAnsi="Arial" w:cs="Arial"/>
        <w:b/>
        <w:noProof/>
        <w:sz w:val="18"/>
        <w:szCs w:val="18"/>
      </w:rPr>
      <w:t>3GPP TS 36.133 V18.6.0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B5E75D4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7467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B3B05"/>
    <w:rsid w:val="000C47C3"/>
    <w:rsid w:val="000C63C2"/>
    <w:rsid w:val="000D58AB"/>
    <w:rsid w:val="000D6668"/>
    <w:rsid w:val="000E61B4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22178F"/>
    <w:rsid w:val="002347A2"/>
    <w:rsid w:val="002675F0"/>
    <w:rsid w:val="00273D1F"/>
    <w:rsid w:val="00296D07"/>
    <w:rsid w:val="002B6339"/>
    <w:rsid w:val="002E00EE"/>
    <w:rsid w:val="002F5F0C"/>
    <w:rsid w:val="00307F4C"/>
    <w:rsid w:val="003132D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23D4D"/>
    <w:rsid w:val="004345EC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3F78"/>
    <w:rsid w:val="00565087"/>
    <w:rsid w:val="00597B11"/>
    <w:rsid w:val="005C172A"/>
    <w:rsid w:val="005C20C7"/>
    <w:rsid w:val="005D2E01"/>
    <w:rsid w:val="005D7526"/>
    <w:rsid w:val="005E4BB2"/>
    <w:rsid w:val="00602AEA"/>
    <w:rsid w:val="0061218F"/>
    <w:rsid w:val="00614FDF"/>
    <w:rsid w:val="00617467"/>
    <w:rsid w:val="006277D7"/>
    <w:rsid w:val="0063543D"/>
    <w:rsid w:val="00647114"/>
    <w:rsid w:val="00676098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A4AAF"/>
    <w:rsid w:val="007B600E"/>
    <w:rsid w:val="007F0F4A"/>
    <w:rsid w:val="008028A4"/>
    <w:rsid w:val="00806ADF"/>
    <w:rsid w:val="00830747"/>
    <w:rsid w:val="0085144B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72C69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477A8"/>
    <w:rsid w:val="00B479FE"/>
    <w:rsid w:val="00B74237"/>
    <w:rsid w:val="00B93086"/>
    <w:rsid w:val="00BA19ED"/>
    <w:rsid w:val="00BA4B8D"/>
    <w:rsid w:val="00BB7024"/>
    <w:rsid w:val="00BC0F7D"/>
    <w:rsid w:val="00BC3769"/>
    <w:rsid w:val="00BD61D6"/>
    <w:rsid w:val="00BD7D31"/>
    <w:rsid w:val="00BE0297"/>
    <w:rsid w:val="00BE3255"/>
    <w:rsid w:val="00BF0E52"/>
    <w:rsid w:val="00BF128E"/>
    <w:rsid w:val="00C074DD"/>
    <w:rsid w:val="00C1496A"/>
    <w:rsid w:val="00C32467"/>
    <w:rsid w:val="00C32D03"/>
    <w:rsid w:val="00C33079"/>
    <w:rsid w:val="00C33C24"/>
    <w:rsid w:val="00C45231"/>
    <w:rsid w:val="00C5602A"/>
    <w:rsid w:val="00C72833"/>
    <w:rsid w:val="00C80F1D"/>
    <w:rsid w:val="00C86F77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97BD5"/>
    <w:rsid w:val="00EA15B0"/>
    <w:rsid w:val="00EA5EA7"/>
    <w:rsid w:val="00EB6870"/>
    <w:rsid w:val="00EC0B0D"/>
    <w:rsid w:val="00EC4A25"/>
    <w:rsid w:val="00EC4C3B"/>
    <w:rsid w:val="00EF3B5C"/>
    <w:rsid w:val="00F025A2"/>
    <w:rsid w:val="00F02F14"/>
    <w:rsid w:val="00F04712"/>
    <w:rsid w:val="00F13360"/>
    <w:rsid w:val="00F165C5"/>
    <w:rsid w:val="00F22EC7"/>
    <w:rsid w:val="00F325C8"/>
    <w:rsid w:val="00F61D8F"/>
    <w:rsid w:val="00F653B8"/>
    <w:rsid w:val="00F9008D"/>
    <w:rsid w:val="00FA1266"/>
    <w:rsid w:val="00FB1F92"/>
    <w:rsid w:val="00FC1192"/>
    <w:rsid w:val="00FC382E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102</Pages>
  <Words>48512</Words>
  <Characters>276521</Characters>
  <Application>Microsoft Office Word</Application>
  <DocSecurity>0</DocSecurity>
  <Lines>2304</Lines>
  <Paragraphs>648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324385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0030</cp:lastModifiedBy>
  <cp:revision>41</cp:revision>
  <cp:lastPrinted>2019-02-25T14:05:00Z</cp:lastPrinted>
  <dcterms:created xsi:type="dcterms:W3CDTF">2021-09-30T15:24:00Z</dcterms:created>
  <dcterms:modified xsi:type="dcterms:W3CDTF">2024-07-19T14:56:00Z</dcterms:modified>
</cp:coreProperties>
</file>