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E47F417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r w:rsidR="001C09A7">
              <w:t>5</w:t>
            </w:r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676098" w:rsidRPr="00174903">
              <w:rPr>
                <w:sz w:val="32"/>
              </w:rPr>
              <w:t>202</w:t>
            </w:r>
            <w:r w:rsidR="001C09A7">
              <w:rPr>
                <w:sz w:val="32"/>
              </w:rPr>
              <w:t>4</w:t>
            </w:r>
            <w:r w:rsidRPr="00174903">
              <w:rPr>
                <w:sz w:val="32"/>
              </w:rPr>
              <w:t>-</w:t>
            </w:r>
            <w:bookmarkEnd w:id="4"/>
            <w:r w:rsidR="001C09A7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4pt;height:62pt" o:ole="">
                  <v:imagedata r:id="rId9" o:title=""/>
                </v:shape>
                <o:OLEObject Type="Embed" ProgID="Word.Picture.8" ShapeID="_x0000_i1025" DrawAspect="Content" ObjectID="_177365697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DD7D56D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1C09A7">
              <w:rPr>
                <w:noProof/>
                <w:sz w:val="18"/>
              </w:rPr>
              <w:t>4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6B03D568" w14:textId="77777777" w:rsidR="00423D4D" w:rsidRDefault="00AF2FE8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23D4D">
        <w:rPr>
          <w:noProof/>
        </w:rPr>
        <w:t>Foreword</w:t>
      </w:r>
      <w:r w:rsidR="00423D4D">
        <w:rPr>
          <w:noProof/>
        </w:rPr>
        <w:tab/>
        <w:t>103</w:t>
      </w:r>
    </w:p>
    <w:p w14:paraId="0D1EDD5D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  <w:t>105</w:t>
      </w:r>
    </w:p>
    <w:p w14:paraId="741EDF8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  <w:t>105</w:t>
      </w:r>
    </w:p>
    <w:p w14:paraId="5F71EDF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107</w:t>
      </w:r>
    </w:p>
    <w:p w14:paraId="30C4331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  <w:t>107</w:t>
      </w:r>
    </w:p>
    <w:p w14:paraId="71E7EE7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  <w:t>109</w:t>
      </w:r>
    </w:p>
    <w:p w14:paraId="69B321A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110</w:t>
      </w:r>
    </w:p>
    <w:p w14:paraId="181F750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tolerances</w:t>
      </w:r>
      <w:r>
        <w:rPr>
          <w:noProof/>
        </w:rPr>
        <w:tab/>
        <w:t>113</w:t>
      </w:r>
    </w:p>
    <w:p w14:paraId="09D8D06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notation</w:t>
      </w:r>
      <w:r>
        <w:rPr>
          <w:noProof/>
        </w:rPr>
        <w:tab/>
        <w:t>113</w:t>
      </w:r>
    </w:p>
    <w:p w14:paraId="5DBFD0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Groups of bands</w:t>
      </w:r>
      <w:r>
        <w:rPr>
          <w:noProof/>
        </w:rPr>
        <w:tab/>
        <w:t>113</w:t>
      </w:r>
    </w:p>
    <w:p w14:paraId="22BC99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116</w:t>
      </w:r>
    </w:p>
    <w:p w14:paraId="384B87F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4AAF32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117</w:t>
      </w:r>
    </w:p>
    <w:p w14:paraId="6D4002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123</w:t>
      </w:r>
    </w:p>
    <w:p w14:paraId="4BA349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125</w:t>
      </w:r>
    </w:p>
    <w:p w14:paraId="524ACE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126</w:t>
      </w:r>
    </w:p>
    <w:p w14:paraId="1AE276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127</w:t>
      </w:r>
    </w:p>
    <w:p w14:paraId="7CDC615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128</w:t>
      </w:r>
    </w:p>
    <w:p w14:paraId="2D8FC5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129</w:t>
      </w:r>
    </w:p>
    <w:p w14:paraId="7F87CAF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129</w:t>
      </w:r>
    </w:p>
    <w:p w14:paraId="1781F22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129</w:t>
      </w:r>
    </w:p>
    <w:p w14:paraId="6F343B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129</w:t>
      </w:r>
    </w:p>
    <w:p w14:paraId="41D9B7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129</w:t>
      </w:r>
    </w:p>
    <w:p w14:paraId="5855BB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130</w:t>
      </w:r>
    </w:p>
    <w:p w14:paraId="6C1746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131</w:t>
      </w:r>
    </w:p>
    <w:p w14:paraId="54068F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132</w:t>
      </w:r>
    </w:p>
    <w:p w14:paraId="1AB5A4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132</w:t>
      </w:r>
    </w:p>
    <w:p w14:paraId="456ABB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134</w:t>
      </w:r>
    </w:p>
    <w:p w14:paraId="2AB0F3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136</w:t>
      </w:r>
    </w:p>
    <w:p w14:paraId="617F93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136</w:t>
      </w:r>
    </w:p>
    <w:p w14:paraId="765C968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138</w:t>
      </w:r>
    </w:p>
    <w:p w14:paraId="590819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GSM cells</w:t>
      </w:r>
      <w:r>
        <w:rPr>
          <w:noProof/>
        </w:rPr>
        <w:tab/>
        <w:t>139</w:t>
      </w:r>
    </w:p>
    <w:p w14:paraId="26BCB1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HRPD cells</w:t>
      </w:r>
      <w:r>
        <w:rPr>
          <w:noProof/>
        </w:rPr>
        <w:tab/>
        <w:t>140</w:t>
      </w:r>
    </w:p>
    <w:p w14:paraId="3001604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cdma2000 1X</w:t>
      </w:r>
      <w:r>
        <w:rPr>
          <w:noProof/>
        </w:rPr>
        <w:tab/>
        <w:t>141</w:t>
      </w:r>
    </w:p>
    <w:p w14:paraId="3FD765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</w:t>
      </w:r>
      <w:r>
        <w:rPr>
          <w:noProof/>
        </w:rPr>
        <w:tab/>
        <w:t>142</w:t>
      </w:r>
    </w:p>
    <w:p w14:paraId="456093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145</w:t>
      </w:r>
    </w:p>
    <w:p w14:paraId="251383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147</w:t>
      </w:r>
    </w:p>
    <w:p w14:paraId="78A7D5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149</w:t>
      </w:r>
    </w:p>
    <w:p w14:paraId="59AD1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60F450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150</w:t>
      </w:r>
    </w:p>
    <w:p w14:paraId="17B33D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150</w:t>
      </w:r>
    </w:p>
    <w:p w14:paraId="5243DD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151</w:t>
      </w:r>
    </w:p>
    <w:p w14:paraId="1092CE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to CSG cells</w:t>
      </w:r>
      <w:r>
        <w:rPr>
          <w:noProof/>
        </w:rPr>
        <w:tab/>
        <w:t>151</w:t>
      </w:r>
    </w:p>
    <w:p w14:paraId="6AF8BE8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152</w:t>
      </w:r>
    </w:p>
    <w:p w14:paraId="63B295D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152</w:t>
      </w:r>
    </w:p>
    <w:p w14:paraId="552B2D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747F48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521C6E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27D1BB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153</w:t>
      </w:r>
    </w:p>
    <w:p w14:paraId="341E919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154</w:t>
      </w:r>
    </w:p>
    <w:p w14:paraId="13C36F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4B9FE6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</w:t>
      </w:r>
      <w:r>
        <w:rPr>
          <w:noProof/>
        </w:rPr>
        <w:tab/>
        <w:t>154</w:t>
      </w:r>
    </w:p>
    <w:p w14:paraId="506C3E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Requirements</w:t>
      </w:r>
      <w:r>
        <w:rPr>
          <w:noProof/>
        </w:rPr>
        <w:tab/>
        <w:t>154</w:t>
      </w:r>
    </w:p>
    <w:p w14:paraId="6399A0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154</w:t>
      </w:r>
    </w:p>
    <w:p w14:paraId="179F22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154</w:t>
      </w:r>
    </w:p>
    <w:p w14:paraId="4F058A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155</w:t>
      </w:r>
    </w:p>
    <w:p w14:paraId="22A20D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155</w:t>
      </w:r>
    </w:p>
    <w:p w14:paraId="3DE461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155</w:t>
      </w:r>
    </w:p>
    <w:p w14:paraId="7D8B4B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Requirements for </w:t>
      </w:r>
      <w:r w:rsidRPr="003E52FD">
        <w:rPr>
          <w:i/>
          <w:noProof/>
        </w:rPr>
        <w:t>timeSinceFailure</w:t>
      </w:r>
      <w:r>
        <w:rPr>
          <w:noProof/>
        </w:rPr>
        <w:tab/>
        <w:t>155</w:t>
      </w:r>
    </w:p>
    <w:p w14:paraId="63EBB6F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155</w:t>
      </w:r>
    </w:p>
    <w:p w14:paraId="64D7A1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3F6B42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155</w:t>
      </w:r>
    </w:p>
    <w:p w14:paraId="10E721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156</w:t>
      </w:r>
    </w:p>
    <w:p w14:paraId="0E07B7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156</w:t>
      </w:r>
    </w:p>
    <w:p w14:paraId="591B161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156</w:t>
      </w:r>
    </w:p>
    <w:p w14:paraId="7F2A47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140490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156</w:t>
      </w:r>
    </w:p>
    <w:p w14:paraId="0E246F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156</w:t>
      </w:r>
    </w:p>
    <w:p w14:paraId="26DFD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156</w:t>
      </w:r>
    </w:p>
    <w:p w14:paraId="739374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157</w:t>
      </w:r>
    </w:p>
    <w:p w14:paraId="7AE039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157</w:t>
      </w:r>
    </w:p>
    <w:p w14:paraId="070CE95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158</w:t>
      </w:r>
    </w:p>
    <w:p w14:paraId="155F44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158</w:t>
      </w:r>
    </w:p>
    <w:p w14:paraId="02DD7D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158</w:t>
      </w:r>
    </w:p>
    <w:p w14:paraId="062EF0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158</w:t>
      </w:r>
    </w:p>
    <w:p w14:paraId="51D589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159</w:t>
      </w:r>
    </w:p>
    <w:p w14:paraId="08174E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160</w:t>
      </w:r>
    </w:p>
    <w:p w14:paraId="01330F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161</w:t>
      </w:r>
    </w:p>
    <w:p w14:paraId="1ED37B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163</w:t>
      </w:r>
    </w:p>
    <w:p w14:paraId="3230B5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164</w:t>
      </w:r>
    </w:p>
    <w:p w14:paraId="11AE86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165</w:t>
      </w:r>
    </w:p>
    <w:p w14:paraId="6F627D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166</w:t>
      </w:r>
    </w:p>
    <w:p w14:paraId="308379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168</w:t>
      </w:r>
    </w:p>
    <w:p w14:paraId="3EDC60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168</w:t>
      </w:r>
    </w:p>
    <w:p w14:paraId="275FEC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168</w:t>
      </w:r>
    </w:p>
    <w:p w14:paraId="25F6A0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168</w:t>
      </w:r>
    </w:p>
    <w:p w14:paraId="01734F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169</w:t>
      </w:r>
    </w:p>
    <w:p w14:paraId="3FCD20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169</w:t>
      </w:r>
    </w:p>
    <w:p w14:paraId="3B5BB8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169</w:t>
      </w:r>
    </w:p>
    <w:p w14:paraId="48B87B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6878913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170</w:t>
      </w:r>
    </w:p>
    <w:p w14:paraId="7467C6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170</w:t>
      </w:r>
    </w:p>
    <w:p w14:paraId="4C3E5A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170</w:t>
      </w:r>
    </w:p>
    <w:p w14:paraId="0F2B77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170</w:t>
      </w:r>
    </w:p>
    <w:p w14:paraId="1184D8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172</w:t>
      </w:r>
    </w:p>
    <w:p w14:paraId="3077EE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173</w:t>
      </w:r>
    </w:p>
    <w:p w14:paraId="03FC3C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175</w:t>
      </w:r>
    </w:p>
    <w:p w14:paraId="7EA17B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177</w:t>
      </w:r>
    </w:p>
    <w:p w14:paraId="141E46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178</w:t>
      </w:r>
    </w:p>
    <w:p w14:paraId="6887ED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180</w:t>
      </w:r>
    </w:p>
    <w:p w14:paraId="41B883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4.6A.2.6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182</w:t>
      </w:r>
    </w:p>
    <w:p w14:paraId="5EA3C5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184</w:t>
      </w:r>
    </w:p>
    <w:p w14:paraId="4BE459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184</w:t>
      </w:r>
    </w:p>
    <w:p w14:paraId="124AEF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185</w:t>
      </w:r>
    </w:p>
    <w:p w14:paraId="5FD6A7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185</w:t>
      </w:r>
    </w:p>
    <w:p w14:paraId="48F17B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185</w:t>
      </w:r>
    </w:p>
    <w:p w14:paraId="732592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185</w:t>
      </w:r>
    </w:p>
    <w:p w14:paraId="0362B4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185</w:t>
      </w:r>
    </w:p>
    <w:p w14:paraId="7CA06B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186</w:t>
      </w:r>
    </w:p>
    <w:p w14:paraId="315BE31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186</w:t>
      </w:r>
    </w:p>
    <w:p w14:paraId="2D24A2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186</w:t>
      </w:r>
    </w:p>
    <w:p w14:paraId="717A25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75FB5B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46EAB7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lastRenderedPageBreak/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359DB01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187</w:t>
      </w:r>
    </w:p>
    <w:p w14:paraId="7D78813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13033E8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189</w:t>
      </w:r>
    </w:p>
    <w:p w14:paraId="7E81B5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191</w:t>
      </w:r>
    </w:p>
    <w:p w14:paraId="5109AE8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191</w:t>
      </w:r>
    </w:p>
    <w:p w14:paraId="7B79F9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192</w:t>
      </w:r>
    </w:p>
    <w:p w14:paraId="117563A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192</w:t>
      </w:r>
    </w:p>
    <w:p w14:paraId="5F7D730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193</w:t>
      </w:r>
    </w:p>
    <w:p w14:paraId="6AB3DB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194</w:t>
      </w:r>
    </w:p>
    <w:p w14:paraId="10F570F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197</w:t>
      </w:r>
    </w:p>
    <w:p w14:paraId="32FB66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198</w:t>
      </w:r>
    </w:p>
    <w:p w14:paraId="71880F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199</w:t>
      </w:r>
    </w:p>
    <w:p w14:paraId="0BD582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199</w:t>
      </w:r>
    </w:p>
    <w:p w14:paraId="18EDF4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199</w:t>
      </w:r>
    </w:p>
    <w:p w14:paraId="7BD305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200</w:t>
      </w:r>
    </w:p>
    <w:p w14:paraId="697A55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15258A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200</w:t>
      </w:r>
    </w:p>
    <w:p w14:paraId="5C426C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201</w:t>
      </w:r>
    </w:p>
    <w:p w14:paraId="7B49DD7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201</w:t>
      </w:r>
    </w:p>
    <w:p w14:paraId="5BC306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202</w:t>
      </w:r>
    </w:p>
    <w:p w14:paraId="63EDE8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202</w:t>
      </w:r>
    </w:p>
    <w:p w14:paraId="390AA7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202</w:t>
      </w:r>
    </w:p>
    <w:p w14:paraId="68C884B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202</w:t>
      </w:r>
    </w:p>
    <w:p w14:paraId="6F98F2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204</w:t>
      </w:r>
    </w:p>
    <w:p w14:paraId="59A44F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206</w:t>
      </w:r>
    </w:p>
    <w:p w14:paraId="0F7ED6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208</w:t>
      </w:r>
    </w:p>
    <w:p w14:paraId="0FEE52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210</w:t>
      </w:r>
    </w:p>
    <w:p w14:paraId="44CFBAA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211</w:t>
      </w:r>
    </w:p>
    <w:p w14:paraId="7037AB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211</w:t>
      </w:r>
    </w:p>
    <w:p w14:paraId="22C96DB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211</w:t>
      </w:r>
    </w:p>
    <w:p w14:paraId="2483E2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213</w:t>
      </w:r>
    </w:p>
    <w:p w14:paraId="72A35E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215</w:t>
      </w:r>
    </w:p>
    <w:p w14:paraId="006C438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218</w:t>
      </w:r>
    </w:p>
    <w:p w14:paraId="5466E6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220</w:t>
      </w:r>
    </w:p>
    <w:p w14:paraId="0AABB4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221</w:t>
      </w:r>
    </w:p>
    <w:p w14:paraId="7840B5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221</w:t>
      </w:r>
    </w:p>
    <w:p w14:paraId="6573AA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221</w:t>
      </w:r>
    </w:p>
    <w:p w14:paraId="2168CB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222</w:t>
      </w:r>
    </w:p>
    <w:p w14:paraId="4C52EC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2446C0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222</w:t>
      </w:r>
    </w:p>
    <w:p w14:paraId="494210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222</w:t>
      </w:r>
    </w:p>
    <w:p w14:paraId="0681F80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223</w:t>
      </w:r>
    </w:p>
    <w:p w14:paraId="4314A8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223</w:t>
      </w:r>
    </w:p>
    <w:p w14:paraId="0A9FFA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224</w:t>
      </w:r>
    </w:p>
    <w:p w14:paraId="3666AC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225</w:t>
      </w:r>
    </w:p>
    <w:p w14:paraId="1BF74C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226</w:t>
      </w:r>
    </w:p>
    <w:p w14:paraId="793182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227</w:t>
      </w:r>
    </w:p>
    <w:p w14:paraId="7B6F39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228</w:t>
      </w:r>
    </w:p>
    <w:p w14:paraId="74FD0F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229</w:t>
      </w:r>
    </w:p>
    <w:p w14:paraId="2B4E7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230</w:t>
      </w:r>
    </w:p>
    <w:p w14:paraId="7B3082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231</w:t>
      </w:r>
    </w:p>
    <w:p w14:paraId="0F0DFA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232</w:t>
      </w:r>
    </w:p>
    <w:p w14:paraId="263E84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232</w:t>
      </w:r>
    </w:p>
    <w:p w14:paraId="476D78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233</w:t>
      </w:r>
    </w:p>
    <w:p w14:paraId="4DC769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234</w:t>
      </w:r>
    </w:p>
    <w:p w14:paraId="7639CD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229AED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235</w:t>
      </w:r>
    </w:p>
    <w:p w14:paraId="2CA38C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236</w:t>
      </w:r>
    </w:p>
    <w:p w14:paraId="19632E6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 Measurement</w:t>
      </w:r>
      <w:r>
        <w:rPr>
          <w:noProof/>
        </w:rPr>
        <w:tab/>
        <w:t>237</w:t>
      </w:r>
    </w:p>
    <w:p w14:paraId="0CF8F7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237</w:t>
      </w:r>
    </w:p>
    <w:p w14:paraId="4649EB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</w:t>
      </w:r>
      <w:r>
        <w:rPr>
          <w:noProof/>
        </w:rPr>
        <w:tab/>
        <w:t>237</w:t>
      </w:r>
    </w:p>
    <w:p w14:paraId="1CDE22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237</w:t>
      </w:r>
    </w:p>
    <w:p w14:paraId="10EE48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238</w:t>
      </w:r>
    </w:p>
    <w:p w14:paraId="2066A3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238</w:t>
      </w:r>
    </w:p>
    <w:p w14:paraId="1CAAE8AE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239</w:t>
      </w:r>
    </w:p>
    <w:p w14:paraId="63AD162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239</w:t>
      </w:r>
    </w:p>
    <w:p w14:paraId="0238BA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555E62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Requirements</w:t>
      </w:r>
      <w:r>
        <w:rPr>
          <w:noProof/>
        </w:rPr>
        <w:tab/>
        <w:t>240</w:t>
      </w:r>
    </w:p>
    <w:p w14:paraId="20E759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measurement capability</w:t>
      </w:r>
      <w:r>
        <w:rPr>
          <w:noProof/>
        </w:rPr>
        <w:tab/>
        <w:t>240</w:t>
      </w:r>
    </w:p>
    <w:p w14:paraId="665A54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Measurement and evaluation of serving cell</w:t>
      </w:r>
      <w:r>
        <w:rPr>
          <w:noProof/>
        </w:rPr>
        <w:tab/>
        <w:t>240</w:t>
      </w:r>
    </w:p>
    <w:p w14:paraId="326068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Measurements of intra-frequency E-UTRAN cells</w:t>
      </w:r>
      <w:r>
        <w:rPr>
          <w:noProof/>
        </w:rPr>
        <w:tab/>
        <w:t>240</w:t>
      </w:r>
    </w:p>
    <w:p w14:paraId="37A483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Measurements of inter-frequency E-UTRAN cells</w:t>
      </w:r>
      <w:r>
        <w:rPr>
          <w:noProof/>
        </w:rPr>
        <w:tab/>
        <w:t>240</w:t>
      </w:r>
    </w:p>
    <w:p w14:paraId="3D4E6C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240</w:t>
      </w:r>
    </w:p>
    <w:p w14:paraId="04A18B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240</w:t>
      </w:r>
    </w:p>
    <w:p w14:paraId="44651C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240</w:t>
      </w:r>
    </w:p>
    <w:p w14:paraId="760095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measurement capability for RedCap</w:t>
      </w:r>
      <w:r>
        <w:rPr>
          <w:noProof/>
        </w:rPr>
        <w:tab/>
        <w:t>240</w:t>
      </w:r>
    </w:p>
    <w:p w14:paraId="0F6325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240</w:t>
      </w:r>
    </w:p>
    <w:p w14:paraId="69B21DC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241</w:t>
      </w:r>
    </w:p>
    <w:p w14:paraId="712E50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241</w:t>
      </w:r>
    </w:p>
    <w:p w14:paraId="18D661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Cell Selection</w:t>
      </w:r>
      <w:r>
        <w:rPr>
          <w:noProof/>
        </w:rPr>
        <w:tab/>
        <w:t>241</w:t>
      </w:r>
    </w:p>
    <w:p w14:paraId="737227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Cell Reselection</w:t>
      </w:r>
      <w:r>
        <w:rPr>
          <w:noProof/>
        </w:rPr>
        <w:tab/>
        <w:t>241</w:t>
      </w:r>
    </w:p>
    <w:p w14:paraId="7D4FE4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241</w:t>
      </w:r>
    </w:p>
    <w:p w14:paraId="7CF25C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241</w:t>
      </w:r>
    </w:p>
    <w:p w14:paraId="78CA20D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242</w:t>
      </w:r>
    </w:p>
    <w:p w14:paraId="7D5A18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242</w:t>
      </w:r>
    </w:p>
    <w:p w14:paraId="045EEC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242</w:t>
      </w:r>
    </w:p>
    <w:p w14:paraId="489206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242</w:t>
      </w:r>
    </w:p>
    <w:p w14:paraId="25042F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244</w:t>
      </w:r>
    </w:p>
    <w:p w14:paraId="2C8C5C2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244</w:t>
      </w:r>
    </w:p>
    <w:p w14:paraId="1FB9459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</w:t>
      </w:r>
      <w:r>
        <w:rPr>
          <w:noProof/>
        </w:rPr>
        <w:tab/>
        <w:t>245</w:t>
      </w:r>
    </w:p>
    <w:p w14:paraId="21AFE6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741F61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245</w:t>
      </w:r>
    </w:p>
    <w:p w14:paraId="72DD51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245</w:t>
      </w:r>
    </w:p>
    <w:p w14:paraId="2F8E7B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245</w:t>
      </w:r>
    </w:p>
    <w:p w14:paraId="08151E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245</w:t>
      </w:r>
    </w:p>
    <w:p w14:paraId="2D4801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246</w:t>
      </w:r>
    </w:p>
    <w:p w14:paraId="3E6FC1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6057B3B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1F9545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FDD</w:t>
      </w:r>
      <w:r>
        <w:rPr>
          <w:noProof/>
        </w:rPr>
        <w:tab/>
        <w:t>247</w:t>
      </w:r>
    </w:p>
    <w:p w14:paraId="3C951B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3F5DF9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133364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TDD</w:t>
      </w:r>
      <w:r>
        <w:rPr>
          <w:noProof/>
        </w:rPr>
        <w:tab/>
        <w:t>247</w:t>
      </w:r>
    </w:p>
    <w:p w14:paraId="35926B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247</w:t>
      </w:r>
    </w:p>
    <w:p w14:paraId="4D2145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247</w:t>
      </w:r>
    </w:p>
    <w:p w14:paraId="107195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HD–FDD</w:t>
      </w:r>
      <w:r>
        <w:rPr>
          <w:noProof/>
        </w:rPr>
        <w:tab/>
        <w:t>249</w:t>
      </w:r>
    </w:p>
    <w:p w14:paraId="7077C7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249</w:t>
      </w:r>
    </w:p>
    <w:p w14:paraId="3E3F11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249</w:t>
      </w:r>
    </w:p>
    <w:p w14:paraId="147DA3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250</w:t>
      </w:r>
    </w:p>
    <w:p w14:paraId="32F22FB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Handover delay</w:t>
      </w:r>
      <w:r>
        <w:rPr>
          <w:noProof/>
        </w:rPr>
        <w:tab/>
        <w:t>250</w:t>
      </w:r>
    </w:p>
    <w:p w14:paraId="101D20A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Measurement time</w:t>
      </w:r>
      <w:r>
        <w:rPr>
          <w:noProof/>
        </w:rPr>
        <w:tab/>
        <w:t>251</w:t>
      </w:r>
    </w:p>
    <w:p w14:paraId="487B523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Preparation time</w:t>
      </w:r>
      <w:r>
        <w:rPr>
          <w:noProof/>
        </w:rPr>
        <w:tab/>
        <w:t>251</w:t>
      </w:r>
    </w:p>
    <w:p w14:paraId="3E0E82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 time</w:t>
      </w:r>
      <w:r>
        <w:rPr>
          <w:noProof/>
        </w:rPr>
        <w:tab/>
        <w:t>251</w:t>
      </w:r>
    </w:p>
    <w:p w14:paraId="4DC130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251</w:t>
      </w:r>
    </w:p>
    <w:p w14:paraId="077E35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252</w:t>
      </w:r>
    </w:p>
    <w:p w14:paraId="0FDE48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252</w:t>
      </w:r>
    </w:p>
    <w:p w14:paraId="5D95EC7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252</w:t>
      </w:r>
    </w:p>
    <w:p w14:paraId="5B9E254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other RATs</w:t>
      </w:r>
      <w:r>
        <w:rPr>
          <w:noProof/>
        </w:rPr>
        <w:tab/>
        <w:t>252</w:t>
      </w:r>
    </w:p>
    <w:p w14:paraId="5D0881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252</w:t>
      </w:r>
    </w:p>
    <w:p w14:paraId="2A69CA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3782EAD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34778E5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699CC3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- UTRAN TDD Handover</w:t>
      </w:r>
      <w:r>
        <w:rPr>
          <w:noProof/>
        </w:rPr>
        <w:tab/>
        <w:t>253</w:t>
      </w:r>
    </w:p>
    <w:p w14:paraId="3DF85C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Introduction</w:t>
      </w:r>
      <w:r>
        <w:rPr>
          <w:noProof/>
        </w:rPr>
        <w:tab/>
        <w:t>253</w:t>
      </w:r>
    </w:p>
    <w:p w14:paraId="7C0E15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4366F25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5F6C25D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52F547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GSM Handover</w:t>
      </w:r>
      <w:r>
        <w:rPr>
          <w:noProof/>
        </w:rPr>
        <w:tab/>
        <w:t>254</w:t>
      </w:r>
    </w:p>
    <w:p w14:paraId="26C41C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4C80FE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254</w:t>
      </w:r>
    </w:p>
    <w:p w14:paraId="0BA09E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254</w:t>
      </w:r>
    </w:p>
    <w:p w14:paraId="2BE1452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254</w:t>
      </w:r>
    </w:p>
    <w:p w14:paraId="7C266E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NR FR1 Handover</w:t>
      </w:r>
      <w:r>
        <w:rPr>
          <w:noProof/>
        </w:rPr>
        <w:tab/>
        <w:t>254</w:t>
      </w:r>
    </w:p>
    <w:p w14:paraId="696F47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254</w:t>
      </w:r>
    </w:p>
    <w:p w14:paraId="6D0462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Handover delay</w:t>
      </w:r>
      <w:r>
        <w:rPr>
          <w:noProof/>
        </w:rPr>
        <w:tab/>
        <w:t>255</w:t>
      </w:r>
    </w:p>
    <w:p w14:paraId="5C45D6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 time</w:t>
      </w:r>
      <w:r>
        <w:rPr>
          <w:noProof/>
        </w:rPr>
        <w:tab/>
        <w:t>255</w:t>
      </w:r>
    </w:p>
    <w:p w14:paraId="7E3C07F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- NR FR1 Handover to target cell using CCA</w:t>
      </w:r>
      <w:r>
        <w:rPr>
          <w:noProof/>
        </w:rPr>
        <w:tab/>
        <w:t>255</w:t>
      </w:r>
    </w:p>
    <w:p w14:paraId="600B6C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255</w:t>
      </w:r>
    </w:p>
    <w:p w14:paraId="315F59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Handover delay</w:t>
      </w:r>
      <w:r>
        <w:rPr>
          <w:noProof/>
        </w:rPr>
        <w:tab/>
        <w:t>256</w:t>
      </w:r>
    </w:p>
    <w:p w14:paraId="31F793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 time</w:t>
      </w:r>
      <w:r>
        <w:rPr>
          <w:noProof/>
        </w:rPr>
        <w:tab/>
        <w:t>256</w:t>
      </w:r>
    </w:p>
    <w:p w14:paraId="01DADA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- NR FR1 Handover</w:t>
      </w:r>
      <w:r w:rsidRPr="003E52FD">
        <w:rPr>
          <w:noProof/>
          <w:lang w:val="sv-SE" w:eastAsia="ko-KR"/>
        </w:rPr>
        <w:t xml:space="preserve"> for </w:t>
      </w:r>
      <w:r w:rsidRPr="003E52FD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257</w:t>
      </w:r>
    </w:p>
    <w:p w14:paraId="440A83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6265DE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Requirements</w:t>
      </w:r>
      <w:r>
        <w:rPr>
          <w:noProof/>
        </w:rPr>
        <w:tab/>
        <w:t>257</w:t>
      </w:r>
    </w:p>
    <w:p w14:paraId="7920D4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- NR FR2 Handover</w:t>
      </w:r>
      <w:r>
        <w:rPr>
          <w:noProof/>
        </w:rPr>
        <w:tab/>
        <w:t>257</w:t>
      </w:r>
    </w:p>
    <w:p w14:paraId="7B7413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Introduction</w:t>
      </w:r>
      <w:r>
        <w:rPr>
          <w:noProof/>
        </w:rPr>
        <w:tab/>
        <w:t>257</w:t>
      </w:r>
    </w:p>
    <w:p w14:paraId="2F2761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Handover delay</w:t>
      </w:r>
      <w:r>
        <w:rPr>
          <w:noProof/>
        </w:rPr>
        <w:tab/>
        <w:t>257</w:t>
      </w:r>
    </w:p>
    <w:p w14:paraId="14E6A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 time</w:t>
      </w:r>
      <w:r>
        <w:rPr>
          <w:noProof/>
        </w:rPr>
        <w:tab/>
        <w:t>257</w:t>
      </w:r>
    </w:p>
    <w:p w14:paraId="6F78B42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Non-3GPP RATs</w:t>
      </w:r>
      <w:r>
        <w:rPr>
          <w:noProof/>
        </w:rPr>
        <w:tab/>
        <w:t>258</w:t>
      </w:r>
    </w:p>
    <w:p w14:paraId="04A490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HRPD Handover</w:t>
      </w:r>
      <w:r>
        <w:rPr>
          <w:noProof/>
        </w:rPr>
        <w:tab/>
        <w:t>258</w:t>
      </w:r>
    </w:p>
    <w:p w14:paraId="383A89A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38C0681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48664E0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17CCB0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– cdma2000 1X Handover</w:t>
      </w:r>
      <w:r>
        <w:rPr>
          <w:noProof/>
        </w:rPr>
        <w:tab/>
        <w:t>259</w:t>
      </w:r>
    </w:p>
    <w:p w14:paraId="2288A5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Introduction</w:t>
      </w:r>
      <w:r>
        <w:rPr>
          <w:noProof/>
        </w:rPr>
        <w:tab/>
        <w:t>259</w:t>
      </w:r>
    </w:p>
    <w:p w14:paraId="6F4A8D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1A14626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1B0F232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259</w:t>
      </w:r>
    </w:p>
    <w:p w14:paraId="2EC3F83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2F1726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260</w:t>
      </w:r>
    </w:p>
    <w:p w14:paraId="261AF3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260</w:t>
      </w:r>
    </w:p>
    <w:p w14:paraId="730F57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2E9BB4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267B4D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260</w:t>
      </w:r>
    </w:p>
    <w:p w14:paraId="636500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261</w:t>
      </w:r>
    </w:p>
    <w:p w14:paraId="34D9A3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1C52295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170961E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261</w:t>
      </w:r>
    </w:p>
    <w:p w14:paraId="5DFD86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261</w:t>
      </w:r>
    </w:p>
    <w:p w14:paraId="621338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261</w:t>
      </w:r>
    </w:p>
    <w:p w14:paraId="1669D5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261</w:t>
      </w:r>
    </w:p>
    <w:p w14:paraId="7520C5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262</w:t>
      </w:r>
    </w:p>
    <w:p w14:paraId="05447E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262</w:t>
      </w:r>
    </w:p>
    <w:p w14:paraId="2FC677D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262</w:t>
      </w:r>
    </w:p>
    <w:p w14:paraId="6BF0EF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150E39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262</w:t>
      </w:r>
    </w:p>
    <w:p w14:paraId="5DCE52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262</w:t>
      </w:r>
    </w:p>
    <w:p w14:paraId="4F3E52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24FA9B4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5.5A.2.1.2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3D2487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263</w:t>
      </w:r>
    </w:p>
    <w:p w14:paraId="3D7D91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263</w:t>
      </w:r>
    </w:p>
    <w:p w14:paraId="153D7E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Handover delay</w:t>
      </w:r>
      <w:r>
        <w:rPr>
          <w:noProof/>
        </w:rPr>
        <w:tab/>
        <w:t>263</w:t>
      </w:r>
    </w:p>
    <w:p w14:paraId="7337B5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Measurement time</w:t>
      </w:r>
      <w:r>
        <w:rPr>
          <w:noProof/>
        </w:rPr>
        <w:tab/>
        <w:t>263</w:t>
      </w:r>
    </w:p>
    <w:p w14:paraId="3B39EC1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Preparation time</w:t>
      </w:r>
      <w:r>
        <w:rPr>
          <w:noProof/>
        </w:rPr>
        <w:tab/>
        <w:t>264</w:t>
      </w:r>
    </w:p>
    <w:p w14:paraId="38227E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 time</w:t>
      </w:r>
      <w:r>
        <w:rPr>
          <w:noProof/>
        </w:rPr>
        <w:tab/>
        <w:t>264</w:t>
      </w:r>
    </w:p>
    <w:p w14:paraId="1E5525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265</w:t>
      </w:r>
    </w:p>
    <w:p w14:paraId="4397CF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265</w:t>
      </w:r>
    </w:p>
    <w:p w14:paraId="31F8FF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265</w:t>
      </w:r>
    </w:p>
    <w:p w14:paraId="386E269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265</w:t>
      </w:r>
    </w:p>
    <w:p w14:paraId="74CA5F7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265</w:t>
      </w:r>
    </w:p>
    <w:p w14:paraId="12BC58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266</w:t>
      </w:r>
    </w:p>
    <w:p w14:paraId="5EAC65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266</w:t>
      </w:r>
    </w:p>
    <w:p w14:paraId="16AE4F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3835C4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Measurement time</w:t>
      </w:r>
      <w:r>
        <w:rPr>
          <w:noProof/>
        </w:rPr>
        <w:tab/>
        <w:t>266</w:t>
      </w:r>
    </w:p>
    <w:p w14:paraId="01B5B24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Preparation time</w:t>
      </w:r>
      <w:r>
        <w:rPr>
          <w:noProof/>
        </w:rPr>
        <w:tab/>
        <w:t>267</w:t>
      </w:r>
    </w:p>
    <w:p w14:paraId="3283F82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 time</w:t>
      </w:r>
      <w:r>
        <w:rPr>
          <w:noProof/>
        </w:rPr>
        <w:tab/>
        <w:t>267</w:t>
      </w:r>
    </w:p>
    <w:p w14:paraId="0BD48F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268</w:t>
      </w:r>
    </w:p>
    <w:p w14:paraId="748A22E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268</w:t>
      </w:r>
    </w:p>
    <w:p w14:paraId="726934D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DAPS Handover</w:t>
      </w:r>
      <w:r>
        <w:rPr>
          <w:noProof/>
        </w:rPr>
        <w:tab/>
        <w:t>268</w:t>
      </w:r>
    </w:p>
    <w:p w14:paraId="491DA0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109131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268</w:t>
      </w:r>
    </w:p>
    <w:p w14:paraId="2D1525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268</w:t>
      </w:r>
    </w:p>
    <w:p w14:paraId="1F4EAF8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268</w:t>
      </w:r>
    </w:p>
    <w:p w14:paraId="28AF7F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6FAB7B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269</w:t>
      </w:r>
    </w:p>
    <w:p w14:paraId="209BCE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</w:t>
      </w:r>
      <w:r>
        <w:rPr>
          <w:noProof/>
        </w:rPr>
        <w:tab/>
        <w:t>270</w:t>
      </w:r>
    </w:p>
    <w:p w14:paraId="144A1F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</w:t>
      </w:r>
      <w:r>
        <w:rPr>
          <w:noProof/>
        </w:rPr>
        <w:tab/>
        <w:t>270</w:t>
      </w:r>
    </w:p>
    <w:p w14:paraId="7AB4F79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</w:t>
      </w:r>
      <w:r>
        <w:rPr>
          <w:noProof/>
        </w:rPr>
        <w:tab/>
        <w:t>270</w:t>
      </w:r>
    </w:p>
    <w:p w14:paraId="0B8C20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270</w:t>
      </w:r>
    </w:p>
    <w:p w14:paraId="19D3E9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270</w:t>
      </w:r>
    </w:p>
    <w:p w14:paraId="71B4FC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Changing Delay requirements</w:t>
      </w:r>
      <w:r>
        <w:rPr>
          <w:noProof/>
        </w:rPr>
        <w:tab/>
        <w:t>270</w:t>
      </w:r>
    </w:p>
    <w:p w14:paraId="4743DE4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271</w:t>
      </w:r>
    </w:p>
    <w:p w14:paraId="11B207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75CB3A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272</w:t>
      </w:r>
    </w:p>
    <w:p w14:paraId="108DF8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272</w:t>
      </w:r>
    </w:p>
    <w:p w14:paraId="31743C2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273</w:t>
      </w:r>
    </w:p>
    <w:p w14:paraId="5333EF1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273</w:t>
      </w:r>
    </w:p>
    <w:p w14:paraId="0A693B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020A28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273</w:t>
      </w:r>
    </w:p>
    <w:p w14:paraId="5AD1CE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273</w:t>
      </w:r>
    </w:p>
    <w:p w14:paraId="3DFDA7A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274</w:t>
      </w:r>
    </w:p>
    <w:p w14:paraId="4715C5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293E08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4BCCF9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274</w:t>
      </w:r>
    </w:p>
    <w:p w14:paraId="119211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274</w:t>
      </w:r>
    </w:p>
    <w:p w14:paraId="2BB523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274</w:t>
      </w:r>
    </w:p>
    <w:p w14:paraId="5F1915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274</w:t>
      </w:r>
    </w:p>
    <w:p w14:paraId="604FFF0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274</w:t>
      </w:r>
    </w:p>
    <w:p w14:paraId="77F788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274</w:t>
      </w:r>
    </w:p>
    <w:p w14:paraId="6E4747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275</w:t>
      </w:r>
    </w:p>
    <w:p w14:paraId="3F877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275</w:t>
      </w:r>
    </w:p>
    <w:p w14:paraId="4AC0B8B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275</w:t>
      </w:r>
    </w:p>
    <w:p w14:paraId="5E7ADE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275</w:t>
      </w:r>
    </w:p>
    <w:p w14:paraId="2AB30F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Cat-M1 UEs</w:t>
      </w:r>
      <w:r>
        <w:rPr>
          <w:noProof/>
        </w:rPr>
        <w:tab/>
        <w:t>275</w:t>
      </w:r>
    </w:p>
    <w:p w14:paraId="327110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275</w:t>
      </w:r>
    </w:p>
    <w:p w14:paraId="3693A63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276</w:t>
      </w:r>
    </w:p>
    <w:p w14:paraId="595D6F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709A4F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276</w:t>
      </w:r>
    </w:p>
    <w:p w14:paraId="6AF15A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276</w:t>
      </w:r>
    </w:p>
    <w:p w14:paraId="4829C8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276</w:t>
      </w:r>
    </w:p>
    <w:p w14:paraId="060654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277</w:t>
      </w:r>
    </w:p>
    <w:p w14:paraId="3BE561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277</w:t>
      </w:r>
    </w:p>
    <w:p w14:paraId="69C968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RRC connection release with redirection to NR </w:t>
      </w:r>
      <w:r w:rsidRPr="003E52FD">
        <w:rPr>
          <w:noProof/>
          <w:lang w:val="en-US"/>
        </w:rPr>
        <w:t>carrier subject to CCA</w:t>
      </w:r>
      <w:r>
        <w:rPr>
          <w:noProof/>
        </w:rPr>
        <w:tab/>
        <w:t>278</w:t>
      </w:r>
    </w:p>
    <w:p w14:paraId="6EAC47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279</w:t>
      </w:r>
    </w:p>
    <w:p w14:paraId="624A60F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280</w:t>
      </w:r>
    </w:p>
    <w:p w14:paraId="5A764B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0736A0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280</w:t>
      </w:r>
    </w:p>
    <w:p w14:paraId="55C3CD2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280</w:t>
      </w:r>
    </w:p>
    <w:p w14:paraId="53A18A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7748B2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3AF65F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281</w:t>
      </w:r>
    </w:p>
    <w:p w14:paraId="18C440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281</w:t>
      </w:r>
    </w:p>
    <w:p w14:paraId="3BE2195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282</w:t>
      </w:r>
    </w:p>
    <w:p w14:paraId="6BF1FD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3D88F0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498C73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282</w:t>
      </w:r>
    </w:p>
    <w:p w14:paraId="2C285D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283</w:t>
      </w:r>
    </w:p>
    <w:p w14:paraId="23A1562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283</w:t>
      </w:r>
    </w:p>
    <w:p w14:paraId="7F731A5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7DC665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284</w:t>
      </w:r>
    </w:p>
    <w:p w14:paraId="3F2A2C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284</w:t>
      </w:r>
    </w:p>
    <w:p w14:paraId="50035E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284</w:t>
      </w:r>
    </w:p>
    <w:p w14:paraId="2C3FAB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284</w:t>
      </w:r>
    </w:p>
    <w:p w14:paraId="21A603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284</w:t>
      </w:r>
    </w:p>
    <w:p w14:paraId="78D157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284</w:t>
      </w:r>
    </w:p>
    <w:p w14:paraId="120E3B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284</w:t>
      </w:r>
    </w:p>
    <w:p w14:paraId="470994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285</w:t>
      </w:r>
    </w:p>
    <w:p w14:paraId="55964B3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285</w:t>
      </w:r>
    </w:p>
    <w:p w14:paraId="01D00E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25D244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0E95D6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286</w:t>
      </w:r>
    </w:p>
    <w:p w14:paraId="2563B1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286</w:t>
      </w:r>
    </w:p>
    <w:p w14:paraId="7CA2D5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286</w:t>
      </w:r>
    </w:p>
    <w:p w14:paraId="0DE41D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286</w:t>
      </w:r>
    </w:p>
    <w:p w14:paraId="035A3C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286</w:t>
      </w:r>
    </w:p>
    <w:p w14:paraId="37CF70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286</w:t>
      </w:r>
    </w:p>
    <w:p w14:paraId="2C25AB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287</w:t>
      </w:r>
    </w:p>
    <w:p w14:paraId="3C23C77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287</w:t>
      </w:r>
    </w:p>
    <w:p w14:paraId="43A8FB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44D199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37F416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288</w:t>
      </w:r>
    </w:p>
    <w:p w14:paraId="2A1EE7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Re-establishment delay requirement for CEModeB</w:t>
      </w:r>
      <w:r>
        <w:rPr>
          <w:noProof/>
        </w:rPr>
        <w:tab/>
        <w:t>288</w:t>
      </w:r>
    </w:p>
    <w:p w14:paraId="7EA2BA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289</w:t>
      </w:r>
    </w:p>
    <w:p w14:paraId="43E2BD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6C9927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289</w:t>
      </w:r>
    </w:p>
    <w:p w14:paraId="4A8CA6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289</w:t>
      </w:r>
    </w:p>
    <w:p w14:paraId="10CCF6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6.7A.2.2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Re-establishment delay requirement for CEModeB</w:t>
      </w:r>
      <w:r>
        <w:rPr>
          <w:noProof/>
        </w:rPr>
        <w:tab/>
        <w:t>290</w:t>
      </w:r>
    </w:p>
    <w:p w14:paraId="220E230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290</w:t>
      </w:r>
    </w:p>
    <w:p w14:paraId="136279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43EA07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043168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291</w:t>
      </w:r>
    </w:p>
    <w:p w14:paraId="76885E6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291</w:t>
      </w:r>
    </w:p>
    <w:p w14:paraId="689A74C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087FBF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27D51D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291</w:t>
      </w:r>
    </w:p>
    <w:p w14:paraId="35D890C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292</w:t>
      </w:r>
    </w:p>
    <w:p w14:paraId="503743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73159B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1EFD54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293</w:t>
      </w:r>
    </w:p>
    <w:p w14:paraId="778D68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06E686E6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294</w:t>
      </w:r>
    </w:p>
    <w:p w14:paraId="54D1D9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294</w:t>
      </w:r>
    </w:p>
    <w:p w14:paraId="117FD9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Introduction</w:t>
      </w:r>
      <w:r>
        <w:rPr>
          <w:noProof/>
        </w:rPr>
        <w:tab/>
        <w:t>294</w:t>
      </w:r>
    </w:p>
    <w:p w14:paraId="70CADC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Requirements</w:t>
      </w:r>
      <w:r>
        <w:rPr>
          <w:noProof/>
        </w:rPr>
        <w:tab/>
        <w:t>294</w:t>
      </w:r>
    </w:p>
    <w:p w14:paraId="316CB8C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296</w:t>
      </w:r>
    </w:p>
    <w:p w14:paraId="32F8B6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296</w:t>
      </w:r>
    </w:p>
    <w:p w14:paraId="0A73C1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Requirements</w:t>
      </w:r>
      <w:r>
        <w:rPr>
          <w:noProof/>
        </w:rPr>
        <w:tab/>
        <w:t>296</w:t>
      </w:r>
    </w:p>
    <w:p w14:paraId="15CFBA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296</w:t>
      </w:r>
    </w:p>
    <w:p w14:paraId="5D2073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296</w:t>
      </w:r>
    </w:p>
    <w:p w14:paraId="40EB02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12CA0D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296</w:t>
      </w:r>
    </w:p>
    <w:p w14:paraId="6C77E7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297</w:t>
      </w:r>
    </w:p>
    <w:p w14:paraId="4EEA49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Cell phase synchronization accuracy (TDD)</w:t>
      </w:r>
      <w:r>
        <w:rPr>
          <w:noProof/>
        </w:rPr>
        <w:tab/>
        <w:t>297</w:t>
      </w:r>
    </w:p>
    <w:p w14:paraId="0D12D1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Definition</w:t>
      </w:r>
      <w:r>
        <w:rPr>
          <w:noProof/>
        </w:rPr>
        <w:tab/>
        <w:t>297</w:t>
      </w:r>
    </w:p>
    <w:p w14:paraId="25F71E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Minimum requirements</w:t>
      </w:r>
      <w:r>
        <w:rPr>
          <w:noProof/>
        </w:rPr>
        <w:tab/>
        <w:t>297</w:t>
      </w:r>
    </w:p>
    <w:p w14:paraId="146755E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298</w:t>
      </w:r>
    </w:p>
    <w:p w14:paraId="5B576E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443396C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298</w:t>
      </w:r>
    </w:p>
    <w:p w14:paraId="0A2C01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Synchronized E-UTRAN</w:t>
      </w:r>
      <w:r>
        <w:rPr>
          <w:noProof/>
        </w:rPr>
        <w:tab/>
        <w:t>298</w:t>
      </w:r>
    </w:p>
    <w:p w14:paraId="554611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Non-Synchronized E-UTRAN</w:t>
      </w:r>
      <w:r>
        <w:rPr>
          <w:noProof/>
        </w:rPr>
        <w:tab/>
        <w:t>298</w:t>
      </w:r>
    </w:p>
    <w:p w14:paraId="7C2CF4B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298</w:t>
      </w:r>
    </w:p>
    <w:p w14:paraId="63B520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298</w:t>
      </w:r>
    </w:p>
    <w:p w14:paraId="36AF3F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7C3369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300</w:t>
      </w:r>
    </w:p>
    <w:p w14:paraId="5B751B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300</w:t>
      </w:r>
    </w:p>
    <w:p w14:paraId="36BC01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302</w:t>
      </w:r>
    </w:p>
    <w:p w14:paraId="65820A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302</w:t>
      </w:r>
    </w:p>
    <w:p w14:paraId="48D6A6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302</w:t>
      </w:r>
    </w:p>
    <w:p w14:paraId="6DCCD0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303</w:t>
      </w:r>
    </w:p>
    <w:p w14:paraId="6573BB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23FCDF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303</w:t>
      </w:r>
    </w:p>
    <w:p w14:paraId="371E61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304</w:t>
      </w:r>
    </w:p>
    <w:p w14:paraId="238C10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305</w:t>
      </w:r>
    </w:p>
    <w:p w14:paraId="4F6A74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307</w:t>
      </w:r>
    </w:p>
    <w:p w14:paraId="420A16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308</w:t>
      </w:r>
    </w:p>
    <w:p w14:paraId="181361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308</w:t>
      </w:r>
    </w:p>
    <w:p w14:paraId="3A942A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309</w:t>
      </w:r>
    </w:p>
    <w:p w14:paraId="612EB3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309</w:t>
      </w:r>
    </w:p>
    <w:p w14:paraId="579DE2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309</w:t>
      </w:r>
    </w:p>
    <w:p w14:paraId="5EF8D8B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311</w:t>
      </w:r>
    </w:p>
    <w:p w14:paraId="0B9EBE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311</w:t>
      </w:r>
    </w:p>
    <w:p w14:paraId="63F821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312</w:t>
      </w:r>
    </w:p>
    <w:p w14:paraId="412885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313</w:t>
      </w:r>
    </w:p>
    <w:p w14:paraId="4A8D03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314</w:t>
      </w:r>
    </w:p>
    <w:p w14:paraId="1EC0ADA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315</w:t>
      </w:r>
    </w:p>
    <w:p w14:paraId="60D25E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316</w:t>
      </w:r>
    </w:p>
    <w:p w14:paraId="01903E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316</w:t>
      </w:r>
    </w:p>
    <w:p w14:paraId="15B118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318</w:t>
      </w:r>
    </w:p>
    <w:p w14:paraId="45F7A5F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320</w:t>
      </w:r>
    </w:p>
    <w:p w14:paraId="48A7FE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6FD06C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29E259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321</w:t>
      </w:r>
    </w:p>
    <w:p w14:paraId="6B8FBD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321</w:t>
      </w:r>
    </w:p>
    <w:p w14:paraId="045DB8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321</w:t>
      </w:r>
    </w:p>
    <w:p w14:paraId="1A7C8A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321</w:t>
      </w:r>
    </w:p>
    <w:p w14:paraId="36E894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321</w:t>
      </w:r>
    </w:p>
    <w:p w14:paraId="13A65B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321</w:t>
      </w:r>
    </w:p>
    <w:p w14:paraId="700AA2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322</w:t>
      </w:r>
    </w:p>
    <w:p w14:paraId="63143A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322</w:t>
      </w:r>
    </w:p>
    <w:p w14:paraId="1A1760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322</w:t>
      </w:r>
    </w:p>
    <w:p w14:paraId="0DE4E0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323</w:t>
      </w:r>
    </w:p>
    <w:p w14:paraId="20783C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323</w:t>
      </w:r>
    </w:p>
    <w:p w14:paraId="3FB29F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324</w:t>
      </w:r>
    </w:p>
    <w:p w14:paraId="42924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at </w:t>
      </w:r>
      <w:r w:rsidRPr="003E52FD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324</w:t>
      </w:r>
    </w:p>
    <w:p w14:paraId="00F678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325</w:t>
      </w:r>
    </w:p>
    <w:p w14:paraId="0A75FB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325</w:t>
      </w:r>
    </w:p>
    <w:p w14:paraId="6B3205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325</w:t>
      </w:r>
    </w:p>
    <w:p w14:paraId="79194D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326</w:t>
      </w:r>
    </w:p>
    <w:p w14:paraId="5AB9D4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326</w:t>
      </w:r>
    </w:p>
    <w:p w14:paraId="2612A7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326</w:t>
      </w:r>
    </w:p>
    <w:p w14:paraId="34AAFA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326</w:t>
      </w:r>
    </w:p>
    <w:p w14:paraId="1E5B62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327</w:t>
      </w:r>
    </w:p>
    <w:p w14:paraId="32DD6E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en-GB"/>
        </w:rPr>
        <w:t>7.8.2.22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en-GB"/>
        </w:rPr>
        <w:t>Interruptions during inter-RAT NR measurements without measurement gap</w:t>
      </w:r>
      <w:r>
        <w:rPr>
          <w:noProof/>
        </w:rPr>
        <w:tab/>
        <w:t>327</w:t>
      </w:r>
    </w:p>
    <w:p w14:paraId="73E9286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328</w:t>
      </w:r>
    </w:p>
    <w:p w14:paraId="52C071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3BC4AE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328</w:t>
      </w:r>
    </w:p>
    <w:p w14:paraId="036E70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328</w:t>
      </w:r>
    </w:p>
    <w:p w14:paraId="3ECB96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329</w:t>
      </w:r>
    </w:p>
    <w:p w14:paraId="235C78C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329</w:t>
      </w:r>
    </w:p>
    <w:p w14:paraId="2D92D3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74B9274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7E245C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329</w:t>
      </w:r>
    </w:p>
    <w:p w14:paraId="540EE3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329</w:t>
      </w:r>
    </w:p>
    <w:p w14:paraId="5A2FA8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330</w:t>
      </w:r>
    </w:p>
    <w:p w14:paraId="715DF3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330</w:t>
      </w:r>
    </w:p>
    <w:p w14:paraId="3C5C305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330</w:t>
      </w:r>
    </w:p>
    <w:p w14:paraId="37B83B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330</w:t>
      </w:r>
    </w:p>
    <w:p w14:paraId="31C0FE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332</w:t>
      </w:r>
    </w:p>
    <w:p w14:paraId="53E531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332</w:t>
      </w:r>
    </w:p>
    <w:p w14:paraId="1AA19F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332</w:t>
      </w:r>
    </w:p>
    <w:p w14:paraId="457B8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333</w:t>
      </w:r>
    </w:p>
    <w:p w14:paraId="2FF808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</w:t>
      </w:r>
      <w:r>
        <w:rPr>
          <w:noProof/>
        </w:rPr>
        <w:tab/>
        <w:t>333</w:t>
      </w:r>
    </w:p>
    <w:p w14:paraId="5961AB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333</w:t>
      </w:r>
    </w:p>
    <w:p w14:paraId="130EC9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333</w:t>
      </w:r>
    </w:p>
    <w:p w14:paraId="3967F6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334</w:t>
      </w:r>
    </w:p>
    <w:p w14:paraId="6455714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334</w:t>
      </w:r>
    </w:p>
    <w:p w14:paraId="3CE8C1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485761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334</w:t>
      </w:r>
    </w:p>
    <w:p w14:paraId="5B5096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334</w:t>
      </w:r>
    </w:p>
    <w:p w14:paraId="3DA3AA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335</w:t>
      </w:r>
    </w:p>
    <w:p w14:paraId="4AC700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335</w:t>
      </w:r>
    </w:p>
    <w:p w14:paraId="4F62E2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335</w:t>
      </w:r>
    </w:p>
    <w:p w14:paraId="1FA033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335</w:t>
      </w:r>
    </w:p>
    <w:p w14:paraId="5FD3C9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336</w:t>
      </w:r>
    </w:p>
    <w:p w14:paraId="5AE8E1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336</w:t>
      </w:r>
    </w:p>
    <w:p w14:paraId="3317F2B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337</w:t>
      </w:r>
    </w:p>
    <w:p w14:paraId="38C7CC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Definition</w:t>
      </w:r>
      <w:r>
        <w:rPr>
          <w:noProof/>
        </w:rPr>
        <w:tab/>
        <w:t>337</w:t>
      </w:r>
    </w:p>
    <w:p w14:paraId="64077D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Minimum requirements</w:t>
      </w:r>
      <w:r>
        <w:rPr>
          <w:noProof/>
        </w:rPr>
        <w:tab/>
        <w:t>337</w:t>
      </w:r>
    </w:p>
    <w:p w14:paraId="0E63B2F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337</w:t>
      </w:r>
    </w:p>
    <w:p w14:paraId="21D564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12805A1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337</w:t>
      </w:r>
    </w:p>
    <w:p w14:paraId="610D9D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338</w:t>
      </w:r>
    </w:p>
    <w:p w14:paraId="6262A2C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338</w:t>
      </w:r>
    </w:p>
    <w:p w14:paraId="7D0AD9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2449A1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338</w:t>
      </w:r>
    </w:p>
    <w:p w14:paraId="37D35D7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339</w:t>
      </w:r>
    </w:p>
    <w:p w14:paraId="42B4C7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C496D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17FC85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339</w:t>
      </w:r>
    </w:p>
    <w:p w14:paraId="4D8CF5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339</w:t>
      </w:r>
    </w:p>
    <w:p w14:paraId="33A84D3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339</w:t>
      </w:r>
    </w:p>
    <w:p w14:paraId="5AA6479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</w:t>
      </w:r>
      <w:r>
        <w:rPr>
          <w:noProof/>
        </w:rPr>
        <w:tab/>
        <w:t>339</w:t>
      </w:r>
    </w:p>
    <w:p w14:paraId="381435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340</w:t>
      </w:r>
    </w:p>
    <w:p w14:paraId="7A4EC5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340</w:t>
      </w:r>
    </w:p>
    <w:p w14:paraId="3AF91F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340</w:t>
      </w:r>
    </w:p>
    <w:p w14:paraId="0229D7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340</w:t>
      </w:r>
    </w:p>
    <w:p w14:paraId="1A3080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341</w:t>
      </w:r>
    </w:p>
    <w:p w14:paraId="51BD01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341</w:t>
      </w:r>
    </w:p>
    <w:p w14:paraId="5AF5BC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341</w:t>
      </w:r>
    </w:p>
    <w:p w14:paraId="20509A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341</w:t>
      </w:r>
    </w:p>
    <w:p w14:paraId="4F46588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342</w:t>
      </w:r>
    </w:p>
    <w:p w14:paraId="58BE57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342</w:t>
      </w:r>
    </w:p>
    <w:p w14:paraId="191DA5A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343</w:t>
      </w:r>
    </w:p>
    <w:p w14:paraId="21689F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45C2AF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343</w:t>
      </w:r>
    </w:p>
    <w:p w14:paraId="58E2F4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5D08C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343</w:t>
      </w:r>
    </w:p>
    <w:p w14:paraId="7CA333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343</w:t>
      </w:r>
    </w:p>
    <w:p w14:paraId="1BF9959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343</w:t>
      </w:r>
    </w:p>
    <w:p w14:paraId="50EBF7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343</w:t>
      </w:r>
    </w:p>
    <w:p w14:paraId="077B29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344</w:t>
      </w:r>
    </w:p>
    <w:p w14:paraId="1AE3B1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346</w:t>
      </w:r>
    </w:p>
    <w:p w14:paraId="2C1DF9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14EE41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135168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348</w:t>
      </w:r>
    </w:p>
    <w:p w14:paraId="351209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348</w:t>
      </w:r>
    </w:p>
    <w:p w14:paraId="100CDF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348</w:t>
      </w:r>
    </w:p>
    <w:p w14:paraId="58EF6E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747F9F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350</w:t>
      </w:r>
    </w:p>
    <w:p w14:paraId="5F184D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425D00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04D85B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7B44AA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354</w:t>
      </w:r>
    </w:p>
    <w:p w14:paraId="145AEE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5</w:t>
      </w:r>
      <w:r w:rsidRPr="003E52F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354</w:t>
      </w:r>
    </w:p>
    <w:p w14:paraId="7F8F6D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5</w:t>
      </w:r>
      <w:r w:rsidRPr="003E52F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354</w:t>
      </w:r>
    </w:p>
    <w:p w14:paraId="3C77F2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356</w:t>
      </w:r>
    </w:p>
    <w:p w14:paraId="609B88A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356</w:t>
      </w:r>
    </w:p>
    <w:p w14:paraId="49D729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Introduction</w:t>
      </w:r>
      <w:r>
        <w:rPr>
          <w:noProof/>
        </w:rPr>
        <w:tab/>
        <w:t>356</w:t>
      </w:r>
    </w:p>
    <w:p w14:paraId="5E5511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Requirements for FD-FDD and CE mode A</w:t>
      </w:r>
      <w:r>
        <w:rPr>
          <w:noProof/>
        </w:rPr>
        <w:tab/>
        <w:t>356</w:t>
      </w:r>
    </w:p>
    <w:p w14:paraId="007BF3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7.19A.2.</w:t>
      </w:r>
      <w:r w:rsidRPr="003E52F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no DRX is used</w:t>
      </w:r>
      <w:r>
        <w:rPr>
          <w:noProof/>
        </w:rPr>
        <w:tab/>
        <w:t>358</w:t>
      </w:r>
    </w:p>
    <w:p w14:paraId="2E27C6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7.19A.2.</w:t>
      </w:r>
      <w:r w:rsidRPr="003E52F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DRX is used</w:t>
      </w:r>
      <w:r>
        <w:rPr>
          <w:noProof/>
        </w:rPr>
        <w:tab/>
        <w:t>359</w:t>
      </w:r>
    </w:p>
    <w:p w14:paraId="46ECD2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7.19A.2.</w:t>
      </w:r>
      <w:r w:rsidRPr="003E52F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at transitions</w:t>
      </w:r>
      <w:r>
        <w:rPr>
          <w:noProof/>
        </w:rPr>
        <w:tab/>
        <w:t>360</w:t>
      </w:r>
    </w:p>
    <w:p w14:paraId="065265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Requirements for HD-FDD with CE mode A</w:t>
      </w:r>
      <w:r>
        <w:rPr>
          <w:noProof/>
        </w:rPr>
        <w:tab/>
        <w:t>360</w:t>
      </w:r>
    </w:p>
    <w:p w14:paraId="220408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</w:t>
      </w:r>
      <w:r w:rsidRPr="003E52FD">
        <w:rPr>
          <w:rFonts w:eastAsia="SimSun"/>
          <w:noProof/>
        </w:rPr>
        <w:t>3</w:t>
      </w:r>
      <w:r w:rsidRPr="003E52FD">
        <w:rPr>
          <w:rFonts w:eastAsia="?? ??"/>
          <w:noProof/>
        </w:rPr>
        <w:t>.</w:t>
      </w:r>
      <w:r w:rsidRPr="003E52F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no DRX is used</w:t>
      </w:r>
      <w:r>
        <w:rPr>
          <w:noProof/>
        </w:rPr>
        <w:tab/>
        <w:t>360</w:t>
      </w:r>
    </w:p>
    <w:p w14:paraId="0FC0F0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</w:t>
      </w:r>
      <w:r w:rsidRPr="003E52FD">
        <w:rPr>
          <w:rFonts w:eastAsia="SimSun"/>
          <w:noProof/>
        </w:rPr>
        <w:t>3</w:t>
      </w:r>
      <w:r w:rsidRPr="003E52FD">
        <w:rPr>
          <w:rFonts w:eastAsia="?? ??"/>
          <w:noProof/>
        </w:rPr>
        <w:t>.</w:t>
      </w:r>
      <w:r w:rsidRPr="003E52F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DRX is used</w:t>
      </w:r>
      <w:r>
        <w:rPr>
          <w:noProof/>
        </w:rPr>
        <w:tab/>
        <w:t>360</w:t>
      </w:r>
    </w:p>
    <w:p w14:paraId="77DB6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7.19A.3.</w:t>
      </w:r>
      <w:r w:rsidRPr="003E52F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at transitions</w:t>
      </w:r>
      <w:r>
        <w:rPr>
          <w:noProof/>
        </w:rPr>
        <w:tab/>
        <w:t>362</w:t>
      </w:r>
    </w:p>
    <w:p w14:paraId="36E29D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Requirements for HD-FDD with CE mode B</w:t>
      </w:r>
      <w:r>
        <w:rPr>
          <w:noProof/>
        </w:rPr>
        <w:tab/>
        <w:t>362</w:t>
      </w:r>
    </w:p>
    <w:p w14:paraId="2EB3A9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7.19A.4.</w:t>
      </w:r>
      <w:r w:rsidRPr="003E52F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3D796B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7.19A.4.</w:t>
      </w:r>
      <w:r w:rsidRPr="003E52F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762411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7.19A.4.</w:t>
      </w:r>
      <w:r w:rsidRPr="003E52F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60AE233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363</w:t>
      </w:r>
    </w:p>
    <w:p w14:paraId="1388ED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6FE25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5EF11B1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364</w:t>
      </w:r>
    </w:p>
    <w:p w14:paraId="62A8B2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7CE6B2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3963733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365</w:t>
      </w:r>
    </w:p>
    <w:p w14:paraId="374809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61A825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0AC6233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366</w:t>
      </w:r>
    </w:p>
    <w:p w14:paraId="6E41D9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6F48ED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5BC0F3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</w:t>
      </w:r>
      <w:r>
        <w:rPr>
          <w:noProof/>
        </w:rPr>
        <w:tab/>
        <w:t>366</w:t>
      </w:r>
    </w:p>
    <w:p w14:paraId="145CA3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0E7EC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1C6544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366</w:t>
      </w:r>
    </w:p>
    <w:p w14:paraId="7412D8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366</w:t>
      </w:r>
    </w:p>
    <w:p w14:paraId="1210FE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367</w:t>
      </w:r>
    </w:p>
    <w:p w14:paraId="310A32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6F391F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7D6ADB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7.22A.2.1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367</w:t>
      </w:r>
    </w:p>
    <w:p w14:paraId="07727F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367</w:t>
      </w:r>
    </w:p>
    <w:p w14:paraId="4E88D9C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367</w:t>
      </w:r>
    </w:p>
    <w:p w14:paraId="73174F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605B7C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367</w:t>
      </w:r>
    </w:p>
    <w:p w14:paraId="30BA74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368</w:t>
      </w:r>
    </w:p>
    <w:p w14:paraId="7C1BBB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4EF56B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381D8E6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369</w:t>
      </w:r>
    </w:p>
    <w:p w14:paraId="60ED56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0C09CB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369</w:t>
      </w:r>
    </w:p>
    <w:p w14:paraId="6ED72E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370</w:t>
      </w:r>
    </w:p>
    <w:p w14:paraId="501BB9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529F91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4E9E3BA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371</w:t>
      </w:r>
    </w:p>
    <w:p w14:paraId="276494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89DCF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392079D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372</w:t>
      </w:r>
    </w:p>
    <w:p w14:paraId="2DEFC8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62E555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131942B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373</w:t>
      </w:r>
    </w:p>
    <w:p w14:paraId="4B2009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373</w:t>
      </w:r>
    </w:p>
    <w:p w14:paraId="271FB3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Minimum requirements</w:t>
      </w:r>
      <w:r>
        <w:rPr>
          <w:noProof/>
        </w:rPr>
        <w:tab/>
        <w:t>373</w:t>
      </w:r>
    </w:p>
    <w:p w14:paraId="063BA89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374</w:t>
      </w:r>
    </w:p>
    <w:p w14:paraId="39BEA4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61BAD7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57F526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374</w:t>
      </w:r>
    </w:p>
    <w:p w14:paraId="72DEEF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374</w:t>
      </w:r>
    </w:p>
    <w:p w14:paraId="6DA536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Requirements</w:t>
      </w:r>
      <w:r>
        <w:rPr>
          <w:noProof/>
        </w:rPr>
        <w:tab/>
        <w:t>374</w:t>
      </w:r>
    </w:p>
    <w:p w14:paraId="7639C2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374</w:t>
      </w:r>
    </w:p>
    <w:p w14:paraId="20E1A1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0AFCBA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1C9489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375</w:t>
      </w:r>
    </w:p>
    <w:p w14:paraId="097E00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375</w:t>
      </w:r>
    </w:p>
    <w:p w14:paraId="41F2AA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157155F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375</w:t>
      </w:r>
    </w:p>
    <w:p w14:paraId="37FB97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49F11C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41CF76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7.28A.2.1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375</w:t>
      </w:r>
    </w:p>
    <w:p w14:paraId="4F00C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375</w:t>
      </w:r>
    </w:p>
    <w:p w14:paraId="6C7152A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375</w:t>
      </w:r>
    </w:p>
    <w:p w14:paraId="527C6F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0ADE341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981D05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376</w:t>
      </w:r>
    </w:p>
    <w:p w14:paraId="54218B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25F03E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0C99BDE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376</w:t>
      </w:r>
    </w:p>
    <w:p w14:paraId="011699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5AFACE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376</w:t>
      </w:r>
    </w:p>
    <w:p w14:paraId="62CB67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377</w:t>
      </w:r>
    </w:p>
    <w:p w14:paraId="30431BA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377</w:t>
      </w:r>
    </w:p>
    <w:p w14:paraId="198856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1E59BA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377</w:t>
      </w:r>
    </w:p>
    <w:p w14:paraId="734D72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378</w:t>
      </w:r>
    </w:p>
    <w:p w14:paraId="7D2E27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EN-DC</w:t>
      </w:r>
      <w:r>
        <w:rPr>
          <w:noProof/>
        </w:rPr>
        <w:tab/>
        <w:t>379</w:t>
      </w:r>
    </w:p>
    <w:p w14:paraId="6E9C67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13799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4D1747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379</w:t>
      </w:r>
    </w:p>
    <w:p w14:paraId="111515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70D57E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497101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0F446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4F801E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381</w:t>
      </w:r>
    </w:p>
    <w:p w14:paraId="0110716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381</w:t>
      </w:r>
    </w:p>
    <w:p w14:paraId="6EDAD2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381</w:t>
      </w:r>
    </w:p>
    <w:p w14:paraId="5BD9F65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381</w:t>
      </w:r>
    </w:p>
    <w:p w14:paraId="53CCF1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381</w:t>
      </w:r>
    </w:p>
    <w:p w14:paraId="786BD3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381</w:t>
      </w:r>
    </w:p>
    <w:p w14:paraId="5B999F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382</w:t>
      </w:r>
    </w:p>
    <w:p w14:paraId="2F93B0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382</w:t>
      </w:r>
    </w:p>
    <w:p w14:paraId="4FEB8B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382</w:t>
      </w:r>
    </w:p>
    <w:p w14:paraId="1A666D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382</w:t>
      </w:r>
    </w:p>
    <w:p w14:paraId="6670C8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383</w:t>
      </w:r>
    </w:p>
    <w:p w14:paraId="0FC7FF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383</w:t>
      </w:r>
    </w:p>
    <w:p w14:paraId="06B33B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384</w:t>
      </w:r>
    </w:p>
    <w:p w14:paraId="2506899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384</w:t>
      </w:r>
    </w:p>
    <w:p w14:paraId="06D827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384</w:t>
      </w:r>
    </w:p>
    <w:p w14:paraId="2D82E4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384</w:t>
      </w:r>
    </w:p>
    <w:p w14:paraId="1175DF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385</w:t>
      </w:r>
    </w:p>
    <w:p w14:paraId="721705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385</w:t>
      </w:r>
    </w:p>
    <w:p w14:paraId="782D68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385</w:t>
      </w:r>
    </w:p>
    <w:p w14:paraId="011103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386</w:t>
      </w:r>
    </w:p>
    <w:p w14:paraId="04B49F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386</w:t>
      </w:r>
    </w:p>
    <w:p w14:paraId="206576B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Transmit/Receive Timing Difference in Carrier Aggregation for</w:t>
      </w:r>
      <w:r w:rsidRPr="003E52FD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387</w:t>
      </w:r>
    </w:p>
    <w:p w14:paraId="6F882D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65480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02E467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387</w:t>
      </w:r>
    </w:p>
    <w:p w14:paraId="0F6D6A2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387</w:t>
      </w:r>
    </w:p>
    <w:p w14:paraId="738D0F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059DD2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128F53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NE-DC</w:t>
      </w:r>
      <w:r>
        <w:rPr>
          <w:noProof/>
        </w:rPr>
        <w:tab/>
        <w:t>388</w:t>
      </w:r>
    </w:p>
    <w:p w14:paraId="1F8134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3AD178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110E5C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388</w:t>
      </w:r>
    </w:p>
    <w:p w14:paraId="6EFBF5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388</w:t>
      </w:r>
    </w:p>
    <w:p w14:paraId="530207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388</w:t>
      </w:r>
    </w:p>
    <w:p w14:paraId="0FF7AA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389</w:t>
      </w:r>
    </w:p>
    <w:p w14:paraId="2B4B43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389</w:t>
      </w:r>
    </w:p>
    <w:p w14:paraId="015DCF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389</w:t>
      </w:r>
    </w:p>
    <w:p w14:paraId="06E3936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389</w:t>
      </w:r>
    </w:p>
    <w:p w14:paraId="639B8EA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389</w:t>
      </w:r>
    </w:p>
    <w:p w14:paraId="61BC31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390</w:t>
      </w:r>
    </w:p>
    <w:p w14:paraId="0BBC9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390</w:t>
      </w:r>
    </w:p>
    <w:p w14:paraId="5C4524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391</w:t>
      </w:r>
    </w:p>
    <w:p w14:paraId="63A893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391</w:t>
      </w:r>
    </w:p>
    <w:p w14:paraId="554047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391</w:t>
      </w:r>
    </w:p>
    <w:p w14:paraId="1E025B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391</w:t>
      </w:r>
    </w:p>
    <w:p w14:paraId="5B7FEA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391</w:t>
      </w:r>
    </w:p>
    <w:p w14:paraId="556155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392</w:t>
      </w:r>
    </w:p>
    <w:p w14:paraId="121A2B6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392</w:t>
      </w:r>
    </w:p>
    <w:p w14:paraId="1100CE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392</w:t>
      </w:r>
    </w:p>
    <w:p w14:paraId="66F3D0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392</w:t>
      </w:r>
    </w:p>
    <w:p w14:paraId="329C15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393</w:t>
      </w:r>
    </w:p>
    <w:p w14:paraId="28E3D3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393</w:t>
      </w:r>
    </w:p>
    <w:p w14:paraId="472962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394</w:t>
      </w:r>
    </w:p>
    <w:p w14:paraId="19A289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394</w:t>
      </w:r>
    </w:p>
    <w:p w14:paraId="0B93F0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4586A5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5994677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 SCG Activation and Deactivation Delay</w:t>
      </w:r>
      <w:r>
        <w:rPr>
          <w:noProof/>
        </w:rPr>
        <w:tab/>
        <w:t>395</w:t>
      </w:r>
    </w:p>
    <w:p w14:paraId="2D523B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46D23B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395</w:t>
      </w:r>
    </w:p>
    <w:p w14:paraId="0A4B45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396</w:t>
      </w:r>
    </w:p>
    <w:p w14:paraId="04B9699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396</w:t>
      </w:r>
    </w:p>
    <w:p w14:paraId="5815182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396</w:t>
      </w:r>
    </w:p>
    <w:p w14:paraId="3C4D71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020379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397</w:t>
      </w:r>
    </w:p>
    <w:p w14:paraId="5A6530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397</w:t>
      </w:r>
    </w:p>
    <w:p w14:paraId="76F416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405</w:t>
      </w:r>
    </w:p>
    <w:p w14:paraId="0D0ADD5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406</w:t>
      </w:r>
    </w:p>
    <w:p w14:paraId="74DAB1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407</w:t>
      </w:r>
    </w:p>
    <w:p w14:paraId="04D33D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409</w:t>
      </w:r>
    </w:p>
    <w:p w14:paraId="36F1666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410</w:t>
      </w:r>
    </w:p>
    <w:p w14:paraId="65F2F18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410</w:t>
      </w:r>
    </w:p>
    <w:p w14:paraId="3428E6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412</w:t>
      </w:r>
    </w:p>
    <w:p w14:paraId="201A76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412</w:t>
      </w:r>
    </w:p>
    <w:p w14:paraId="3243916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417</w:t>
      </w:r>
    </w:p>
    <w:p w14:paraId="652D4E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421</w:t>
      </w:r>
    </w:p>
    <w:p w14:paraId="1623557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422</w:t>
      </w:r>
    </w:p>
    <w:p w14:paraId="6492AB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423</w:t>
      </w:r>
    </w:p>
    <w:p w14:paraId="69D284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423</w:t>
      </w:r>
    </w:p>
    <w:p w14:paraId="4C3196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424</w:t>
      </w:r>
    </w:p>
    <w:p w14:paraId="256DB6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429</w:t>
      </w:r>
    </w:p>
    <w:p w14:paraId="7D099A8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436</w:t>
      </w:r>
    </w:p>
    <w:p w14:paraId="747AFE2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436</w:t>
      </w:r>
    </w:p>
    <w:p w14:paraId="2D74B31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436</w:t>
      </w:r>
    </w:p>
    <w:p w14:paraId="7106AD7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437</w:t>
      </w:r>
    </w:p>
    <w:p w14:paraId="283914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439</w:t>
      </w:r>
    </w:p>
    <w:p w14:paraId="30E3D3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440</w:t>
      </w:r>
    </w:p>
    <w:p w14:paraId="2F27AA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441</w:t>
      </w:r>
    </w:p>
    <w:p w14:paraId="1FD040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448</w:t>
      </w:r>
    </w:p>
    <w:p w14:paraId="133735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RAT measurements</w:t>
      </w:r>
      <w:r>
        <w:rPr>
          <w:noProof/>
        </w:rPr>
        <w:tab/>
        <w:t>448</w:t>
      </w:r>
    </w:p>
    <w:p w14:paraId="481221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448</w:t>
      </w:r>
    </w:p>
    <w:p w14:paraId="7A90CA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453</w:t>
      </w:r>
    </w:p>
    <w:p w14:paraId="1FB22E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453</w:t>
      </w:r>
    </w:p>
    <w:p w14:paraId="11AA32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457</w:t>
      </w:r>
    </w:p>
    <w:p w14:paraId="495C7A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457</w:t>
      </w:r>
    </w:p>
    <w:p w14:paraId="7BC9D09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462</w:t>
      </w:r>
    </w:p>
    <w:p w14:paraId="08553D8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462</w:t>
      </w:r>
    </w:p>
    <w:p w14:paraId="49262E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464</w:t>
      </w:r>
    </w:p>
    <w:p w14:paraId="58E1F2A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464</w:t>
      </w:r>
    </w:p>
    <w:p w14:paraId="6F26432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464</w:t>
      </w:r>
    </w:p>
    <w:p w14:paraId="29EC587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465</w:t>
      </w:r>
    </w:p>
    <w:p w14:paraId="6B0A80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465</w:t>
      </w:r>
    </w:p>
    <w:p w14:paraId="0CECF1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465</w:t>
      </w:r>
    </w:p>
    <w:p w14:paraId="790A94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465</w:t>
      </w:r>
    </w:p>
    <w:p w14:paraId="25F2A6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467</w:t>
      </w:r>
    </w:p>
    <w:p w14:paraId="68D9AB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467</w:t>
      </w:r>
    </w:p>
    <w:p w14:paraId="01A55D1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467</w:t>
      </w:r>
    </w:p>
    <w:p w14:paraId="3FF12BD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467</w:t>
      </w:r>
    </w:p>
    <w:p w14:paraId="222B09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468</w:t>
      </w:r>
    </w:p>
    <w:p w14:paraId="682311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468</w:t>
      </w:r>
    </w:p>
    <w:p w14:paraId="24661F0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470</w:t>
      </w:r>
    </w:p>
    <w:p w14:paraId="7CC1153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470</w:t>
      </w:r>
    </w:p>
    <w:p w14:paraId="165829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474</w:t>
      </w:r>
    </w:p>
    <w:p w14:paraId="4F2C20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478</w:t>
      </w:r>
    </w:p>
    <w:p w14:paraId="6AE033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478</w:t>
      </w:r>
    </w:p>
    <w:p w14:paraId="3631A1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29073F2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160F808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– NR SFTD Measurements</w:t>
      </w:r>
      <w:r>
        <w:rPr>
          <w:noProof/>
        </w:rPr>
        <w:tab/>
        <w:t>478</w:t>
      </w:r>
    </w:p>
    <w:p w14:paraId="6BC1C8E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– NR SFTD Measurements</w:t>
      </w:r>
      <w:r>
        <w:rPr>
          <w:noProof/>
        </w:rPr>
        <w:tab/>
        <w:t>480</w:t>
      </w:r>
    </w:p>
    <w:p w14:paraId="044613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 FDD - NR measurements with autonomous gaps</w:t>
      </w:r>
      <w:r>
        <w:rPr>
          <w:noProof/>
        </w:rPr>
        <w:tab/>
        <w:t>480</w:t>
      </w:r>
    </w:p>
    <w:p w14:paraId="0F7261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 TDD - NR measurements with autonomous gaps</w:t>
      </w:r>
      <w:r>
        <w:rPr>
          <w:noProof/>
        </w:rPr>
        <w:tab/>
        <w:t>481</w:t>
      </w:r>
    </w:p>
    <w:p w14:paraId="3223EC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8.1.2.4.29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E-UTRAN FDD – NR measurements without measurement gap</w:t>
      </w:r>
      <w:r>
        <w:rPr>
          <w:noProof/>
        </w:rPr>
        <w:tab/>
        <w:t>481</w:t>
      </w:r>
    </w:p>
    <w:p w14:paraId="2724CE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8.1.2.4.30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E-UTRAN TDD – NR measurements without measurement gap</w:t>
      </w:r>
      <w:r>
        <w:rPr>
          <w:noProof/>
        </w:rPr>
        <w:tab/>
        <w:t>486</w:t>
      </w:r>
    </w:p>
    <w:p w14:paraId="4A1E5A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486</w:t>
      </w:r>
    </w:p>
    <w:p w14:paraId="09920DE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487</w:t>
      </w:r>
    </w:p>
    <w:p w14:paraId="432B79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488</w:t>
      </w:r>
    </w:p>
    <w:p w14:paraId="75D7B0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490</w:t>
      </w:r>
    </w:p>
    <w:p w14:paraId="6EA910F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492</w:t>
      </w:r>
    </w:p>
    <w:p w14:paraId="66FC7ED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7F99DC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4CAC629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0C4F9AF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64F8DA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493</w:t>
      </w:r>
    </w:p>
    <w:p w14:paraId="39E672B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494</w:t>
      </w:r>
    </w:p>
    <w:p w14:paraId="58CB1E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495</w:t>
      </w:r>
    </w:p>
    <w:p w14:paraId="035B67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497</w:t>
      </w:r>
    </w:p>
    <w:p w14:paraId="64952E2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499</w:t>
      </w:r>
    </w:p>
    <w:p w14:paraId="4A17C2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501</w:t>
      </w:r>
    </w:p>
    <w:p w14:paraId="0C8A443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503</w:t>
      </w:r>
    </w:p>
    <w:p w14:paraId="2F678E1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505</w:t>
      </w:r>
    </w:p>
    <w:p w14:paraId="32C273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506</w:t>
      </w:r>
    </w:p>
    <w:p w14:paraId="68D6C8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</w:t>
      </w:r>
      <w:r>
        <w:rPr>
          <w:noProof/>
        </w:rPr>
        <w:tab/>
        <w:t>508</w:t>
      </w:r>
    </w:p>
    <w:p w14:paraId="12E41FA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508</w:t>
      </w:r>
    </w:p>
    <w:p w14:paraId="549DFB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509</w:t>
      </w:r>
    </w:p>
    <w:p w14:paraId="4BB683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511</w:t>
      </w:r>
    </w:p>
    <w:p w14:paraId="33E010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511</w:t>
      </w:r>
    </w:p>
    <w:p w14:paraId="35E51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512</w:t>
      </w:r>
    </w:p>
    <w:p w14:paraId="31497A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512</w:t>
      </w:r>
    </w:p>
    <w:p w14:paraId="6ADD62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515</w:t>
      </w:r>
    </w:p>
    <w:p w14:paraId="4A17BC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518</w:t>
      </w:r>
    </w:p>
    <w:p w14:paraId="0BB7015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521</w:t>
      </w:r>
    </w:p>
    <w:p w14:paraId="06BB90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525</w:t>
      </w:r>
    </w:p>
    <w:p w14:paraId="64B07C5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525</w:t>
      </w:r>
    </w:p>
    <w:p w14:paraId="619E251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525</w:t>
      </w:r>
    </w:p>
    <w:p w14:paraId="0B00B76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526</w:t>
      </w:r>
    </w:p>
    <w:p w14:paraId="35887C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526</w:t>
      </w:r>
    </w:p>
    <w:p w14:paraId="5024C5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527</w:t>
      </w:r>
    </w:p>
    <w:p w14:paraId="2DAC591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527</w:t>
      </w:r>
    </w:p>
    <w:p w14:paraId="47E36F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7B2FA9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527</w:t>
      </w:r>
    </w:p>
    <w:p w14:paraId="6E7A86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531</w:t>
      </w:r>
    </w:p>
    <w:p w14:paraId="6D84FF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22416F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531</w:t>
      </w:r>
    </w:p>
    <w:p w14:paraId="4353EA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531</w:t>
      </w:r>
    </w:p>
    <w:p w14:paraId="056528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531</w:t>
      </w:r>
    </w:p>
    <w:p w14:paraId="14DCF8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532</w:t>
      </w:r>
    </w:p>
    <w:p w14:paraId="7C36476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532</w:t>
      </w:r>
    </w:p>
    <w:p w14:paraId="495D17E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533</w:t>
      </w:r>
    </w:p>
    <w:p w14:paraId="136AAD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535</w:t>
      </w:r>
    </w:p>
    <w:p w14:paraId="7E86EE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535</w:t>
      </w:r>
    </w:p>
    <w:p w14:paraId="19846FD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535</w:t>
      </w:r>
    </w:p>
    <w:p w14:paraId="08C444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535</w:t>
      </w:r>
    </w:p>
    <w:p w14:paraId="6C74A8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536</w:t>
      </w:r>
    </w:p>
    <w:p w14:paraId="526F47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537</w:t>
      </w:r>
    </w:p>
    <w:p w14:paraId="120E403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537</w:t>
      </w:r>
    </w:p>
    <w:p w14:paraId="47C34F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538</w:t>
      </w:r>
    </w:p>
    <w:p w14:paraId="2ABADA5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539</w:t>
      </w:r>
    </w:p>
    <w:p w14:paraId="5D5620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4C188F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540</w:t>
      </w:r>
    </w:p>
    <w:p w14:paraId="654AE5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540</w:t>
      </w:r>
    </w:p>
    <w:p w14:paraId="0551AE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540</w:t>
      </w:r>
    </w:p>
    <w:p w14:paraId="29AA79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543</w:t>
      </w:r>
    </w:p>
    <w:p w14:paraId="0BFC98F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545</w:t>
      </w:r>
    </w:p>
    <w:p w14:paraId="748486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549</w:t>
      </w:r>
    </w:p>
    <w:p w14:paraId="1B29EA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550</w:t>
      </w:r>
    </w:p>
    <w:p w14:paraId="3219A5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550</w:t>
      </w:r>
    </w:p>
    <w:p w14:paraId="1CE7843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551</w:t>
      </w:r>
    </w:p>
    <w:p w14:paraId="78C90F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545F88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551</w:t>
      </w:r>
    </w:p>
    <w:p w14:paraId="7016B4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551</w:t>
      </w:r>
    </w:p>
    <w:p w14:paraId="320A84D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551</w:t>
      </w:r>
    </w:p>
    <w:p w14:paraId="58967D4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554</w:t>
      </w:r>
    </w:p>
    <w:p w14:paraId="2050D2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556</w:t>
      </w:r>
    </w:p>
    <w:p w14:paraId="57A769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557</w:t>
      </w:r>
    </w:p>
    <w:p w14:paraId="4C7FF7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559</w:t>
      </w:r>
    </w:p>
    <w:p w14:paraId="644606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562</w:t>
      </w:r>
    </w:p>
    <w:p w14:paraId="6D6978B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562</w:t>
      </w:r>
    </w:p>
    <w:p w14:paraId="024823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562</w:t>
      </w:r>
    </w:p>
    <w:p w14:paraId="247944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562</w:t>
      </w:r>
    </w:p>
    <w:p w14:paraId="5B49424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563</w:t>
      </w:r>
    </w:p>
    <w:p w14:paraId="247F899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565</w:t>
      </w:r>
    </w:p>
    <w:p w14:paraId="4BCE0E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567</w:t>
      </w:r>
    </w:p>
    <w:p w14:paraId="3B0AF6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568</w:t>
      </w:r>
    </w:p>
    <w:p w14:paraId="2E9CCD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570</w:t>
      </w:r>
    </w:p>
    <w:p w14:paraId="508764A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573</w:t>
      </w:r>
    </w:p>
    <w:p w14:paraId="752D5C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573</w:t>
      </w:r>
    </w:p>
    <w:p w14:paraId="6837AC5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573</w:t>
      </w:r>
    </w:p>
    <w:p w14:paraId="3ADBFAF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2438DD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574</w:t>
      </w:r>
    </w:p>
    <w:p w14:paraId="349A5C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574</w:t>
      </w:r>
    </w:p>
    <w:p w14:paraId="20D78D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574</w:t>
      </w:r>
    </w:p>
    <w:p w14:paraId="08669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574</w:t>
      </w:r>
    </w:p>
    <w:p w14:paraId="634D9B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574</w:t>
      </w:r>
    </w:p>
    <w:p w14:paraId="334C3B0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574</w:t>
      </w:r>
    </w:p>
    <w:p w14:paraId="0E817C2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575</w:t>
      </w:r>
    </w:p>
    <w:p w14:paraId="18837F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577</w:t>
      </w:r>
    </w:p>
    <w:p w14:paraId="07BBCA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577</w:t>
      </w:r>
    </w:p>
    <w:p w14:paraId="4A4C6F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577</w:t>
      </w:r>
    </w:p>
    <w:p w14:paraId="715863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577</w:t>
      </w:r>
    </w:p>
    <w:p w14:paraId="66ED17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577</w:t>
      </w:r>
    </w:p>
    <w:p w14:paraId="30A60EB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577</w:t>
      </w:r>
    </w:p>
    <w:p w14:paraId="6D9085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579</w:t>
      </w:r>
    </w:p>
    <w:p w14:paraId="5C60A66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580</w:t>
      </w:r>
    </w:p>
    <w:p w14:paraId="02DD77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0541CD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580</w:t>
      </w:r>
    </w:p>
    <w:p w14:paraId="4873765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581</w:t>
      </w:r>
    </w:p>
    <w:p w14:paraId="108FD5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581</w:t>
      </w:r>
    </w:p>
    <w:p w14:paraId="791044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581</w:t>
      </w:r>
    </w:p>
    <w:p w14:paraId="00260E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581</w:t>
      </w:r>
    </w:p>
    <w:p w14:paraId="4EFCF8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582</w:t>
      </w:r>
    </w:p>
    <w:p w14:paraId="59DEC4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582</w:t>
      </w:r>
    </w:p>
    <w:p w14:paraId="522EBF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582</w:t>
      </w:r>
    </w:p>
    <w:p w14:paraId="66647C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583</w:t>
      </w:r>
    </w:p>
    <w:p w14:paraId="381AD3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Measurements</w:t>
      </w:r>
      <w:r>
        <w:rPr>
          <w:noProof/>
        </w:rPr>
        <w:tab/>
        <w:t>583</w:t>
      </w:r>
    </w:p>
    <w:p w14:paraId="782C7D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5DEA4A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583</w:t>
      </w:r>
    </w:p>
    <w:p w14:paraId="00471F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584</w:t>
      </w:r>
    </w:p>
    <w:p w14:paraId="439097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584</w:t>
      </w:r>
    </w:p>
    <w:p w14:paraId="1D1276C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584</w:t>
      </w:r>
    </w:p>
    <w:p w14:paraId="6862A8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2BE231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584</w:t>
      </w:r>
    </w:p>
    <w:p w14:paraId="1F98D3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585</w:t>
      </w:r>
    </w:p>
    <w:p w14:paraId="44E38B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585</w:t>
      </w:r>
    </w:p>
    <w:p w14:paraId="6864F7A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585</w:t>
      </w:r>
    </w:p>
    <w:p w14:paraId="047E59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7E3794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585</w:t>
      </w:r>
    </w:p>
    <w:p w14:paraId="353CC6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585</w:t>
      </w:r>
    </w:p>
    <w:p w14:paraId="77A6B7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586</w:t>
      </w:r>
    </w:p>
    <w:p w14:paraId="51C842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586</w:t>
      </w:r>
    </w:p>
    <w:p w14:paraId="0AB513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5FB2EF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587</w:t>
      </w:r>
    </w:p>
    <w:p w14:paraId="6E9263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587</w:t>
      </w:r>
    </w:p>
    <w:p w14:paraId="00FAC83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587</w:t>
      </w:r>
    </w:p>
    <w:p w14:paraId="2FDEDEBC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587</w:t>
      </w:r>
    </w:p>
    <w:p w14:paraId="1413B176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589</w:t>
      </w:r>
    </w:p>
    <w:p w14:paraId="528BAEB5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590</w:t>
      </w:r>
    </w:p>
    <w:p w14:paraId="53BA25BD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592</w:t>
      </w:r>
    </w:p>
    <w:p w14:paraId="2746AC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593</w:t>
      </w:r>
    </w:p>
    <w:p w14:paraId="5D624E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593</w:t>
      </w:r>
    </w:p>
    <w:p w14:paraId="1F7081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597</w:t>
      </w:r>
    </w:p>
    <w:p w14:paraId="3A3688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597</w:t>
      </w:r>
    </w:p>
    <w:p w14:paraId="5925DA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597</w:t>
      </w:r>
    </w:p>
    <w:p w14:paraId="1C4958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597</w:t>
      </w:r>
    </w:p>
    <w:p w14:paraId="44CE4969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597</w:t>
      </w:r>
    </w:p>
    <w:p w14:paraId="38E31225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599</w:t>
      </w:r>
    </w:p>
    <w:p w14:paraId="7A3BD67A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599</w:t>
      </w:r>
    </w:p>
    <w:p w14:paraId="649FF9A2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600</w:t>
      </w:r>
    </w:p>
    <w:p w14:paraId="6838AA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601</w:t>
      </w:r>
    </w:p>
    <w:p w14:paraId="60F854C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601</w:t>
      </w:r>
    </w:p>
    <w:p w14:paraId="31D893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605</w:t>
      </w:r>
    </w:p>
    <w:p w14:paraId="5C9528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605</w:t>
      </w:r>
    </w:p>
    <w:p w14:paraId="614C4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605</w:t>
      </w:r>
    </w:p>
    <w:p w14:paraId="46D3B3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605</w:t>
      </w:r>
    </w:p>
    <w:p w14:paraId="42A0A1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606</w:t>
      </w:r>
    </w:p>
    <w:p w14:paraId="276B36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606</w:t>
      </w:r>
    </w:p>
    <w:p w14:paraId="571298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606</w:t>
      </w:r>
    </w:p>
    <w:p w14:paraId="7F63293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606</w:t>
      </w:r>
    </w:p>
    <w:p w14:paraId="1A310D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66D279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606</w:t>
      </w:r>
    </w:p>
    <w:p w14:paraId="339923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14FEF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607</w:t>
      </w:r>
    </w:p>
    <w:p w14:paraId="138EEA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607</w:t>
      </w:r>
    </w:p>
    <w:p w14:paraId="6CD20C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607</w:t>
      </w:r>
    </w:p>
    <w:p w14:paraId="51323D5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607</w:t>
      </w:r>
    </w:p>
    <w:p w14:paraId="0F67BA0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610</w:t>
      </w:r>
    </w:p>
    <w:p w14:paraId="195851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613</w:t>
      </w:r>
    </w:p>
    <w:p w14:paraId="6C357C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5AFBEA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613</w:t>
      </w:r>
    </w:p>
    <w:p w14:paraId="0D6AEB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613</w:t>
      </w:r>
    </w:p>
    <w:p w14:paraId="59E7B5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613</w:t>
      </w:r>
    </w:p>
    <w:p w14:paraId="292935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613</w:t>
      </w:r>
    </w:p>
    <w:p w14:paraId="2CF5595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615</w:t>
      </w:r>
    </w:p>
    <w:p w14:paraId="5B715E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617</w:t>
      </w:r>
    </w:p>
    <w:p w14:paraId="27437D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632E28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617</w:t>
      </w:r>
    </w:p>
    <w:p w14:paraId="7CE18C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618</w:t>
      </w:r>
    </w:p>
    <w:p w14:paraId="73E4A1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618</w:t>
      </w:r>
    </w:p>
    <w:p w14:paraId="2509B3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623</w:t>
      </w:r>
    </w:p>
    <w:p w14:paraId="002859C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625</w:t>
      </w:r>
    </w:p>
    <w:p w14:paraId="27096B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629</w:t>
      </w:r>
    </w:p>
    <w:p w14:paraId="2F6C2F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629</w:t>
      </w:r>
    </w:p>
    <w:p w14:paraId="64678BC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629</w:t>
      </w:r>
    </w:p>
    <w:p w14:paraId="736B482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632</w:t>
      </w:r>
    </w:p>
    <w:p w14:paraId="75BC1D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634</w:t>
      </w:r>
    </w:p>
    <w:p w14:paraId="4CB3FC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635</w:t>
      </w:r>
    </w:p>
    <w:p w14:paraId="2FF626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635</w:t>
      </w:r>
    </w:p>
    <w:p w14:paraId="112C26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637</w:t>
      </w:r>
    </w:p>
    <w:p w14:paraId="65D815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639</w:t>
      </w:r>
    </w:p>
    <w:p w14:paraId="2DCC29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640</w:t>
      </w:r>
    </w:p>
    <w:p w14:paraId="0C5019D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640</w:t>
      </w:r>
    </w:p>
    <w:p w14:paraId="77FCFE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640</w:t>
      </w:r>
    </w:p>
    <w:p w14:paraId="3FCE0E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641</w:t>
      </w:r>
    </w:p>
    <w:p w14:paraId="5F184D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641</w:t>
      </w:r>
    </w:p>
    <w:p w14:paraId="426B26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641</w:t>
      </w:r>
    </w:p>
    <w:p w14:paraId="23BB4E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642</w:t>
      </w:r>
    </w:p>
    <w:p w14:paraId="63D186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642</w:t>
      </w:r>
    </w:p>
    <w:p w14:paraId="78224A8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643</w:t>
      </w:r>
    </w:p>
    <w:p w14:paraId="5692B97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644</w:t>
      </w:r>
    </w:p>
    <w:p w14:paraId="55E21D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644</w:t>
      </w:r>
    </w:p>
    <w:p w14:paraId="5EA2745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645</w:t>
      </w:r>
    </w:p>
    <w:p w14:paraId="19573C9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649</w:t>
      </w:r>
    </w:p>
    <w:p w14:paraId="42BC9C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651</w:t>
      </w:r>
    </w:p>
    <w:p w14:paraId="58CC38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655</w:t>
      </w:r>
    </w:p>
    <w:p w14:paraId="2D9715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655</w:t>
      </w:r>
    </w:p>
    <w:p w14:paraId="181E65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656</w:t>
      </w:r>
    </w:p>
    <w:p w14:paraId="611EE9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656</w:t>
      </w:r>
    </w:p>
    <w:p w14:paraId="79F15F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657</w:t>
      </w:r>
    </w:p>
    <w:p w14:paraId="3BF000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661</w:t>
      </w:r>
    </w:p>
    <w:p w14:paraId="014F55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664</w:t>
      </w:r>
    </w:p>
    <w:p w14:paraId="5B80F8A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669</w:t>
      </w:r>
    </w:p>
    <w:p w14:paraId="7DCEE9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670</w:t>
      </w:r>
    </w:p>
    <w:p w14:paraId="05E903C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670</w:t>
      </w:r>
    </w:p>
    <w:p w14:paraId="574190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671</w:t>
      </w:r>
    </w:p>
    <w:p w14:paraId="094C92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671</w:t>
      </w:r>
    </w:p>
    <w:p w14:paraId="599C703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671</w:t>
      </w:r>
    </w:p>
    <w:p w14:paraId="6188FD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674</w:t>
      </w:r>
    </w:p>
    <w:p w14:paraId="5F6412C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676</w:t>
      </w:r>
    </w:p>
    <w:p w14:paraId="1D3198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677</w:t>
      </w:r>
    </w:p>
    <w:p w14:paraId="12B4BE3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677</w:t>
      </w:r>
    </w:p>
    <w:p w14:paraId="3AF2420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677</w:t>
      </w:r>
    </w:p>
    <w:p w14:paraId="7ADB347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678</w:t>
      </w:r>
    </w:p>
    <w:p w14:paraId="4679C9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678</w:t>
      </w:r>
    </w:p>
    <w:p w14:paraId="494532A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678</w:t>
      </w:r>
    </w:p>
    <w:p w14:paraId="7EB47C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679</w:t>
      </w:r>
    </w:p>
    <w:p w14:paraId="6D140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679</w:t>
      </w:r>
    </w:p>
    <w:p w14:paraId="33F31C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679</w:t>
      </w:r>
    </w:p>
    <w:p w14:paraId="10968F7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684</w:t>
      </w:r>
    </w:p>
    <w:p w14:paraId="7B098F9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686</w:t>
      </w:r>
    </w:p>
    <w:p w14:paraId="38D717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691</w:t>
      </w:r>
    </w:p>
    <w:p w14:paraId="2EBDF1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691</w:t>
      </w:r>
    </w:p>
    <w:p w14:paraId="47E9BF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691</w:t>
      </w:r>
    </w:p>
    <w:p w14:paraId="6D54A6A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693</w:t>
      </w:r>
    </w:p>
    <w:p w14:paraId="638A31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696</w:t>
      </w:r>
    </w:p>
    <w:p w14:paraId="479CDD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696</w:t>
      </w:r>
    </w:p>
    <w:p w14:paraId="67EE007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697</w:t>
      </w:r>
    </w:p>
    <w:p w14:paraId="30948C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4DDD12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697</w:t>
      </w:r>
    </w:p>
    <w:p w14:paraId="352D32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698</w:t>
      </w:r>
    </w:p>
    <w:p w14:paraId="21F7F94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698</w:t>
      </w:r>
    </w:p>
    <w:p w14:paraId="4122CDEB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698</w:t>
      </w:r>
    </w:p>
    <w:p w14:paraId="6F4281E4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700</w:t>
      </w:r>
    </w:p>
    <w:p w14:paraId="657DF9A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702</w:t>
      </w:r>
    </w:p>
    <w:p w14:paraId="2CDF057C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702</w:t>
      </w:r>
    </w:p>
    <w:p w14:paraId="02E23806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702</w:t>
      </w:r>
    </w:p>
    <w:p w14:paraId="3B8BE6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704</w:t>
      </w:r>
    </w:p>
    <w:p w14:paraId="011EDE9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704</w:t>
      </w:r>
    </w:p>
    <w:p w14:paraId="184E04C0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704</w:t>
      </w:r>
    </w:p>
    <w:p w14:paraId="0418EE94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706</w:t>
      </w:r>
    </w:p>
    <w:p w14:paraId="4B8564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708</w:t>
      </w:r>
    </w:p>
    <w:p w14:paraId="577D4F98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708</w:t>
      </w:r>
    </w:p>
    <w:p w14:paraId="7D634FA2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708</w:t>
      </w:r>
    </w:p>
    <w:p w14:paraId="65F2FC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710</w:t>
      </w:r>
    </w:p>
    <w:p w14:paraId="35D738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711</w:t>
      </w:r>
    </w:p>
    <w:p w14:paraId="1C92FB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711</w:t>
      </w:r>
    </w:p>
    <w:p w14:paraId="4DD2BF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712</w:t>
      </w:r>
    </w:p>
    <w:p w14:paraId="28F8AF9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712</w:t>
      </w:r>
    </w:p>
    <w:p w14:paraId="6775FBF7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712</w:t>
      </w:r>
    </w:p>
    <w:p w14:paraId="34501C15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714</w:t>
      </w:r>
    </w:p>
    <w:p w14:paraId="005213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716</w:t>
      </w:r>
    </w:p>
    <w:p w14:paraId="67D3D4DF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716</w:t>
      </w:r>
    </w:p>
    <w:p w14:paraId="449A646D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717</w:t>
      </w:r>
    </w:p>
    <w:p w14:paraId="720B83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719</w:t>
      </w:r>
    </w:p>
    <w:p w14:paraId="3EC6D0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719</w:t>
      </w:r>
    </w:p>
    <w:p w14:paraId="6C4BAD8E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719</w:t>
      </w:r>
    </w:p>
    <w:p w14:paraId="2E4E1D45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721</w:t>
      </w:r>
    </w:p>
    <w:p w14:paraId="05C59D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723</w:t>
      </w:r>
    </w:p>
    <w:p w14:paraId="0929FC9E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723</w:t>
      </w:r>
    </w:p>
    <w:p w14:paraId="2ACCF604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723</w:t>
      </w:r>
    </w:p>
    <w:p w14:paraId="1406CF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725</w:t>
      </w:r>
    </w:p>
    <w:p w14:paraId="644A5F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726</w:t>
      </w:r>
    </w:p>
    <w:p w14:paraId="143B14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726</w:t>
      </w:r>
    </w:p>
    <w:p w14:paraId="399674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5C03A2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726</w:t>
      </w:r>
    </w:p>
    <w:p w14:paraId="128FBC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726</w:t>
      </w:r>
    </w:p>
    <w:p w14:paraId="2F5124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726</w:t>
      </w:r>
    </w:p>
    <w:p w14:paraId="56EE40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727</w:t>
      </w:r>
    </w:p>
    <w:p w14:paraId="0D3270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727</w:t>
      </w:r>
    </w:p>
    <w:p w14:paraId="63017D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727</w:t>
      </w:r>
    </w:p>
    <w:p w14:paraId="4B36F0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727</w:t>
      </w:r>
    </w:p>
    <w:p w14:paraId="15B2A0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727</w:t>
      </w:r>
    </w:p>
    <w:p w14:paraId="00C8EC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728</w:t>
      </w:r>
    </w:p>
    <w:p w14:paraId="373308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3BE129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728</w:t>
      </w:r>
    </w:p>
    <w:p w14:paraId="47F63F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728</w:t>
      </w:r>
    </w:p>
    <w:p w14:paraId="4CF3BC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729</w:t>
      </w:r>
    </w:p>
    <w:p w14:paraId="3D93A9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730</w:t>
      </w:r>
    </w:p>
    <w:p w14:paraId="64E72B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730</w:t>
      </w:r>
    </w:p>
    <w:p w14:paraId="1384F5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6EC850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731</w:t>
      </w:r>
    </w:p>
    <w:p w14:paraId="15CB12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731</w:t>
      </w:r>
    </w:p>
    <w:p w14:paraId="2A9B2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731</w:t>
      </w:r>
    </w:p>
    <w:p w14:paraId="1C6C64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731</w:t>
      </w:r>
    </w:p>
    <w:p w14:paraId="056AA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731</w:t>
      </w:r>
    </w:p>
    <w:p w14:paraId="68276E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731</w:t>
      </w:r>
    </w:p>
    <w:p w14:paraId="4BC585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731</w:t>
      </w:r>
    </w:p>
    <w:p w14:paraId="73A32B8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735</w:t>
      </w:r>
    </w:p>
    <w:p w14:paraId="55C9B7E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735</w:t>
      </w:r>
    </w:p>
    <w:p w14:paraId="36A1EF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735</w:t>
      </w:r>
    </w:p>
    <w:p w14:paraId="7D7BD9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735</w:t>
      </w:r>
    </w:p>
    <w:p w14:paraId="134BA3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735</w:t>
      </w:r>
    </w:p>
    <w:p w14:paraId="57D9D6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736</w:t>
      </w:r>
    </w:p>
    <w:p w14:paraId="5B0349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736</w:t>
      </w:r>
    </w:p>
    <w:p w14:paraId="28246E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18AE37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737</w:t>
      </w:r>
    </w:p>
    <w:p w14:paraId="6E8692E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3BBFA4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738</w:t>
      </w:r>
    </w:p>
    <w:p w14:paraId="4212EBA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738</w:t>
      </w:r>
    </w:p>
    <w:p w14:paraId="6AE6E5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740</w:t>
      </w:r>
    </w:p>
    <w:p w14:paraId="370B6A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743</w:t>
      </w:r>
    </w:p>
    <w:p w14:paraId="4C0944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743</w:t>
      </w:r>
    </w:p>
    <w:p w14:paraId="1AA4E64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743</w:t>
      </w:r>
    </w:p>
    <w:p w14:paraId="4323DB0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746</w:t>
      </w:r>
    </w:p>
    <w:p w14:paraId="5196B18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748</w:t>
      </w:r>
    </w:p>
    <w:p w14:paraId="1D263A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Requirements for UE category M2 with CE mode B</w:t>
      </w:r>
      <w:r>
        <w:rPr>
          <w:noProof/>
        </w:rPr>
        <w:tab/>
        <w:t>749</w:t>
      </w:r>
    </w:p>
    <w:p w14:paraId="5E9C37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749</w:t>
      </w:r>
    </w:p>
    <w:p w14:paraId="29F7A9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749</w:t>
      </w:r>
    </w:p>
    <w:p w14:paraId="1D281F0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751</w:t>
      </w:r>
    </w:p>
    <w:p w14:paraId="273A769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754</w:t>
      </w:r>
    </w:p>
    <w:p w14:paraId="08E4DA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754</w:t>
      </w:r>
    </w:p>
    <w:p w14:paraId="4EAC75B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755</w:t>
      </w:r>
    </w:p>
    <w:p w14:paraId="492C16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757</w:t>
      </w:r>
    </w:p>
    <w:p w14:paraId="3B70374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759</w:t>
      </w:r>
    </w:p>
    <w:p w14:paraId="5B05A5F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760</w:t>
      </w:r>
    </w:p>
    <w:p w14:paraId="02BCC2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1E761D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Sharing</w:t>
      </w:r>
      <w:r>
        <w:rPr>
          <w:noProof/>
        </w:rPr>
        <w:tab/>
        <w:t>760</w:t>
      </w:r>
    </w:p>
    <w:p w14:paraId="3466B1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Intrafrequency Measurements</w:t>
      </w:r>
      <w:r>
        <w:rPr>
          <w:noProof/>
        </w:rPr>
        <w:tab/>
        <w:t>760</w:t>
      </w:r>
    </w:p>
    <w:p w14:paraId="62B20A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761</w:t>
      </w:r>
    </w:p>
    <w:p w14:paraId="633E31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640489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761</w:t>
      </w:r>
    </w:p>
    <w:p w14:paraId="1D2CE9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 w:rsidRPr="003E52FD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 w:rsidRPr="003E52FD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761</w:t>
      </w:r>
    </w:p>
    <w:p w14:paraId="5F03AC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763</w:t>
      </w:r>
    </w:p>
    <w:p w14:paraId="2AF4E3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763</w:t>
      </w:r>
    </w:p>
    <w:p w14:paraId="0FCF53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1FBFF5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763</w:t>
      </w:r>
    </w:p>
    <w:p w14:paraId="222AE05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 w:rsidRPr="003E52FD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763</w:t>
      </w:r>
    </w:p>
    <w:p w14:paraId="61EDCA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765</w:t>
      </w:r>
    </w:p>
    <w:p w14:paraId="7A8B74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767</w:t>
      </w:r>
    </w:p>
    <w:p w14:paraId="52FD1BC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767</w:t>
      </w:r>
    </w:p>
    <w:p w14:paraId="5320BB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768</w:t>
      </w:r>
    </w:p>
    <w:p w14:paraId="29BB70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770</w:t>
      </w:r>
    </w:p>
    <w:p w14:paraId="16D961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770</w:t>
      </w:r>
    </w:p>
    <w:p w14:paraId="2C7D957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771</w:t>
      </w:r>
    </w:p>
    <w:p w14:paraId="68DC7BC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772</w:t>
      </w:r>
    </w:p>
    <w:p w14:paraId="6D866BC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773</w:t>
      </w:r>
    </w:p>
    <w:p w14:paraId="58E242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774</w:t>
      </w:r>
    </w:p>
    <w:p w14:paraId="7B1A6C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774</w:t>
      </w:r>
    </w:p>
    <w:p w14:paraId="3FCB85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774</w:t>
      </w:r>
    </w:p>
    <w:p w14:paraId="7DBA3D1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775</w:t>
      </w:r>
    </w:p>
    <w:p w14:paraId="6CC7AC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776</w:t>
      </w:r>
    </w:p>
    <w:p w14:paraId="4326D82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777</w:t>
      </w:r>
    </w:p>
    <w:p w14:paraId="443F3B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777</w:t>
      </w:r>
    </w:p>
    <w:p w14:paraId="48CAC2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778</w:t>
      </w:r>
    </w:p>
    <w:p w14:paraId="25A451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778</w:t>
      </w:r>
    </w:p>
    <w:p w14:paraId="2BD80B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779</w:t>
      </w:r>
    </w:p>
    <w:p w14:paraId="1A4C38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779</w:t>
      </w:r>
    </w:p>
    <w:p w14:paraId="791EE7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779</w:t>
      </w:r>
    </w:p>
    <w:p w14:paraId="31A4E5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779</w:t>
      </w:r>
    </w:p>
    <w:p w14:paraId="1E0B40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779</w:t>
      </w:r>
    </w:p>
    <w:p w14:paraId="30A769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779</w:t>
      </w:r>
    </w:p>
    <w:p w14:paraId="21858D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1BA301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780</w:t>
      </w:r>
    </w:p>
    <w:p w14:paraId="57742F5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1F4932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781</w:t>
      </w:r>
    </w:p>
    <w:p w14:paraId="56163E0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782</w:t>
      </w:r>
    </w:p>
    <w:p w14:paraId="2E55E13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782</w:t>
      </w:r>
    </w:p>
    <w:p w14:paraId="2FAECD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782</w:t>
      </w:r>
    </w:p>
    <w:p w14:paraId="600BE0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783</w:t>
      </w:r>
    </w:p>
    <w:p w14:paraId="42BE20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783</w:t>
      </w:r>
    </w:p>
    <w:p w14:paraId="1303F4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783</w:t>
      </w:r>
    </w:p>
    <w:p w14:paraId="19C6EE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783</w:t>
      </w:r>
    </w:p>
    <w:p w14:paraId="7FB75EF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783</w:t>
      </w:r>
    </w:p>
    <w:p w14:paraId="38C3F13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783</w:t>
      </w:r>
    </w:p>
    <w:p w14:paraId="500AAF9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784</w:t>
      </w:r>
    </w:p>
    <w:p w14:paraId="44FE119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785</w:t>
      </w:r>
    </w:p>
    <w:p w14:paraId="61F48A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785</w:t>
      </w:r>
    </w:p>
    <w:p w14:paraId="7D72D5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785</w:t>
      </w:r>
    </w:p>
    <w:p w14:paraId="397755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785</w:t>
      </w:r>
    </w:p>
    <w:p w14:paraId="32222E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785</w:t>
      </w:r>
    </w:p>
    <w:p w14:paraId="645BC6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785</w:t>
      </w:r>
    </w:p>
    <w:p w14:paraId="2FDAA0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786</w:t>
      </w:r>
    </w:p>
    <w:p w14:paraId="71568CF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786</w:t>
      </w:r>
    </w:p>
    <w:p w14:paraId="206AD30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786</w:t>
      </w:r>
    </w:p>
    <w:p w14:paraId="3D2F3B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787</w:t>
      </w:r>
    </w:p>
    <w:p w14:paraId="58168D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787</w:t>
      </w:r>
    </w:p>
    <w:p w14:paraId="7433DA4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788</w:t>
      </w:r>
    </w:p>
    <w:p w14:paraId="0449E6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788</w:t>
      </w:r>
    </w:p>
    <w:p w14:paraId="221EACB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788</w:t>
      </w:r>
    </w:p>
    <w:p w14:paraId="0DD53E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789</w:t>
      </w:r>
    </w:p>
    <w:p w14:paraId="48DBDE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789</w:t>
      </w:r>
    </w:p>
    <w:p w14:paraId="35EF89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417818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789</w:t>
      </w:r>
    </w:p>
    <w:p w14:paraId="374D004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789</w:t>
      </w:r>
    </w:p>
    <w:p w14:paraId="2010B45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789</w:t>
      </w:r>
    </w:p>
    <w:p w14:paraId="3BE2E31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790</w:t>
      </w:r>
    </w:p>
    <w:p w14:paraId="0A2FBF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790</w:t>
      </w:r>
    </w:p>
    <w:p w14:paraId="64C8F3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791</w:t>
      </w:r>
    </w:p>
    <w:p w14:paraId="0C3D31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791</w:t>
      </w:r>
    </w:p>
    <w:p w14:paraId="229A05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791</w:t>
      </w:r>
    </w:p>
    <w:p w14:paraId="09D8DDD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791</w:t>
      </w:r>
    </w:p>
    <w:p w14:paraId="5FC293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791</w:t>
      </w:r>
    </w:p>
    <w:p w14:paraId="46A3BFB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BSIC verification</w:t>
      </w:r>
      <w:r>
        <w:rPr>
          <w:noProof/>
        </w:rPr>
        <w:tab/>
        <w:t>793</w:t>
      </w:r>
    </w:p>
    <w:p w14:paraId="12FEEFD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594366C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793</w:t>
      </w:r>
    </w:p>
    <w:p w14:paraId="09CA436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794</w:t>
      </w:r>
    </w:p>
    <w:p w14:paraId="2F8769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794</w:t>
      </w:r>
    </w:p>
    <w:p w14:paraId="78D42E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794</w:t>
      </w:r>
    </w:p>
    <w:p w14:paraId="7F16DC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795</w:t>
      </w:r>
    </w:p>
    <w:p w14:paraId="2B2482A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796</w:t>
      </w:r>
    </w:p>
    <w:p w14:paraId="32B5DF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796</w:t>
      </w:r>
    </w:p>
    <w:p w14:paraId="06546A8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796</w:t>
      </w:r>
    </w:p>
    <w:p w14:paraId="6F8707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796</w:t>
      </w:r>
    </w:p>
    <w:p w14:paraId="2A2AE5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796</w:t>
      </w:r>
    </w:p>
    <w:p w14:paraId="4ABF84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796</w:t>
      </w:r>
    </w:p>
    <w:p w14:paraId="3038D9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0FEDD5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797</w:t>
      </w:r>
    </w:p>
    <w:p w14:paraId="322355A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109ABC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797</w:t>
      </w:r>
    </w:p>
    <w:p w14:paraId="1B2DB9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442FA8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798</w:t>
      </w:r>
    </w:p>
    <w:p w14:paraId="735939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40F3D9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799</w:t>
      </w:r>
    </w:p>
    <w:p w14:paraId="65F589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8.17.16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17AB72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8.17.16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799</w:t>
      </w:r>
    </w:p>
    <w:p w14:paraId="274D63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8.17.16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799</w:t>
      </w:r>
    </w:p>
    <w:p w14:paraId="5EFB33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799</w:t>
      </w:r>
    </w:p>
    <w:p w14:paraId="65ECCE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48B2F6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799</w:t>
      </w:r>
    </w:p>
    <w:p w14:paraId="14AB46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799</w:t>
      </w:r>
    </w:p>
    <w:p w14:paraId="09B279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799</w:t>
      </w:r>
    </w:p>
    <w:p w14:paraId="1EE2D6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799</w:t>
      </w:r>
    </w:p>
    <w:p w14:paraId="7F568F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799</w:t>
      </w:r>
    </w:p>
    <w:p w14:paraId="36CCCB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799</w:t>
      </w:r>
    </w:p>
    <w:p w14:paraId="69A7631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799</w:t>
      </w:r>
    </w:p>
    <w:p w14:paraId="559113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399ED9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800</w:t>
      </w:r>
    </w:p>
    <w:p w14:paraId="1E09E9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800</w:t>
      </w:r>
    </w:p>
    <w:p w14:paraId="7D3C6A0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800</w:t>
      </w:r>
    </w:p>
    <w:p w14:paraId="11BBB3B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800</w:t>
      </w:r>
    </w:p>
    <w:p w14:paraId="68EAE11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801</w:t>
      </w:r>
    </w:p>
    <w:p w14:paraId="15C9956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802</w:t>
      </w:r>
    </w:p>
    <w:p w14:paraId="71767C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69989E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Intra-frequency Measurements</w:t>
      </w:r>
      <w:r>
        <w:rPr>
          <w:noProof/>
        </w:rPr>
        <w:tab/>
        <w:t>802</w:t>
      </w:r>
    </w:p>
    <w:p w14:paraId="1EF4704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802</w:t>
      </w:r>
    </w:p>
    <w:p w14:paraId="228525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802</w:t>
      </w:r>
    </w:p>
    <w:p w14:paraId="68F965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Intra-frequency E-CID Measurements</w:t>
      </w:r>
      <w:r>
        <w:rPr>
          <w:noProof/>
        </w:rPr>
        <w:tab/>
        <w:t>802</w:t>
      </w:r>
    </w:p>
    <w:p w14:paraId="42C4DF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803</w:t>
      </w:r>
    </w:p>
    <w:p w14:paraId="15BEBE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8.19.6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5197DF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8.19.6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803</w:t>
      </w:r>
    </w:p>
    <w:p w14:paraId="4A5B77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8.19.6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803</w:t>
      </w:r>
    </w:p>
    <w:p w14:paraId="32075B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803</w:t>
      </w:r>
    </w:p>
    <w:p w14:paraId="5F5BBA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5D0AAC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803</w:t>
      </w:r>
    </w:p>
    <w:p w14:paraId="7D9134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803</w:t>
      </w:r>
    </w:p>
    <w:p w14:paraId="46A98F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803</w:t>
      </w:r>
    </w:p>
    <w:p w14:paraId="71F685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lastRenderedPageBreak/>
        <w:t>8.19.7</w:t>
      </w:r>
      <w:r w:rsidRPr="003E52F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803</w:t>
      </w:r>
    </w:p>
    <w:p w14:paraId="197E6D7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803</w:t>
      </w:r>
    </w:p>
    <w:p w14:paraId="22391C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0401B1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804</w:t>
      </w:r>
    </w:p>
    <w:p w14:paraId="5003E2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804</w:t>
      </w:r>
    </w:p>
    <w:p w14:paraId="400F88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2F033F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807</w:t>
      </w:r>
    </w:p>
    <w:p w14:paraId="2AA47B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807</w:t>
      </w:r>
    </w:p>
    <w:p w14:paraId="0332482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807</w:t>
      </w:r>
    </w:p>
    <w:p w14:paraId="3B07B87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808</w:t>
      </w:r>
    </w:p>
    <w:p w14:paraId="323CB06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808</w:t>
      </w:r>
    </w:p>
    <w:p w14:paraId="5D495E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62C7AF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808</w:t>
      </w:r>
    </w:p>
    <w:p w14:paraId="21B5DB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808</w:t>
      </w:r>
    </w:p>
    <w:p w14:paraId="58AB64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809</w:t>
      </w:r>
    </w:p>
    <w:p w14:paraId="4234C3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810</w:t>
      </w:r>
    </w:p>
    <w:p w14:paraId="7D356A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810</w:t>
      </w:r>
    </w:p>
    <w:p w14:paraId="05451C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811</w:t>
      </w:r>
    </w:p>
    <w:p w14:paraId="4770C6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812</w:t>
      </w:r>
    </w:p>
    <w:p w14:paraId="4C8052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813</w:t>
      </w:r>
    </w:p>
    <w:p w14:paraId="71F152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814</w:t>
      </w:r>
    </w:p>
    <w:p w14:paraId="51F4F3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815</w:t>
      </w:r>
    </w:p>
    <w:p w14:paraId="3D21C0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815</w:t>
      </w:r>
    </w:p>
    <w:p w14:paraId="52DBBB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815</w:t>
      </w:r>
    </w:p>
    <w:p w14:paraId="52B0CE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816</w:t>
      </w:r>
    </w:p>
    <w:p w14:paraId="63F303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7CED38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816</w:t>
      </w:r>
    </w:p>
    <w:p w14:paraId="33AB26F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817</w:t>
      </w:r>
    </w:p>
    <w:p w14:paraId="480394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817</w:t>
      </w:r>
    </w:p>
    <w:p w14:paraId="4C62BF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818</w:t>
      </w:r>
    </w:p>
    <w:p w14:paraId="0363A0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819</w:t>
      </w:r>
    </w:p>
    <w:p w14:paraId="20185B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819</w:t>
      </w:r>
    </w:p>
    <w:p w14:paraId="6180D5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820</w:t>
      </w:r>
    </w:p>
    <w:p w14:paraId="26944C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820</w:t>
      </w:r>
    </w:p>
    <w:p w14:paraId="224349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821</w:t>
      </w:r>
    </w:p>
    <w:p w14:paraId="0A69B3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822</w:t>
      </w:r>
    </w:p>
    <w:p w14:paraId="1413BE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548F40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822</w:t>
      </w:r>
    </w:p>
    <w:p w14:paraId="16ABD6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822</w:t>
      </w:r>
    </w:p>
    <w:p w14:paraId="595C93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823</w:t>
      </w:r>
    </w:p>
    <w:p w14:paraId="4F944A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823</w:t>
      </w:r>
    </w:p>
    <w:p w14:paraId="0703B3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823</w:t>
      </w:r>
    </w:p>
    <w:p w14:paraId="340E53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824</w:t>
      </w:r>
    </w:p>
    <w:p w14:paraId="2494B2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825</w:t>
      </w:r>
    </w:p>
    <w:p w14:paraId="777D7E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826</w:t>
      </w:r>
    </w:p>
    <w:p w14:paraId="245D2A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827</w:t>
      </w:r>
    </w:p>
    <w:p w14:paraId="25385C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828</w:t>
      </w:r>
    </w:p>
    <w:p w14:paraId="7E33B7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828</w:t>
      </w:r>
    </w:p>
    <w:p w14:paraId="210555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828</w:t>
      </w:r>
    </w:p>
    <w:p w14:paraId="64BFAA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28021B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828</w:t>
      </w:r>
    </w:p>
    <w:p w14:paraId="73D6F0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829</w:t>
      </w:r>
    </w:p>
    <w:p w14:paraId="17D8AE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829</w:t>
      </w:r>
    </w:p>
    <w:p w14:paraId="6EABD9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</w:t>
      </w:r>
      <w:r>
        <w:rPr>
          <w:noProof/>
        </w:rPr>
        <w:tab/>
        <w:t>830</w:t>
      </w:r>
    </w:p>
    <w:p w14:paraId="51D2D4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831</w:t>
      </w:r>
    </w:p>
    <w:p w14:paraId="203A6F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WB-RSRQ Accuracy</w:t>
      </w:r>
      <w:r>
        <w:rPr>
          <w:noProof/>
        </w:rPr>
        <w:tab/>
        <w:t>831</w:t>
      </w:r>
    </w:p>
    <w:p w14:paraId="7CCE8F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832</w:t>
      </w:r>
    </w:p>
    <w:p w14:paraId="1B768A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833</w:t>
      </w:r>
    </w:p>
    <w:p w14:paraId="2DADC1C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833</w:t>
      </w:r>
    </w:p>
    <w:p w14:paraId="7DF09E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833</w:t>
      </w:r>
    </w:p>
    <w:p w14:paraId="12EA5F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834</w:t>
      </w:r>
    </w:p>
    <w:p w14:paraId="4462B6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835</w:t>
      </w:r>
    </w:p>
    <w:p w14:paraId="19EDA9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835</w:t>
      </w:r>
    </w:p>
    <w:p w14:paraId="4D80B2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835</w:t>
      </w:r>
    </w:p>
    <w:p w14:paraId="5D52F2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835</w:t>
      </w:r>
    </w:p>
    <w:p w14:paraId="523C9A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836</w:t>
      </w:r>
    </w:p>
    <w:p w14:paraId="7A0978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836</w:t>
      </w:r>
    </w:p>
    <w:p w14:paraId="5865EA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837</w:t>
      </w:r>
    </w:p>
    <w:p w14:paraId="58E599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837</w:t>
      </w:r>
    </w:p>
    <w:p w14:paraId="7B4E97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11262F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837</w:t>
      </w:r>
    </w:p>
    <w:p w14:paraId="010BEA3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 w:rsidRPr="003E52FD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3E52FD">
        <w:rPr>
          <w:rFonts w:eastAsiaTheme="minorEastAsia"/>
          <w:noProof/>
        </w:rPr>
        <w:t>for satellite access</w:t>
      </w:r>
      <w:r>
        <w:rPr>
          <w:noProof/>
        </w:rPr>
        <w:tab/>
        <w:t>837</w:t>
      </w:r>
    </w:p>
    <w:p w14:paraId="4125B3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838</w:t>
      </w:r>
    </w:p>
    <w:p w14:paraId="5E6F75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838</w:t>
      </w:r>
    </w:p>
    <w:p w14:paraId="74EFED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337869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838</w:t>
      </w:r>
    </w:p>
    <w:p w14:paraId="2D7801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838</w:t>
      </w:r>
    </w:p>
    <w:p w14:paraId="6FE618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</w:t>
      </w:r>
      <w:r>
        <w:rPr>
          <w:noProof/>
        </w:rPr>
        <w:tab/>
        <w:t>838</w:t>
      </w:r>
    </w:p>
    <w:p w14:paraId="693A62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839</w:t>
      </w:r>
    </w:p>
    <w:p w14:paraId="7FE633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840</w:t>
      </w:r>
    </w:p>
    <w:p w14:paraId="3D4D93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841</w:t>
      </w:r>
    </w:p>
    <w:p w14:paraId="6421C8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842</w:t>
      </w:r>
    </w:p>
    <w:p w14:paraId="7F0E5A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842</w:t>
      </w:r>
    </w:p>
    <w:p w14:paraId="64C093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843</w:t>
      </w:r>
    </w:p>
    <w:p w14:paraId="4AF2C5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845</w:t>
      </w:r>
    </w:p>
    <w:p w14:paraId="5E9F5C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845</w:t>
      </w:r>
    </w:p>
    <w:p w14:paraId="22AA9B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846</w:t>
      </w:r>
    </w:p>
    <w:p w14:paraId="0623AF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847</w:t>
      </w:r>
    </w:p>
    <w:p w14:paraId="21FFE9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848</w:t>
      </w:r>
    </w:p>
    <w:p w14:paraId="71BC3A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849</w:t>
      </w:r>
    </w:p>
    <w:p w14:paraId="5D1377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849</w:t>
      </w:r>
    </w:p>
    <w:p w14:paraId="4ECCEF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849</w:t>
      </w:r>
    </w:p>
    <w:p w14:paraId="271826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849</w:t>
      </w:r>
    </w:p>
    <w:p w14:paraId="64820C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849</w:t>
      </w:r>
    </w:p>
    <w:p w14:paraId="6C264A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850</w:t>
      </w:r>
    </w:p>
    <w:p w14:paraId="140A3B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850</w:t>
      </w:r>
    </w:p>
    <w:p w14:paraId="679EA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850</w:t>
      </w:r>
    </w:p>
    <w:p w14:paraId="4DC993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851</w:t>
      </w:r>
    </w:p>
    <w:p w14:paraId="493115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852</w:t>
      </w:r>
    </w:p>
    <w:p w14:paraId="7B0168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852</w:t>
      </w:r>
    </w:p>
    <w:p w14:paraId="001FE7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852</w:t>
      </w:r>
    </w:p>
    <w:p w14:paraId="62F2D3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852</w:t>
      </w:r>
    </w:p>
    <w:p w14:paraId="18B802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852</w:t>
      </w:r>
    </w:p>
    <w:p w14:paraId="6645294A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852</w:t>
      </w:r>
    </w:p>
    <w:p w14:paraId="064DE396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853</w:t>
      </w:r>
    </w:p>
    <w:p w14:paraId="7520B3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854</w:t>
      </w:r>
    </w:p>
    <w:p w14:paraId="02A475E8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854</w:t>
      </w:r>
    </w:p>
    <w:p w14:paraId="7A4BE5DF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854</w:t>
      </w:r>
    </w:p>
    <w:p w14:paraId="4CBE9CB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855</w:t>
      </w:r>
    </w:p>
    <w:p w14:paraId="478FF1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855</w:t>
      </w:r>
    </w:p>
    <w:p w14:paraId="783D0C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855</w:t>
      </w:r>
    </w:p>
    <w:p w14:paraId="5913D8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856</w:t>
      </w:r>
    </w:p>
    <w:p w14:paraId="69625AB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7D3EC9C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6CD023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07F931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7DE277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856</w:t>
      </w:r>
    </w:p>
    <w:p w14:paraId="7404E1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7A427E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63ECEFF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13BF5B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2F16FC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857</w:t>
      </w:r>
    </w:p>
    <w:p w14:paraId="1FDC68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 Measurements</w:t>
      </w:r>
      <w:r>
        <w:rPr>
          <w:noProof/>
        </w:rPr>
        <w:tab/>
        <w:t>857</w:t>
      </w:r>
    </w:p>
    <w:p w14:paraId="65A7CB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857</w:t>
      </w:r>
    </w:p>
    <w:p w14:paraId="7147F7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858</w:t>
      </w:r>
    </w:p>
    <w:p w14:paraId="70F77B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613F46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858</w:t>
      </w:r>
    </w:p>
    <w:p w14:paraId="5374DC2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452FBFC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859</w:t>
      </w:r>
    </w:p>
    <w:p w14:paraId="53DC30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860</w:t>
      </w:r>
    </w:p>
    <w:p w14:paraId="41359D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860</w:t>
      </w:r>
    </w:p>
    <w:p w14:paraId="40ED61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</w:t>
      </w:r>
      <w:r>
        <w:rPr>
          <w:noProof/>
        </w:rPr>
        <w:tab/>
        <w:t>860</w:t>
      </w:r>
    </w:p>
    <w:p w14:paraId="6DCB5C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860</w:t>
      </w:r>
    </w:p>
    <w:p w14:paraId="2D9E5C1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860</w:t>
      </w:r>
    </w:p>
    <w:p w14:paraId="2F3EAB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861</w:t>
      </w:r>
    </w:p>
    <w:p w14:paraId="1251B7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861</w:t>
      </w:r>
    </w:p>
    <w:p w14:paraId="63E971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862</w:t>
      </w:r>
    </w:p>
    <w:p w14:paraId="0DBEAE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</w:t>
      </w:r>
      <w:r>
        <w:rPr>
          <w:noProof/>
        </w:rPr>
        <w:tab/>
        <w:t>862</w:t>
      </w:r>
    </w:p>
    <w:p w14:paraId="673051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862</w:t>
      </w:r>
    </w:p>
    <w:p w14:paraId="43BE08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862</w:t>
      </w:r>
    </w:p>
    <w:p w14:paraId="6C55FBD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863</w:t>
      </w:r>
    </w:p>
    <w:p w14:paraId="39AC24F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863</w:t>
      </w:r>
    </w:p>
    <w:p w14:paraId="1C126C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</w:t>
      </w:r>
      <w:r>
        <w:rPr>
          <w:noProof/>
        </w:rPr>
        <w:tab/>
        <w:t>864</w:t>
      </w:r>
    </w:p>
    <w:p w14:paraId="09CDA5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864</w:t>
      </w:r>
    </w:p>
    <w:p w14:paraId="3162BD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864</w:t>
      </w:r>
    </w:p>
    <w:p w14:paraId="33FE5A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864</w:t>
      </w:r>
    </w:p>
    <w:p w14:paraId="3FE3C8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865</w:t>
      </w:r>
    </w:p>
    <w:p w14:paraId="207F9BB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865</w:t>
      </w:r>
    </w:p>
    <w:p w14:paraId="5A852C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866</w:t>
      </w:r>
    </w:p>
    <w:p w14:paraId="420BB1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866</w:t>
      </w:r>
    </w:p>
    <w:p w14:paraId="559C11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866</w:t>
      </w:r>
    </w:p>
    <w:p w14:paraId="5F493AB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867</w:t>
      </w:r>
    </w:p>
    <w:p w14:paraId="175F16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867</w:t>
      </w:r>
    </w:p>
    <w:p w14:paraId="35FA0A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867</w:t>
      </w:r>
    </w:p>
    <w:p w14:paraId="5479E55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867</w:t>
      </w:r>
    </w:p>
    <w:p w14:paraId="635F68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868</w:t>
      </w:r>
    </w:p>
    <w:p w14:paraId="5E3DF3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09B84D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868</w:t>
      </w:r>
    </w:p>
    <w:p w14:paraId="7E7250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868</w:t>
      </w:r>
    </w:p>
    <w:p w14:paraId="0295CC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868</w:t>
      </w:r>
    </w:p>
    <w:p w14:paraId="47D952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869</w:t>
      </w:r>
    </w:p>
    <w:p w14:paraId="773444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Accuracy Requirement</w:t>
      </w:r>
      <w:r>
        <w:rPr>
          <w:noProof/>
        </w:rPr>
        <w:tab/>
        <w:t>869</w:t>
      </w:r>
    </w:p>
    <w:p w14:paraId="2B4612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869</w:t>
      </w:r>
    </w:p>
    <w:p w14:paraId="3A4E9A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870</w:t>
      </w:r>
    </w:p>
    <w:p w14:paraId="74862D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870</w:t>
      </w:r>
    </w:p>
    <w:p w14:paraId="5A885C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872</w:t>
      </w:r>
    </w:p>
    <w:p w14:paraId="3C5447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873</w:t>
      </w:r>
    </w:p>
    <w:p w14:paraId="085ADE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875</w:t>
      </w:r>
    </w:p>
    <w:p w14:paraId="210D04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876</w:t>
      </w:r>
    </w:p>
    <w:p w14:paraId="0B673F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876</w:t>
      </w:r>
    </w:p>
    <w:p w14:paraId="13006C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877</w:t>
      </w:r>
    </w:p>
    <w:p w14:paraId="124EB3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878</w:t>
      </w:r>
    </w:p>
    <w:p w14:paraId="705A68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878</w:t>
      </w:r>
    </w:p>
    <w:p w14:paraId="57675C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879</w:t>
      </w:r>
    </w:p>
    <w:p w14:paraId="3362D2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880</w:t>
      </w:r>
    </w:p>
    <w:p w14:paraId="713AB2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882</w:t>
      </w:r>
    </w:p>
    <w:p w14:paraId="73DB50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883</w:t>
      </w:r>
    </w:p>
    <w:p w14:paraId="3FB09B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884</w:t>
      </w:r>
    </w:p>
    <w:p w14:paraId="754D89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885</w:t>
      </w:r>
    </w:p>
    <w:p w14:paraId="3A9D3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886</w:t>
      </w:r>
    </w:p>
    <w:p w14:paraId="3B9F6D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887</w:t>
      </w:r>
    </w:p>
    <w:p w14:paraId="6E366E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888</w:t>
      </w:r>
    </w:p>
    <w:p w14:paraId="392AC4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889</w:t>
      </w:r>
    </w:p>
    <w:p w14:paraId="38BE29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890</w:t>
      </w:r>
    </w:p>
    <w:p w14:paraId="723D35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893</w:t>
      </w:r>
    </w:p>
    <w:p w14:paraId="314C80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896</w:t>
      </w:r>
    </w:p>
    <w:p w14:paraId="5EF8EF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896</w:t>
      </w:r>
    </w:p>
    <w:p w14:paraId="0EF9E7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899</w:t>
      </w:r>
    </w:p>
    <w:p w14:paraId="244358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 w:rsidRPr="003E52FD">
        <w:rPr>
          <w:rFonts w:eastAsiaTheme="minorEastAsia"/>
          <w:noProof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Measurement accuracy for UE category M1 </w:t>
      </w:r>
      <w:r w:rsidRPr="003E52FD">
        <w:rPr>
          <w:rFonts w:eastAsiaTheme="minorEastAsia"/>
          <w:noProof/>
        </w:rPr>
        <w:t>for satellite access</w:t>
      </w:r>
      <w:r>
        <w:rPr>
          <w:noProof/>
        </w:rPr>
        <w:tab/>
        <w:t>900</w:t>
      </w:r>
    </w:p>
    <w:p w14:paraId="46A216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901</w:t>
      </w:r>
    </w:p>
    <w:p w14:paraId="533B36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902</w:t>
      </w:r>
    </w:p>
    <w:p w14:paraId="21B1B2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903</w:t>
      </w:r>
    </w:p>
    <w:p w14:paraId="3908B8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905</w:t>
      </w:r>
    </w:p>
    <w:p w14:paraId="1EA091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906</w:t>
      </w:r>
    </w:p>
    <w:p w14:paraId="110AC7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906</w:t>
      </w:r>
    </w:p>
    <w:p w14:paraId="65945F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907</w:t>
      </w:r>
    </w:p>
    <w:p w14:paraId="08170D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908</w:t>
      </w:r>
    </w:p>
    <w:p w14:paraId="7775FB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908</w:t>
      </w:r>
    </w:p>
    <w:p w14:paraId="0449A4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909</w:t>
      </w:r>
    </w:p>
    <w:p w14:paraId="183A1D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910</w:t>
      </w:r>
    </w:p>
    <w:p w14:paraId="08896E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911</w:t>
      </w:r>
    </w:p>
    <w:p w14:paraId="1B629E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912</w:t>
      </w:r>
    </w:p>
    <w:p w14:paraId="315B93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913</w:t>
      </w:r>
    </w:p>
    <w:p w14:paraId="213727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914</w:t>
      </w:r>
    </w:p>
    <w:p w14:paraId="5BEDF0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915</w:t>
      </w:r>
    </w:p>
    <w:p w14:paraId="523616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916</w:t>
      </w:r>
    </w:p>
    <w:p w14:paraId="000FD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916</w:t>
      </w:r>
    </w:p>
    <w:p w14:paraId="7A0367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918</w:t>
      </w:r>
    </w:p>
    <w:p w14:paraId="6FB8CE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919</w:t>
      </w:r>
    </w:p>
    <w:p w14:paraId="1FE120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919</w:t>
      </w:r>
    </w:p>
    <w:p w14:paraId="1AB70B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7B52CD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920</w:t>
      </w:r>
    </w:p>
    <w:p w14:paraId="329D18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921</w:t>
      </w:r>
    </w:p>
    <w:p w14:paraId="4FD38D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921</w:t>
      </w:r>
    </w:p>
    <w:p w14:paraId="01F2E1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922</w:t>
      </w:r>
    </w:p>
    <w:p w14:paraId="5DB4C1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922</w:t>
      </w:r>
    </w:p>
    <w:p w14:paraId="7A7EA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923</w:t>
      </w:r>
    </w:p>
    <w:p w14:paraId="6727C1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923</w:t>
      </w:r>
    </w:p>
    <w:p w14:paraId="7B37EF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923</w:t>
      </w:r>
    </w:p>
    <w:p w14:paraId="2BE5EF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924</w:t>
      </w:r>
    </w:p>
    <w:p w14:paraId="2F2642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925</w:t>
      </w:r>
    </w:p>
    <w:p w14:paraId="69D450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926</w:t>
      </w:r>
    </w:p>
    <w:p w14:paraId="1128BA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927</w:t>
      </w:r>
    </w:p>
    <w:p w14:paraId="6280A6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928</w:t>
      </w:r>
    </w:p>
    <w:p w14:paraId="7C88AC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928</w:t>
      </w:r>
    </w:p>
    <w:p w14:paraId="225DB5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929</w:t>
      </w:r>
    </w:p>
    <w:p w14:paraId="7FF737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 w:rsidRPr="003E52FD">
        <w:rPr>
          <w:rFonts w:eastAsiaTheme="minorEastAsia"/>
          <w:noProof/>
        </w:rPr>
        <w:t xml:space="preserve"> for satellite access</w:t>
      </w:r>
      <w:r>
        <w:rPr>
          <w:noProof/>
        </w:rPr>
        <w:tab/>
        <w:t>929</w:t>
      </w:r>
    </w:p>
    <w:p w14:paraId="4A1AB3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929</w:t>
      </w:r>
    </w:p>
    <w:p w14:paraId="7D6328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930</w:t>
      </w:r>
    </w:p>
    <w:p w14:paraId="601996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931</w:t>
      </w:r>
    </w:p>
    <w:p w14:paraId="50AAD9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932</w:t>
      </w:r>
    </w:p>
    <w:p w14:paraId="456A1A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933</w:t>
      </w:r>
    </w:p>
    <w:p w14:paraId="1295AC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933</w:t>
      </w:r>
    </w:p>
    <w:p w14:paraId="1307EC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933</w:t>
      </w:r>
    </w:p>
    <w:p w14:paraId="3210FB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933</w:t>
      </w:r>
    </w:p>
    <w:p w14:paraId="507EE1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934</w:t>
      </w:r>
    </w:p>
    <w:p w14:paraId="2EAC33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934</w:t>
      </w:r>
    </w:p>
    <w:p w14:paraId="1F4A43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934</w:t>
      </w:r>
    </w:p>
    <w:p w14:paraId="7F156E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934</w:t>
      </w:r>
    </w:p>
    <w:p w14:paraId="74323BE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4630D3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5A3193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936</w:t>
      </w:r>
    </w:p>
    <w:p w14:paraId="3AEDF1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937</w:t>
      </w:r>
    </w:p>
    <w:p w14:paraId="554583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937</w:t>
      </w:r>
    </w:p>
    <w:p w14:paraId="66CDB2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937</w:t>
      </w:r>
    </w:p>
    <w:p w14:paraId="7C51FD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 w:rsidRPr="003E52FD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938</w:t>
      </w:r>
    </w:p>
    <w:p w14:paraId="70874C8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1190CD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7B2134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938</w:t>
      </w:r>
    </w:p>
    <w:p w14:paraId="43F851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939</w:t>
      </w:r>
    </w:p>
    <w:p w14:paraId="284DEB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939</w:t>
      </w:r>
    </w:p>
    <w:p w14:paraId="505A39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939</w:t>
      </w:r>
    </w:p>
    <w:p w14:paraId="306A72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940</w:t>
      </w:r>
    </w:p>
    <w:p w14:paraId="7EAD1B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941</w:t>
      </w:r>
    </w:p>
    <w:p w14:paraId="5215FC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942</w:t>
      </w:r>
    </w:p>
    <w:p w14:paraId="30955D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944</w:t>
      </w:r>
    </w:p>
    <w:p w14:paraId="6D4125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945</w:t>
      </w:r>
    </w:p>
    <w:p w14:paraId="774EB9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946</w:t>
      </w:r>
    </w:p>
    <w:p w14:paraId="221E47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948</w:t>
      </w:r>
    </w:p>
    <w:p w14:paraId="7EA00A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948</w:t>
      </w:r>
    </w:p>
    <w:p w14:paraId="5CCAA5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950</w:t>
      </w:r>
    </w:p>
    <w:p w14:paraId="652D89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951</w:t>
      </w:r>
    </w:p>
    <w:p w14:paraId="1F0F3A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951</w:t>
      </w:r>
    </w:p>
    <w:p w14:paraId="26490D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951</w:t>
      </w:r>
    </w:p>
    <w:p w14:paraId="5B9E8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952</w:t>
      </w:r>
    </w:p>
    <w:p w14:paraId="6AE8B0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952</w:t>
      </w:r>
    </w:p>
    <w:p w14:paraId="7BD5BC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953</w:t>
      </w:r>
    </w:p>
    <w:p w14:paraId="51BC50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954</w:t>
      </w:r>
    </w:p>
    <w:p w14:paraId="405882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Relative Accuracy of RSRP for </w:t>
      </w:r>
      <w:r w:rsidRPr="003E52FD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955</w:t>
      </w:r>
    </w:p>
    <w:p w14:paraId="1EA2B2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956</w:t>
      </w:r>
    </w:p>
    <w:p w14:paraId="62B54F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956</w:t>
      </w:r>
    </w:p>
    <w:p w14:paraId="60AC8C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956</w:t>
      </w:r>
    </w:p>
    <w:p w14:paraId="5698F7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957</w:t>
      </w:r>
    </w:p>
    <w:p w14:paraId="45591A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958</w:t>
      </w:r>
    </w:p>
    <w:p w14:paraId="065EE9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</w:t>
      </w:r>
      <w:r>
        <w:rPr>
          <w:noProof/>
        </w:rPr>
        <w:tab/>
        <w:t>958</w:t>
      </w:r>
    </w:p>
    <w:p w14:paraId="022546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960</w:t>
      </w:r>
    </w:p>
    <w:p w14:paraId="6B0EC2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960</w:t>
      </w:r>
    </w:p>
    <w:p w14:paraId="303BB66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961</w:t>
      </w:r>
    </w:p>
    <w:p w14:paraId="7DD162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961</w:t>
      </w:r>
    </w:p>
    <w:p w14:paraId="64C0E8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57AAB4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962</w:t>
      </w:r>
    </w:p>
    <w:p w14:paraId="4ADA635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Measurements</w:t>
      </w:r>
      <w:r>
        <w:rPr>
          <w:noProof/>
        </w:rPr>
        <w:tab/>
        <w:t>962</w:t>
      </w:r>
    </w:p>
    <w:p w14:paraId="372100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P-CCPCH RSCP</w:t>
      </w:r>
      <w:r>
        <w:rPr>
          <w:noProof/>
        </w:rPr>
        <w:tab/>
        <w:t>963</w:t>
      </w:r>
    </w:p>
    <w:p w14:paraId="0824D0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076F34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502F229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Measurements</w:t>
      </w:r>
      <w:r>
        <w:rPr>
          <w:noProof/>
        </w:rPr>
        <w:tab/>
        <w:t>963</w:t>
      </w:r>
    </w:p>
    <w:p w14:paraId="3B4EBD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963</w:t>
      </w:r>
    </w:p>
    <w:p w14:paraId="56C76A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Measurements</w:t>
      </w:r>
      <w:r>
        <w:rPr>
          <w:noProof/>
        </w:rPr>
        <w:tab/>
        <w:t>963</w:t>
      </w:r>
    </w:p>
    <w:p w14:paraId="3B4ABC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963</w:t>
      </w:r>
    </w:p>
    <w:p w14:paraId="3D2F543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3E52FD">
        <w:rPr>
          <w:rFonts w:cs="v4.2.0"/>
          <w:noProof/>
          <w:vertAlign w:val="subscript"/>
        </w:rPr>
        <w:t>CMAX,c</w:t>
      </w:r>
      <w:r>
        <w:rPr>
          <w:noProof/>
        </w:rPr>
        <w:tab/>
        <w:t>964</w:t>
      </w:r>
    </w:p>
    <w:p w14:paraId="5BBEC5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964</w:t>
      </w:r>
    </w:p>
    <w:p w14:paraId="40B090C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Estimation Period</w:t>
      </w:r>
      <w:r>
        <w:rPr>
          <w:noProof/>
        </w:rPr>
        <w:tab/>
        <w:t>964</w:t>
      </w:r>
    </w:p>
    <w:p w14:paraId="50AFBD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964</w:t>
      </w:r>
    </w:p>
    <w:p w14:paraId="010F27D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IEEE802.11 Measurements</w:t>
      </w:r>
      <w:r>
        <w:rPr>
          <w:noProof/>
        </w:rPr>
        <w:tab/>
        <w:t>964</w:t>
      </w:r>
    </w:p>
    <w:p w14:paraId="3D7873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</w:t>
      </w:r>
      <w:r>
        <w:rPr>
          <w:noProof/>
        </w:rPr>
        <w:tab/>
        <w:t>964</w:t>
      </w:r>
    </w:p>
    <w:p w14:paraId="50E244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964</w:t>
      </w:r>
    </w:p>
    <w:p w14:paraId="135FC16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965</w:t>
      </w:r>
    </w:p>
    <w:p w14:paraId="5B8B7A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965</w:t>
      </w:r>
    </w:p>
    <w:p w14:paraId="10F81F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</w:t>
      </w:r>
      <w:r>
        <w:rPr>
          <w:noProof/>
        </w:rPr>
        <w:tab/>
        <w:t>965</w:t>
      </w:r>
    </w:p>
    <w:p w14:paraId="19EEB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965</w:t>
      </w:r>
    </w:p>
    <w:p w14:paraId="767642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966</w:t>
      </w:r>
    </w:p>
    <w:p w14:paraId="31EF8A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966</w:t>
      </w:r>
    </w:p>
    <w:p w14:paraId="4D9E3A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967</w:t>
      </w:r>
    </w:p>
    <w:p w14:paraId="4A31AF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3E52FD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967</w:t>
      </w:r>
    </w:p>
    <w:p w14:paraId="6F1AC7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3E52FD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967</w:t>
      </w:r>
    </w:p>
    <w:p w14:paraId="7163D4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</w:t>
      </w:r>
      <w:r>
        <w:rPr>
          <w:noProof/>
        </w:rPr>
        <w:tab/>
        <w:t>968</w:t>
      </w:r>
    </w:p>
    <w:p w14:paraId="1DD5BD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968</w:t>
      </w:r>
    </w:p>
    <w:p w14:paraId="2BD31A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968</w:t>
      </w:r>
    </w:p>
    <w:p w14:paraId="5CAFAC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969</w:t>
      </w:r>
    </w:p>
    <w:p w14:paraId="5A78C9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969</w:t>
      </w:r>
    </w:p>
    <w:p w14:paraId="66CA52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3E52FD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969</w:t>
      </w:r>
    </w:p>
    <w:p w14:paraId="7AC56D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3E52FD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970</w:t>
      </w:r>
    </w:p>
    <w:p w14:paraId="02FF2E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</w:t>
      </w:r>
      <w:r>
        <w:rPr>
          <w:noProof/>
        </w:rPr>
        <w:tab/>
        <w:t>970</w:t>
      </w:r>
    </w:p>
    <w:p w14:paraId="12B2D3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970</w:t>
      </w:r>
    </w:p>
    <w:p w14:paraId="715A41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971</w:t>
      </w:r>
    </w:p>
    <w:p w14:paraId="2E7C8DB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Measurements</w:t>
      </w:r>
      <w:r>
        <w:rPr>
          <w:noProof/>
        </w:rPr>
        <w:tab/>
        <w:t>972</w:t>
      </w:r>
    </w:p>
    <w:p w14:paraId="7B54A0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972</w:t>
      </w:r>
    </w:p>
    <w:p w14:paraId="7897BF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972</w:t>
      </w:r>
    </w:p>
    <w:p w14:paraId="709413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972</w:t>
      </w:r>
    </w:p>
    <w:p w14:paraId="7BC82C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973</w:t>
      </w:r>
    </w:p>
    <w:p w14:paraId="496348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974</w:t>
      </w:r>
    </w:p>
    <w:p w14:paraId="00D72C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SD-RSRP Accuracy</w:t>
      </w:r>
      <w:r>
        <w:rPr>
          <w:noProof/>
        </w:rPr>
        <w:tab/>
        <w:t>974</w:t>
      </w:r>
    </w:p>
    <w:p w14:paraId="59D694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974</w:t>
      </w:r>
    </w:p>
    <w:p w14:paraId="1803C94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975</w:t>
      </w:r>
    </w:p>
    <w:p w14:paraId="644C96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975</w:t>
      </w:r>
    </w:p>
    <w:p w14:paraId="694629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975</w:t>
      </w:r>
    </w:p>
    <w:p w14:paraId="43AE6C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975</w:t>
      </w:r>
    </w:p>
    <w:p w14:paraId="1573BA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976</w:t>
      </w:r>
    </w:p>
    <w:p w14:paraId="13D474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977</w:t>
      </w:r>
    </w:p>
    <w:p w14:paraId="5876A5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977</w:t>
      </w:r>
    </w:p>
    <w:p w14:paraId="5AB104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977</w:t>
      </w:r>
    </w:p>
    <w:p w14:paraId="53F8D2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977</w:t>
      </w:r>
    </w:p>
    <w:p w14:paraId="0BB49C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978</w:t>
      </w:r>
    </w:p>
    <w:p w14:paraId="2ADE7E2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978</w:t>
      </w:r>
    </w:p>
    <w:p w14:paraId="3499D7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</w:t>
      </w:r>
      <w:r>
        <w:rPr>
          <w:noProof/>
        </w:rPr>
        <w:tab/>
        <w:t>979</w:t>
      </w:r>
    </w:p>
    <w:p w14:paraId="0CFECA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979</w:t>
      </w:r>
    </w:p>
    <w:p w14:paraId="25B0B9F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</w:t>
      </w:r>
      <w:r>
        <w:rPr>
          <w:noProof/>
        </w:rPr>
        <w:tab/>
        <w:t>979</w:t>
      </w:r>
    </w:p>
    <w:p w14:paraId="07DBF2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979</w:t>
      </w:r>
    </w:p>
    <w:p w14:paraId="1BF41A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</w:t>
      </w:r>
      <w:r>
        <w:rPr>
          <w:noProof/>
        </w:rPr>
        <w:tab/>
        <w:t>980</w:t>
      </w:r>
    </w:p>
    <w:p w14:paraId="7E9C46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980</w:t>
      </w:r>
    </w:p>
    <w:p w14:paraId="4C5116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980</w:t>
      </w:r>
    </w:p>
    <w:p w14:paraId="5DD9CFE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981</w:t>
      </w:r>
    </w:p>
    <w:p w14:paraId="08096D6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981</w:t>
      </w:r>
    </w:p>
    <w:p w14:paraId="6CB670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981</w:t>
      </w:r>
    </w:p>
    <w:p w14:paraId="2DF614BE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982</w:t>
      </w:r>
    </w:p>
    <w:p w14:paraId="54868B7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</w:t>
      </w:r>
      <w:r>
        <w:rPr>
          <w:noProof/>
        </w:rPr>
        <w:tab/>
        <w:t>982</w:t>
      </w:r>
    </w:p>
    <w:p w14:paraId="48A181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982</w:t>
      </w:r>
    </w:p>
    <w:p w14:paraId="76F64A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982</w:t>
      </w:r>
    </w:p>
    <w:p w14:paraId="618237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982</w:t>
      </w:r>
    </w:p>
    <w:p w14:paraId="5B88840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Angle of Arrival (AOA)</w:t>
      </w:r>
      <w:r>
        <w:rPr>
          <w:noProof/>
        </w:rPr>
        <w:tab/>
        <w:t>982</w:t>
      </w:r>
    </w:p>
    <w:p w14:paraId="1F3E31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Range/mapping</w:t>
      </w:r>
      <w:r>
        <w:rPr>
          <w:noProof/>
        </w:rPr>
        <w:tab/>
        <w:t>982</w:t>
      </w:r>
    </w:p>
    <w:p w14:paraId="300A3C5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(T</w:t>
      </w:r>
      <w:r w:rsidRPr="003E52FD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983</w:t>
      </w:r>
    </w:p>
    <w:p w14:paraId="13BA14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983</w:t>
      </w:r>
    </w:p>
    <w:p w14:paraId="64A6AC2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983</w:t>
      </w:r>
    </w:p>
    <w:p w14:paraId="6926CE5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10C6198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984</w:t>
      </w:r>
    </w:p>
    <w:p w14:paraId="1ACEF01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0FDC9E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984</w:t>
      </w:r>
    </w:p>
    <w:p w14:paraId="1DC15A2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984</w:t>
      </w:r>
    </w:p>
    <w:p w14:paraId="1DAB45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4E8FA1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984</w:t>
      </w:r>
    </w:p>
    <w:p w14:paraId="7727FA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984</w:t>
      </w:r>
    </w:p>
    <w:p w14:paraId="53CC17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57BC00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985</w:t>
      </w:r>
    </w:p>
    <w:p w14:paraId="6273D2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</w:t>
      </w:r>
      <w:r>
        <w:rPr>
          <w:noProof/>
        </w:rPr>
        <w:tab/>
        <w:t>985</w:t>
      </w:r>
    </w:p>
    <w:p w14:paraId="106171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</w:t>
      </w:r>
      <w:r>
        <w:rPr>
          <w:noProof/>
        </w:rPr>
        <w:tab/>
        <w:t>985</w:t>
      </w:r>
    </w:p>
    <w:p w14:paraId="05433C3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985</w:t>
      </w:r>
    </w:p>
    <w:p w14:paraId="7F68A1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6C18EC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986</w:t>
      </w:r>
    </w:p>
    <w:p w14:paraId="13377C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52B497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986</w:t>
      </w:r>
    </w:p>
    <w:p w14:paraId="7522559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986</w:t>
      </w:r>
    </w:p>
    <w:p w14:paraId="413A5AA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986</w:t>
      </w:r>
    </w:p>
    <w:p w14:paraId="76B44F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7E500B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986</w:t>
      </w:r>
    </w:p>
    <w:p w14:paraId="5FC41D21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987</w:t>
      </w:r>
    </w:p>
    <w:p w14:paraId="019E522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31C19F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Transmit Timing</w:t>
      </w:r>
      <w:r>
        <w:rPr>
          <w:noProof/>
        </w:rPr>
        <w:tab/>
        <w:t>987</w:t>
      </w:r>
    </w:p>
    <w:p w14:paraId="6C0AC7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timing reference</w:t>
      </w:r>
      <w:r>
        <w:rPr>
          <w:noProof/>
        </w:rPr>
        <w:tab/>
        <w:t>987</w:t>
      </w:r>
    </w:p>
    <w:p w14:paraId="748B47F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987</w:t>
      </w:r>
    </w:p>
    <w:p w14:paraId="1E53CEA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987</w:t>
      </w:r>
    </w:p>
    <w:p w14:paraId="102CB2DE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988</w:t>
      </w:r>
    </w:p>
    <w:p w14:paraId="1DD6B75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988</w:t>
      </w:r>
    </w:p>
    <w:p w14:paraId="5143F2B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988</w:t>
      </w:r>
    </w:p>
    <w:p w14:paraId="36C287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988</w:t>
      </w:r>
    </w:p>
    <w:p w14:paraId="5FC40F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988</w:t>
      </w:r>
    </w:p>
    <w:p w14:paraId="7F97A0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988</w:t>
      </w:r>
    </w:p>
    <w:p w14:paraId="76EB83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989</w:t>
      </w:r>
    </w:p>
    <w:p w14:paraId="4413492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989</w:t>
      </w:r>
    </w:p>
    <w:p w14:paraId="32EA63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989</w:t>
      </w:r>
    </w:p>
    <w:p w14:paraId="64ED0D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989</w:t>
      </w:r>
    </w:p>
    <w:p w14:paraId="751C42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989</w:t>
      </w:r>
    </w:p>
    <w:p w14:paraId="5840B6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990</w:t>
      </w:r>
    </w:p>
    <w:p w14:paraId="459D613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990</w:t>
      </w:r>
    </w:p>
    <w:p w14:paraId="41A64C6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991</w:t>
      </w:r>
    </w:p>
    <w:p w14:paraId="23CDB6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991</w:t>
      </w:r>
    </w:p>
    <w:p w14:paraId="25D977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measurements</w:t>
      </w:r>
      <w:r>
        <w:rPr>
          <w:noProof/>
        </w:rPr>
        <w:tab/>
        <w:t>991</w:t>
      </w:r>
    </w:p>
    <w:p w14:paraId="22CE58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measurements</w:t>
      </w:r>
      <w:r>
        <w:rPr>
          <w:noProof/>
        </w:rPr>
        <w:tab/>
        <w:t>991</w:t>
      </w:r>
    </w:p>
    <w:p w14:paraId="611826F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991</w:t>
      </w:r>
    </w:p>
    <w:p w14:paraId="769B629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992</w:t>
      </w:r>
    </w:p>
    <w:p w14:paraId="42220F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992</w:t>
      </w:r>
    </w:p>
    <w:p w14:paraId="2FC02B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992</w:t>
      </w:r>
    </w:p>
    <w:p w14:paraId="7A3E7F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</w:t>
      </w:r>
      <w:r w:rsidRPr="003E52FD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V2X </w:t>
      </w:r>
      <w:r w:rsidRPr="003E52FD">
        <w:rPr>
          <w:rFonts w:eastAsia="Malgun Gothic"/>
          <w:noProof/>
        </w:rPr>
        <w:t>Carrier Aggregation</w:t>
      </w:r>
      <w:r>
        <w:rPr>
          <w:noProof/>
        </w:rPr>
        <w:tab/>
        <w:t>992</w:t>
      </w:r>
    </w:p>
    <w:p w14:paraId="4ABFB5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</w:t>
      </w:r>
      <w:r w:rsidRPr="003E52FD">
        <w:rPr>
          <w:rFonts w:eastAsiaTheme="minorEastAsia"/>
          <w:noProof/>
        </w:rPr>
        <w:t>3</w:t>
      </w:r>
      <w:r>
        <w:rPr>
          <w:noProof/>
        </w:rPr>
        <w:t>.7.</w:t>
      </w:r>
      <w:r w:rsidRPr="003E52FD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</w:t>
      </w:r>
      <w:r w:rsidRPr="003E52FD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993</w:t>
      </w:r>
    </w:p>
    <w:p w14:paraId="37A2745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993</w:t>
      </w:r>
    </w:p>
    <w:p w14:paraId="6E5732E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993</w:t>
      </w:r>
    </w:p>
    <w:p w14:paraId="2249CD2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993</w:t>
      </w:r>
    </w:p>
    <w:p w14:paraId="0450DC71" w14:textId="77777777" w:rsidR="00423D4D" w:rsidRDefault="00423D4D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A (normative): Test Cases</w:t>
      </w:r>
      <w:r>
        <w:rPr>
          <w:noProof/>
        </w:rPr>
        <w:tab/>
        <w:t>983</w:t>
      </w:r>
    </w:p>
    <w:p w14:paraId="2D258B2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983</w:t>
      </w:r>
    </w:p>
    <w:p w14:paraId="1458488A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983</w:t>
      </w:r>
    </w:p>
    <w:p w14:paraId="19E382C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983</w:t>
      </w:r>
    </w:p>
    <w:p w14:paraId="481D63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983</w:t>
      </w:r>
    </w:p>
    <w:p w14:paraId="2A7020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983</w:t>
      </w:r>
    </w:p>
    <w:p w14:paraId="2A9449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Implementation requirements</w:t>
      </w:r>
      <w:r>
        <w:rPr>
          <w:noProof/>
        </w:rPr>
        <w:tab/>
        <w:t>984</w:t>
      </w:r>
    </w:p>
    <w:p w14:paraId="15C8DC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984</w:t>
      </w:r>
    </w:p>
    <w:p w14:paraId="55BF21F0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985</w:t>
      </w:r>
    </w:p>
    <w:p w14:paraId="2085EA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985</w:t>
      </w:r>
    </w:p>
    <w:p w14:paraId="4C7F23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</w:t>
      </w:r>
      <w:r>
        <w:rPr>
          <w:noProof/>
        </w:rPr>
        <w:tab/>
        <w:t>985</w:t>
      </w:r>
    </w:p>
    <w:p w14:paraId="44763F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985</w:t>
      </w:r>
    </w:p>
    <w:p w14:paraId="077F76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990</w:t>
      </w:r>
    </w:p>
    <w:p w14:paraId="3FF52C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for UE category 0</w:t>
      </w:r>
      <w:r>
        <w:rPr>
          <w:noProof/>
        </w:rPr>
        <w:tab/>
        <w:t>993</w:t>
      </w:r>
    </w:p>
    <w:p w14:paraId="3BAFE3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for UE category 0</w:t>
      </w:r>
      <w:r>
        <w:rPr>
          <w:noProof/>
        </w:rPr>
        <w:tab/>
        <w:t>994</w:t>
      </w:r>
    </w:p>
    <w:p w14:paraId="65A551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for UE category 0</w:t>
      </w:r>
      <w:r>
        <w:rPr>
          <w:noProof/>
        </w:rPr>
        <w:tab/>
        <w:t>995</w:t>
      </w:r>
    </w:p>
    <w:p w14:paraId="12333E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Frame Structure 3</w:t>
      </w:r>
      <w:r>
        <w:rPr>
          <w:noProof/>
        </w:rPr>
        <w:tab/>
        <w:t>996</w:t>
      </w:r>
    </w:p>
    <w:p w14:paraId="52FE74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PCFICH/PDCCH/PHICH</w:t>
      </w:r>
      <w:r>
        <w:rPr>
          <w:noProof/>
        </w:rPr>
        <w:tab/>
        <w:t>997</w:t>
      </w:r>
    </w:p>
    <w:p w14:paraId="06BCCE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FDD</w:t>
      </w:r>
      <w:r>
        <w:rPr>
          <w:noProof/>
        </w:rPr>
        <w:tab/>
        <w:t>997</w:t>
      </w:r>
    </w:p>
    <w:p w14:paraId="144236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997</w:t>
      </w:r>
    </w:p>
    <w:p w14:paraId="4B1FD2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HD-FDD for UE category 0</w:t>
      </w:r>
      <w:r>
        <w:rPr>
          <w:noProof/>
        </w:rPr>
        <w:tab/>
        <w:t>998</w:t>
      </w:r>
    </w:p>
    <w:p w14:paraId="1EDF6E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FS 3</w:t>
      </w:r>
      <w:r>
        <w:rPr>
          <w:noProof/>
        </w:rPr>
        <w:tab/>
        <w:t>998</w:t>
      </w:r>
    </w:p>
    <w:p w14:paraId="7C95AD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998</w:t>
      </w:r>
    </w:p>
    <w:p w14:paraId="153475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999</w:t>
      </w:r>
    </w:p>
    <w:p w14:paraId="18811D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999</w:t>
      </w:r>
    </w:p>
    <w:p w14:paraId="2C6656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1000</w:t>
      </w:r>
    </w:p>
    <w:p w14:paraId="6D0037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1000</w:t>
      </w:r>
    </w:p>
    <w:p w14:paraId="3C4D7B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1001</w:t>
      </w:r>
    </w:p>
    <w:p w14:paraId="037AD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1001</w:t>
      </w:r>
    </w:p>
    <w:p w14:paraId="1B3008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1002</w:t>
      </w:r>
    </w:p>
    <w:p w14:paraId="1CD097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3E52FD">
        <w:rPr>
          <w:rFonts w:cs="v5.0.0"/>
          <w:noProof/>
        </w:rPr>
        <w:t>in CEModeA</w:t>
      </w:r>
      <w:r>
        <w:rPr>
          <w:noProof/>
        </w:rPr>
        <w:tab/>
        <w:t>1002</w:t>
      </w:r>
    </w:p>
    <w:p w14:paraId="094EBA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3E52FD">
        <w:rPr>
          <w:rFonts w:cs="v5.0.0"/>
          <w:noProof/>
        </w:rPr>
        <w:t>in CEModeA</w:t>
      </w:r>
      <w:r>
        <w:rPr>
          <w:noProof/>
        </w:rPr>
        <w:tab/>
        <w:t>1003</w:t>
      </w:r>
    </w:p>
    <w:p w14:paraId="2C5EEC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3E52FD">
        <w:rPr>
          <w:rFonts w:cs="v5.0.0"/>
          <w:noProof/>
        </w:rPr>
        <w:t>in CEModeA</w:t>
      </w:r>
      <w:r>
        <w:rPr>
          <w:noProof/>
        </w:rPr>
        <w:tab/>
        <w:t>1004</w:t>
      </w:r>
    </w:p>
    <w:p w14:paraId="5092B7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3E52FD">
        <w:rPr>
          <w:rFonts w:cs="v5.0.0"/>
          <w:noProof/>
        </w:rPr>
        <w:t>in CEModeB</w:t>
      </w:r>
      <w:r>
        <w:rPr>
          <w:noProof/>
        </w:rPr>
        <w:tab/>
        <w:t>1005</w:t>
      </w:r>
    </w:p>
    <w:p w14:paraId="27981C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3E52FD">
        <w:rPr>
          <w:rFonts w:cs="v5.0.0"/>
          <w:noProof/>
        </w:rPr>
        <w:t>in CEModeB</w:t>
      </w:r>
      <w:r>
        <w:rPr>
          <w:noProof/>
        </w:rPr>
        <w:tab/>
        <w:t>1006</w:t>
      </w:r>
    </w:p>
    <w:p w14:paraId="11996F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3E52FD">
        <w:rPr>
          <w:rFonts w:cs="v5.0.0"/>
          <w:noProof/>
        </w:rPr>
        <w:t>in CEModeB</w:t>
      </w:r>
      <w:r>
        <w:rPr>
          <w:noProof/>
        </w:rPr>
        <w:tab/>
        <w:t>1006</w:t>
      </w:r>
    </w:p>
    <w:p w14:paraId="4652D5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3E52FD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</w:t>
      </w:r>
      <w:r w:rsidRPr="003E52FD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3E52FD">
        <w:rPr>
          <w:rFonts w:cs="v5.0.0"/>
          <w:noProof/>
        </w:rPr>
        <w:t>Reference Channel for UE category NB1</w:t>
      </w:r>
      <w:r>
        <w:rPr>
          <w:noProof/>
        </w:rPr>
        <w:tab/>
        <w:t>1007</w:t>
      </w:r>
    </w:p>
    <w:p w14:paraId="72D738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3E52FD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in-band operation</w:t>
      </w:r>
      <w:r>
        <w:rPr>
          <w:noProof/>
        </w:rPr>
        <w:tab/>
        <w:t>1007</w:t>
      </w:r>
    </w:p>
    <w:p w14:paraId="45A400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1008</w:t>
      </w:r>
    </w:p>
    <w:p w14:paraId="3FB9FF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standalone operation</w:t>
      </w:r>
      <w:r>
        <w:rPr>
          <w:noProof/>
        </w:rPr>
        <w:tab/>
        <w:t>1008</w:t>
      </w:r>
    </w:p>
    <w:p w14:paraId="5D8137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1009</w:t>
      </w:r>
    </w:p>
    <w:p w14:paraId="414964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guard band operation</w:t>
      </w:r>
      <w:r>
        <w:rPr>
          <w:noProof/>
        </w:rPr>
        <w:tab/>
        <w:t>1009</w:t>
      </w:r>
    </w:p>
    <w:p w14:paraId="3792A1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1010</w:t>
      </w:r>
    </w:p>
    <w:p w14:paraId="0F41D4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3E52FD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in-band operation</w:t>
      </w:r>
      <w:r>
        <w:rPr>
          <w:noProof/>
        </w:rPr>
        <w:tab/>
        <w:t>1010</w:t>
      </w:r>
    </w:p>
    <w:p w14:paraId="6B736C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standalone operation</w:t>
      </w:r>
      <w:r>
        <w:rPr>
          <w:noProof/>
        </w:rPr>
        <w:tab/>
        <w:t>1010</w:t>
      </w:r>
    </w:p>
    <w:p w14:paraId="462954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guard band operation</w:t>
      </w:r>
      <w:r>
        <w:rPr>
          <w:noProof/>
        </w:rPr>
        <w:tab/>
        <w:t>1011</w:t>
      </w:r>
    </w:p>
    <w:p w14:paraId="3A92A8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1011</w:t>
      </w:r>
    </w:p>
    <w:p w14:paraId="275B8F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In-band operation</w:t>
      </w:r>
      <w:r>
        <w:rPr>
          <w:noProof/>
        </w:rPr>
        <w:tab/>
        <w:t>1011</w:t>
      </w:r>
    </w:p>
    <w:p w14:paraId="7E9008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76B4A2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Standalone operation</w:t>
      </w:r>
      <w:r>
        <w:rPr>
          <w:noProof/>
        </w:rPr>
        <w:tab/>
        <w:t>1012</w:t>
      </w:r>
    </w:p>
    <w:p w14:paraId="0AD95F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5034F3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Guard band operation</w:t>
      </w:r>
      <w:r>
        <w:rPr>
          <w:noProof/>
        </w:rPr>
        <w:tab/>
        <w:t>1012</w:t>
      </w:r>
    </w:p>
    <w:p w14:paraId="1A62F9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1013</w:t>
      </w:r>
    </w:p>
    <w:p w14:paraId="62083EF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1013</w:t>
      </w:r>
    </w:p>
    <w:p w14:paraId="716363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FDD</w:t>
      </w:r>
      <w:r>
        <w:rPr>
          <w:noProof/>
        </w:rPr>
        <w:tab/>
        <w:t>1013</w:t>
      </w:r>
    </w:p>
    <w:p w14:paraId="0CF443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1014</w:t>
      </w:r>
    </w:p>
    <w:p w14:paraId="11C8F3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1014</w:t>
      </w:r>
    </w:p>
    <w:p w14:paraId="654438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1015</w:t>
      </w:r>
    </w:p>
    <w:p w14:paraId="0546C3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1016</w:t>
      </w:r>
    </w:p>
    <w:p w14:paraId="06CD25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1016</w:t>
      </w:r>
    </w:p>
    <w:p w14:paraId="0732E9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1017</w:t>
      </w:r>
    </w:p>
    <w:p w14:paraId="4730E4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1017</w:t>
      </w:r>
    </w:p>
    <w:p w14:paraId="39C9DB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1017</w:t>
      </w:r>
    </w:p>
    <w:p w14:paraId="1002A4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1018</w:t>
      </w:r>
    </w:p>
    <w:p w14:paraId="506849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1019</w:t>
      </w:r>
    </w:p>
    <w:p w14:paraId="4BDA37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1019</w:t>
      </w:r>
    </w:p>
    <w:p w14:paraId="0D8E54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1020</w:t>
      </w:r>
    </w:p>
    <w:p w14:paraId="285819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1020</w:t>
      </w:r>
    </w:p>
    <w:p w14:paraId="56D2A7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1021</w:t>
      </w:r>
    </w:p>
    <w:p w14:paraId="6A6E17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1021</w:t>
      </w:r>
    </w:p>
    <w:p w14:paraId="1C7D03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1022</w:t>
      </w:r>
    </w:p>
    <w:p w14:paraId="02FB34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1022</w:t>
      </w:r>
    </w:p>
    <w:p w14:paraId="7A0C1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1023</w:t>
      </w:r>
    </w:p>
    <w:p w14:paraId="3C70FC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1023</w:t>
      </w:r>
    </w:p>
    <w:p w14:paraId="558F7A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1024</w:t>
      </w:r>
    </w:p>
    <w:p w14:paraId="7C6A72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1024</w:t>
      </w:r>
    </w:p>
    <w:p w14:paraId="1ABBDF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1025</w:t>
      </w:r>
    </w:p>
    <w:p w14:paraId="347C21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TDD</w:t>
      </w:r>
      <w:r>
        <w:rPr>
          <w:noProof/>
        </w:rPr>
        <w:tab/>
        <w:t>1025</w:t>
      </w:r>
    </w:p>
    <w:p w14:paraId="191B40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1026</w:t>
      </w:r>
    </w:p>
    <w:p w14:paraId="458413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1026</w:t>
      </w:r>
    </w:p>
    <w:p w14:paraId="76F991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1027</w:t>
      </w:r>
    </w:p>
    <w:p w14:paraId="5F543F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1027</w:t>
      </w:r>
    </w:p>
    <w:p w14:paraId="3E2545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1028</w:t>
      </w:r>
    </w:p>
    <w:p w14:paraId="36F100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1029</w:t>
      </w:r>
    </w:p>
    <w:p w14:paraId="56B032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1030</w:t>
      </w:r>
    </w:p>
    <w:p w14:paraId="40870D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1031</w:t>
      </w:r>
    </w:p>
    <w:p w14:paraId="1814BA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1031</w:t>
      </w:r>
    </w:p>
    <w:p w14:paraId="6E3A0D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1032</w:t>
      </w:r>
    </w:p>
    <w:p w14:paraId="441969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1033</w:t>
      </w:r>
    </w:p>
    <w:p w14:paraId="1DF3CC4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1033</w:t>
      </w:r>
    </w:p>
    <w:p w14:paraId="2CEF6E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1035</w:t>
      </w:r>
    </w:p>
    <w:p w14:paraId="786712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1036</w:t>
      </w:r>
    </w:p>
    <w:p w14:paraId="25314D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Narrowband IoT OCNG FDD pattern 3: standalone NB-IoT</w:t>
      </w:r>
      <w:r>
        <w:rPr>
          <w:noProof/>
        </w:rPr>
        <w:tab/>
        <w:t>1036</w:t>
      </w:r>
    </w:p>
    <w:p w14:paraId="6F853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1037</w:t>
      </w:r>
    </w:p>
    <w:p w14:paraId="63D6BA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1038</w:t>
      </w:r>
    </w:p>
    <w:p w14:paraId="3FBFE0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1039</w:t>
      </w:r>
    </w:p>
    <w:p w14:paraId="3F1B60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1040</w:t>
      </w:r>
    </w:p>
    <w:p w14:paraId="1844BC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Narrowband IoT OCNG TDD pattern 3: standalone NB-IoT</w:t>
      </w:r>
      <w:r>
        <w:rPr>
          <w:noProof/>
        </w:rPr>
        <w:tab/>
        <w:t>1041</w:t>
      </w:r>
    </w:p>
    <w:p w14:paraId="1FFD1F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1042</w:t>
      </w:r>
    </w:p>
    <w:p w14:paraId="4CA2C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1042</w:t>
      </w:r>
    </w:p>
    <w:p w14:paraId="1BF4F8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1043</w:t>
      </w:r>
    </w:p>
    <w:p w14:paraId="1FEA7B2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1043</w:t>
      </w:r>
    </w:p>
    <w:p w14:paraId="018485E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1044</w:t>
      </w:r>
    </w:p>
    <w:p w14:paraId="5411C1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1044</w:t>
      </w:r>
    </w:p>
    <w:p w14:paraId="484718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1044</w:t>
      </w:r>
    </w:p>
    <w:p w14:paraId="6A7264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1044</w:t>
      </w:r>
    </w:p>
    <w:p w14:paraId="418EB0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1045</w:t>
      </w:r>
    </w:p>
    <w:p w14:paraId="1A2726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1045</w:t>
      </w:r>
    </w:p>
    <w:p w14:paraId="6AF92C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</w:t>
      </w:r>
      <w:r w:rsidRPr="003E52FD">
        <w:rPr>
          <w:noProof/>
          <w:lang w:val="en-US"/>
        </w:rPr>
        <w:t>, 2x2 antenna</w:t>
      </w:r>
      <w:r>
        <w:rPr>
          <w:noProof/>
        </w:rPr>
        <w:tab/>
        <w:t>1046</w:t>
      </w:r>
    </w:p>
    <w:p w14:paraId="7422EC6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1046</w:t>
      </w:r>
    </w:p>
    <w:p w14:paraId="7AD55B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1046</w:t>
      </w:r>
    </w:p>
    <w:p w14:paraId="6619B87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1047</w:t>
      </w:r>
    </w:p>
    <w:p w14:paraId="03C71C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1047</w:t>
      </w:r>
    </w:p>
    <w:p w14:paraId="08A20D1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1047</w:t>
      </w:r>
    </w:p>
    <w:p w14:paraId="4BDC81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1047</w:t>
      </w:r>
    </w:p>
    <w:p w14:paraId="656B43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1047</w:t>
      </w:r>
    </w:p>
    <w:p w14:paraId="5F1006E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1047</w:t>
      </w:r>
    </w:p>
    <w:p w14:paraId="04E5E1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4 Rx capable UEs</w:t>
      </w:r>
      <w:r>
        <w:rPr>
          <w:noProof/>
        </w:rPr>
        <w:tab/>
        <w:t>1047</w:t>
      </w:r>
    </w:p>
    <w:p w14:paraId="02190D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A.3.8.1.1 Introduction</w:t>
      </w:r>
      <w:r>
        <w:rPr>
          <w:noProof/>
        </w:rPr>
        <w:tab/>
        <w:t>1047</w:t>
      </w:r>
    </w:p>
    <w:p w14:paraId="162012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 Principle of testing</w:t>
      </w:r>
      <w:r>
        <w:rPr>
          <w:noProof/>
        </w:rPr>
        <w:tab/>
        <w:t>1047</w:t>
      </w:r>
    </w:p>
    <w:p w14:paraId="676E9B3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A.3.8.1.2.1 Single carrier tests</w:t>
      </w:r>
      <w:r>
        <w:rPr>
          <w:noProof/>
        </w:rPr>
        <w:tab/>
        <w:t>1047</w:t>
      </w:r>
    </w:p>
    <w:p w14:paraId="1945546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1048</w:t>
      </w:r>
    </w:p>
    <w:p w14:paraId="13C337C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1049</w:t>
      </w:r>
    </w:p>
    <w:p w14:paraId="433F90A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1049</w:t>
      </w:r>
    </w:p>
    <w:p w14:paraId="789D3BD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8 Rx capable UEs</w:t>
      </w:r>
      <w:r>
        <w:rPr>
          <w:noProof/>
        </w:rPr>
        <w:tab/>
        <w:t>1049</w:t>
      </w:r>
    </w:p>
    <w:p w14:paraId="430CC9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1049</w:t>
      </w:r>
    </w:p>
    <w:p w14:paraId="5C961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1049</w:t>
      </w:r>
    </w:p>
    <w:p w14:paraId="0450ECA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Single carrier tests</w:t>
      </w:r>
      <w:r>
        <w:rPr>
          <w:noProof/>
        </w:rPr>
        <w:tab/>
        <w:t>1049</w:t>
      </w:r>
    </w:p>
    <w:p w14:paraId="2F92A97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1050</w:t>
      </w:r>
    </w:p>
    <w:p w14:paraId="287B1C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1050</w:t>
      </w:r>
    </w:p>
    <w:p w14:paraId="15FE93A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1050</w:t>
      </w:r>
    </w:p>
    <w:p w14:paraId="627288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8RX is supported</w:t>
      </w:r>
      <w:r>
        <w:rPr>
          <w:noProof/>
        </w:rPr>
        <w:tab/>
        <w:t>1050</w:t>
      </w:r>
    </w:p>
    <w:p w14:paraId="5EE641C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1050</w:t>
      </w:r>
    </w:p>
    <w:p w14:paraId="42777C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1050</w:t>
      </w:r>
    </w:p>
    <w:p w14:paraId="7CFDFB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1050</w:t>
      </w:r>
    </w:p>
    <w:p w14:paraId="36B4DF8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1051</w:t>
      </w:r>
    </w:p>
    <w:p w14:paraId="53EFEA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35F1D9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1051</w:t>
      </w:r>
    </w:p>
    <w:p w14:paraId="1A42023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1051</w:t>
      </w:r>
    </w:p>
    <w:p w14:paraId="715C86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05B0DE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1051</w:t>
      </w:r>
    </w:p>
    <w:p w14:paraId="6D50169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1051</w:t>
      </w:r>
    </w:p>
    <w:p w14:paraId="347E7E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73CDE6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1051</w:t>
      </w:r>
    </w:p>
    <w:p w14:paraId="3CFF2D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1052</w:t>
      </w:r>
    </w:p>
    <w:p w14:paraId="247706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1052</w:t>
      </w:r>
    </w:p>
    <w:p w14:paraId="053C77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1052</w:t>
      </w:r>
    </w:p>
    <w:p w14:paraId="7BCDC9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1052</w:t>
      </w:r>
    </w:p>
    <w:p w14:paraId="20B8D4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1059</w:t>
      </w:r>
    </w:p>
    <w:p w14:paraId="6DBA1CA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1062</w:t>
      </w:r>
    </w:p>
    <w:p w14:paraId="17EA48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1062</w:t>
      </w:r>
    </w:p>
    <w:p w14:paraId="11F2E1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1062</w:t>
      </w:r>
    </w:p>
    <w:p w14:paraId="2DB63E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1062</w:t>
      </w:r>
    </w:p>
    <w:p w14:paraId="439770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1063</w:t>
      </w:r>
    </w:p>
    <w:p w14:paraId="23CD00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1063</w:t>
      </w:r>
    </w:p>
    <w:p w14:paraId="0A9A8D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1063</w:t>
      </w:r>
    </w:p>
    <w:p w14:paraId="664522C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Offset between Cells</w:t>
      </w:r>
      <w:r>
        <w:rPr>
          <w:noProof/>
        </w:rPr>
        <w:tab/>
        <w:t>1064</w:t>
      </w:r>
    </w:p>
    <w:p w14:paraId="05543B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B807B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1064</w:t>
      </w:r>
    </w:p>
    <w:p w14:paraId="5B15CD8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1064</w:t>
      </w:r>
    </w:p>
    <w:p w14:paraId="6E799B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4A3DAB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3AF935C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1064</w:t>
      </w:r>
    </w:p>
    <w:p w14:paraId="05900F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Introduction</w:t>
      </w:r>
      <w:r>
        <w:rPr>
          <w:noProof/>
        </w:rPr>
        <w:tab/>
        <w:t>1064</w:t>
      </w:r>
    </w:p>
    <w:p w14:paraId="02B7E1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Principle of testing</w:t>
      </w:r>
      <w:r>
        <w:rPr>
          <w:noProof/>
        </w:rPr>
        <w:tab/>
        <w:t>1064</w:t>
      </w:r>
    </w:p>
    <w:p w14:paraId="63468BA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1065</w:t>
      </w:r>
    </w:p>
    <w:p w14:paraId="2468A6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Listen before talk model</w:t>
      </w:r>
      <w:r>
        <w:rPr>
          <w:noProof/>
        </w:rPr>
        <w:tab/>
        <w:t>1065</w:t>
      </w:r>
    </w:p>
    <w:p w14:paraId="5DB8AD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10D4A14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1065</w:t>
      </w:r>
    </w:p>
    <w:p w14:paraId="483AC49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1066</w:t>
      </w:r>
    </w:p>
    <w:p w14:paraId="119441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1067</w:t>
      </w:r>
    </w:p>
    <w:p w14:paraId="7FA850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Introduction</w:t>
      </w:r>
      <w:r>
        <w:rPr>
          <w:noProof/>
        </w:rPr>
        <w:tab/>
        <w:t>1067</w:t>
      </w:r>
    </w:p>
    <w:p w14:paraId="772549B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Principle of testing</w:t>
      </w:r>
      <w:r>
        <w:rPr>
          <w:noProof/>
        </w:rPr>
        <w:tab/>
        <w:t>1067</w:t>
      </w:r>
    </w:p>
    <w:p w14:paraId="6C89DE3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M1 UE Test Cases</w:t>
      </w:r>
      <w:r>
        <w:rPr>
          <w:noProof/>
        </w:rPr>
        <w:tab/>
        <w:t>1068</w:t>
      </w:r>
    </w:p>
    <w:p w14:paraId="001E39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1068</w:t>
      </w:r>
    </w:p>
    <w:p w14:paraId="22A1D6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1068</w:t>
      </w:r>
    </w:p>
    <w:p w14:paraId="35B481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1069</w:t>
      </w:r>
    </w:p>
    <w:p w14:paraId="68C8141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1070</w:t>
      </w:r>
    </w:p>
    <w:p w14:paraId="5EB853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1070</w:t>
      </w:r>
    </w:p>
    <w:p w14:paraId="60582F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1070</w:t>
      </w:r>
    </w:p>
    <w:p w14:paraId="32218B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1071</w:t>
      </w:r>
    </w:p>
    <w:p w14:paraId="4BFAFBF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1bis UE Test Cases</w:t>
      </w:r>
      <w:r>
        <w:rPr>
          <w:noProof/>
        </w:rPr>
        <w:tab/>
        <w:t>1072</w:t>
      </w:r>
    </w:p>
    <w:p w14:paraId="76A154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1072</w:t>
      </w:r>
    </w:p>
    <w:p w14:paraId="262AF2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1072</w:t>
      </w:r>
    </w:p>
    <w:p w14:paraId="58B70EF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NB2 UE Test Cases</w:t>
      </w:r>
      <w:r>
        <w:rPr>
          <w:noProof/>
        </w:rPr>
        <w:tab/>
        <w:t>1076</w:t>
      </w:r>
    </w:p>
    <w:p w14:paraId="01C53C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1076</w:t>
      </w:r>
    </w:p>
    <w:p w14:paraId="06A9D5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1076</w:t>
      </w:r>
    </w:p>
    <w:p w14:paraId="3C803DD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3E52FD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algun Gothic"/>
          <w:noProof/>
        </w:rPr>
        <w:t>V2X sidelink communication</w:t>
      </w:r>
      <w:r>
        <w:rPr>
          <w:noProof/>
        </w:rPr>
        <w:tab/>
        <w:t>1079</w:t>
      </w:r>
    </w:p>
    <w:p w14:paraId="1ED124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587911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1080</w:t>
      </w:r>
    </w:p>
    <w:p w14:paraId="37B3C4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1084</w:t>
      </w:r>
    </w:p>
    <w:p w14:paraId="0679746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M2 UE Test Cases</w:t>
      </w:r>
      <w:r>
        <w:rPr>
          <w:noProof/>
        </w:rPr>
        <w:tab/>
        <w:t>1085</w:t>
      </w:r>
    </w:p>
    <w:p w14:paraId="7C7236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1085</w:t>
      </w:r>
    </w:p>
    <w:p w14:paraId="44A886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1085</w:t>
      </w:r>
    </w:p>
    <w:p w14:paraId="10448A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1086</w:t>
      </w:r>
    </w:p>
    <w:p w14:paraId="309435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1087</w:t>
      </w:r>
    </w:p>
    <w:p w14:paraId="40CD58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Introduction</w:t>
      </w:r>
      <w:r>
        <w:rPr>
          <w:noProof/>
        </w:rPr>
        <w:tab/>
        <w:t>1087</w:t>
      </w:r>
    </w:p>
    <w:p w14:paraId="20DB94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Principle of testing</w:t>
      </w:r>
      <w:r>
        <w:rPr>
          <w:noProof/>
        </w:rPr>
        <w:tab/>
        <w:t>1087</w:t>
      </w:r>
    </w:p>
    <w:p w14:paraId="22CDEAD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1087</w:t>
      </w:r>
    </w:p>
    <w:p w14:paraId="50B6E6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1087</w:t>
      </w:r>
    </w:p>
    <w:p w14:paraId="13B42B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1087</w:t>
      </w:r>
    </w:p>
    <w:p w14:paraId="01E5CC4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configurations for satellites</w:t>
      </w:r>
      <w:r>
        <w:rPr>
          <w:noProof/>
        </w:rPr>
        <w:tab/>
        <w:t>1087</w:t>
      </w:r>
    </w:p>
    <w:p w14:paraId="67D9843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</w:t>
      </w:r>
      <w:r>
        <w:rPr>
          <w:noProof/>
        </w:rPr>
        <w:tab/>
        <w:t>1088</w:t>
      </w:r>
    </w:p>
    <w:p w14:paraId="1EB34C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1088</w:t>
      </w:r>
    </w:p>
    <w:p w14:paraId="5F8296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1088</w:t>
      </w:r>
    </w:p>
    <w:p w14:paraId="2FE175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1088</w:t>
      </w:r>
    </w:p>
    <w:p w14:paraId="776276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1763CE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1090</w:t>
      </w:r>
    </w:p>
    <w:p w14:paraId="6AF933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1090</w:t>
      </w:r>
    </w:p>
    <w:p w14:paraId="753E40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1091</w:t>
      </w:r>
    </w:p>
    <w:p w14:paraId="703DD5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1092</w:t>
      </w:r>
    </w:p>
    <w:p w14:paraId="0F2910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1092</w:t>
      </w:r>
    </w:p>
    <w:p w14:paraId="356016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1093</w:t>
      </w:r>
    </w:p>
    <w:p w14:paraId="424EE4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1094</w:t>
      </w:r>
    </w:p>
    <w:p w14:paraId="6797B6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1094</w:t>
      </w:r>
    </w:p>
    <w:p w14:paraId="424251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1095</w:t>
      </w:r>
    </w:p>
    <w:p w14:paraId="053305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1096</w:t>
      </w:r>
    </w:p>
    <w:p w14:paraId="1162E0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1096</w:t>
      </w:r>
    </w:p>
    <w:p w14:paraId="1939AC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548D7F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1098</w:t>
      </w:r>
    </w:p>
    <w:p w14:paraId="5366E1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1098</w:t>
      </w:r>
    </w:p>
    <w:p w14:paraId="2CDF9E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1099</w:t>
      </w:r>
    </w:p>
    <w:p w14:paraId="19DEA9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1100</w:t>
      </w:r>
    </w:p>
    <w:p w14:paraId="0E2500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3C97D9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1101</w:t>
      </w:r>
    </w:p>
    <w:p w14:paraId="28827F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1102</w:t>
      </w:r>
    </w:p>
    <w:p w14:paraId="314FB9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1102</w:t>
      </w:r>
    </w:p>
    <w:p w14:paraId="5A8C9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5D8255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1104</w:t>
      </w:r>
    </w:p>
    <w:p w14:paraId="6C120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09F196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142202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1104</w:t>
      </w:r>
    </w:p>
    <w:p w14:paraId="77C84E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5A668A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2AD4C6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1108</w:t>
      </w:r>
    </w:p>
    <w:p w14:paraId="3FDD5D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2A6B36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6E0E48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1112</w:t>
      </w:r>
    </w:p>
    <w:p w14:paraId="350679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547B71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1EBB7F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1115</w:t>
      </w:r>
    </w:p>
    <w:p w14:paraId="1A1712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1115</w:t>
      </w:r>
    </w:p>
    <w:p w14:paraId="0231E4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4F294F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1117</w:t>
      </w:r>
    </w:p>
    <w:p w14:paraId="7ED2A9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72B928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446531B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1119</w:t>
      </w:r>
    </w:p>
    <w:p w14:paraId="79313D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7108BA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1120</w:t>
      </w:r>
    </w:p>
    <w:p w14:paraId="76D5E5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1121</w:t>
      </w:r>
    </w:p>
    <w:p w14:paraId="06C5DD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6FD1E5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624B55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A.4.2.17 E-UTRAN TDD – TDD Intra frequency case for Cat-M1 UE in enhanced coverage</w:t>
      </w:r>
      <w:r>
        <w:rPr>
          <w:noProof/>
        </w:rPr>
        <w:tab/>
        <w:t>1123</w:t>
      </w:r>
    </w:p>
    <w:p w14:paraId="7F234A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07F6C3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20AB38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1125</w:t>
      </w:r>
    </w:p>
    <w:p w14:paraId="639B7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5ECA7C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1907C7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1128</w:t>
      </w:r>
    </w:p>
    <w:p w14:paraId="5A8767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17919D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484D82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1131</w:t>
      </w:r>
    </w:p>
    <w:p w14:paraId="609419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1131</w:t>
      </w:r>
    </w:p>
    <w:p w14:paraId="2CB47A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22DEEB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1133</w:t>
      </w:r>
    </w:p>
    <w:p w14:paraId="5CEEA2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1133</w:t>
      </w:r>
    </w:p>
    <w:p w14:paraId="49CA04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662864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1135</w:t>
      </w:r>
    </w:p>
    <w:p w14:paraId="36B69F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171161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10E910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1137</w:t>
      </w:r>
    </w:p>
    <w:p w14:paraId="581BDC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3FF6AF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75AC78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1139</w:t>
      </w:r>
    </w:p>
    <w:p w14:paraId="74A7A2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5E023A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168DFA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1143</w:t>
      </w:r>
    </w:p>
    <w:p w14:paraId="5FD8D6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1CA0AB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5AE4C0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1145</w:t>
      </w:r>
    </w:p>
    <w:p w14:paraId="14A9F7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577DD0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1146</w:t>
      </w:r>
    </w:p>
    <w:p w14:paraId="10A338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1147</w:t>
      </w:r>
    </w:p>
    <w:p w14:paraId="60C4CF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7964D2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2BE0C9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1149</w:t>
      </w:r>
    </w:p>
    <w:p w14:paraId="699EA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1149</w:t>
      </w:r>
    </w:p>
    <w:p w14:paraId="078738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699A1C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1151</w:t>
      </w:r>
    </w:p>
    <w:p w14:paraId="583AF4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68BE16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5F6CC18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1153</w:t>
      </w:r>
    </w:p>
    <w:p w14:paraId="6A4A41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3DB6E8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2CFCC1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1155</w:t>
      </w:r>
    </w:p>
    <w:p w14:paraId="779083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7E0F18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2433BA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1157</w:t>
      </w:r>
    </w:p>
    <w:p w14:paraId="6F8416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3967E4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61A9D5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1159</w:t>
      </w:r>
    </w:p>
    <w:p w14:paraId="4B6C09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0AB6AD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1D19B5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1161</w:t>
      </w:r>
    </w:p>
    <w:p w14:paraId="7E4A1B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7C1F4E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580371F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1163</w:t>
      </w:r>
    </w:p>
    <w:p w14:paraId="1736FD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339C4E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0E791D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1166</w:t>
      </w:r>
    </w:p>
    <w:p w14:paraId="577C5E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59325C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7C235E9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1169</w:t>
      </w:r>
    </w:p>
    <w:p w14:paraId="73EFA7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4BED8D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73499A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1172</w:t>
      </w:r>
    </w:p>
    <w:p w14:paraId="69BF75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71105D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1BDA4A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FDD Intra frequency case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1175</w:t>
      </w:r>
    </w:p>
    <w:p w14:paraId="2078F1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5ADDB2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06241A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TDD Intra frequency case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1177</w:t>
      </w:r>
    </w:p>
    <w:p w14:paraId="3217E7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5A1CC4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1CA78B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1179</w:t>
      </w:r>
    </w:p>
    <w:p w14:paraId="62ADA5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3AB048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17D555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1183</w:t>
      </w:r>
    </w:p>
    <w:p w14:paraId="6E3B2C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6F2859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7A0C41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1186</w:t>
      </w:r>
    </w:p>
    <w:p w14:paraId="434869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4C0E8F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659E08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1189</w:t>
      </w:r>
    </w:p>
    <w:p w14:paraId="7ABBAE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0D24CF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582F13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1192</w:t>
      </w:r>
    </w:p>
    <w:p w14:paraId="2110D1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1D3CE0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438661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1195</w:t>
      </w:r>
    </w:p>
    <w:p w14:paraId="154887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1A71DE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1197</w:t>
      </w:r>
    </w:p>
    <w:p w14:paraId="1D7894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1198</w:t>
      </w:r>
    </w:p>
    <w:p w14:paraId="35ED68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1198</w:t>
      </w:r>
    </w:p>
    <w:p w14:paraId="6FD0B4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34B027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1201</w:t>
      </w:r>
    </w:p>
    <w:p w14:paraId="64E119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1201</w:t>
      </w:r>
    </w:p>
    <w:p w14:paraId="2A9F23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362A4B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1203</w:t>
      </w:r>
    </w:p>
    <w:p w14:paraId="0FA6BD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0AB4A5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4F4CF2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1206</w:t>
      </w:r>
    </w:p>
    <w:p w14:paraId="55F818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29D512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6E2286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3E52FD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1209</w:t>
      </w:r>
    </w:p>
    <w:p w14:paraId="3D9AD0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774535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3528EE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1212</w:t>
      </w:r>
    </w:p>
    <w:p w14:paraId="7E5B87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187688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165462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1215</w:t>
      </w:r>
    </w:p>
    <w:p w14:paraId="3E519F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5C66CD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1216</w:t>
      </w:r>
    </w:p>
    <w:p w14:paraId="6EEAFB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1217</w:t>
      </w:r>
    </w:p>
    <w:p w14:paraId="47B45E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1217</w:t>
      </w:r>
    </w:p>
    <w:p w14:paraId="6D9A0F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1219</w:t>
      </w:r>
    </w:p>
    <w:p w14:paraId="4A44C71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1220</w:t>
      </w:r>
    </w:p>
    <w:p w14:paraId="4B9617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1220</w:t>
      </w:r>
    </w:p>
    <w:p w14:paraId="581C86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5967FF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1223</w:t>
      </w:r>
    </w:p>
    <w:p w14:paraId="05AEA6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1844AD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1224</w:t>
      </w:r>
    </w:p>
    <w:p w14:paraId="1DB6595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1225</w:t>
      </w:r>
    </w:p>
    <w:p w14:paraId="778E65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FDD:</w:t>
      </w:r>
      <w:r>
        <w:rPr>
          <w:noProof/>
        </w:rPr>
        <w:tab/>
        <w:t>1225</w:t>
      </w:r>
    </w:p>
    <w:p w14:paraId="2CDAB1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1225</w:t>
      </w:r>
    </w:p>
    <w:p w14:paraId="5CCE0A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1225</w:t>
      </w:r>
    </w:p>
    <w:p w14:paraId="6777FFE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1227</w:t>
      </w:r>
    </w:p>
    <w:p w14:paraId="01A0B5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1227</w:t>
      </w:r>
    </w:p>
    <w:p w14:paraId="0D6F443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1227</w:t>
      </w:r>
    </w:p>
    <w:p w14:paraId="0099085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1230</w:t>
      </w:r>
    </w:p>
    <w:p w14:paraId="09E2AB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1230</w:t>
      </w:r>
    </w:p>
    <w:p w14:paraId="57EC129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1230</w:t>
      </w:r>
    </w:p>
    <w:p w14:paraId="1690F4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51F748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1233</w:t>
      </w:r>
    </w:p>
    <w:p w14:paraId="16A7AC2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1233</w:t>
      </w:r>
    </w:p>
    <w:p w14:paraId="398541D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483AD8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1234</w:t>
      </w:r>
    </w:p>
    <w:p w14:paraId="148ABD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1234</w:t>
      </w:r>
    </w:p>
    <w:p w14:paraId="29A6EC0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1237</w:t>
      </w:r>
    </w:p>
    <w:p w14:paraId="03B971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TDD:</w:t>
      </w:r>
      <w:r>
        <w:rPr>
          <w:noProof/>
        </w:rPr>
        <w:tab/>
        <w:t>1238</w:t>
      </w:r>
    </w:p>
    <w:p w14:paraId="7C480F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1238</w:t>
      </w:r>
    </w:p>
    <w:p w14:paraId="73861EF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1238</w:t>
      </w:r>
    </w:p>
    <w:p w14:paraId="7B6003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1238</w:t>
      </w:r>
    </w:p>
    <w:p w14:paraId="2D7961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Void</w:t>
      </w:r>
      <w:r>
        <w:rPr>
          <w:noProof/>
        </w:rPr>
        <w:tab/>
        <w:t>1240</w:t>
      </w:r>
    </w:p>
    <w:p w14:paraId="2496D1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1240</w:t>
      </w:r>
    </w:p>
    <w:p w14:paraId="48EAC96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1240</w:t>
      </w:r>
    </w:p>
    <w:p w14:paraId="723E69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1240</w:t>
      </w:r>
    </w:p>
    <w:p w14:paraId="5F5BE3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63226F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3B20F0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UTRAN FDD:</w:t>
      </w:r>
      <w:r>
        <w:rPr>
          <w:noProof/>
        </w:rPr>
        <w:tab/>
        <w:t>1244</w:t>
      </w:r>
    </w:p>
    <w:p w14:paraId="79C820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1244</w:t>
      </w:r>
    </w:p>
    <w:p w14:paraId="0D9944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4BEB14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1247</w:t>
      </w:r>
    </w:p>
    <w:p w14:paraId="1473EE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3E89FC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1252</w:t>
      </w:r>
    </w:p>
    <w:p w14:paraId="4E9A57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UTRAN TDD:</w:t>
      </w:r>
      <w:r>
        <w:rPr>
          <w:noProof/>
        </w:rPr>
        <w:tab/>
        <w:t>1253</w:t>
      </w:r>
    </w:p>
    <w:p w14:paraId="120893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1253</w:t>
      </w:r>
    </w:p>
    <w:p w14:paraId="6E0079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234320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1255</w:t>
      </w:r>
    </w:p>
    <w:p w14:paraId="61430D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1255</w:t>
      </w:r>
    </w:p>
    <w:p w14:paraId="6474F42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75C804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1553AF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1257</w:t>
      </w:r>
    </w:p>
    <w:p w14:paraId="468DD87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1257</w:t>
      </w:r>
    </w:p>
    <w:p w14:paraId="4AB7509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759C4D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1260</w:t>
      </w:r>
    </w:p>
    <w:p w14:paraId="085C0FD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4ED824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54EF30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1264</w:t>
      </w:r>
    </w:p>
    <w:p w14:paraId="772B2E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GSM:</w:t>
      </w:r>
      <w:r>
        <w:rPr>
          <w:noProof/>
        </w:rPr>
        <w:tab/>
        <w:t>1264</w:t>
      </w:r>
    </w:p>
    <w:p w14:paraId="4E961E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701745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1266</w:t>
      </w:r>
    </w:p>
    <w:p w14:paraId="47D315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lastRenderedPageBreak/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GSM:</w:t>
      </w:r>
      <w:r>
        <w:rPr>
          <w:noProof/>
        </w:rPr>
        <w:tab/>
        <w:t>1266</w:t>
      </w:r>
    </w:p>
    <w:p w14:paraId="07FCDC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0AA2CA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1268</w:t>
      </w:r>
    </w:p>
    <w:p w14:paraId="2239A19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1269</w:t>
      </w:r>
    </w:p>
    <w:p w14:paraId="17F999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</w:t>
      </w:r>
      <w:r>
        <w:rPr>
          <w:noProof/>
        </w:rPr>
        <w:tab/>
        <w:t>1269</w:t>
      </w:r>
    </w:p>
    <w:p w14:paraId="5D7002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1269</w:t>
      </w:r>
    </w:p>
    <w:p w14:paraId="2D2C003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1269</w:t>
      </w:r>
    </w:p>
    <w:p w14:paraId="0C11A6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1271</w:t>
      </w:r>
    </w:p>
    <w:p w14:paraId="1C326E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</w:t>
      </w:r>
      <w:r>
        <w:rPr>
          <w:noProof/>
        </w:rPr>
        <w:tab/>
        <w:t>1271</w:t>
      </w:r>
    </w:p>
    <w:p w14:paraId="55C4AE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1271</w:t>
      </w:r>
    </w:p>
    <w:p w14:paraId="7561E52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1271</w:t>
      </w:r>
    </w:p>
    <w:p w14:paraId="47A1BC7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1274</w:t>
      </w:r>
    </w:p>
    <w:p w14:paraId="22C75E2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1274</w:t>
      </w:r>
    </w:p>
    <w:p w14:paraId="557482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cdma2000 1X</w:t>
      </w:r>
      <w:r>
        <w:rPr>
          <w:noProof/>
        </w:rPr>
        <w:tab/>
        <w:t>1274</w:t>
      </w:r>
    </w:p>
    <w:p w14:paraId="71ACD0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1274</w:t>
      </w:r>
    </w:p>
    <w:p w14:paraId="0DD92A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1274</w:t>
      </w:r>
    </w:p>
    <w:p w14:paraId="5F3ADF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70AB16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cdma2000 1X</w:t>
      </w:r>
      <w:r>
        <w:rPr>
          <w:noProof/>
        </w:rPr>
        <w:tab/>
        <w:t>1277</w:t>
      </w:r>
    </w:p>
    <w:p w14:paraId="6E843D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1277</w:t>
      </w:r>
    </w:p>
    <w:p w14:paraId="62327F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464DBC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2F4FE08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1280</w:t>
      </w:r>
    </w:p>
    <w:p w14:paraId="26658AC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1280</w:t>
      </w:r>
    </w:p>
    <w:p w14:paraId="20892E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1280</w:t>
      </w:r>
    </w:p>
    <w:p w14:paraId="49B6F4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1285</w:t>
      </w:r>
    </w:p>
    <w:p w14:paraId="0ACA8F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1286</w:t>
      </w:r>
    </w:p>
    <w:p w14:paraId="17E550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1286</w:t>
      </w:r>
    </w:p>
    <w:p w14:paraId="535F7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1290</w:t>
      </w:r>
    </w:p>
    <w:p w14:paraId="0FC83F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1291</w:t>
      </w:r>
    </w:p>
    <w:p w14:paraId="1035BF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790013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1295</w:t>
      </w:r>
    </w:p>
    <w:p w14:paraId="12F9D1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1296</w:t>
      </w:r>
    </w:p>
    <w:p w14:paraId="14F447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1296</w:t>
      </w:r>
    </w:p>
    <w:p w14:paraId="7A66DE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576EC90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1301</w:t>
      </w:r>
    </w:p>
    <w:p w14:paraId="50238AA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Handover</w:t>
      </w:r>
      <w:r>
        <w:rPr>
          <w:noProof/>
        </w:rPr>
        <w:tab/>
        <w:t>1301</w:t>
      </w:r>
    </w:p>
    <w:p w14:paraId="7E8C0D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Intra frequency handover</w:t>
      </w:r>
      <w:r>
        <w:rPr>
          <w:noProof/>
        </w:rPr>
        <w:tab/>
        <w:t>1301</w:t>
      </w:r>
    </w:p>
    <w:p w14:paraId="5DE81A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1301</w:t>
      </w:r>
    </w:p>
    <w:p w14:paraId="2C4873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1303</w:t>
      </w:r>
    </w:p>
    <w:p w14:paraId="728A5A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1303</w:t>
      </w:r>
    </w:p>
    <w:p w14:paraId="40ADE3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1303</w:t>
      </w:r>
    </w:p>
    <w:p w14:paraId="6A05BD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794284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1305</w:t>
      </w:r>
    </w:p>
    <w:p w14:paraId="07D690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4D609E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0EB46B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1307</w:t>
      </w:r>
    </w:p>
    <w:p w14:paraId="3A8361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1307</w:t>
      </w:r>
    </w:p>
    <w:p w14:paraId="5D44F5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1309</w:t>
      </w:r>
    </w:p>
    <w:p w14:paraId="399534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1309</w:t>
      </w:r>
    </w:p>
    <w:p w14:paraId="2C0613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1309</w:t>
      </w:r>
    </w:p>
    <w:p w14:paraId="0026CE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1311</w:t>
      </w:r>
    </w:p>
    <w:p w14:paraId="6BD926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1311</w:t>
      </w:r>
    </w:p>
    <w:p w14:paraId="04A32E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0340F6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1313</w:t>
      </w:r>
    </w:p>
    <w:p w14:paraId="6E475E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1313</w:t>
      </w:r>
    </w:p>
    <w:p w14:paraId="4305D4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1313</w:t>
      </w:r>
    </w:p>
    <w:p w14:paraId="51A4E2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1316</w:t>
      </w:r>
    </w:p>
    <w:p w14:paraId="3D9F56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1316</w:t>
      </w:r>
    </w:p>
    <w:p w14:paraId="24C38B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1316</w:t>
      </w:r>
    </w:p>
    <w:p w14:paraId="7CC23F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1319</w:t>
      </w:r>
    </w:p>
    <w:p w14:paraId="4319CA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1319</w:t>
      </w:r>
    </w:p>
    <w:p w14:paraId="4F728F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1319</w:t>
      </w:r>
    </w:p>
    <w:p w14:paraId="78FA6B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1320</w:t>
      </w:r>
    </w:p>
    <w:p w14:paraId="3A08F4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1320</w:t>
      </w:r>
    </w:p>
    <w:p w14:paraId="0492C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1320</w:t>
      </w:r>
    </w:p>
    <w:p w14:paraId="0DC046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1322</w:t>
      </w:r>
    </w:p>
    <w:p w14:paraId="245308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1322</w:t>
      </w:r>
    </w:p>
    <w:p w14:paraId="206E39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1322</w:t>
      </w:r>
    </w:p>
    <w:p w14:paraId="3FB162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1324</w:t>
      </w:r>
    </w:p>
    <w:p w14:paraId="131D09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1324</w:t>
      </w:r>
    </w:p>
    <w:p w14:paraId="5C02E3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75D2D1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33C0C6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1326</w:t>
      </w:r>
    </w:p>
    <w:p w14:paraId="058C4B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7248E5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1328</w:t>
      </w:r>
    </w:p>
    <w:p w14:paraId="719C91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1329</w:t>
      </w:r>
    </w:p>
    <w:p w14:paraId="1E7FCA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27990C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1330</w:t>
      </w:r>
    </w:p>
    <w:p w14:paraId="3570A8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1331</w:t>
      </w:r>
    </w:p>
    <w:p w14:paraId="3DFBB1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1331</w:t>
      </w:r>
    </w:p>
    <w:p w14:paraId="7BCAC9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1332</w:t>
      </w:r>
    </w:p>
    <w:p w14:paraId="2D9950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1333</w:t>
      </w:r>
    </w:p>
    <w:p w14:paraId="6DB36F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17BE43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1334</w:t>
      </w:r>
    </w:p>
    <w:p w14:paraId="792FB0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1335</w:t>
      </w:r>
    </w:p>
    <w:p w14:paraId="35800C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0C7BBB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01C8B5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1337</w:t>
      </w:r>
    </w:p>
    <w:p w14:paraId="0BEA5E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39272B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1338</w:t>
      </w:r>
    </w:p>
    <w:p w14:paraId="2ECB64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1339</w:t>
      </w:r>
    </w:p>
    <w:p w14:paraId="4BC9DA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19D33E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581C18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1341</w:t>
      </w:r>
    </w:p>
    <w:p w14:paraId="48D3C1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7EA111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042DBF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1343</w:t>
      </w:r>
    </w:p>
    <w:p w14:paraId="6A2026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6E6063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02C457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1344</w:t>
      </w:r>
    </w:p>
    <w:p w14:paraId="4169B7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0F9F7A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74198A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1346</w:t>
      </w:r>
    </w:p>
    <w:p w14:paraId="12EBEB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7FA8C1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081D14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1348</w:t>
      </w:r>
    </w:p>
    <w:p w14:paraId="5E9DC1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6506AA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4BB8EA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1350</w:t>
      </w:r>
    </w:p>
    <w:p w14:paraId="1019A8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436F2E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1B4587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1353</w:t>
      </w:r>
    </w:p>
    <w:p w14:paraId="557C70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21F7C3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391A52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1355</w:t>
      </w:r>
    </w:p>
    <w:p w14:paraId="41CEBC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33345A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7A7803A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1357</w:t>
      </w:r>
    </w:p>
    <w:p w14:paraId="6930D7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11C5BF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6A49B2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1359</w:t>
      </w:r>
    </w:p>
    <w:p w14:paraId="2855F4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0487EC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6D798B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1361</w:t>
      </w:r>
    </w:p>
    <w:p w14:paraId="6AF3D4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27353E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40A358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1363</w:t>
      </w:r>
    </w:p>
    <w:p w14:paraId="55851D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6EBB3D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202B83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1365</w:t>
      </w:r>
    </w:p>
    <w:p w14:paraId="4058C9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293D24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299DB1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1367</w:t>
      </w:r>
    </w:p>
    <w:p w14:paraId="21BF1C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3BBAE0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0B4174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1369</w:t>
      </w:r>
    </w:p>
    <w:p w14:paraId="693021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7677D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6DE325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1371</w:t>
      </w:r>
    </w:p>
    <w:p w14:paraId="3E3054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5F2466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126C6D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1373</w:t>
      </w:r>
    </w:p>
    <w:p w14:paraId="64A03B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720A20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09817C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1375</w:t>
      </w:r>
    </w:p>
    <w:p w14:paraId="479E64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228ADE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447E38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1377</w:t>
      </w:r>
    </w:p>
    <w:p w14:paraId="393D6C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046877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36AE55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1379</w:t>
      </w:r>
    </w:p>
    <w:p w14:paraId="590C17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3FDD86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3077CD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1381</w:t>
      </w:r>
    </w:p>
    <w:p w14:paraId="7F0F2C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042FD1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3994C5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1383</w:t>
      </w:r>
    </w:p>
    <w:p w14:paraId="1B5AD1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0630D2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1385</w:t>
      </w:r>
    </w:p>
    <w:p w14:paraId="1A0BA8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1386</w:t>
      </w:r>
    </w:p>
    <w:p w14:paraId="4C3E83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1386</w:t>
      </w:r>
    </w:p>
    <w:p w14:paraId="154BCE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1835C5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1388</w:t>
      </w:r>
    </w:p>
    <w:p w14:paraId="61F2FA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1388</w:t>
      </w:r>
    </w:p>
    <w:p w14:paraId="417E32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1389</w:t>
      </w:r>
    </w:p>
    <w:p w14:paraId="2161E2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1390</w:t>
      </w:r>
    </w:p>
    <w:p w14:paraId="4345E2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1390</w:t>
      </w:r>
    </w:p>
    <w:p w14:paraId="6B07A7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1391</w:t>
      </w:r>
    </w:p>
    <w:p w14:paraId="1FADBE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Intra frequency DAPS handover</w:t>
      </w:r>
      <w:r>
        <w:rPr>
          <w:noProof/>
        </w:rPr>
        <w:tab/>
        <w:t>1392</w:t>
      </w:r>
    </w:p>
    <w:p w14:paraId="677076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6081F1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740A09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1394</w:t>
      </w:r>
    </w:p>
    <w:p w14:paraId="400F8B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2F74BE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2CC896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Intra frequency conditional handover</w:t>
      </w:r>
      <w:r>
        <w:rPr>
          <w:noProof/>
        </w:rPr>
        <w:tab/>
        <w:t>1396</w:t>
      </w:r>
    </w:p>
    <w:p w14:paraId="264029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1396</w:t>
      </w:r>
    </w:p>
    <w:p w14:paraId="0696DC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1397</w:t>
      </w:r>
    </w:p>
    <w:p w14:paraId="6492E0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TDD Intra frequency conditional handover</w:t>
      </w:r>
      <w:r>
        <w:rPr>
          <w:noProof/>
        </w:rPr>
        <w:tab/>
        <w:t>1398</w:t>
      </w:r>
    </w:p>
    <w:p w14:paraId="71ABCF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674F2E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1399</w:t>
      </w:r>
    </w:p>
    <w:p w14:paraId="63B424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1400</w:t>
      </w:r>
    </w:p>
    <w:p w14:paraId="10E058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1400</w:t>
      </w:r>
    </w:p>
    <w:p w14:paraId="09BA07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40C58C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1402</w:t>
      </w:r>
    </w:p>
    <w:p w14:paraId="759AD9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1402</w:t>
      </w:r>
    </w:p>
    <w:p w14:paraId="50A4D8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1403</w:t>
      </w:r>
    </w:p>
    <w:p w14:paraId="5F2161F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1404</w:t>
      </w:r>
    </w:p>
    <w:p w14:paraId="1EB92B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1404</w:t>
      </w:r>
    </w:p>
    <w:p w14:paraId="40D36D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0A0BBA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1406</w:t>
      </w:r>
    </w:p>
    <w:p w14:paraId="7F0863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7FEEE8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0B5EEE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1410</w:t>
      </w:r>
    </w:p>
    <w:p w14:paraId="53E173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0B1D97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094D6D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1413</w:t>
      </w:r>
    </w:p>
    <w:p w14:paraId="7A63F6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67FD21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74F357D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1416</w:t>
      </w:r>
    </w:p>
    <w:p w14:paraId="367CEC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71937D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1420</w:t>
      </w:r>
    </w:p>
    <w:p w14:paraId="4240C7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4A21E8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11D458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1424</w:t>
      </w:r>
    </w:p>
    <w:p w14:paraId="1A64EC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2CD365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44F99E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1426</w:t>
      </w:r>
    </w:p>
    <w:p w14:paraId="374420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4BAD03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4765162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1429</w:t>
      </w:r>
    </w:p>
    <w:p w14:paraId="0C0F23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FDD Handover</w:t>
      </w:r>
      <w:r>
        <w:rPr>
          <w:noProof/>
        </w:rPr>
        <w:tab/>
        <w:t>1429</w:t>
      </w:r>
    </w:p>
    <w:p w14:paraId="3BC401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1429</w:t>
      </w:r>
    </w:p>
    <w:p w14:paraId="697B95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1431</w:t>
      </w:r>
    </w:p>
    <w:p w14:paraId="45363E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UTRAN FDD Handover</w:t>
      </w:r>
      <w:r>
        <w:rPr>
          <w:noProof/>
        </w:rPr>
        <w:tab/>
        <w:t>1432</w:t>
      </w:r>
    </w:p>
    <w:p w14:paraId="4D0630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1432</w:t>
      </w:r>
    </w:p>
    <w:p w14:paraId="018406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4103B6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  <w:lang w:val="sv-SE"/>
        </w:rPr>
        <w:t xml:space="preserve">A.5.2.3 </w:t>
      </w:r>
      <w:r w:rsidRPr="003E52FD">
        <w:rPr>
          <w:noProof/>
          <w:lang w:val="sv-SE"/>
        </w:rPr>
        <w:t>E-UTRAN FDD- GSM Handover</w:t>
      </w:r>
      <w:r>
        <w:rPr>
          <w:noProof/>
        </w:rPr>
        <w:tab/>
        <w:t>1435</w:t>
      </w:r>
    </w:p>
    <w:p w14:paraId="466C54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1435</w:t>
      </w:r>
    </w:p>
    <w:p w14:paraId="44E49D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1436</w:t>
      </w:r>
    </w:p>
    <w:p w14:paraId="1170A4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UTRAN TDD Handover</w:t>
      </w:r>
      <w:r>
        <w:rPr>
          <w:noProof/>
        </w:rPr>
        <w:tab/>
        <w:t>1437</w:t>
      </w:r>
    </w:p>
    <w:p w14:paraId="295407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1437</w:t>
      </w:r>
    </w:p>
    <w:p w14:paraId="17AC0C3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1437</w:t>
      </w:r>
    </w:p>
    <w:p w14:paraId="3E5CD2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1437</w:t>
      </w:r>
    </w:p>
    <w:p w14:paraId="0A1586A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1439</w:t>
      </w:r>
    </w:p>
    <w:p w14:paraId="76DA73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1439</w:t>
      </w:r>
    </w:p>
    <w:p w14:paraId="358DEB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1439</w:t>
      </w:r>
    </w:p>
    <w:p w14:paraId="208B1DF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1439</w:t>
      </w:r>
    </w:p>
    <w:p w14:paraId="140A262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Void</w:t>
      </w:r>
      <w:r>
        <w:rPr>
          <w:noProof/>
        </w:rPr>
        <w:tab/>
        <w:t>1439</w:t>
      </w:r>
    </w:p>
    <w:p w14:paraId="6466D6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TDD Handover</w:t>
      </w:r>
      <w:r>
        <w:rPr>
          <w:noProof/>
        </w:rPr>
        <w:tab/>
        <w:t>1439</w:t>
      </w:r>
    </w:p>
    <w:p w14:paraId="582D89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1439</w:t>
      </w:r>
    </w:p>
    <w:p w14:paraId="661162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1442</w:t>
      </w:r>
    </w:p>
    <w:p w14:paraId="440CF4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1442</w:t>
      </w:r>
    </w:p>
    <w:p w14:paraId="400969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1442</w:t>
      </w:r>
    </w:p>
    <w:p w14:paraId="4431F77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1442</w:t>
      </w:r>
    </w:p>
    <w:p w14:paraId="4BEED9C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Void</w:t>
      </w:r>
      <w:r>
        <w:rPr>
          <w:noProof/>
        </w:rPr>
        <w:tab/>
        <w:t>1442</w:t>
      </w:r>
    </w:p>
    <w:p w14:paraId="2524BF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GSM Handover</w:t>
      </w:r>
      <w:r>
        <w:rPr>
          <w:noProof/>
        </w:rPr>
        <w:tab/>
        <w:t>1442</w:t>
      </w:r>
    </w:p>
    <w:p w14:paraId="0DCB759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1442</w:t>
      </w:r>
    </w:p>
    <w:p w14:paraId="516AF7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1444</w:t>
      </w:r>
    </w:p>
    <w:p w14:paraId="0FA2D4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1445</w:t>
      </w:r>
    </w:p>
    <w:p w14:paraId="74C70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1445</w:t>
      </w:r>
    </w:p>
    <w:p w14:paraId="119F5A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1447</w:t>
      </w:r>
    </w:p>
    <w:p w14:paraId="296075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1447</w:t>
      </w:r>
    </w:p>
    <w:p w14:paraId="7477A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1447</w:t>
      </w:r>
    </w:p>
    <w:p w14:paraId="2DE7DD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1448</w:t>
      </w:r>
    </w:p>
    <w:p w14:paraId="333190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1449</w:t>
      </w:r>
    </w:p>
    <w:p w14:paraId="0F87CC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67AF10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1450</w:t>
      </w:r>
    </w:p>
    <w:p w14:paraId="4210BB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1451</w:t>
      </w:r>
    </w:p>
    <w:p w14:paraId="170373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1451</w:t>
      </w:r>
    </w:p>
    <w:p w14:paraId="7A6A90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1453</w:t>
      </w:r>
    </w:p>
    <w:p w14:paraId="652C2A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1453</w:t>
      </w:r>
    </w:p>
    <w:p w14:paraId="6A5565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1453</w:t>
      </w:r>
    </w:p>
    <w:p w14:paraId="69301F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1456</w:t>
      </w:r>
    </w:p>
    <w:p w14:paraId="762ACA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1456</w:t>
      </w:r>
    </w:p>
    <w:p w14:paraId="629A7B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1456</w:t>
      </w:r>
    </w:p>
    <w:p w14:paraId="5B8B8F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14049F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FDD Handover for 5MHz Bandwidth</w:t>
      </w:r>
      <w:r>
        <w:rPr>
          <w:noProof/>
        </w:rPr>
        <w:tab/>
        <w:t>1459</w:t>
      </w:r>
    </w:p>
    <w:p w14:paraId="105518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2B98A0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194DEC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Handover to Non-3GPP RATs</w:t>
      </w:r>
      <w:r>
        <w:rPr>
          <w:noProof/>
        </w:rPr>
        <w:tab/>
        <w:t>1460</w:t>
      </w:r>
    </w:p>
    <w:p w14:paraId="5D6E3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– HRPD Handover</w:t>
      </w:r>
      <w:r>
        <w:rPr>
          <w:noProof/>
        </w:rPr>
        <w:tab/>
        <w:t>1460</w:t>
      </w:r>
    </w:p>
    <w:p w14:paraId="678EFA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1460</w:t>
      </w:r>
    </w:p>
    <w:p w14:paraId="731C47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1462</w:t>
      </w:r>
    </w:p>
    <w:p w14:paraId="1EF688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– cdma2000 1X Handover</w:t>
      </w:r>
      <w:r>
        <w:rPr>
          <w:noProof/>
        </w:rPr>
        <w:tab/>
        <w:t>1462</w:t>
      </w:r>
    </w:p>
    <w:p w14:paraId="72CFEF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2E19CD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1465</w:t>
      </w:r>
    </w:p>
    <w:p w14:paraId="2EFDE4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1465</w:t>
      </w:r>
    </w:p>
    <w:p w14:paraId="5D2570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004A4C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3D5511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1468</w:t>
      </w:r>
    </w:p>
    <w:p w14:paraId="039F69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15A23F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1469</w:t>
      </w:r>
    </w:p>
    <w:p w14:paraId="0C5C08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HRPD Handover</w:t>
      </w:r>
      <w:r>
        <w:rPr>
          <w:noProof/>
        </w:rPr>
        <w:tab/>
        <w:t>1470</w:t>
      </w:r>
    </w:p>
    <w:p w14:paraId="41AD2C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1470</w:t>
      </w:r>
    </w:p>
    <w:p w14:paraId="2B9394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57BCE2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– cdma2000 1X Handover</w:t>
      </w:r>
      <w:r>
        <w:rPr>
          <w:noProof/>
        </w:rPr>
        <w:tab/>
        <w:t>1473</w:t>
      </w:r>
    </w:p>
    <w:p w14:paraId="0445A2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7E73B9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38A18321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Control</w:t>
      </w:r>
      <w:r>
        <w:rPr>
          <w:noProof/>
        </w:rPr>
        <w:tab/>
        <w:t>1476</w:t>
      </w:r>
    </w:p>
    <w:p w14:paraId="2730520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RRC Re-establishment</w:t>
      </w:r>
      <w:r>
        <w:rPr>
          <w:noProof/>
        </w:rPr>
        <w:tab/>
        <w:t>1476</w:t>
      </w:r>
    </w:p>
    <w:p w14:paraId="03C84D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1476</w:t>
      </w:r>
    </w:p>
    <w:p w14:paraId="365801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1476</w:t>
      </w:r>
    </w:p>
    <w:p w14:paraId="694A9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6E5BD7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1478</w:t>
      </w:r>
    </w:p>
    <w:p w14:paraId="545898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65D4CC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1479</w:t>
      </w:r>
    </w:p>
    <w:p w14:paraId="2FB625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1480</w:t>
      </w:r>
    </w:p>
    <w:p w14:paraId="79D38C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1480</w:t>
      </w:r>
    </w:p>
    <w:p w14:paraId="43CE2C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1481</w:t>
      </w:r>
    </w:p>
    <w:p w14:paraId="577EDD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Inter-frequency RRC Re-establishment</w:t>
      </w:r>
      <w:r>
        <w:rPr>
          <w:noProof/>
        </w:rPr>
        <w:tab/>
        <w:t>1482</w:t>
      </w:r>
    </w:p>
    <w:p w14:paraId="38F6F6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1482</w:t>
      </w:r>
    </w:p>
    <w:p w14:paraId="756474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1483</w:t>
      </w:r>
    </w:p>
    <w:p w14:paraId="29E087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1484</w:t>
      </w:r>
    </w:p>
    <w:p w14:paraId="25C1D7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1484</w:t>
      </w:r>
    </w:p>
    <w:p w14:paraId="186515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78EEE8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1484</w:t>
      </w:r>
    </w:p>
    <w:p w14:paraId="004E62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1484</w:t>
      </w:r>
    </w:p>
    <w:p w14:paraId="5A2AE1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3A2B26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1487</w:t>
      </w:r>
    </w:p>
    <w:p w14:paraId="24659B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1487</w:t>
      </w:r>
    </w:p>
    <w:p w14:paraId="691C3A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7AFC30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1489</w:t>
      </w:r>
    </w:p>
    <w:p w14:paraId="37DFE0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1489</w:t>
      </w:r>
    </w:p>
    <w:p w14:paraId="22BEEB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115BFE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1491</w:t>
      </w:r>
    </w:p>
    <w:p w14:paraId="113BD5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1491</w:t>
      </w:r>
    </w:p>
    <w:p w14:paraId="3F706F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578017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1493</w:t>
      </w:r>
    </w:p>
    <w:p w14:paraId="681535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1493</w:t>
      </w:r>
    </w:p>
    <w:p w14:paraId="10A99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4A827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1495</w:t>
      </w:r>
    </w:p>
    <w:p w14:paraId="5208B5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333932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343FF4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1497</w:t>
      </w:r>
    </w:p>
    <w:p w14:paraId="14847B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39936E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68087C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1499</w:t>
      </w:r>
    </w:p>
    <w:p w14:paraId="289246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0EB084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1500</w:t>
      </w:r>
    </w:p>
    <w:p w14:paraId="24DF77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1501</w:t>
      </w:r>
    </w:p>
    <w:p w14:paraId="2C03FD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301515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1502</w:t>
      </w:r>
    </w:p>
    <w:p w14:paraId="33D720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1503</w:t>
      </w:r>
    </w:p>
    <w:p w14:paraId="5F12EF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1503</w:t>
      </w:r>
    </w:p>
    <w:p w14:paraId="7483B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7B48C9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 xml:space="preserve">HD-FDD Inter-frequency RRC Re-establishment for UE category NB1 in In-Band mode under </w:t>
      </w:r>
      <w:r w:rsidRPr="003E52FD">
        <w:rPr>
          <w:rFonts w:cs="Intel Clear Light"/>
          <w:noProof/>
        </w:rPr>
        <w:t>normal</w:t>
      </w:r>
      <w:r w:rsidRPr="003E52FD">
        <w:rPr>
          <w:rFonts w:cs="Arial"/>
          <w:noProof/>
        </w:rPr>
        <w:t xml:space="preserve"> </w:t>
      </w:r>
      <w:r w:rsidRPr="003E52FD">
        <w:rPr>
          <w:noProof/>
          <w:snapToGrid w:val="0"/>
        </w:rPr>
        <w:t>coverage</w:t>
      </w:r>
      <w:r>
        <w:rPr>
          <w:noProof/>
        </w:rPr>
        <w:tab/>
        <w:t>1506</w:t>
      </w:r>
    </w:p>
    <w:p w14:paraId="325EB7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76BF36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20A546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1509</w:t>
      </w:r>
    </w:p>
    <w:p w14:paraId="7F8732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00ADC3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252444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1511</w:t>
      </w:r>
    </w:p>
    <w:p w14:paraId="7B545A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6E1C19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470C7A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1513</w:t>
      </w:r>
    </w:p>
    <w:p w14:paraId="44BEC9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665667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1BD780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1515</w:t>
      </w:r>
    </w:p>
    <w:p w14:paraId="357048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2FA23C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7DE928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1517</w:t>
      </w:r>
    </w:p>
    <w:p w14:paraId="74B49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4E658B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28A294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1519</w:t>
      </w:r>
    </w:p>
    <w:p w14:paraId="00227D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463040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44351D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 xml:space="preserve">E-UTRAN TDD Inter-frequency RRC Re-establishment for UE category NB1 in In-Band mode under </w:t>
      </w:r>
      <w:r w:rsidRPr="003E52FD">
        <w:rPr>
          <w:rFonts w:cs="Intel Clear Light"/>
          <w:noProof/>
        </w:rPr>
        <w:t>normal</w:t>
      </w:r>
      <w:r w:rsidRPr="003E52FD">
        <w:rPr>
          <w:rFonts w:cs="Arial"/>
          <w:noProof/>
        </w:rPr>
        <w:t xml:space="preserve"> </w:t>
      </w:r>
      <w:r w:rsidRPr="003E52FD">
        <w:rPr>
          <w:noProof/>
          <w:snapToGrid w:val="0"/>
        </w:rPr>
        <w:t>coverage</w:t>
      </w:r>
      <w:r>
        <w:rPr>
          <w:noProof/>
        </w:rPr>
        <w:tab/>
        <w:t>1521</w:t>
      </w:r>
    </w:p>
    <w:p w14:paraId="44AF12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B56A6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163B46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1524</w:t>
      </w:r>
    </w:p>
    <w:p w14:paraId="7B0A22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4ED21E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6DD83A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1527</w:t>
      </w:r>
    </w:p>
    <w:p w14:paraId="1B3726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1527</w:t>
      </w:r>
    </w:p>
    <w:p w14:paraId="2DBFEA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1527</w:t>
      </w:r>
    </w:p>
    <w:p w14:paraId="369066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5CC2E52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1528</w:t>
      </w:r>
    </w:p>
    <w:p w14:paraId="3BDF2B9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1528</w:t>
      </w:r>
    </w:p>
    <w:p w14:paraId="7B973E4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1528</w:t>
      </w:r>
    </w:p>
    <w:p w14:paraId="743E0E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1529</w:t>
      </w:r>
    </w:p>
    <w:p w14:paraId="0BAC03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1529</w:t>
      </w:r>
    </w:p>
    <w:p w14:paraId="611F3A3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1529</w:t>
      </w:r>
    </w:p>
    <w:p w14:paraId="060852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1529</w:t>
      </w:r>
    </w:p>
    <w:p w14:paraId="084843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574065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5C7BC5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1531</w:t>
      </w:r>
    </w:p>
    <w:p w14:paraId="134E908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1531</w:t>
      </w:r>
    </w:p>
    <w:p w14:paraId="480BFA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1531</w:t>
      </w:r>
    </w:p>
    <w:p w14:paraId="0E9941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1531</w:t>
      </w:r>
    </w:p>
    <w:p w14:paraId="286E0D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2116B92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1533</w:t>
      </w:r>
    </w:p>
    <w:p w14:paraId="7FC97C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1533</w:t>
      </w:r>
    </w:p>
    <w:p w14:paraId="6FB8814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1533</w:t>
      </w:r>
    </w:p>
    <w:p w14:paraId="144536E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1534</w:t>
      </w:r>
    </w:p>
    <w:p w14:paraId="3E58CE6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1534</w:t>
      </w:r>
    </w:p>
    <w:p w14:paraId="6FF246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1534</w:t>
      </w:r>
    </w:p>
    <w:p w14:paraId="3C870E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1534</w:t>
      </w:r>
    </w:p>
    <w:p w14:paraId="244F2C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0C5AED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1748F4F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1536</w:t>
      </w:r>
    </w:p>
    <w:p w14:paraId="64EA94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1536</w:t>
      </w:r>
    </w:p>
    <w:p w14:paraId="16620E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1536</w:t>
      </w:r>
    </w:p>
    <w:p w14:paraId="4AC834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1536</w:t>
      </w:r>
    </w:p>
    <w:p w14:paraId="7D86F7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3DE3B9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1537</w:t>
      </w:r>
    </w:p>
    <w:p w14:paraId="644ED2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3EDE77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7791A3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1538</w:t>
      </w:r>
    </w:p>
    <w:p w14:paraId="29308F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1538</w:t>
      </w:r>
    </w:p>
    <w:p w14:paraId="46F5D6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603F981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1540</w:t>
      </w:r>
    </w:p>
    <w:p w14:paraId="02BBC8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1540</w:t>
      </w:r>
    </w:p>
    <w:p w14:paraId="791853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1540</w:t>
      </w:r>
    </w:p>
    <w:p w14:paraId="3541F4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1541</w:t>
      </w:r>
    </w:p>
    <w:p w14:paraId="3E44C6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1541</w:t>
      </w:r>
    </w:p>
    <w:p w14:paraId="6F7AF3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5ACAC03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1543</w:t>
      </w:r>
    </w:p>
    <w:p w14:paraId="2F3DDCD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1543</w:t>
      </w:r>
    </w:p>
    <w:p w14:paraId="734F226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1543</w:t>
      </w:r>
    </w:p>
    <w:p w14:paraId="3DE725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1544</w:t>
      </w:r>
    </w:p>
    <w:p w14:paraId="67A305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1544</w:t>
      </w:r>
    </w:p>
    <w:p w14:paraId="740BE8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07E6F25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1547</w:t>
      </w:r>
    </w:p>
    <w:p w14:paraId="41EC262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1B80C6F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1548</w:t>
      </w:r>
    </w:p>
    <w:p w14:paraId="365DC3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1549</w:t>
      </w:r>
    </w:p>
    <w:p w14:paraId="46323E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10A3FB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1551</w:t>
      </w:r>
    </w:p>
    <w:p w14:paraId="7DFA50C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06F96F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1552</w:t>
      </w:r>
    </w:p>
    <w:p w14:paraId="2A2DFAC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1552</w:t>
      </w:r>
    </w:p>
    <w:p w14:paraId="40FAD99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1552</w:t>
      </w:r>
    </w:p>
    <w:p w14:paraId="727B72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1552</w:t>
      </w:r>
    </w:p>
    <w:p w14:paraId="04D5BC1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1552</w:t>
      </w:r>
    </w:p>
    <w:p w14:paraId="169CC9F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1553</w:t>
      </w:r>
    </w:p>
    <w:p w14:paraId="17FDEB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1553</w:t>
      </w:r>
    </w:p>
    <w:p w14:paraId="0349A3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3B0016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0D6E760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1555</w:t>
      </w:r>
    </w:p>
    <w:p w14:paraId="61B36B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1556</w:t>
      </w:r>
    </w:p>
    <w:p w14:paraId="3B3A545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1556</w:t>
      </w:r>
    </w:p>
    <w:p w14:paraId="47C327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1556</w:t>
      </w:r>
    </w:p>
    <w:p w14:paraId="24D1867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1556</w:t>
      </w:r>
    </w:p>
    <w:p w14:paraId="15217F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1556</w:t>
      </w:r>
    </w:p>
    <w:p w14:paraId="411398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1557</w:t>
      </w:r>
    </w:p>
    <w:p w14:paraId="27D6AE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1557</w:t>
      </w:r>
    </w:p>
    <w:p w14:paraId="71FF8D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73EA4E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7ECEC6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1559</w:t>
      </w:r>
    </w:p>
    <w:p w14:paraId="5DA874B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2291C4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1560</w:t>
      </w:r>
    </w:p>
    <w:p w14:paraId="4D1DFC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1560</w:t>
      </w:r>
    </w:p>
    <w:p w14:paraId="12651F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1560</w:t>
      </w:r>
    </w:p>
    <w:p w14:paraId="4C807D7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1560</w:t>
      </w:r>
    </w:p>
    <w:p w14:paraId="785A21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1561</w:t>
      </w:r>
    </w:p>
    <w:p w14:paraId="34B8EC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1561</w:t>
      </w:r>
    </w:p>
    <w:p w14:paraId="355333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1561</w:t>
      </w:r>
    </w:p>
    <w:p w14:paraId="53F1FC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1563</w:t>
      </w:r>
    </w:p>
    <w:p w14:paraId="0577D6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616958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1564</w:t>
      </w:r>
    </w:p>
    <w:p w14:paraId="216B94D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1564</w:t>
      </w:r>
    </w:p>
    <w:p w14:paraId="373A1D8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1564</w:t>
      </w:r>
    </w:p>
    <w:p w14:paraId="4B8A9B1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1564</w:t>
      </w:r>
    </w:p>
    <w:p w14:paraId="1F6C377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1564</w:t>
      </w:r>
    </w:p>
    <w:p w14:paraId="1598AA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1565</w:t>
      </w:r>
    </w:p>
    <w:p w14:paraId="1CE3C4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1565</w:t>
      </w:r>
    </w:p>
    <w:p w14:paraId="68FC55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1565</w:t>
      </w:r>
    </w:p>
    <w:p w14:paraId="337060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792E7D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079DC28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4A3D460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1568</w:t>
      </w:r>
    </w:p>
    <w:p w14:paraId="2BB389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1568</w:t>
      </w:r>
    </w:p>
    <w:p w14:paraId="21B6831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1568</w:t>
      </w:r>
    </w:p>
    <w:p w14:paraId="71D045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1568</w:t>
      </w:r>
    </w:p>
    <w:p w14:paraId="5E09FD0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1569</w:t>
      </w:r>
    </w:p>
    <w:p w14:paraId="403CF3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1569</w:t>
      </w:r>
    </w:p>
    <w:p w14:paraId="7D5BF5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1569</w:t>
      </w:r>
    </w:p>
    <w:p w14:paraId="4BECED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5B6F7A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5EC41A2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242CD3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66B483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363034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725E9A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324B1D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1573</w:t>
      </w:r>
    </w:p>
    <w:p w14:paraId="06C254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1573</w:t>
      </w:r>
    </w:p>
    <w:p w14:paraId="681D75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4D3AC9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1576</w:t>
      </w:r>
    </w:p>
    <w:p w14:paraId="6351E8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1576</w:t>
      </w:r>
    </w:p>
    <w:p w14:paraId="585CF9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1577</w:t>
      </w:r>
    </w:p>
    <w:p w14:paraId="01DBCA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1577</w:t>
      </w:r>
    </w:p>
    <w:p w14:paraId="6805183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1577</w:t>
      </w:r>
    </w:p>
    <w:p w14:paraId="267E538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1577</w:t>
      </w:r>
    </w:p>
    <w:p w14:paraId="5756CA8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1577</w:t>
      </w:r>
    </w:p>
    <w:p w14:paraId="37A4027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1577</w:t>
      </w:r>
    </w:p>
    <w:p w14:paraId="29FE96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1578</w:t>
      </w:r>
    </w:p>
    <w:p w14:paraId="26E9F4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1578</w:t>
      </w:r>
    </w:p>
    <w:p w14:paraId="784B4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7A52EF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1581</w:t>
      </w:r>
    </w:p>
    <w:p w14:paraId="5AC5D7B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1582</w:t>
      </w:r>
    </w:p>
    <w:p w14:paraId="72F0B43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1582</w:t>
      </w:r>
    </w:p>
    <w:p w14:paraId="173F43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1582</w:t>
      </w:r>
    </w:p>
    <w:p w14:paraId="710200D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1582</w:t>
      </w:r>
    </w:p>
    <w:p w14:paraId="74E67DC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1582</w:t>
      </w:r>
    </w:p>
    <w:p w14:paraId="497562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1582</w:t>
      </w:r>
    </w:p>
    <w:p w14:paraId="374D4B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1583</w:t>
      </w:r>
    </w:p>
    <w:p w14:paraId="2B63F8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1583</w:t>
      </w:r>
    </w:p>
    <w:p w14:paraId="353225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1586</w:t>
      </w:r>
    </w:p>
    <w:p w14:paraId="5FC496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1586</w:t>
      </w:r>
    </w:p>
    <w:p w14:paraId="13DFD4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1587</w:t>
      </w:r>
    </w:p>
    <w:p w14:paraId="0CEFAA8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1587</w:t>
      </w:r>
    </w:p>
    <w:p w14:paraId="616CB1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1587</w:t>
      </w:r>
    </w:p>
    <w:p w14:paraId="21DB28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1587</w:t>
      </w:r>
    </w:p>
    <w:p w14:paraId="6FAC7EB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1587</w:t>
      </w:r>
    </w:p>
    <w:p w14:paraId="478583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1587</w:t>
      </w:r>
    </w:p>
    <w:p w14:paraId="681583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1588</w:t>
      </w:r>
    </w:p>
    <w:p w14:paraId="1C67A0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1588</w:t>
      </w:r>
    </w:p>
    <w:p w14:paraId="4E869A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1590</w:t>
      </w:r>
    </w:p>
    <w:p w14:paraId="1CF2A3A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1590</w:t>
      </w:r>
    </w:p>
    <w:p w14:paraId="237C4B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1591</w:t>
      </w:r>
    </w:p>
    <w:p w14:paraId="7265882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1591</w:t>
      </w:r>
    </w:p>
    <w:p w14:paraId="3C263DC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1591</w:t>
      </w:r>
    </w:p>
    <w:p w14:paraId="221CD8E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1591</w:t>
      </w:r>
    </w:p>
    <w:p w14:paraId="47B904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1591</w:t>
      </w:r>
    </w:p>
    <w:p w14:paraId="1FF0AD1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1591</w:t>
      </w:r>
    </w:p>
    <w:p w14:paraId="6F2D9F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1592</w:t>
      </w:r>
    </w:p>
    <w:p w14:paraId="44490D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1592</w:t>
      </w:r>
    </w:p>
    <w:p w14:paraId="41A74E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1594</w:t>
      </w:r>
    </w:p>
    <w:p w14:paraId="4A89E02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1594</w:t>
      </w:r>
    </w:p>
    <w:p w14:paraId="2669573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1595</w:t>
      </w:r>
    </w:p>
    <w:p w14:paraId="3244B0E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1595</w:t>
      </w:r>
    </w:p>
    <w:p w14:paraId="10435D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1595</w:t>
      </w:r>
    </w:p>
    <w:p w14:paraId="0363A1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1595</w:t>
      </w:r>
    </w:p>
    <w:p w14:paraId="2024294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1595</w:t>
      </w:r>
    </w:p>
    <w:p w14:paraId="2650966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1595</w:t>
      </w:r>
    </w:p>
    <w:p w14:paraId="7CA6F9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1596</w:t>
      </w:r>
    </w:p>
    <w:p w14:paraId="2CB16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1596</w:t>
      </w:r>
    </w:p>
    <w:p w14:paraId="2D5034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1598</w:t>
      </w:r>
    </w:p>
    <w:p w14:paraId="790956E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1598</w:t>
      </w:r>
    </w:p>
    <w:p w14:paraId="7658D5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1599</w:t>
      </w:r>
    </w:p>
    <w:p w14:paraId="48FCF4D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1599</w:t>
      </w:r>
    </w:p>
    <w:p w14:paraId="2B4AE48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1599</w:t>
      </w:r>
    </w:p>
    <w:p w14:paraId="732D0C5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1599</w:t>
      </w:r>
    </w:p>
    <w:p w14:paraId="224054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1599</w:t>
      </w:r>
    </w:p>
    <w:p w14:paraId="18F1EC2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1599</w:t>
      </w:r>
    </w:p>
    <w:p w14:paraId="13FE332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1600</w:t>
      </w:r>
    </w:p>
    <w:p w14:paraId="19FCE0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1600</w:t>
      </w:r>
    </w:p>
    <w:p w14:paraId="152FAC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1600</w:t>
      </w:r>
    </w:p>
    <w:p w14:paraId="610437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1602</w:t>
      </w:r>
    </w:p>
    <w:p w14:paraId="79C358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1602</w:t>
      </w:r>
    </w:p>
    <w:p w14:paraId="5619E3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3A413C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1604</w:t>
      </w:r>
    </w:p>
    <w:p w14:paraId="73C9E2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1604</w:t>
      </w:r>
    </w:p>
    <w:p w14:paraId="22F4C3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1604</w:t>
      </w:r>
    </w:p>
    <w:p w14:paraId="230302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1605</w:t>
      </w:r>
    </w:p>
    <w:p w14:paraId="458CC6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1606</w:t>
      </w:r>
    </w:p>
    <w:p w14:paraId="4496E6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6C08EC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1607</w:t>
      </w:r>
    </w:p>
    <w:p w14:paraId="2D6E144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1608</w:t>
      </w:r>
    </w:p>
    <w:p w14:paraId="730DB6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1608</w:t>
      </w:r>
    </w:p>
    <w:p w14:paraId="701F0E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1610</w:t>
      </w:r>
    </w:p>
    <w:p w14:paraId="728AF1E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1610</w:t>
      </w:r>
    </w:p>
    <w:p w14:paraId="576F2A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1610</w:t>
      </w:r>
    </w:p>
    <w:p w14:paraId="5EB397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1613</w:t>
      </w:r>
    </w:p>
    <w:p w14:paraId="2ACA34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1613</w:t>
      </w:r>
    </w:p>
    <w:p w14:paraId="2A48F2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1613</w:t>
      </w:r>
    </w:p>
    <w:p w14:paraId="4B9233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1616</w:t>
      </w:r>
    </w:p>
    <w:p w14:paraId="42D959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1616</w:t>
      </w:r>
    </w:p>
    <w:p w14:paraId="273FAF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1616</w:t>
      </w:r>
    </w:p>
    <w:p w14:paraId="5135ED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1CD2F2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1619</w:t>
      </w:r>
    </w:p>
    <w:p w14:paraId="63A51A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1619</w:t>
      </w:r>
    </w:p>
    <w:p w14:paraId="500607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1621</w:t>
      </w:r>
    </w:p>
    <w:p w14:paraId="126BF5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1621</w:t>
      </w:r>
    </w:p>
    <w:p w14:paraId="52A402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78F29E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1623</w:t>
      </w:r>
    </w:p>
    <w:p w14:paraId="0EA83D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1623</w:t>
      </w:r>
    </w:p>
    <w:p w14:paraId="675729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1623</w:t>
      </w:r>
    </w:p>
    <w:p w14:paraId="15CEBA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36C944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1625</w:t>
      </w:r>
    </w:p>
    <w:p w14:paraId="6246D8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52E73A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1628</w:t>
      </w:r>
    </w:p>
    <w:p w14:paraId="0BC4F4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1628</w:t>
      </w:r>
    </w:p>
    <w:p w14:paraId="1DEC25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0769B1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Parameters</w:t>
      </w:r>
      <w:r>
        <w:rPr>
          <w:noProof/>
        </w:rPr>
        <w:tab/>
        <w:t>1628</w:t>
      </w:r>
    </w:p>
    <w:p w14:paraId="7CBADC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27A52ABD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1633</w:t>
      </w:r>
    </w:p>
    <w:p w14:paraId="066562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1633</w:t>
      </w:r>
    </w:p>
    <w:p w14:paraId="7A8C8A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1633</w:t>
      </w:r>
    </w:p>
    <w:p w14:paraId="7CA448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1633</w:t>
      </w:r>
    </w:p>
    <w:p w14:paraId="457B84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1634</w:t>
      </w:r>
    </w:p>
    <w:p w14:paraId="2E98A7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1635</w:t>
      </w:r>
    </w:p>
    <w:p w14:paraId="3161C5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1635</w:t>
      </w:r>
    </w:p>
    <w:p w14:paraId="0EF074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1637</w:t>
      </w:r>
    </w:p>
    <w:p w14:paraId="39BB85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1638</w:t>
      </w:r>
    </w:p>
    <w:p w14:paraId="69FC54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1638</w:t>
      </w:r>
    </w:p>
    <w:p w14:paraId="104BB2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42FB4D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1641</w:t>
      </w:r>
    </w:p>
    <w:p w14:paraId="3DD751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084E4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1642</w:t>
      </w:r>
    </w:p>
    <w:p w14:paraId="3D5491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1643</w:t>
      </w:r>
    </w:p>
    <w:p w14:paraId="706FD8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0DD307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73E657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1643</w:t>
      </w:r>
    </w:p>
    <w:p w14:paraId="66B55E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56F41D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1644</w:t>
      </w:r>
    </w:p>
    <w:p w14:paraId="6E0CDC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1644</w:t>
      </w:r>
    </w:p>
    <w:p w14:paraId="7E7844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1644</w:t>
      </w:r>
    </w:p>
    <w:p w14:paraId="66D6CE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1646</w:t>
      </w:r>
    </w:p>
    <w:p w14:paraId="59B859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1647</w:t>
      </w:r>
    </w:p>
    <w:p w14:paraId="10520D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1647</w:t>
      </w:r>
    </w:p>
    <w:p w14:paraId="36E8A6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1648</w:t>
      </w:r>
    </w:p>
    <w:p w14:paraId="1639F0F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 w:rsidRPr="003E52FD">
        <w:rPr>
          <w:noProof/>
          <w:snapToGrid w:val="0"/>
        </w:rPr>
        <w:t xml:space="preserve"> for 20MHz +20MHz</w:t>
      </w:r>
      <w:r>
        <w:rPr>
          <w:noProof/>
        </w:rPr>
        <w:tab/>
        <w:t>1649</w:t>
      </w:r>
    </w:p>
    <w:p w14:paraId="47DF12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53C8E9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5DC29E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UE Transmit Timing Accuracy Tests for SCell in sTAG for </w:t>
      </w:r>
      <w:r w:rsidRPr="003E52FD">
        <w:rPr>
          <w:noProof/>
          <w:snapToGrid w:val="0"/>
        </w:rPr>
        <w:t>20MHz +10MHz</w:t>
      </w:r>
      <w:r>
        <w:rPr>
          <w:noProof/>
        </w:rPr>
        <w:tab/>
        <w:t>1649</w:t>
      </w:r>
    </w:p>
    <w:p w14:paraId="0E3D30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5C811E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6072B9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2C4D94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lastRenderedPageBreak/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374EAA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600082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0E8BA2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1DE3AD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4273C4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1650</w:t>
      </w:r>
    </w:p>
    <w:p w14:paraId="6E5607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1650</w:t>
      </w:r>
    </w:p>
    <w:p w14:paraId="755825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1652</w:t>
      </w:r>
    </w:p>
    <w:p w14:paraId="51A871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1652</w:t>
      </w:r>
    </w:p>
    <w:p w14:paraId="4604BD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3EE425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1654</w:t>
      </w:r>
    </w:p>
    <w:p w14:paraId="517B2D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1654</w:t>
      </w:r>
    </w:p>
    <w:p w14:paraId="7D8EF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1654</w:t>
      </w:r>
    </w:p>
    <w:p w14:paraId="712DB6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1656</w:t>
      </w:r>
    </w:p>
    <w:p w14:paraId="01AD12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1656</w:t>
      </w:r>
    </w:p>
    <w:p w14:paraId="679EDD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1656</w:t>
      </w:r>
    </w:p>
    <w:p w14:paraId="54A653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1658</w:t>
      </w:r>
    </w:p>
    <w:p w14:paraId="0BE107B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1659</w:t>
      </w:r>
    </w:p>
    <w:p w14:paraId="52F1E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24EEE6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1660</w:t>
      </w:r>
    </w:p>
    <w:p w14:paraId="7C06A3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1660</w:t>
      </w:r>
    </w:p>
    <w:p w14:paraId="25B717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7C164A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1661</w:t>
      </w:r>
    </w:p>
    <w:p w14:paraId="7E23F5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1662</w:t>
      </w:r>
    </w:p>
    <w:p w14:paraId="448342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1662</w:t>
      </w:r>
    </w:p>
    <w:p w14:paraId="7A8EBA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1663</w:t>
      </w:r>
    </w:p>
    <w:p w14:paraId="509B47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1664</w:t>
      </w:r>
    </w:p>
    <w:p w14:paraId="700A21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4FBA83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415E17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1667</w:t>
      </w:r>
    </w:p>
    <w:p w14:paraId="51A80D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370A24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1B34E4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1670</w:t>
      </w:r>
    </w:p>
    <w:p w14:paraId="571D1E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1670</w:t>
      </w:r>
    </w:p>
    <w:p w14:paraId="132766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1671</w:t>
      </w:r>
    </w:p>
    <w:p w14:paraId="6993DB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1671</w:t>
      </w:r>
    </w:p>
    <w:p w14:paraId="6861FE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1671</w:t>
      </w:r>
    </w:p>
    <w:p w14:paraId="1269DB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1673</w:t>
      </w:r>
    </w:p>
    <w:p w14:paraId="021DA4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1673</w:t>
      </w:r>
    </w:p>
    <w:p w14:paraId="4645AA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799E26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434004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1675</w:t>
      </w:r>
    </w:p>
    <w:p w14:paraId="0A0B1A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66F5FF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06544B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1677</w:t>
      </w:r>
    </w:p>
    <w:p w14:paraId="6ADE0D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1677</w:t>
      </w:r>
    </w:p>
    <w:p w14:paraId="63B517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35604A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1679</w:t>
      </w:r>
    </w:p>
    <w:p w14:paraId="4A160D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4B007B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6C824F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1681</w:t>
      </w:r>
    </w:p>
    <w:p w14:paraId="5E1FA0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7E5E50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1682</w:t>
      </w:r>
    </w:p>
    <w:p w14:paraId="0335E4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1683</w:t>
      </w:r>
    </w:p>
    <w:p w14:paraId="45937C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1683</w:t>
      </w:r>
    </w:p>
    <w:p w14:paraId="46229D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1684</w:t>
      </w:r>
    </w:p>
    <w:p w14:paraId="39038E4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1685</w:t>
      </w:r>
    </w:p>
    <w:p w14:paraId="58771C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6C9BB5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1687</w:t>
      </w:r>
    </w:p>
    <w:p w14:paraId="2C96D6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1687</w:t>
      </w:r>
    </w:p>
    <w:p w14:paraId="319D3B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78058A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078EB4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1690</w:t>
      </w:r>
    </w:p>
    <w:p w14:paraId="08B606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1690</w:t>
      </w:r>
    </w:p>
    <w:p w14:paraId="4A15B2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3D7626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1691</w:t>
      </w:r>
    </w:p>
    <w:p w14:paraId="78ACAE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1692</w:t>
      </w:r>
    </w:p>
    <w:p w14:paraId="139F6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1692</w:t>
      </w:r>
    </w:p>
    <w:p w14:paraId="660B2F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1694</w:t>
      </w:r>
    </w:p>
    <w:p w14:paraId="5630C7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1694</w:t>
      </w:r>
    </w:p>
    <w:p w14:paraId="2872C5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56065F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1694</w:t>
      </w:r>
    </w:p>
    <w:p w14:paraId="4D9CBB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1694</w:t>
      </w:r>
    </w:p>
    <w:p w14:paraId="10E474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2766CC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2DB165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1697</w:t>
      </w:r>
    </w:p>
    <w:p w14:paraId="099C42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4A9F6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1699</w:t>
      </w:r>
    </w:p>
    <w:p w14:paraId="614CD2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1699</w:t>
      </w:r>
    </w:p>
    <w:p w14:paraId="5B453D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0A57D1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1700</w:t>
      </w:r>
    </w:p>
    <w:p w14:paraId="66109F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1700</w:t>
      </w:r>
    </w:p>
    <w:p w14:paraId="26D5A8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6DA305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1700</w:t>
      </w:r>
    </w:p>
    <w:p w14:paraId="22179A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1700</w:t>
      </w:r>
    </w:p>
    <w:p w14:paraId="7E8963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77AFD3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1703</w:t>
      </w:r>
    </w:p>
    <w:p w14:paraId="2F4DE6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1703</w:t>
      </w:r>
    </w:p>
    <w:p w14:paraId="5A96F6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6C72D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1705</w:t>
      </w:r>
    </w:p>
    <w:p w14:paraId="0CEACC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1705</w:t>
      </w:r>
    </w:p>
    <w:p w14:paraId="26C0A3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47521D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343BB7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1708</w:t>
      </w:r>
    </w:p>
    <w:p w14:paraId="7203DB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1709</w:t>
      </w:r>
    </w:p>
    <w:p w14:paraId="18F62C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3706C0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1710</w:t>
      </w:r>
    </w:p>
    <w:p w14:paraId="192067A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1710</w:t>
      </w:r>
    </w:p>
    <w:p w14:paraId="0B341A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68DA1B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1712</w:t>
      </w:r>
    </w:p>
    <w:p w14:paraId="124BD5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1712</w:t>
      </w:r>
    </w:p>
    <w:p w14:paraId="024E4A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10932D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79510D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UE Timing Advance Adjustment delay Test for sTTI and </w:t>
      </w:r>
      <w:r w:rsidRPr="003E52F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1715</w:t>
      </w:r>
    </w:p>
    <w:p w14:paraId="3587A9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1715</w:t>
      </w:r>
    </w:p>
    <w:p w14:paraId="3079B2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1716</w:t>
      </w:r>
    </w:p>
    <w:p w14:paraId="47CD1D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UE Timing Advance Adjustment delay Test for sTTI and </w:t>
      </w:r>
      <w:r w:rsidRPr="003E52F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1717</w:t>
      </w:r>
    </w:p>
    <w:p w14:paraId="22F7EF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1CB0CA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1719</w:t>
      </w:r>
    </w:p>
    <w:p w14:paraId="4551C6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1719</w:t>
      </w:r>
    </w:p>
    <w:p w14:paraId="6D2EA6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31A6A6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1721</w:t>
      </w:r>
    </w:p>
    <w:p w14:paraId="6147ECF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Radio Link Monitoring</w:t>
      </w:r>
      <w:r>
        <w:rPr>
          <w:noProof/>
        </w:rPr>
        <w:tab/>
        <w:t>1721</w:t>
      </w:r>
    </w:p>
    <w:p w14:paraId="1F5A6A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1721</w:t>
      </w:r>
    </w:p>
    <w:p w14:paraId="6AAC79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1721</w:t>
      </w:r>
    </w:p>
    <w:p w14:paraId="75B6E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05289B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1725</w:t>
      </w:r>
    </w:p>
    <w:p w14:paraId="01E293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1725</w:t>
      </w:r>
    </w:p>
    <w:p w14:paraId="6C334F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1729</w:t>
      </w:r>
    </w:p>
    <w:p w14:paraId="076D6F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1729</w:t>
      </w:r>
    </w:p>
    <w:p w14:paraId="0C6C01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26736E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1733</w:t>
      </w:r>
    </w:p>
    <w:p w14:paraId="356240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1733</w:t>
      </w:r>
    </w:p>
    <w:p w14:paraId="154A69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1733</w:t>
      </w:r>
    </w:p>
    <w:p w14:paraId="62B47F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1737</w:t>
      </w:r>
    </w:p>
    <w:p w14:paraId="418AA9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1737</w:t>
      </w:r>
    </w:p>
    <w:p w14:paraId="7F8574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1737</w:t>
      </w:r>
    </w:p>
    <w:p w14:paraId="3DE484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1740</w:t>
      </w:r>
    </w:p>
    <w:p w14:paraId="02C807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1741</w:t>
      </w:r>
    </w:p>
    <w:p w14:paraId="4EC89E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016D85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61AC4E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1744</w:t>
      </w:r>
    </w:p>
    <w:p w14:paraId="2A5CA0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1744</w:t>
      </w:r>
    </w:p>
    <w:p w14:paraId="3E989C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1747</w:t>
      </w:r>
    </w:p>
    <w:p w14:paraId="7FA72A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1747</w:t>
      </w:r>
    </w:p>
    <w:p w14:paraId="4B0A45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1747</w:t>
      </w:r>
    </w:p>
    <w:p w14:paraId="640FDC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4F8362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1750</w:t>
      </w:r>
    </w:p>
    <w:p w14:paraId="7E5FB0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37FAF22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E52FD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3E52FD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3E52FD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3E52FD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3E52FD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3E52FD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1753</w:t>
      </w:r>
    </w:p>
    <w:p w14:paraId="3129AC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  <w:snapToGrid w:val="0"/>
        </w:rPr>
        <w:t>A.7.3.</w:t>
      </w:r>
      <w:r w:rsidRPr="003E52FD">
        <w:rPr>
          <w:noProof/>
          <w:snapToGrid w:val="0"/>
        </w:rPr>
        <w:t>10</w:t>
      </w:r>
      <w:r w:rsidRPr="003E52FD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26D4F3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1757</w:t>
      </w:r>
    </w:p>
    <w:p w14:paraId="529426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189439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1762</w:t>
      </w:r>
    </w:p>
    <w:p w14:paraId="0976C1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1762</w:t>
      </w:r>
    </w:p>
    <w:p w14:paraId="2BE92E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1762</w:t>
      </w:r>
    </w:p>
    <w:p w14:paraId="2BA216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044C57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1767</w:t>
      </w:r>
    </w:p>
    <w:p w14:paraId="7FCC01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1767</w:t>
      </w:r>
    </w:p>
    <w:p w14:paraId="506D14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03AABC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1770</w:t>
      </w:r>
    </w:p>
    <w:p w14:paraId="480160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1770</w:t>
      </w:r>
    </w:p>
    <w:p w14:paraId="77D5DA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6239BD1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1773</w:t>
      </w:r>
    </w:p>
    <w:p w14:paraId="5C187B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324569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2BDD37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1777</w:t>
      </w:r>
    </w:p>
    <w:p w14:paraId="609B80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48AE2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5D6B04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1782</w:t>
      </w:r>
    </w:p>
    <w:p w14:paraId="6D9DAE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554C2E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1786</w:t>
      </w:r>
    </w:p>
    <w:p w14:paraId="66A8BE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1786</w:t>
      </w:r>
    </w:p>
    <w:p w14:paraId="72A412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1786</w:t>
      </w:r>
    </w:p>
    <w:p w14:paraId="1B545D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0E8E12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1790</w:t>
      </w:r>
    </w:p>
    <w:p w14:paraId="7B5CF3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1790</w:t>
      </w:r>
    </w:p>
    <w:p w14:paraId="37F4D3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46721D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lastRenderedPageBreak/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1795</w:t>
      </w:r>
    </w:p>
    <w:p w14:paraId="22D94C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0561A7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0E5F21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1800</w:t>
      </w:r>
    </w:p>
    <w:p w14:paraId="728EA5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1800</w:t>
      </w:r>
    </w:p>
    <w:p w14:paraId="6577AC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3B20A6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1805</w:t>
      </w:r>
    </w:p>
    <w:p w14:paraId="6E96CE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2A80AC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255D30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1810</w:t>
      </w:r>
    </w:p>
    <w:p w14:paraId="0315A8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1810</w:t>
      </w:r>
    </w:p>
    <w:p w14:paraId="70FD20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1811</w:t>
      </w:r>
    </w:p>
    <w:p w14:paraId="39DE2B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1811</w:t>
      </w:r>
    </w:p>
    <w:p w14:paraId="1B29AF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1811</w:t>
      </w:r>
    </w:p>
    <w:p w14:paraId="294E61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1812</w:t>
      </w:r>
    </w:p>
    <w:p w14:paraId="3EFD50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1812</w:t>
      </w:r>
    </w:p>
    <w:p w14:paraId="1706CC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7AE77B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1D8C83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1813</w:t>
      </w:r>
    </w:p>
    <w:p w14:paraId="328AC5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1813</w:t>
      </w:r>
    </w:p>
    <w:p w14:paraId="10C227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1816</w:t>
      </w:r>
    </w:p>
    <w:p w14:paraId="038175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1816</w:t>
      </w:r>
    </w:p>
    <w:p w14:paraId="187FCC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1816</w:t>
      </w:r>
    </w:p>
    <w:p w14:paraId="79D5E7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1819</w:t>
      </w:r>
    </w:p>
    <w:p w14:paraId="1E1D1E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1819</w:t>
      </w:r>
    </w:p>
    <w:p w14:paraId="5E286B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1819</w:t>
      </w:r>
    </w:p>
    <w:p w14:paraId="4FB579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7FF183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1822</w:t>
      </w:r>
    </w:p>
    <w:p w14:paraId="6F49AE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78B185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4D627B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1825</w:t>
      </w:r>
    </w:p>
    <w:p w14:paraId="561CE0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2CEE44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4BCFA9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1828</w:t>
      </w:r>
    </w:p>
    <w:p w14:paraId="789AFF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1828</w:t>
      </w:r>
    </w:p>
    <w:p w14:paraId="6D4D0E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402168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1831</w:t>
      </w:r>
    </w:p>
    <w:p w14:paraId="5CB418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042934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3BC8BC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1834</w:t>
      </w:r>
    </w:p>
    <w:p w14:paraId="1F01BE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20EB98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09427F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1837</w:t>
      </w:r>
    </w:p>
    <w:p w14:paraId="571DB5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29D76C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48677C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1840</w:t>
      </w:r>
    </w:p>
    <w:p w14:paraId="452C5B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51B98E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569A83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1843</w:t>
      </w:r>
    </w:p>
    <w:p w14:paraId="00C042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6ACD4D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6135AA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1846</w:t>
      </w:r>
    </w:p>
    <w:p w14:paraId="62C84F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3999A2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560BB5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1849</w:t>
      </w:r>
    </w:p>
    <w:p w14:paraId="1A46E4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2CBDC2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06D552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1852</w:t>
      </w:r>
    </w:p>
    <w:p w14:paraId="40D962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6E9DC2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3546F2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1856</w:t>
      </w:r>
    </w:p>
    <w:p w14:paraId="7DC7D7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1856</w:t>
      </w:r>
    </w:p>
    <w:p w14:paraId="76AF35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3AA85C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1859</w:t>
      </w:r>
    </w:p>
    <w:p w14:paraId="67F6D7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1859</w:t>
      </w:r>
    </w:p>
    <w:p w14:paraId="03BAB2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1862</w:t>
      </w:r>
    </w:p>
    <w:p w14:paraId="2C6453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1862</w:t>
      </w:r>
    </w:p>
    <w:p w14:paraId="1FE48D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1862</w:t>
      </w:r>
    </w:p>
    <w:p w14:paraId="1E21AB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1865</w:t>
      </w:r>
    </w:p>
    <w:p w14:paraId="0CB18B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1865</w:t>
      </w:r>
    </w:p>
    <w:p w14:paraId="123A2F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1865</w:t>
      </w:r>
    </w:p>
    <w:p w14:paraId="5D4FD2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1868</w:t>
      </w:r>
    </w:p>
    <w:p w14:paraId="5A393D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1868</w:t>
      </w:r>
    </w:p>
    <w:p w14:paraId="60FBDA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1868</w:t>
      </w:r>
    </w:p>
    <w:p w14:paraId="38FAB0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1871</w:t>
      </w:r>
    </w:p>
    <w:p w14:paraId="0454E1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1872</w:t>
      </w:r>
    </w:p>
    <w:p w14:paraId="47504D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6EBFB7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4BE67D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1875</w:t>
      </w:r>
    </w:p>
    <w:p w14:paraId="645645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1875</w:t>
      </w:r>
    </w:p>
    <w:p w14:paraId="5CC7BE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75DE22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1878</w:t>
      </w:r>
    </w:p>
    <w:p w14:paraId="65CEAA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1878</w:t>
      </w:r>
    </w:p>
    <w:p w14:paraId="4468B6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1881</w:t>
      </w:r>
    </w:p>
    <w:p w14:paraId="003C73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1881</w:t>
      </w:r>
    </w:p>
    <w:p w14:paraId="2A3599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654F01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22EEA6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1884</w:t>
      </w:r>
    </w:p>
    <w:p w14:paraId="386D98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1884</w:t>
      </w:r>
    </w:p>
    <w:p w14:paraId="5F844F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71EE59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1887</w:t>
      </w:r>
    </w:p>
    <w:p w14:paraId="5FED6B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1887</w:t>
      </w:r>
    </w:p>
    <w:p w14:paraId="3248D1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2EA356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1890</w:t>
      </w:r>
    </w:p>
    <w:p w14:paraId="4B3CCB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1890</w:t>
      </w:r>
    </w:p>
    <w:p w14:paraId="76622F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2FBC10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1893</w:t>
      </w:r>
    </w:p>
    <w:p w14:paraId="5CCC46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23A671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434EAD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1896</w:t>
      </w:r>
    </w:p>
    <w:p w14:paraId="3C6399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54023A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748C02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1899</w:t>
      </w:r>
    </w:p>
    <w:p w14:paraId="3A4A5C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1899</w:t>
      </w:r>
    </w:p>
    <w:p w14:paraId="51CB51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1902</w:t>
      </w:r>
    </w:p>
    <w:p w14:paraId="7FFF7B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1902</w:t>
      </w:r>
    </w:p>
    <w:p w14:paraId="07335F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1902</w:t>
      </w:r>
    </w:p>
    <w:p w14:paraId="58D57A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10D820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1905</w:t>
      </w:r>
    </w:p>
    <w:p w14:paraId="4E692D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1905</w:t>
      </w:r>
    </w:p>
    <w:p w14:paraId="33F19C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1908</w:t>
      </w:r>
    </w:p>
    <w:p w14:paraId="571FA2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E52F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1908</w:t>
      </w:r>
    </w:p>
    <w:p w14:paraId="73B34C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1908</w:t>
      </w:r>
    </w:p>
    <w:p w14:paraId="408155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1911</w:t>
      </w:r>
    </w:p>
    <w:p w14:paraId="3CC43FA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1911</w:t>
      </w:r>
    </w:p>
    <w:p w14:paraId="4FCAE8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1911</w:t>
      </w:r>
    </w:p>
    <w:p w14:paraId="364FC3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2D109B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1914</w:t>
      </w:r>
    </w:p>
    <w:p w14:paraId="712E51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190958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168A50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1917</w:t>
      </w:r>
    </w:p>
    <w:p w14:paraId="534CCC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44560B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1921</w:t>
      </w:r>
    </w:p>
    <w:p w14:paraId="34118A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1921</w:t>
      </w:r>
    </w:p>
    <w:p w14:paraId="2002F3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1921</w:t>
      </w:r>
    </w:p>
    <w:p w14:paraId="2C41AD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6E9EB9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1925</w:t>
      </w:r>
    </w:p>
    <w:p w14:paraId="5A4B98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213510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0BB40A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1929</w:t>
      </w:r>
    </w:p>
    <w:p w14:paraId="1511E7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1929</w:t>
      </w:r>
    </w:p>
    <w:p w14:paraId="6AE34A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1933</w:t>
      </w:r>
    </w:p>
    <w:p w14:paraId="2C9E3B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1933</w:t>
      </w:r>
    </w:p>
    <w:p w14:paraId="4D58EF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1933</w:t>
      </w:r>
    </w:p>
    <w:p w14:paraId="67DB68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1936</w:t>
      </w:r>
    </w:p>
    <w:p w14:paraId="674EC0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1937</w:t>
      </w:r>
    </w:p>
    <w:p w14:paraId="532E84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3AA448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1940</w:t>
      </w:r>
    </w:p>
    <w:p w14:paraId="4B7289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1941</w:t>
      </w:r>
    </w:p>
    <w:p w14:paraId="040708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1CCFAB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1943</w:t>
      </w:r>
    </w:p>
    <w:p w14:paraId="65E80C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1944</w:t>
      </w:r>
    </w:p>
    <w:p w14:paraId="1236B0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1944</w:t>
      </w:r>
    </w:p>
    <w:p w14:paraId="572D57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1947</w:t>
      </w:r>
    </w:p>
    <w:p w14:paraId="017FAB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1948</w:t>
      </w:r>
    </w:p>
    <w:p w14:paraId="19DD12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1948</w:t>
      </w:r>
    </w:p>
    <w:p w14:paraId="510986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1950</w:t>
      </w:r>
    </w:p>
    <w:p w14:paraId="756DB7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1950</w:t>
      </w:r>
    </w:p>
    <w:p w14:paraId="0D17BE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1950</w:t>
      </w:r>
    </w:p>
    <w:p w14:paraId="62E816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1952</w:t>
      </w:r>
    </w:p>
    <w:p w14:paraId="7CBA99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1952</w:t>
      </w:r>
    </w:p>
    <w:p w14:paraId="1D9250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1952</w:t>
      </w:r>
    </w:p>
    <w:p w14:paraId="113098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1954</w:t>
      </w:r>
    </w:p>
    <w:p w14:paraId="105D6D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1954</w:t>
      </w:r>
    </w:p>
    <w:p w14:paraId="6B2F52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1954</w:t>
      </w:r>
    </w:p>
    <w:p w14:paraId="118BC3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39D7FB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1957</w:t>
      </w:r>
    </w:p>
    <w:p w14:paraId="2DCD2E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337102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1959</w:t>
      </w:r>
    </w:p>
    <w:p w14:paraId="117A1B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1959</w:t>
      </w:r>
    </w:p>
    <w:p w14:paraId="14869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0AF4D5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1961</w:t>
      </w:r>
    </w:p>
    <w:p w14:paraId="6DB8C1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lastRenderedPageBreak/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1961</w:t>
      </w:r>
    </w:p>
    <w:p w14:paraId="63D89F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087C8E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2D842B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1964</w:t>
      </w:r>
    </w:p>
    <w:p w14:paraId="4272D0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49C149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1966</w:t>
      </w:r>
    </w:p>
    <w:p w14:paraId="173EC4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1967</w:t>
      </w:r>
    </w:p>
    <w:p w14:paraId="5DFE5D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026322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302C8C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1970</w:t>
      </w:r>
    </w:p>
    <w:p w14:paraId="380BBA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35018A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17357A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1973</w:t>
      </w:r>
    </w:p>
    <w:p w14:paraId="79ACB0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70F14B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73E980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E52F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1976</w:t>
      </w:r>
    </w:p>
    <w:p w14:paraId="5FECFD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21D30D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38BAC7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1979</w:t>
      </w:r>
    </w:p>
    <w:p w14:paraId="7084D3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32BCE4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1982</w:t>
      </w:r>
    </w:p>
    <w:p w14:paraId="139B2F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1982</w:t>
      </w:r>
    </w:p>
    <w:p w14:paraId="4384CF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592650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2DDEF6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1985</w:t>
      </w:r>
    </w:p>
    <w:p w14:paraId="5D9764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13F6A2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77CE27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1988</w:t>
      </w:r>
    </w:p>
    <w:p w14:paraId="3AD2B5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4076FB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2F89D5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1990</w:t>
      </w:r>
    </w:p>
    <w:p w14:paraId="55D8F6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7F6D7E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1992</w:t>
      </w:r>
    </w:p>
    <w:p w14:paraId="268D6F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1992</w:t>
      </w:r>
    </w:p>
    <w:p w14:paraId="1AE8C5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1992</w:t>
      </w:r>
    </w:p>
    <w:p w14:paraId="6F007D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00D8F5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1994</w:t>
      </w:r>
    </w:p>
    <w:p w14:paraId="1E4372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1C85E1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572206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1996</w:t>
      </w:r>
    </w:p>
    <w:p w14:paraId="4F54E1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065438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680514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1999</w:t>
      </w:r>
    </w:p>
    <w:p w14:paraId="25F02B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09CB0F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4E1FC9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2003</w:t>
      </w:r>
    </w:p>
    <w:p w14:paraId="348B69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634BAD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6940D53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2007</w:t>
      </w:r>
    </w:p>
    <w:p w14:paraId="7741A9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2007</w:t>
      </w:r>
    </w:p>
    <w:p w14:paraId="2D1273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2011</w:t>
      </w:r>
    </w:p>
    <w:p w14:paraId="37F8B5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2011</w:t>
      </w:r>
    </w:p>
    <w:p w14:paraId="5B4AB0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5B575B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2015</w:t>
      </w:r>
    </w:p>
    <w:p w14:paraId="416744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2015</w:t>
      </w:r>
    </w:p>
    <w:p w14:paraId="31AD00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54F155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49756C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2019</w:t>
      </w:r>
    </w:p>
    <w:p w14:paraId="38CD21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309018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2022</w:t>
      </w:r>
    </w:p>
    <w:p w14:paraId="231229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2023</w:t>
      </w:r>
    </w:p>
    <w:p w14:paraId="0ACF3D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4B666A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33173C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2026</w:t>
      </w:r>
    </w:p>
    <w:p w14:paraId="1D862E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3FA134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2029</w:t>
      </w:r>
    </w:p>
    <w:p w14:paraId="2661A7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2030</w:t>
      </w:r>
    </w:p>
    <w:p w14:paraId="0B508A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2030</w:t>
      </w:r>
    </w:p>
    <w:p w14:paraId="2BCE34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2031</w:t>
      </w:r>
    </w:p>
    <w:p w14:paraId="20C989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6E9AB9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2034</w:t>
      </w:r>
    </w:p>
    <w:p w14:paraId="40DE27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2034</w:t>
      </w:r>
    </w:p>
    <w:p w14:paraId="258D1F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2034</w:t>
      </w:r>
    </w:p>
    <w:p w14:paraId="32011B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2037</w:t>
      </w:r>
    </w:p>
    <w:p w14:paraId="6F991E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2037</w:t>
      </w:r>
    </w:p>
    <w:p w14:paraId="6035DD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0D869A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7FE035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2040</w:t>
      </w:r>
    </w:p>
    <w:p w14:paraId="5761DB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2040</w:t>
      </w:r>
    </w:p>
    <w:p w14:paraId="603141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5CAFDC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2042</w:t>
      </w:r>
    </w:p>
    <w:p w14:paraId="61B02B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2042</w:t>
      </w:r>
    </w:p>
    <w:p w14:paraId="3E83FE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68CE9BC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2044</w:t>
      </w:r>
    </w:p>
    <w:p w14:paraId="593BD6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2044</w:t>
      </w:r>
    </w:p>
    <w:p w14:paraId="67A47E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2044</w:t>
      </w:r>
    </w:p>
    <w:p w14:paraId="2C8B5E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79AE55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2047</w:t>
      </w:r>
    </w:p>
    <w:p w14:paraId="300623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7682EC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17B5B2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2049</w:t>
      </w:r>
    </w:p>
    <w:p w14:paraId="309FC1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2049</w:t>
      </w:r>
    </w:p>
    <w:p w14:paraId="7BC05A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2051</w:t>
      </w:r>
    </w:p>
    <w:p w14:paraId="1D5874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2051</w:t>
      </w:r>
    </w:p>
    <w:p w14:paraId="657B8D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4FE6B6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60E6D1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2054</w:t>
      </w:r>
    </w:p>
    <w:p w14:paraId="11F4AC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7283F6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2056</w:t>
      </w:r>
    </w:p>
    <w:p w14:paraId="4B9BDE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2056</w:t>
      </w:r>
    </w:p>
    <w:p w14:paraId="35C264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7D8C2D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A.7.4.6.2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2058</w:t>
      </w:r>
    </w:p>
    <w:p w14:paraId="05B4FA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2058</w:t>
      </w:r>
    </w:p>
    <w:p w14:paraId="0B0AAA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333882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19EC472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2062</w:t>
      </w:r>
    </w:p>
    <w:p w14:paraId="187261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2062</w:t>
      </w:r>
    </w:p>
    <w:p w14:paraId="7724D6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5B35DA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3C1C23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2064</w:t>
      </w:r>
    </w:p>
    <w:p w14:paraId="1E8877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2064</w:t>
      </w:r>
    </w:p>
    <w:p w14:paraId="744ECE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0E59E5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2065</w:t>
      </w:r>
    </w:p>
    <w:p w14:paraId="29CD33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2065</w:t>
      </w:r>
    </w:p>
    <w:p w14:paraId="403705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19E137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2067</w:t>
      </w:r>
    </w:p>
    <w:p w14:paraId="7008F3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226FFF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2068</w:t>
      </w:r>
    </w:p>
    <w:p w14:paraId="3D9A8C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2069</w:t>
      </w:r>
    </w:p>
    <w:p w14:paraId="6D0E93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6333E7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5945E1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2072</w:t>
      </w:r>
    </w:p>
    <w:p w14:paraId="68E747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2072</w:t>
      </w:r>
    </w:p>
    <w:p w14:paraId="0BA65F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2073</w:t>
      </w:r>
    </w:p>
    <w:p w14:paraId="08B298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2074</w:t>
      </w:r>
    </w:p>
    <w:p w14:paraId="469894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2074</w:t>
      </w:r>
    </w:p>
    <w:p w14:paraId="6681B5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2076</w:t>
      </w:r>
    </w:p>
    <w:p w14:paraId="1911E6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2076</w:t>
      </w:r>
    </w:p>
    <w:p w14:paraId="5EC8AA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5334EF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2078</w:t>
      </w:r>
    </w:p>
    <w:p w14:paraId="30DA2D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3E52FD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2079</w:t>
      </w:r>
    </w:p>
    <w:p w14:paraId="3CFD9C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6857FE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12BFF1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3E52FD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2082</w:t>
      </w:r>
    </w:p>
    <w:p w14:paraId="68940E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12FC7B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7B12DA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3E52FD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2085</w:t>
      </w:r>
    </w:p>
    <w:p w14:paraId="1D5C88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01DE12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3F6B51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2087</w:t>
      </w:r>
    </w:p>
    <w:p w14:paraId="1328A5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94FC5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2465FA8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2092</w:t>
      </w:r>
    </w:p>
    <w:p w14:paraId="774938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2092</w:t>
      </w:r>
    </w:p>
    <w:p w14:paraId="4F05B1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2866B7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2095</w:t>
      </w:r>
    </w:p>
    <w:p w14:paraId="079AEA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2095</w:t>
      </w:r>
    </w:p>
    <w:p w14:paraId="5D1DE0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2095</w:t>
      </w:r>
    </w:p>
    <w:p w14:paraId="5E38A6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2098</w:t>
      </w:r>
    </w:p>
    <w:p w14:paraId="3E658B1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</w:t>
      </w:r>
      <w:r>
        <w:rPr>
          <w:noProof/>
        </w:rPr>
        <w:tab/>
        <w:t>2099</w:t>
      </w:r>
    </w:p>
    <w:p w14:paraId="58964E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2099</w:t>
      </w:r>
    </w:p>
    <w:p w14:paraId="193ECC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2099</w:t>
      </w:r>
    </w:p>
    <w:p w14:paraId="1947A0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6BD695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2100</w:t>
      </w:r>
    </w:p>
    <w:p w14:paraId="223E0A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2101</w:t>
      </w:r>
    </w:p>
    <w:p w14:paraId="41185F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5F278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lastRenderedPageBreak/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0B742A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2103</w:t>
      </w:r>
    </w:p>
    <w:p w14:paraId="02A090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64C44D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59D903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2105</w:t>
      </w:r>
    </w:p>
    <w:p w14:paraId="75770C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2105</w:t>
      </w:r>
    </w:p>
    <w:p w14:paraId="731A3B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506BE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2107</w:t>
      </w:r>
    </w:p>
    <w:p w14:paraId="565D63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3E52FD">
        <w:rPr>
          <w:rFonts w:cs="v4.2.0"/>
          <w:noProof/>
        </w:rPr>
        <w:t xml:space="preserve"> with DRX</w:t>
      </w:r>
      <w:r>
        <w:rPr>
          <w:noProof/>
        </w:rPr>
        <w:tab/>
        <w:t>2107</w:t>
      </w:r>
    </w:p>
    <w:p w14:paraId="57CED6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2107</w:t>
      </w:r>
    </w:p>
    <w:p w14:paraId="350EC6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12EC73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2109</w:t>
      </w:r>
    </w:p>
    <w:p w14:paraId="14197E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311BA5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0CB775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2112</w:t>
      </w:r>
    </w:p>
    <w:p w14:paraId="75308F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62FB05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531526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2115</w:t>
      </w:r>
    </w:p>
    <w:p w14:paraId="6D6350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61A83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123FBE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2115</w:t>
      </w:r>
    </w:p>
    <w:p w14:paraId="32847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E10D6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07083E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2116</w:t>
      </w:r>
    </w:p>
    <w:p w14:paraId="6251BE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751117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2BBFC5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2119</w:t>
      </w:r>
    </w:p>
    <w:p w14:paraId="76F729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030808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663A16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2121</w:t>
      </w:r>
    </w:p>
    <w:p w14:paraId="5D8782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32B360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269190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2123</w:t>
      </w:r>
    </w:p>
    <w:p w14:paraId="396B6B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690B8F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7B8CB6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2126</w:t>
      </w:r>
    </w:p>
    <w:p w14:paraId="604161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4737FD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4A0E11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2128</w:t>
      </w:r>
    </w:p>
    <w:p w14:paraId="18CEC7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4FC8A9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60244D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6BB123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2130</w:t>
      </w:r>
    </w:p>
    <w:p w14:paraId="059D0E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2130</w:t>
      </w:r>
    </w:p>
    <w:p w14:paraId="75325A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27BD37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2108B7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3E52FD">
        <w:rPr>
          <w:rFonts w:cs="v4.2.0"/>
          <w:noProof/>
        </w:rPr>
        <w:t xml:space="preserve"> with DRX for UE category 0</w:t>
      </w:r>
      <w:r>
        <w:rPr>
          <w:noProof/>
        </w:rPr>
        <w:tab/>
        <w:t>2133</w:t>
      </w:r>
    </w:p>
    <w:p w14:paraId="667D01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649F6A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52C1E1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2135</w:t>
      </w:r>
    </w:p>
    <w:p w14:paraId="72E9AE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09E20F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407F8F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</w:t>
      </w:r>
      <w:r w:rsidRPr="003E52FD">
        <w:rPr>
          <w:rFonts w:cs="v4.2.0"/>
          <w:noProof/>
        </w:rPr>
        <w:t xml:space="preserve"> with DRX for UE category 0</w:t>
      </w:r>
      <w:r>
        <w:rPr>
          <w:noProof/>
        </w:rPr>
        <w:tab/>
        <w:t>2138</w:t>
      </w:r>
    </w:p>
    <w:p w14:paraId="78AF0C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6E7D00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4C880F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2140</w:t>
      </w:r>
    </w:p>
    <w:p w14:paraId="1AC4B0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06C61B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791105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2142</w:t>
      </w:r>
    </w:p>
    <w:p w14:paraId="1D10AF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241B31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42550A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2144</w:t>
      </w:r>
    </w:p>
    <w:p w14:paraId="537856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4AABBC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395B40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2146</w:t>
      </w:r>
    </w:p>
    <w:p w14:paraId="7CC19F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2B0D2E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2149</w:t>
      </w:r>
    </w:p>
    <w:p w14:paraId="33B517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454090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5904AE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2151</w:t>
      </w:r>
    </w:p>
    <w:p w14:paraId="23B420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504845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7F8BE3B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2153</w:t>
      </w:r>
    </w:p>
    <w:p w14:paraId="34ABF8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44585F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0D46E6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2156</w:t>
      </w:r>
    </w:p>
    <w:p w14:paraId="740207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0CD5BE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7EEC2F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2158</w:t>
      </w:r>
    </w:p>
    <w:p w14:paraId="45F7E1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518957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1CE133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2161</w:t>
      </w:r>
    </w:p>
    <w:p w14:paraId="067464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3A2DC9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098B36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2163</w:t>
      </w:r>
    </w:p>
    <w:p w14:paraId="3CBDBD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56098D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477838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2165</w:t>
      </w:r>
    </w:p>
    <w:p w14:paraId="6A0F12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5F3632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3D398E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2167</w:t>
      </w:r>
    </w:p>
    <w:p w14:paraId="6421D3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00BD24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7321EA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2169</w:t>
      </w:r>
    </w:p>
    <w:p w14:paraId="7737B3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2EDF9C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53923D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2171</w:t>
      </w:r>
    </w:p>
    <w:p w14:paraId="2C5CA7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79A2D1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765150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2173</w:t>
      </w:r>
    </w:p>
    <w:p w14:paraId="28827E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3128B2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015D2C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2175</w:t>
      </w:r>
    </w:p>
    <w:p w14:paraId="6E7504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1A2C45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2F825A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FDD-FDD intra-frequency event triggered reporting with DRX for UE configured with </w:t>
      </w:r>
      <w:r w:rsidRPr="003E52FD">
        <w:rPr>
          <w:rFonts w:cs="Arial"/>
          <w:i/>
          <w:noProof/>
        </w:rPr>
        <w:t>highSpeedEnhancedMeasFlag</w:t>
      </w:r>
      <w:r>
        <w:rPr>
          <w:noProof/>
        </w:rPr>
        <w:tab/>
        <w:t>2177</w:t>
      </w:r>
    </w:p>
    <w:p w14:paraId="36E05B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58252E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56F1A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2179</w:t>
      </w:r>
    </w:p>
    <w:p w14:paraId="326776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463A90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2181</w:t>
      </w:r>
    </w:p>
    <w:p w14:paraId="4FB524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2181</w:t>
      </w:r>
    </w:p>
    <w:p w14:paraId="734084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0D294E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2182</w:t>
      </w:r>
    </w:p>
    <w:p w14:paraId="04B7DF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A.8.1.4</w:t>
      </w:r>
      <w:r w:rsidRPr="003E52FD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FDD-FDD intra-frequency event triggered reporting with DRX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2182</w:t>
      </w:r>
    </w:p>
    <w:p w14:paraId="1D08EE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7AB2BE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364232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2185</w:t>
      </w:r>
    </w:p>
    <w:p w14:paraId="249B0C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6B4498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419F6C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2189</w:t>
      </w:r>
    </w:p>
    <w:p w14:paraId="1C0D27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3FC221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2191</w:t>
      </w:r>
    </w:p>
    <w:p w14:paraId="158E89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2192</w:t>
      </w:r>
    </w:p>
    <w:p w14:paraId="183AD4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23FA95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5F3F5D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2194</w:t>
      </w:r>
    </w:p>
    <w:p w14:paraId="1CEA5B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65C962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79CD6D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2197</w:t>
      </w:r>
    </w:p>
    <w:p w14:paraId="58ECE5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132EB6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02137E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2200</w:t>
      </w:r>
    </w:p>
    <w:p w14:paraId="40F3B9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611919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2201</w:t>
      </w:r>
    </w:p>
    <w:p w14:paraId="1AE74E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2202</w:t>
      </w:r>
    </w:p>
    <w:p w14:paraId="36C31F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76905F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1BAA0D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2205</w:t>
      </w:r>
    </w:p>
    <w:p w14:paraId="65E226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2FF1D9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2207</w:t>
      </w:r>
    </w:p>
    <w:p w14:paraId="6C29D9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2208</w:t>
      </w:r>
    </w:p>
    <w:p w14:paraId="1C78BA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5E9817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0BDA74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2210</w:t>
      </w:r>
    </w:p>
    <w:p w14:paraId="56B536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01094B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2212</w:t>
      </w:r>
    </w:p>
    <w:p w14:paraId="5C944F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2213</w:t>
      </w:r>
    </w:p>
    <w:p w14:paraId="40ADC2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6514D9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6BD896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2216</w:t>
      </w:r>
    </w:p>
    <w:p w14:paraId="6F20FB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5F5FF4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7F459B5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2218</w:t>
      </w:r>
    </w:p>
    <w:p w14:paraId="2C6563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2218</w:t>
      </w:r>
    </w:p>
    <w:p w14:paraId="489C5D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31AA58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6F230F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2219</w:t>
      </w:r>
    </w:p>
    <w:p w14:paraId="2F1AA9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2CE133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567CBF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3E52FD">
        <w:rPr>
          <w:noProof/>
          <w:lang w:val="en-US"/>
        </w:rPr>
        <w:t>using autonomous gaps</w:t>
      </w:r>
      <w:r>
        <w:rPr>
          <w:noProof/>
        </w:rPr>
        <w:tab/>
        <w:t>2222</w:t>
      </w:r>
    </w:p>
    <w:p w14:paraId="0AD4BC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1E3D66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348C6B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3E52FD">
        <w:rPr>
          <w:noProof/>
          <w:lang w:val="en-US"/>
        </w:rPr>
        <w:t>using autonomous gaps with DRX</w:t>
      </w:r>
      <w:r>
        <w:rPr>
          <w:noProof/>
        </w:rPr>
        <w:tab/>
        <w:t>2225</w:t>
      </w:r>
    </w:p>
    <w:p w14:paraId="0A0221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0ECDAF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03CE0C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2227</w:t>
      </w:r>
    </w:p>
    <w:p w14:paraId="12D2E7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4007AF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01DA37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2230</w:t>
      </w:r>
    </w:p>
    <w:p w14:paraId="2B9CD8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3B2D2B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4EFD56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</w:t>
      </w:r>
      <w:r>
        <w:rPr>
          <w:noProof/>
        </w:rPr>
        <w:tab/>
        <w:t>2234</w:t>
      </w:r>
    </w:p>
    <w:p w14:paraId="67E506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58462B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170A27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 with DRX</w:t>
      </w:r>
      <w:r>
        <w:rPr>
          <w:noProof/>
        </w:rPr>
        <w:tab/>
        <w:t>2236</w:t>
      </w:r>
    </w:p>
    <w:p w14:paraId="7BA186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7EA5FE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411913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 for Cat-M1 UE in CEModeB</w:t>
      </w:r>
      <w:r>
        <w:rPr>
          <w:noProof/>
        </w:rPr>
        <w:tab/>
        <w:t>2238</w:t>
      </w:r>
    </w:p>
    <w:p w14:paraId="7A0865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2F3DBC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6E795F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2241</w:t>
      </w:r>
    </w:p>
    <w:p w14:paraId="415364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3743C9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2243</w:t>
      </w:r>
    </w:p>
    <w:p w14:paraId="3E9F0A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TDD-TDD intra-frequency event triggered reporting with DRX for UE configured with </w:t>
      </w:r>
      <w:r w:rsidRPr="003E52FD">
        <w:rPr>
          <w:rFonts w:cs="Arial"/>
          <w:i/>
          <w:noProof/>
        </w:rPr>
        <w:t>highSpeedEnhancedMeasFlag</w:t>
      </w:r>
      <w:r>
        <w:rPr>
          <w:noProof/>
        </w:rPr>
        <w:tab/>
        <w:t>2243</w:t>
      </w:r>
    </w:p>
    <w:p w14:paraId="766130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099069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lastRenderedPageBreak/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0425F9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2245</w:t>
      </w:r>
    </w:p>
    <w:p w14:paraId="3FDFE8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0BF89E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5BDBCD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2248</w:t>
      </w:r>
    </w:p>
    <w:p w14:paraId="1A5ECF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425D39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0D6A5C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2250</w:t>
      </w:r>
    </w:p>
    <w:p w14:paraId="446AF4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5624BC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2252</w:t>
      </w:r>
    </w:p>
    <w:p w14:paraId="5A6265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A.8.2.1</w:t>
      </w:r>
      <w:r w:rsidRPr="003E52FD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TDD-TDD intra-frequency event triggered reporting with DRX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2252</w:t>
      </w:r>
    </w:p>
    <w:p w14:paraId="0BD36E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493DDA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64EF60A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2254</w:t>
      </w:r>
    </w:p>
    <w:p w14:paraId="4E5ACC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2254</w:t>
      </w:r>
    </w:p>
    <w:p w14:paraId="0C62D2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462377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599B29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2256</w:t>
      </w:r>
    </w:p>
    <w:p w14:paraId="309CB6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06FF6B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0FBBBD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2259</w:t>
      </w:r>
    </w:p>
    <w:p w14:paraId="30700B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5576E2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4CE20B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2262</w:t>
      </w:r>
    </w:p>
    <w:p w14:paraId="16E941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0D7559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6A02BEC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2264</w:t>
      </w:r>
    </w:p>
    <w:p w14:paraId="065D9F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50C473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2266</w:t>
      </w:r>
    </w:p>
    <w:p w14:paraId="1B9CC2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67DD34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2C2F75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2269</w:t>
      </w:r>
    </w:p>
    <w:p w14:paraId="33C28B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496E67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2B881D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2272</w:t>
      </w:r>
    </w:p>
    <w:p w14:paraId="1FD1A9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496202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500019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2275</w:t>
      </w:r>
    </w:p>
    <w:p w14:paraId="2ED654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6F69AE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444EB9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2280</w:t>
      </w:r>
    </w:p>
    <w:p w14:paraId="1B21AF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766468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050CF7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2281</w:t>
      </w:r>
    </w:p>
    <w:p w14:paraId="5D8FB9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6DCB65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2283</w:t>
      </w:r>
    </w:p>
    <w:p w14:paraId="2F0658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2284</w:t>
      </w:r>
    </w:p>
    <w:p w14:paraId="218216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16944E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2285</w:t>
      </w:r>
    </w:p>
    <w:p w14:paraId="5290BE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2286</w:t>
      </w:r>
    </w:p>
    <w:p w14:paraId="15E083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611290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203B9B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2288</w:t>
      </w:r>
    </w:p>
    <w:p w14:paraId="29D62C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187010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2289</w:t>
      </w:r>
    </w:p>
    <w:p w14:paraId="1E30F5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2290</w:t>
      </w:r>
    </w:p>
    <w:p w14:paraId="574C41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238C3D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5615F4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2292</w:t>
      </w:r>
    </w:p>
    <w:p w14:paraId="235A33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56749F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2294</w:t>
      </w:r>
    </w:p>
    <w:p w14:paraId="530DC6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2294</w:t>
      </w:r>
    </w:p>
    <w:p w14:paraId="5286A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1278B1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2297</w:t>
      </w:r>
    </w:p>
    <w:p w14:paraId="3B492F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2297</w:t>
      </w:r>
    </w:p>
    <w:p w14:paraId="01B421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7662F9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4DFA6C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2300</w:t>
      </w:r>
    </w:p>
    <w:p w14:paraId="1B2815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2300</w:t>
      </w:r>
    </w:p>
    <w:p w14:paraId="6BD60A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0D67A9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2303</w:t>
      </w:r>
    </w:p>
    <w:p w14:paraId="5CD65C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2303</w:t>
      </w:r>
    </w:p>
    <w:p w14:paraId="26ABDF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2ABC7E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1C3D42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2305</w:t>
      </w:r>
    </w:p>
    <w:p w14:paraId="753B1F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783B38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2308</w:t>
      </w:r>
    </w:p>
    <w:p w14:paraId="12F9C5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2308</w:t>
      </w:r>
    </w:p>
    <w:p w14:paraId="132131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2308</w:t>
      </w:r>
    </w:p>
    <w:p w14:paraId="7B6E0E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2310</w:t>
      </w:r>
    </w:p>
    <w:p w14:paraId="483B8E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3E52FD">
        <w:rPr>
          <w:noProof/>
          <w:lang w:val="en-US"/>
        </w:rPr>
        <w:t>using autonomous gaps</w:t>
      </w:r>
      <w:r>
        <w:rPr>
          <w:noProof/>
        </w:rPr>
        <w:tab/>
        <w:t>2311</w:t>
      </w:r>
    </w:p>
    <w:p w14:paraId="2FC50A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3528D8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7AFFFC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3E52FD">
        <w:rPr>
          <w:noProof/>
          <w:lang w:val="en-US"/>
        </w:rPr>
        <w:t>using autonomous gaps with DRX</w:t>
      </w:r>
      <w:r>
        <w:rPr>
          <w:noProof/>
        </w:rPr>
        <w:tab/>
        <w:t>2314</w:t>
      </w:r>
    </w:p>
    <w:p w14:paraId="498F99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2502AD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72CFD4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2316</w:t>
      </w:r>
    </w:p>
    <w:p w14:paraId="2A0F46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27029C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2A3261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2317</w:t>
      </w:r>
    </w:p>
    <w:p w14:paraId="69DCFC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5DD5A7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687B43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2321</w:t>
      </w:r>
    </w:p>
    <w:p w14:paraId="5BDE99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05AD38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616CEC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2324</w:t>
      </w:r>
    </w:p>
    <w:p w14:paraId="2AC38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29D5F9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2329</w:t>
      </w:r>
    </w:p>
    <w:p w14:paraId="10E018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2329</w:t>
      </w:r>
    </w:p>
    <w:p w14:paraId="00268D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621DE8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30696D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2331</w:t>
      </w:r>
    </w:p>
    <w:p w14:paraId="57AC8D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11CE68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36867D6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2333</w:t>
      </w:r>
    </w:p>
    <w:p w14:paraId="60855B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771C55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14F67C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2336</w:t>
      </w:r>
    </w:p>
    <w:p w14:paraId="4F256C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69CD75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2337</w:t>
      </w:r>
    </w:p>
    <w:p w14:paraId="0A136A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2338</w:t>
      </w:r>
    </w:p>
    <w:p w14:paraId="25FABE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1F72AB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2340</w:t>
      </w:r>
    </w:p>
    <w:p w14:paraId="0D254D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2340</w:t>
      </w:r>
    </w:p>
    <w:p w14:paraId="6B1186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1A52D5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2343</w:t>
      </w:r>
    </w:p>
    <w:p w14:paraId="76DB870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- UTRAN FDD Measurements</w:t>
      </w:r>
      <w:r>
        <w:rPr>
          <w:noProof/>
        </w:rPr>
        <w:tab/>
        <w:t>2343</w:t>
      </w:r>
    </w:p>
    <w:p w14:paraId="5ED871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2343</w:t>
      </w:r>
    </w:p>
    <w:p w14:paraId="3095D0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7E718F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6589A2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2345</w:t>
      </w:r>
    </w:p>
    <w:p w14:paraId="6C1A3C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457D2B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6E0973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2347</w:t>
      </w:r>
    </w:p>
    <w:p w14:paraId="7B9D7C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63ADEB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223803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2350</w:t>
      </w:r>
    </w:p>
    <w:p w14:paraId="59DEA4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4D52C8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7BF08F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2352</w:t>
      </w:r>
    </w:p>
    <w:p w14:paraId="56BABA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5483A8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59E25E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2355</w:t>
      </w:r>
    </w:p>
    <w:p w14:paraId="5C5EB7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38AFBA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89A20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2357</w:t>
      </w:r>
    </w:p>
    <w:p w14:paraId="5BD5D1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34C30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39A813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2357</w:t>
      </w:r>
    </w:p>
    <w:p w14:paraId="7FF5B5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103C8E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7E3B4D0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UTRAN FDD Measurements</w:t>
      </w:r>
      <w:r>
        <w:rPr>
          <w:noProof/>
        </w:rPr>
        <w:tab/>
        <w:t>2360</w:t>
      </w:r>
    </w:p>
    <w:p w14:paraId="4407FE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2360</w:t>
      </w:r>
    </w:p>
    <w:p w14:paraId="01C434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5F1D55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035C75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2362</w:t>
      </w:r>
    </w:p>
    <w:p w14:paraId="0D2427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3F012B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2B008B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2365</w:t>
      </w:r>
    </w:p>
    <w:p w14:paraId="4EF0E5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0A920B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1FDDC29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2368</w:t>
      </w:r>
    </w:p>
    <w:p w14:paraId="197F52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2368</w:t>
      </w:r>
    </w:p>
    <w:p w14:paraId="449E3F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2368</w:t>
      </w:r>
    </w:p>
    <w:p w14:paraId="05FC71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2368</w:t>
      </w:r>
    </w:p>
    <w:p w14:paraId="408B322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2368</w:t>
      </w:r>
    </w:p>
    <w:p w14:paraId="371008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2370</w:t>
      </w:r>
    </w:p>
    <w:p w14:paraId="7D17FE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2370</w:t>
      </w:r>
    </w:p>
    <w:p w14:paraId="1C7BCF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54E4EF5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2370</w:t>
      </w:r>
    </w:p>
    <w:p w14:paraId="6DBEF5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51ECB7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2370</w:t>
      </w:r>
    </w:p>
    <w:p w14:paraId="014A4F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1AE617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081E1B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2374</w:t>
      </w:r>
    </w:p>
    <w:p w14:paraId="06064E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3AEB4F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Parameters</w:t>
      </w:r>
      <w:r>
        <w:rPr>
          <w:noProof/>
        </w:rPr>
        <w:tab/>
        <w:t>2374</w:t>
      </w:r>
    </w:p>
    <w:p w14:paraId="705E35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6940D8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2376</w:t>
      </w:r>
    </w:p>
    <w:p w14:paraId="77B001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2376</w:t>
      </w:r>
    </w:p>
    <w:p w14:paraId="362E60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2C3A03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2378</w:t>
      </w:r>
    </w:p>
    <w:p w14:paraId="48A7BA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65A7BE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6F52FBC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2380</w:t>
      </w:r>
    </w:p>
    <w:p w14:paraId="5D910D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2380</w:t>
      </w:r>
    </w:p>
    <w:p w14:paraId="20C0DB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21C390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6689D0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2383</w:t>
      </w:r>
    </w:p>
    <w:p w14:paraId="501AB7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2383</w:t>
      </w:r>
    </w:p>
    <w:p w14:paraId="2BF07B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43C1A9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7795E05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2385</w:t>
      </w:r>
    </w:p>
    <w:p w14:paraId="4BCCCC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0ACDB1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102135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2388</w:t>
      </w:r>
    </w:p>
    <w:p w14:paraId="650A9F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639CF2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171621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SE"/>
        </w:rPr>
        <w:t>A.8</w:t>
      </w:r>
      <w:r w:rsidRPr="003E52FD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- UTRAN TDD measurements</w:t>
      </w:r>
      <w:r>
        <w:rPr>
          <w:noProof/>
        </w:rPr>
        <w:tab/>
        <w:t>2390</w:t>
      </w:r>
    </w:p>
    <w:p w14:paraId="470D18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TDD</w:t>
      </w:r>
      <w:r w:rsidRPr="003E52FD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2390</w:t>
      </w:r>
    </w:p>
    <w:p w14:paraId="5C8058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42C12B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07A8D4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2392</w:t>
      </w:r>
    </w:p>
    <w:p w14:paraId="72FB12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2392</w:t>
      </w:r>
    </w:p>
    <w:p w14:paraId="250E22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2A3F76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lastRenderedPageBreak/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– GSM Measurements</w:t>
      </w:r>
      <w:r>
        <w:rPr>
          <w:noProof/>
        </w:rPr>
        <w:tab/>
        <w:t>2394</w:t>
      </w:r>
    </w:p>
    <w:p w14:paraId="5FC2F5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2394</w:t>
      </w:r>
    </w:p>
    <w:p w14:paraId="555257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52F45F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03FFED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2396</w:t>
      </w:r>
    </w:p>
    <w:p w14:paraId="0C48AA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5AC711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21F5214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</w:t>
      </w:r>
      <w:r>
        <w:rPr>
          <w:noProof/>
        </w:rPr>
        <w:t>8.</w:t>
      </w:r>
      <w:r w:rsidRPr="003E52FD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Monitoring of Multiple Layers</w:t>
      </w:r>
      <w:r>
        <w:rPr>
          <w:noProof/>
        </w:rPr>
        <w:tab/>
        <w:t>2398</w:t>
      </w:r>
    </w:p>
    <w:p w14:paraId="540A52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2398</w:t>
      </w:r>
    </w:p>
    <w:p w14:paraId="2B106F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30958E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7486E4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2401</w:t>
      </w:r>
    </w:p>
    <w:p w14:paraId="75F85B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53EAE5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7560AF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2403</w:t>
      </w:r>
    </w:p>
    <w:p w14:paraId="193ACF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0037F6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7DF307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2405</w:t>
      </w:r>
    </w:p>
    <w:p w14:paraId="6F72CE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226064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670A61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2408</w:t>
      </w:r>
    </w:p>
    <w:p w14:paraId="1458D3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2EC1E6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5FAC93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2411</w:t>
      </w:r>
    </w:p>
    <w:p w14:paraId="7A914D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3363B9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13D0242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2414</w:t>
      </w:r>
    </w:p>
    <w:p w14:paraId="33082F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2414</w:t>
      </w:r>
    </w:p>
    <w:p w14:paraId="5C1BF5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37B622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6149B7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2418</w:t>
      </w:r>
    </w:p>
    <w:p w14:paraId="641AD1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2418</w:t>
      </w:r>
    </w:p>
    <w:p w14:paraId="73F681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52E018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7A1424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2423</w:t>
      </w:r>
    </w:p>
    <w:p w14:paraId="71B890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2423</w:t>
      </w:r>
    </w:p>
    <w:p w14:paraId="508936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3B00BB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26181D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2429</w:t>
      </w:r>
    </w:p>
    <w:p w14:paraId="06421D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3175FE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16B7FE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2434</w:t>
      </w:r>
    </w:p>
    <w:p w14:paraId="2B9826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071B60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405193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2439</w:t>
      </w:r>
    </w:p>
    <w:p w14:paraId="148C96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7065BA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09A827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2444</w:t>
      </w:r>
    </w:p>
    <w:p w14:paraId="12F322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14922E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4712E3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2449</w:t>
      </w:r>
    </w:p>
    <w:p w14:paraId="3AA7BA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4F984D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20F422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2454</w:t>
      </w:r>
    </w:p>
    <w:p w14:paraId="50DB4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0840D2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39E1D9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2459</w:t>
      </w:r>
    </w:p>
    <w:p w14:paraId="286F72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568F92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5CEFF8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2464</w:t>
      </w:r>
    </w:p>
    <w:p w14:paraId="7D2F18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12CB37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191AE7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2469</w:t>
      </w:r>
    </w:p>
    <w:p w14:paraId="383215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748092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038E4F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2474</w:t>
      </w:r>
    </w:p>
    <w:p w14:paraId="058F6B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6A1B26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2EA2B3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2479</w:t>
      </w:r>
    </w:p>
    <w:p w14:paraId="32BB2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50279E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1AFB8D4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2484</w:t>
      </w:r>
    </w:p>
    <w:p w14:paraId="3F688E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2484</w:t>
      </w:r>
    </w:p>
    <w:p w14:paraId="292702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890FD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4D5604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2489</w:t>
      </w:r>
    </w:p>
    <w:p w14:paraId="77F0CE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2489</w:t>
      </w:r>
    </w:p>
    <w:p w14:paraId="6C3F2D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4EC9BA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2C082F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2495</w:t>
      </w:r>
    </w:p>
    <w:p w14:paraId="51119E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2495</w:t>
      </w:r>
    </w:p>
    <w:p w14:paraId="2BF3DB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4547E9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72C8A5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2502</w:t>
      </w:r>
    </w:p>
    <w:p w14:paraId="1677B2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09032D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59F352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2508</w:t>
      </w:r>
    </w:p>
    <w:p w14:paraId="66A046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2DB774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720077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2514</w:t>
      </w:r>
    </w:p>
    <w:p w14:paraId="16F2A8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7627D2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70B2FA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2520</w:t>
      </w:r>
    </w:p>
    <w:p w14:paraId="1D437A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40C305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14A539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2526</w:t>
      </w:r>
    </w:p>
    <w:p w14:paraId="218BBC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08C7E3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7771AF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2532</w:t>
      </w:r>
    </w:p>
    <w:p w14:paraId="5F66B7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029819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20279B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2538</w:t>
      </w:r>
    </w:p>
    <w:p w14:paraId="2A958C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462D54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540FD1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2544</w:t>
      </w:r>
    </w:p>
    <w:p w14:paraId="7DE4DF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506EC1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43F91C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2550</w:t>
      </w:r>
    </w:p>
    <w:p w14:paraId="46C564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1DA600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04623B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2556</w:t>
      </w:r>
    </w:p>
    <w:p w14:paraId="478A01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146AF6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6680BD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2562</w:t>
      </w:r>
    </w:p>
    <w:p w14:paraId="740458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65B810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6167F54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2568</w:t>
      </w:r>
    </w:p>
    <w:p w14:paraId="6C38DE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2568</w:t>
      </w:r>
    </w:p>
    <w:p w14:paraId="5CC892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15A44B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5AEBE4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2570</w:t>
      </w:r>
    </w:p>
    <w:p w14:paraId="269BD2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42F201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5939D3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2573</w:t>
      </w:r>
    </w:p>
    <w:p w14:paraId="1A8604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226C29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2A8854A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2576</w:t>
      </w:r>
    </w:p>
    <w:p w14:paraId="4B244C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2576</w:t>
      </w:r>
    </w:p>
    <w:p w14:paraId="4AAA09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783B8F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1FF462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2577</w:t>
      </w:r>
    </w:p>
    <w:p w14:paraId="7D7281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2CD028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2580</w:t>
      </w:r>
    </w:p>
    <w:p w14:paraId="48AD9C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2580</w:t>
      </w:r>
    </w:p>
    <w:p w14:paraId="4754D0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1BCA50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3B72F1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2583</w:t>
      </w:r>
    </w:p>
    <w:p w14:paraId="4397ED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2583</w:t>
      </w:r>
    </w:p>
    <w:p w14:paraId="367682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B6CD9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19ED7F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2585</w:t>
      </w:r>
    </w:p>
    <w:p w14:paraId="475135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117ACB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2ED307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2587</w:t>
      </w:r>
    </w:p>
    <w:p w14:paraId="70D473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216F1E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3EF921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2590</w:t>
      </w:r>
    </w:p>
    <w:p w14:paraId="7689E3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22F758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060AD7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2592</w:t>
      </w:r>
    </w:p>
    <w:p w14:paraId="68F761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757333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5F9A26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2594</w:t>
      </w:r>
    </w:p>
    <w:p w14:paraId="37C73F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71D836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0EAAC0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2597</w:t>
      </w:r>
    </w:p>
    <w:p w14:paraId="479BDE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41A0D4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51F6FB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2597</w:t>
      </w:r>
    </w:p>
    <w:p w14:paraId="0B12FE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72C126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76FEA0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2598</w:t>
      </w:r>
    </w:p>
    <w:p w14:paraId="215A38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2598</w:t>
      </w:r>
    </w:p>
    <w:p w14:paraId="1D41A2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2599</w:t>
      </w:r>
    </w:p>
    <w:p w14:paraId="79F3CD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2599</w:t>
      </w:r>
    </w:p>
    <w:p w14:paraId="191BD7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2599</w:t>
      </w:r>
    </w:p>
    <w:p w14:paraId="5C174B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2600</w:t>
      </w:r>
    </w:p>
    <w:p w14:paraId="04C2AA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2600</w:t>
      </w:r>
    </w:p>
    <w:p w14:paraId="3B0719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1A5CA5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6F40C3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2601</w:t>
      </w:r>
    </w:p>
    <w:p w14:paraId="22978E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2B4403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6B4AD8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2602</w:t>
      </w:r>
    </w:p>
    <w:p w14:paraId="316650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2602</w:t>
      </w:r>
    </w:p>
    <w:p w14:paraId="3D3912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517AB3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2603</w:t>
      </w:r>
    </w:p>
    <w:p w14:paraId="6B56FB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2603</w:t>
      </w:r>
    </w:p>
    <w:p w14:paraId="02F55F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1A598C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2603</w:t>
      </w:r>
    </w:p>
    <w:p w14:paraId="786CBF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7F0852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7D5F54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2604</w:t>
      </w:r>
    </w:p>
    <w:p w14:paraId="4D36D4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4B8AE8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2AF3A7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2605</w:t>
      </w:r>
    </w:p>
    <w:p w14:paraId="605FC0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5470B5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2605</w:t>
      </w:r>
    </w:p>
    <w:p w14:paraId="02E335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2605</w:t>
      </w:r>
    </w:p>
    <w:p w14:paraId="618915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63111F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2606</w:t>
      </w:r>
    </w:p>
    <w:p w14:paraId="22F670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2606</w:t>
      </w:r>
    </w:p>
    <w:p w14:paraId="633473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6E415B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5C5CA2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2609</w:t>
      </w:r>
    </w:p>
    <w:p w14:paraId="68D90D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69DD50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6A579E3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2609</w:t>
      </w:r>
    </w:p>
    <w:p w14:paraId="3E5E4F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432FA8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1654A01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2610</w:t>
      </w:r>
    </w:p>
    <w:p w14:paraId="478D89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1BDF53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6186C0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2610</w:t>
      </w:r>
    </w:p>
    <w:p w14:paraId="09A663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4F3106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26E3FC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2613</w:t>
      </w:r>
    </w:p>
    <w:p w14:paraId="1356E5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07B87A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4B34B7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2613</w:t>
      </w:r>
    </w:p>
    <w:p w14:paraId="4075E2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057F0C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76195A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2614</w:t>
      </w:r>
    </w:p>
    <w:p w14:paraId="45B29D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7057A4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6D60EE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2614</w:t>
      </w:r>
    </w:p>
    <w:p w14:paraId="3AA3C8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384B36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387804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2615</w:t>
      </w:r>
    </w:p>
    <w:p w14:paraId="6F61EC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1AADC8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17F558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2617</w:t>
      </w:r>
    </w:p>
    <w:p w14:paraId="3A3F7C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308EB6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6E0709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2618</w:t>
      </w:r>
    </w:p>
    <w:p w14:paraId="1F023E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342DE1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5F2759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2618</w:t>
      </w:r>
    </w:p>
    <w:p w14:paraId="03A04F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380936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54817F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2619</w:t>
      </w:r>
    </w:p>
    <w:p w14:paraId="07034B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2465D7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71FAD1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2622</w:t>
      </w:r>
    </w:p>
    <w:p w14:paraId="3E5428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3DACE5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2CFCD5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2622</w:t>
      </w:r>
    </w:p>
    <w:p w14:paraId="7A85BF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7818BC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68073F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2623</w:t>
      </w:r>
    </w:p>
    <w:p w14:paraId="791156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2925FE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319528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2623</w:t>
      </w:r>
    </w:p>
    <w:p w14:paraId="424028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326AC4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44F1DB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2624</w:t>
      </w:r>
    </w:p>
    <w:p w14:paraId="0D8591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583C2A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173C54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2626</w:t>
      </w:r>
    </w:p>
    <w:p w14:paraId="00754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2ECD78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1B83A9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2628</w:t>
      </w:r>
    </w:p>
    <w:p w14:paraId="2512EE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6245D7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2C5C5B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2631</w:t>
      </w:r>
    </w:p>
    <w:p w14:paraId="6E39F1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3FDF9C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0071FC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2634</w:t>
      </w:r>
    </w:p>
    <w:p w14:paraId="2FDE94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09040F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7BD970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2637</w:t>
      </w:r>
    </w:p>
    <w:p w14:paraId="5FCDB1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711172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4554B4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2640</w:t>
      </w:r>
    </w:p>
    <w:p w14:paraId="5D9E9D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28FF89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2645</w:t>
      </w:r>
    </w:p>
    <w:p w14:paraId="6E3E83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2645</w:t>
      </w:r>
    </w:p>
    <w:p w14:paraId="6F43CA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16AF1B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2650</w:t>
      </w:r>
    </w:p>
    <w:p w14:paraId="56CA55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2650</w:t>
      </w:r>
    </w:p>
    <w:p w14:paraId="2B2CA0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6A272E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7C3440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2655</w:t>
      </w:r>
    </w:p>
    <w:p w14:paraId="7BAAF8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690BEF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09EF4F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2660</w:t>
      </w:r>
    </w:p>
    <w:p w14:paraId="3CD05B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204CFA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444582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2665</w:t>
      </w:r>
    </w:p>
    <w:p w14:paraId="39A639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3908BE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1F9203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2670</w:t>
      </w:r>
    </w:p>
    <w:p w14:paraId="3FA9EB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74CAE6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270C3FF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2675</w:t>
      </w:r>
    </w:p>
    <w:p w14:paraId="1BFFC3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3DF134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696F68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2680</w:t>
      </w:r>
    </w:p>
    <w:p w14:paraId="71F88A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66E261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15C9A5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2683</w:t>
      </w:r>
    </w:p>
    <w:p w14:paraId="73D66B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03E933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24760E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2686</w:t>
      </w:r>
    </w:p>
    <w:p w14:paraId="601BF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2686</w:t>
      </w:r>
    </w:p>
    <w:p w14:paraId="2CABBA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5326F2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2689</w:t>
      </w:r>
    </w:p>
    <w:p w14:paraId="181F87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0C8EC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5DC4FA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2692</w:t>
      </w:r>
    </w:p>
    <w:p w14:paraId="68D477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39EE15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7DC83D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2695</w:t>
      </w:r>
    </w:p>
    <w:p w14:paraId="05E1EA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46F7E4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2698</w:t>
      </w:r>
    </w:p>
    <w:p w14:paraId="2F0E7B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2698</w:t>
      </w:r>
    </w:p>
    <w:p w14:paraId="59AA85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7DCF11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0BD4C6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2701</w:t>
      </w:r>
    </w:p>
    <w:p w14:paraId="7CD39E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5D62EA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36C1AC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2704</w:t>
      </w:r>
    </w:p>
    <w:p w14:paraId="3F1427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033038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6BF54F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2707</w:t>
      </w:r>
    </w:p>
    <w:p w14:paraId="3CFAFE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03FC40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7F32E5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2710</w:t>
      </w:r>
    </w:p>
    <w:p w14:paraId="5E892C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4F77B8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3EDFF4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2713</w:t>
      </w:r>
    </w:p>
    <w:p w14:paraId="30A363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0720B3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0C8897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2716</w:t>
      </w:r>
    </w:p>
    <w:p w14:paraId="6F385E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60A039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7DBA2D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2719</w:t>
      </w:r>
    </w:p>
    <w:p w14:paraId="6A6E5A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Test Purpose and Environment</w:t>
      </w:r>
      <w:r>
        <w:rPr>
          <w:noProof/>
        </w:rPr>
        <w:tab/>
        <w:t>2719</w:t>
      </w:r>
    </w:p>
    <w:p w14:paraId="268B78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Test Requirements</w:t>
      </w:r>
      <w:r>
        <w:rPr>
          <w:noProof/>
        </w:rPr>
        <w:tab/>
        <w:t>2721</w:t>
      </w:r>
    </w:p>
    <w:p w14:paraId="4F8BF4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2722</w:t>
      </w:r>
    </w:p>
    <w:p w14:paraId="4731ED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617A32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27F791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2725</w:t>
      </w:r>
    </w:p>
    <w:p w14:paraId="5F9ACB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5089F4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576A62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2728</w:t>
      </w:r>
    </w:p>
    <w:p w14:paraId="2754B2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77636A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3C0BD5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2733</w:t>
      </w:r>
    </w:p>
    <w:p w14:paraId="2CFF2A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5417A8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2AB071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2738</w:t>
      </w:r>
    </w:p>
    <w:p w14:paraId="4E0634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5F15D1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2742</w:t>
      </w:r>
    </w:p>
    <w:p w14:paraId="6318B2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2742</w:t>
      </w:r>
    </w:p>
    <w:p w14:paraId="459453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66600A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2746</w:t>
      </w:r>
    </w:p>
    <w:p w14:paraId="0D8997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2746</w:t>
      </w:r>
    </w:p>
    <w:p w14:paraId="7278BB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1CCAE6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2EFC43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2752</w:t>
      </w:r>
    </w:p>
    <w:p w14:paraId="1EAA3B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03AF72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2758</w:t>
      </w:r>
    </w:p>
    <w:p w14:paraId="7CD5A0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2758</w:t>
      </w:r>
    </w:p>
    <w:p w14:paraId="2A7E65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4E02CC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5C6BCA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2761</w:t>
      </w:r>
    </w:p>
    <w:p w14:paraId="2E3EAA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35238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2F5EA5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2764</w:t>
      </w:r>
    </w:p>
    <w:p w14:paraId="5D0A9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7A8B9A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58C2CB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2769</w:t>
      </w:r>
    </w:p>
    <w:p w14:paraId="43FBC0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2C23F3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7A5274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2773</w:t>
      </w:r>
    </w:p>
    <w:p w14:paraId="484037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62905A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2776</w:t>
      </w:r>
    </w:p>
    <w:p w14:paraId="56FB85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2776</w:t>
      </w:r>
    </w:p>
    <w:p w14:paraId="0A2F85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5C18CE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3EB34E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2779</w:t>
      </w:r>
    </w:p>
    <w:p w14:paraId="7FE726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61B8E4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0D15A8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2783</w:t>
      </w:r>
    </w:p>
    <w:p w14:paraId="12FE50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4154FF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74DA68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2787</w:t>
      </w:r>
    </w:p>
    <w:p w14:paraId="79D98E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2A3447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2792</w:t>
      </w:r>
    </w:p>
    <w:p w14:paraId="32A166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2792</w:t>
      </w:r>
    </w:p>
    <w:p w14:paraId="74E0D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7104C3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2797</w:t>
      </w:r>
    </w:p>
    <w:p w14:paraId="5ECF50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2797</w:t>
      </w:r>
    </w:p>
    <w:p w14:paraId="525D26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5AA40A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622C56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2802</w:t>
      </w:r>
    </w:p>
    <w:p w14:paraId="5A0E02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667B3A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208ED4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2807</w:t>
      </w:r>
    </w:p>
    <w:p w14:paraId="226A02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57F8DF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019CC0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2811</w:t>
      </w:r>
    </w:p>
    <w:p w14:paraId="7598B6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7E952D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3BFEF1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2815</w:t>
      </w:r>
    </w:p>
    <w:p w14:paraId="3E79D9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63A648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7D3CD4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2820</w:t>
      </w:r>
    </w:p>
    <w:p w14:paraId="21BE87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2570D1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743095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2825</w:t>
      </w:r>
    </w:p>
    <w:p w14:paraId="06E73D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70382F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2832</w:t>
      </w:r>
    </w:p>
    <w:p w14:paraId="368662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2832</w:t>
      </w:r>
    </w:p>
    <w:p w14:paraId="5C81E1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7DBC60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2838</w:t>
      </w:r>
    </w:p>
    <w:p w14:paraId="3ECEEB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2838</w:t>
      </w:r>
    </w:p>
    <w:p w14:paraId="232CDD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0B4A73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423C4F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2844</w:t>
      </w:r>
    </w:p>
    <w:p w14:paraId="1ECAA4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5F12C2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6DCF32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2850</w:t>
      </w:r>
    </w:p>
    <w:p w14:paraId="40C334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1BC0AB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4985C0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2854</w:t>
      </w:r>
    </w:p>
    <w:p w14:paraId="2B41FC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1D72ED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5D0C8F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2857</w:t>
      </w:r>
    </w:p>
    <w:p w14:paraId="45E70D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4C1037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25345A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2864</w:t>
      </w:r>
    </w:p>
    <w:p w14:paraId="6486E0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255CD0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74B3BD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2871</w:t>
      </w:r>
    </w:p>
    <w:p w14:paraId="2E6F7B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05CF28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7754DE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2877</w:t>
      </w:r>
    </w:p>
    <w:p w14:paraId="0DD797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2877</w:t>
      </w:r>
    </w:p>
    <w:p w14:paraId="22DED0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58E505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2883</w:t>
      </w:r>
    </w:p>
    <w:p w14:paraId="651C26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03FCAE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2888</w:t>
      </w:r>
    </w:p>
    <w:p w14:paraId="0FC8B7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2888</w:t>
      </w:r>
    </w:p>
    <w:p w14:paraId="223347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244B73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7D966E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2894</w:t>
      </w:r>
    </w:p>
    <w:p w14:paraId="0F083D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4A3185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68DAB5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2898</w:t>
      </w:r>
    </w:p>
    <w:p w14:paraId="297C2A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1B7AF5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573707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2901</w:t>
      </w:r>
    </w:p>
    <w:p w14:paraId="752DB9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762705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2907</w:t>
      </w:r>
    </w:p>
    <w:p w14:paraId="5215E0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2907</w:t>
      </w:r>
    </w:p>
    <w:p w14:paraId="2C57A7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39BC15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7F87B4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2915</w:t>
      </w:r>
    </w:p>
    <w:p w14:paraId="1421AF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6B5DB0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044CF0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2922</w:t>
      </w:r>
    </w:p>
    <w:p w14:paraId="16B6B9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7AF2A6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9FD0F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2929</w:t>
      </w:r>
    </w:p>
    <w:p w14:paraId="0C3D08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1C8B0C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2935</w:t>
      </w:r>
    </w:p>
    <w:p w14:paraId="1D6057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2935</w:t>
      </w:r>
    </w:p>
    <w:p w14:paraId="1403C2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6F3A58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2C5A81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2943</w:t>
      </w:r>
    </w:p>
    <w:p w14:paraId="272CAA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77A615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39A5BD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2950</w:t>
      </w:r>
    </w:p>
    <w:p w14:paraId="2652CC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518C90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188477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2957</w:t>
      </w:r>
    </w:p>
    <w:p w14:paraId="2CE753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418829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1FAD48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2965</w:t>
      </w:r>
    </w:p>
    <w:p w14:paraId="55B8B7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2A60DE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2975</w:t>
      </w:r>
    </w:p>
    <w:p w14:paraId="6146DC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2975</w:t>
      </w:r>
    </w:p>
    <w:p w14:paraId="767C8E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2975</w:t>
      </w:r>
    </w:p>
    <w:p w14:paraId="236C98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181261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2982</w:t>
      </w:r>
    </w:p>
    <w:p w14:paraId="1426BA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2CBFB2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2990</w:t>
      </w:r>
    </w:p>
    <w:p w14:paraId="513B0D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2990</w:t>
      </w:r>
    </w:p>
    <w:p w14:paraId="616FCC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18FEF6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3000</w:t>
      </w:r>
    </w:p>
    <w:p w14:paraId="084A39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3000</w:t>
      </w:r>
    </w:p>
    <w:p w14:paraId="2281E2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6BCEA1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3010</w:t>
      </w:r>
    </w:p>
    <w:p w14:paraId="71074A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3010</w:t>
      </w:r>
    </w:p>
    <w:p w14:paraId="3FC595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3010</w:t>
      </w:r>
    </w:p>
    <w:p w14:paraId="1A0A88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3020</w:t>
      </w:r>
    </w:p>
    <w:p w14:paraId="2114FB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3020</w:t>
      </w:r>
    </w:p>
    <w:p w14:paraId="3CFD9F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68CC4A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0058F6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3031</w:t>
      </w:r>
    </w:p>
    <w:p w14:paraId="6FE46D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3031</w:t>
      </w:r>
    </w:p>
    <w:p w14:paraId="2959D3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761C321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3037</w:t>
      </w:r>
    </w:p>
    <w:p w14:paraId="32BAFD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3037</w:t>
      </w:r>
    </w:p>
    <w:p w14:paraId="4AA523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3041</w:t>
      </w:r>
    </w:p>
    <w:p w14:paraId="3C5E88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3042</w:t>
      </w:r>
    </w:p>
    <w:p w14:paraId="11A159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3042</w:t>
      </w:r>
    </w:p>
    <w:p w14:paraId="75EEC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</w:t>
      </w:r>
      <w:r>
        <w:rPr>
          <w:noProof/>
        </w:rPr>
        <w:t>8.16.105</w:t>
      </w:r>
      <w:r w:rsidRPr="003E52F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3046</w:t>
      </w:r>
    </w:p>
    <w:p w14:paraId="6562E3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3047</w:t>
      </w:r>
    </w:p>
    <w:p w14:paraId="1DAD0A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127D1F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65258C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event triggered reporting under deactivated SCell in non-DRX </w:t>
      </w:r>
      <w:r w:rsidRPr="003E52FD">
        <w:rPr>
          <w:rFonts w:cs="Arial"/>
          <w:noProof/>
        </w:rPr>
        <w:t xml:space="preserve">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3051</w:t>
      </w:r>
    </w:p>
    <w:p w14:paraId="6C79F3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1D7806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20AAA0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event triggered reporting under deactivated SCell in non-DRX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3054</w:t>
      </w:r>
    </w:p>
    <w:p w14:paraId="4CDC0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30BD34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3056</w:t>
      </w:r>
    </w:p>
    <w:p w14:paraId="6595DBD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3057</w:t>
      </w:r>
    </w:p>
    <w:p w14:paraId="411FA0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3057</w:t>
      </w:r>
    </w:p>
    <w:p w14:paraId="754BB7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3057</w:t>
      </w:r>
    </w:p>
    <w:p w14:paraId="74BD9E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3063</w:t>
      </w:r>
    </w:p>
    <w:p w14:paraId="296AAD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3063</w:t>
      </w:r>
    </w:p>
    <w:p w14:paraId="7CA0D9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41CFD3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5D0218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3070</w:t>
      </w:r>
    </w:p>
    <w:p w14:paraId="34641B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7F8981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593308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3071</w:t>
      </w:r>
    </w:p>
    <w:p w14:paraId="15CE4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253DAF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4A78AB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3072</w:t>
      </w:r>
    </w:p>
    <w:p w14:paraId="124D91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44D02B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0125B7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3073</w:t>
      </w:r>
    </w:p>
    <w:p w14:paraId="1F0022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6345AB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02C7F2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3075</w:t>
      </w:r>
    </w:p>
    <w:p w14:paraId="4BBAB9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557210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13FC13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3076</w:t>
      </w:r>
    </w:p>
    <w:p w14:paraId="487737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2099FB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3076</w:t>
      </w:r>
    </w:p>
    <w:p w14:paraId="4E5805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3077</w:t>
      </w:r>
    </w:p>
    <w:p w14:paraId="21DF30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0A6184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3078</w:t>
      </w:r>
    </w:p>
    <w:p w14:paraId="5A1C0E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3078</w:t>
      </w:r>
    </w:p>
    <w:p w14:paraId="016810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3078</w:t>
      </w:r>
    </w:p>
    <w:p w14:paraId="104D8B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09F1D7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3086</w:t>
      </w:r>
    </w:p>
    <w:p w14:paraId="1DED1F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2CE3D9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3C27F31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3093</w:t>
      </w:r>
    </w:p>
    <w:p w14:paraId="63A598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3093</w:t>
      </w:r>
    </w:p>
    <w:p w14:paraId="62D75D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7B31C2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3EFF0CE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3095</w:t>
      </w:r>
    </w:p>
    <w:p w14:paraId="599FBF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3095</w:t>
      </w:r>
    </w:p>
    <w:p w14:paraId="6092F3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3095</w:t>
      </w:r>
    </w:p>
    <w:p w14:paraId="0094D1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3096</w:t>
      </w:r>
    </w:p>
    <w:p w14:paraId="68386D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3097</w:t>
      </w:r>
    </w:p>
    <w:p w14:paraId="57CDF9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3097</w:t>
      </w:r>
    </w:p>
    <w:p w14:paraId="13DC4C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3097</w:t>
      </w:r>
    </w:p>
    <w:p w14:paraId="056309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3098</w:t>
      </w:r>
    </w:p>
    <w:p w14:paraId="4366D1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3098</w:t>
      </w:r>
    </w:p>
    <w:p w14:paraId="5A74F3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3099</w:t>
      </w:r>
    </w:p>
    <w:p w14:paraId="53A33C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384F2B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3101</w:t>
      </w:r>
    </w:p>
    <w:p w14:paraId="5042C4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3101</w:t>
      </w:r>
    </w:p>
    <w:p w14:paraId="2C6808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3101</w:t>
      </w:r>
    </w:p>
    <w:p w14:paraId="2E1838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3101</w:t>
      </w:r>
    </w:p>
    <w:p w14:paraId="7238BC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3101</w:t>
      </w:r>
    </w:p>
    <w:p w14:paraId="05A2A3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3104</w:t>
      </w:r>
    </w:p>
    <w:p w14:paraId="4B6F0A1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3104</w:t>
      </w:r>
    </w:p>
    <w:p w14:paraId="7DE28B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3104</w:t>
      </w:r>
    </w:p>
    <w:p w14:paraId="770950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3106</w:t>
      </w:r>
    </w:p>
    <w:p w14:paraId="3B5EE6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3106</w:t>
      </w:r>
    </w:p>
    <w:p w14:paraId="42BA97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0B4285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3106</w:t>
      </w:r>
    </w:p>
    <w:p w14:paraId="120B3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528206F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61524A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3108</w:t>
      </w:r>
    </w:p>
    <w:p w14:paraId="2CF5C5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6BAA391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7C5D6E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2776CF6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13FE61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3109</w:t>
      </w:r>
    </w:p>
    <w:p w14:paraId="20DD2A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5FB44BF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3109</w:t>
      </w:r>
    </w:p>
    <w:p w14:paraId="22D3FA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3111</w:t>
      </w:r>
    </w:p>
    <w:p w14:paraId="393B3FC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3111</w:t>
      </w:r>
    </w:p>
    <w:p w14:paraId="310A8B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3111</w:t>
      </w:r>
    </w:p>
    <w:p w14:paraId="7CA082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3111</w:t>
      </w:r>
    </w:p>
    <w:p w14:paraId="34C86B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A.8.21.2 Test Requirements</w:t>
      </w:r>
      <w:r>
        <w:rPr>
          <w:noProof/>
        </w:rPr>
        <w:tab/>
        <w:t>3115</w:t>
      </w:r>
    </w:p>
    <w:p w14:paraId="07D07E2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3115</w:t>
      </w:r>
    </w:p>
    <w:p w14:paraId="6483FB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3115</w:t>
      </w:r>
    </w:p>
    <w:p w14:paraId="3661AC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5C2ADB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3118</w:t>
      </w:r>
    </w:p>
    <w:p w14:paraId="733803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3118</w:t>
      </w:r>
    </w:p>
    <w:p w14:paraId="46F113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3118</w:t>
      </w:r>
    </w:p>
    <w:p w14:paraId="299577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3121</w:t>
      </w:r>
    </w:p>
    <w:p w14:paraId="660460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3121</w:t>
      </w:r>
    </w:p>
    <w:p w14:paraId="50ED31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369B27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79374C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3124</w:t>
      </w:r>
    </w:p>
    <w:p w14:paraId="5983D4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3124</w:t>
      </w:r>
    </w:p>
    <w:p w14:paraId="31741B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3127</w:t>
      </w:r>
    </w:p>
    <w:p w14:paraId="4E4B6C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intra-frequency event triggered reporting </w:t>
      </w:r>
      <w:r w:rsidRPr="003E52F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3127</w:t>
      </w:r>
    </w:p>
    <w:p w14:paraId="3E80B6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3127</w:t>
      </w:r>
    </w:p>
    <w:p w14:paraId="6AEE33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3131</w:t>
      </w:r>
    </w:p>
    <w:p w14:paraId="4F47A3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TDD-TDD intra-frequency event triggered reporting </w:t>
      </w:r>
      <w:r w:rsidRPr="003E52F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3131</w:t>
      </w:r>
    </w:p>
    <w:p w14:paraId="0A4A3C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3131</w:t>
      </w:r>
    </w:p>
    <w:p w14:paraId="5CEF6D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68574D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in DRX based on</w:t>
      </w:r>
      <w:r w:rsidRPr="003E52FD">
        <w:rPr>
          <w:bCs/>
          <w:noProof/>
        </w:rPr>
        <w:t xml:space="preserve"> CSI-RS based discovery signal</w:t>
      </w:r>
      <w:r>
        <w:rPr>
          <w:noProof/>
        </w:rPr>
        <w:tab/>
        <w:t>3135</w:t>
      </w:r>
    </w:p>
    <w:p w14:paraId="785044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3A66A7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3139</w:t>
      </w:r>
    </w:p>
    <w:p w14:paraId="0F3BEF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3139</w:t>
      </w:r>
    </w:p>
    <w:p w14:paraId="096DE4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57F04F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3143</w:t>
      </w:r>
    </w:p>
    <w:p w14:paraId="393789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3143</w:t>
      </w:r>
    </w:p>
    <w:p w14:paraId="22A2A8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553193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69F026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3146</w:t>
      </w:r>
    </w:p>
    <w:p w14:paraId="3D0353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3146</w:t>
      </w:r>
    </w:p>
    <w:p w14:paraId="43A167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3148</w:t>
      </w:r>
    </w:p>
    <w:p w14:paraId="221268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3149</w:t>
      </w:r>
    </w:p>
    <w:p w14:paraId="37347A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3149</w:t>
      </w:r>
    </w:p>
    <w:p w14:paraId="73473C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3152</w:t>
      </w:r>
    </w:p>
    <w:p w14:paraId="0ED842C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3152</w:t>
      </w:r>
    </w:p>
    <w:p w14:paraId="198778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3152</w:t>
      </w:r>
    </w:p>
    <w:p w14:paraId="7D1C4D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3156</w:t>
      </w:r>
    </w:p>
    <w:p w14:paraId="41D1ECF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3156</w:t>
      </w:r>
    </w:p>
    <w:p w14:paraId="2D7D82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3156</w:t>
      </w:r>
    </w:p>
    <w:p w14:paraId="431374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5C7BFA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1B33E2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3159</w:t>
      </w:r>
    </w:p>
    <w:p w14:paraId="30932F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19A333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3162</w:t>
      </w:r>
    </w:p>
    <w:p w14:paraId="250808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3162</w:t>
      </w:r>
    </w:p>
    <w:p w14:paraId="403A46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16BFCF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3165</w:t>
      </w:r>
    </w:p>
    <w:p w14:paraId="578F41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3165</w:t>
      </w:r>
    </w:p>
    <w:p w14:paraId="2DCC8A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1AF761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3168</w:t>
      </w:r>
    </w:p>
    <w:p w14:paraId="1F616E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3168</w:t>
      </w:r>
    </w:p>
    <w:p w14:paraId="77C913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3168</w:t>
      </w:r>
    </w:p>
    <w:p w14:paraId="77FE7A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3171</w:t>
      </w:r>
    </w:p>
    <w:p w14:paraId="78AABE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3171</w:t>
      </w:r>
    </w:p>
    <w:p w14:paraId="495448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3171</w:t>
      </w:r>
    </w:p>
    <w:p w14:paraId="4162A2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3174</w:t>
      </w:r>
    </w:p>
    <w:p w14:paraId="7FFFBC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3174</w:t>
      </w:r>
    </w:p>
    <w:p w14:paraId="10F110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0B0DA0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24E514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3177</w:t>
      </w:r>
    </w:p>
    <w:p w14:paraId="0341D4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0F8CEF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2CD08C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3180</w:t>
      </w:r>
    </w:p>
    <w:p w14:paraId="57AA61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3E7D10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5EE756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3183</w:t>
      </w:r>
    </w:p>
    <w:p w14:paraId="6BEB88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3183</w:t>
      </w:r>
    </w:p>
    <w:p w14:paraId="45DFE4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3186</w:t>
      </w:r>
    </w:p>
    <w:p w14:paraId="39547C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3186</w:t>
      </w:r>
    </w:p>
    <w:p w14:paraId="7935D7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3186</w:t>
      </w:r>
    </w:p>
    <w:p w14:paraId="21A6D5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3189</w:t>
      </w:r>
    </w:p>
    <w:p w14:paraId="184F2F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3189</w:t>
      </w:r>
    </w:p>
    <w:p w14:paraId="30D267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3189</w:t>
      </w:r>
    </w:p>
    <w:p w14:paraId="12CD3D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3192</w:t>
      </w:r>
    </w:p>
    <w:p w14:paraId="66C2353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3192</w:t>
      </w:r>
    </w:p>
    <w:p w14:paraId="438120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3192</w:t>
      </w:r>
    </w:p>
    <w:p w14:paraId="4BC029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3195</w:t>
      </w:r>
    </w:p>
    <w:p w14:paraId="260C6C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3195</w:t>
      </w:r>
    </w:p>
    <w:p w14:paraId="45B303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3195</w:t>
      </w:r>
    </w:p>
    <w:p w14:paraId="7F98D0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248020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3198</w:t>
      </w:r>
    </w:p>
    <w:p w14:paraId="62666F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0EE06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3201</w:t>
      </w:r>
    </w:p>
    <w:p w14:paraId="51B35A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3201</w:t>
      </w:r>
    </w:p>
    <w:p w14:paraId="689C9C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3201</w:t>
      </w:r>
    </w:p>
    <w:p w14:paraId="5B3695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3202</w:t>
      </w:r>
    </w:p>
    <w:p w14:paraId="580B32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3203</w:t>
      </w:r>
    </w:p>
    <w:p w14:paraId="40946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3203</w:t>
      </w:r>
    </w:p>
    <w:p w14:paraId="1813F5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50AD99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3205</w:t>
      </w:r>
    </w:p>
    <w:p w14:paraId="2ED5FF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62C0B1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3206</w:t>
      </w:r>
    </w:p>
    <w:p w14:paraId="1578A62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3207</w:t>
      </w:r>
    </w:p>
    <w:p w14:paraId="5089FF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5919D9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4FAEBE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3209</w:t>
      </w:r>
    </w:p>
    <w:p w14:paraId="7DDB15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3209</w:t>
      </w:r>
    </w:p>
    <w:p w14:paraId="58CF8E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3210</w:t>
      </w:r>
    </w:p>
    <w:p w14:paraId="2DA98F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3211</w:t>
      </w:r>
    </w:p>
    <w:p w14:paraId="5CEA77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3211</w:t>
      </w:r>
    </w:p>
    <w:p w14:paraId="29F55C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A.8.23.21</w:t>
      </w:r>
      <w:r w:rsidRPr="003E52F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3212</w:t>
      </w:r>
    </w:p>
    <w:p w14:paraId="44F43A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3213</w:t>
      </w:r>
    </w:p>
    <w:p w14:paraId="686681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3213</w:t>
      </w:r>
    </w:p>
    <w:p w14:paraId="3F77FF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A.8.23.22</w:t>
      </w:r>
      <w:r w:rsidRPr="003E52F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3214</w:t>
      </w:r>
    </w:p>
    <w:p w14:paraId="7992FB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3215</w:t>
      </w:r>
    </w:p>
    <w:p w14:paraId="16C5F6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437FE0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3216</w:t>
      </w:r>
    </w:p>
    <w:p w14:paraId="1BDBF9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3217</w:t>
      </w:r>
    </w:p>
    <w:p w14:paraId="610F33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1F25E6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3219</w:t>
      </w:r>
    </w:p>
    <w:p w14:paraId="0C15A8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3220</w:t>
      </w:r>
    </w:p>
    <w:p w14:paraId="35F349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515AC7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2298C2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3223</w:t>
      </w:r>
    </w:p>
    <w:p w14:paraId="5977D8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3223</w:t>
      </w:r>
    </w:p>
    <w:p w14:paraId="65A911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220558C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3226</w:t>
      </w:r>
    </w:p>
    <w:p w14:paraId="422C55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39D2AC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3229</w:t>
      </w:r>
    </w:p>
    <w:p w14:paraId="6223C4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3229</w:t>
      </w:r>
    </w:p>
    <w:p w14:paraId="1148EF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3624A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361FFA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3233</w:t>
      </w:r>
    </w:p>
    <w:p w14:paraId="03CEDC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31FBA5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1E029D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3237</w:t>
      </w:r>
    </w:p>
    <w:p w14:paraId="6567A9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3237</w:t>
      </w:r>
    </w:p>
    <w:p w14:paraId="54E326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29416D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3238</w:t>
      </w:r>
    </w:p>
    <w:p w14:paraId="4E16A3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3239</w:t>
      </w:r>
    </w:p>
    <w:p w14:paraId="55794D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29AFB6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3240</w:t>
      </w:r>
    </w:p>
    <w:p w14:paraId="54F801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3240</w:t>
      </w:r>
    </w:p>
    <w:p w14:paraId="497061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3241</w:t>
      </w:r>
    </w:p>
    <w:p w14:paraId="7768E0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3242</w:t>
      </w:r>
    </w:p>
    <w:p w14:paraId="0D857C1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E-UTRAN-WLAN Measurements</w:t>
      </w:r>
      <w:r>
        <w:rPr>
          <w:noProof/>
        </w:rPr>
        <w:tab/>
        <w:t>3243</w:t>
      </w:r>
    </w:p>
    <w:p w14:paraId="54F6EB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3243</w:t>
      </w:r>
    </w:p>
    <w:p w14:paraId="1FA44A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3243</w:t>
      </w:r>
    </w:p>
    <w:p w14:paraId="7CC56F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3245</w:t>
      </w:r>
    </w:p>
    <w:p w14:paraId="3D6012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3245</w:t>
      </w:r>
    </w:p>
    <w:p w14:paraId="299F58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3245</w:t>
      </w:r>
    </w:p>
    <w:p w14:paraId="611C93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3247</w:t>
      </w:r>
    </w:p>
    <w:p w14:paraId="206373D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 Frame Structure 3 (FS3)</w:t>
      </w:r>
      <w:r>
        <w:rPr>
          <w:noProof/>
        </w:rPr>
        <w:tab/>
        <w:t>3247</w:t>
      </w:r>
    </w:p>
    <w:p w14:paraId="2260C8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3247</w:t>
      </w:r>
    </w:p>
    <w:p w14:paraId="7603CF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3247</w:t>
      </w:r>
    </w:p>
    <w:p w14:paraId="0B4098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483661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3250</w:t>
      </w:r>
    </w:p>
    <w:p w14:paraId="69487E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3250</w:t>
      </w:r>
    </w:p>
    <w:p w14:paraId="1D1CF0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3252</w:t>
      </w:r>
    </w:p>
    <w:p w14:paraId="7A3D26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3253</w:t>
      </w:r>
    </w:p>
    <w:p w14:paraId="17028C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57E249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3256</w:t>
      </w:r>
    </w:p>
    <w:p w14:paraId="1F2510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3256</w:t>
      </w:r>
    </w:p>
    <w:p w14:paraId="6C02AC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3DA028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3259</w:t>
      </w:r>
    </w:p>
    <w:p w14:paraId="44464D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3259</w:t>
      </w:r>
    </w:p>
    <w:p w14:paraId="5815CF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57D5A1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399A76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3263</w:t>
      </w:r>
    </w:p>
    <w:p w14:paraId="75BEBA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3117A7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3267</w:t>
      </w:r>
    </w:p>
    <w:p w14:paraId="738EC4B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3267</w:t>
      </w:r>
    </w:p>
    <w:p w14:paraId="471E54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3267</w:t>
      </w:r>
    </w:p>
    <w:p w14:paraId="718E95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3270</w:t>
      </w:r>
    </w:p>
    <w:p w14:paraId="061051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3270</w:t>
      </w:r>
    </w:p>
    <w:p w14:paraId="3B0640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3270</w:t>
      </w:r>
    </w:p>
    <w:p w14:paraId="79E827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3274</w:t>
      </w:r>
    </w:p>
    <w:p w14:paraId="5A3EAE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3274</w:t>
      </w:r>
    </w:p>
    <w:p w14:paraId="31B7C1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3274</w:t>
      </w:r>
    </w:p>
    <w:p w14:paraId="71893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3278</w:t>
      </w:r>
    </w:p>
    <w:p w14:paraId="3763A1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3278</w:t>
      </w:r>
    </w:p>
    <w:p w14:paraId="044444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3278</w:t>
      </w:r>
    </w:p>
    <w:p w14:paraId="4A14AB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3282</w:t>
      </w:r>
    </w:p>
    <w:p w14:paraId="15FEC6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3282</w:t>
      </w:r>
    </w:p>
    <w:p w14:paraId="6A218D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3282</w:t>
      </w:r>
    </w:p>
    <w:p w14:paraId="24512F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3285</w:t>
      </w:r>
    </w:p>
    <w:p w14:paraId="599FCB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3285</w:t>
      </w:r>
    </w:p>
    <w:p w14:paraId="624E05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3285</w:t>
      </w:r>
    </w:p>
    <w:p w14:paraId="662D35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3289</w:t>
      </w:r>
    </w:p>
    <w:p w14:paraId="6F5FFA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3289</w:t>
      </w:r>
    </w:p>
    <w:p w14:paraId="5014AB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3289</w:t>
      </w:r>
    </w:p>
    <w:p w14:paraId="43F620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3292</w:t>
      </w:r>
    </w:p>
    <w:p w14:paraId="543D3C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3292</w:t>
      </w:r>
    </w:p>
    <w:p w14:paraId="4C4AF3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3292</w:t>
      </w:r>
    </w:p>
    <w:p w14:paraId="726B82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3295</w:t>
      </w:r>
    </w:p>
    <w:p w14:paraId="216B5081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3295</w:t>
      </w:r>
    </w:p>
    <w:p w14:paraId="2CFC20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</w:t>
      </w:r>
      <w:r>
        <w:rPr>
          <w:noProof/>
        </w:rPr>
        <w:tab/>
        <w:t>3295</w:t>
      </w:r>
    </w:p>
    <w:p w14:paraId="5F8084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3295</w:t>
      </w:r>
    </w:p>
    <w:p w14:paraId="607337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3F35C4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3295</w:t>
      </w:r>
    </w:p>
    <w:p w14:paraId="0CAD68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737DA7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3298</w:t>
      </w:r>
    </w:p>
    <w:p w14:paraId="367F2A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77CAD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1505E4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3299</w:t>
      </w:r>
    </w:p>
    <w:p w14:paraId="1E16BE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3300</w:t>
      </w:r>
    </w:p>
    <w:p w14:paraId="698F1C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3300</w:t>
      </w:r>
    </w:p>
    <w:p w14:paraId="3241C7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3300</w:t>
      </w:r>
    </w:p>
    <w:p w14:paraId="209BE8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18252B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3303</w:t>
      </w:r>
    </w:p>
    <w:p w14:paraId="64F755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7F91B0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1321FE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1A1A45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3306</w:t>
      </w:r>
    </w:p>
    <w:p w14:paraId="7CF88B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65FC68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1F33F9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28060D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3308</w:t>
      </w:r>
    </w:p>
    <w:p w14:paraId="0B4281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116B7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3308</w:t>
      </w:r>
    </w:p>
    <w:p w14:paraId="62241F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1ED376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3311</w:t>
      </w:r>
    </w:p>
    <w:p w14:paraId="31830A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0B2FB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412835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3E9542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3314</w:t>
      </w:r>
    </w:p>
    <w:p w14:paraId="7F2CB3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70E1CF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21D34D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424D0F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3318</w:t>
      </w:r>
    </w:p>
    <w:p w14:paraId="214588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03835F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61F2CC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3A9084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3321</w:t>
      </w:r>
    </w:p>
    <w:p w14:paraId="552C00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140CB7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46D6F3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3F4522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3324</w:t>
      </w:r>
    </w:p>
    <w:p w14:paraId="5A3E89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2C364D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3A4FE7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267F75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3328</w:t>
      </w:r>
    </w:p>
    <w:p w14:paraId="02C717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2AEAEB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115C37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19B7E31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3329</w:t>
      </w:r>
    </w:p>
    <w:p w14:paraId="3E905B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430B60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267A67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40D517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3330</w:t>
      </w:r>
    </w:p>
    <w:p w14:paraId="49E797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54AEEE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55FB71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2A44D8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3334</w:t>
      </w:r>
    </w:p>
    <w:p w14:paraId="2E2EF0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59CBC1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78BE9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4345F1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3337</w:t>
      </w:r>
    </w:p>
    <w:p w14:paraId="6D53A6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3D1BBD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6C513C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039B53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3339</w:t>
      </w:r>
    </w:p>
    <w:p w14:paraId="78E006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455BFB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74C741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1B3265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3341</w:t>
      </w:r>
    </w:p>
    <w:p w14:paraId="776F97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3341</w:t>
      </w:r>
    </w:p>
    <w:p w14:paraId="0F249C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3341</w:t>
      </w:r>
    </w:p>
    <w:p w14:paraId="0A8F95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416315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3343</w:t>
      </w:r>
    </w:p>
    <w:p w14:paraId="114E69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08245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762B6A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3343</w:t>
      </w:r>
    </w:p>
    <w:p w14:paraId="7AAC2A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3343</w:t>
      </w:r>
    </w:p>
    <w:p w14:paraId="39E5C6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3EFD5A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188F0B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3345</w:t>
      </w:r>
    </w:p>
    <w:p w14:paraId="42CB77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3345</w:t>
      </w:r>
    </w:p>
    <w:p w14:paraId="12BAD3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243DBF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6FDC1E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3345</w:t>
      </w:r>
    </w:p>
    <w:p w14:paraId="6A7E95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3345</w:t>
      </w:r>
    </w:p>
    <w:p w14:paraId="154260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2E7FD2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78ABFC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3350</w:t>
      </w:r>
    </w:p>
    <w:p w14:paraId="78F31D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3350</w:t>
      </w:r>
    </w:p>
    <w:p w14:paraId="21D0EF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67840E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3350</w:t>
      </w:r>
    </w:p>
    <w:p w14:paraId="501FE5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72A134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3354</w:t>
      </w:r>
    </w:p>
    <w:p w14:paraId="2D6224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2910F2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0A24FA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479CBB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3355</w:t>
      </w:r>
    </w:p>
    <w:p w14:paraId="62D7AC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06F69C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3355</w:t>
      </w:r>
    </w:p>
    <w:p w14:paraId="3DEAA1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6D4049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3358</w:t>
      </w:r>
    </w:p>
    <w:p w14:paraId="5655C7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3358</w:t>
      </w:r>
    </w:p>
    <w:p w14:paraId="33C16F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1EDC63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07D62A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3361</w:t>
      </w:r>
    </w:p>
    <w:p w14:paraId="3E212A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1964A3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44D70B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08D7FA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3364</w:t>
      </w:r>
    </w:p>
    <w:p w14:paraId="60B9C4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51BEC3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3364</w:t>
      </w:r>
    </w:p>
    <w:p w14:paraId="1E64FB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230473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3367</w:t>
      </w:r>
    </w:p>
    <w:p w14:paraId="7CC11F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3367</w:t>
      </w:r>
    </w:p>
    <w:p w14:paraId="17D748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3367</w:t>
      </w:r>
    </w:p>
    <w:p w14:paraId="38FB1C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3370</w:t>
      </w:r>
    </w:p>
    <w:p w14:paraId="147230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3370</w:t>
      </w:r>
    </w:p>
    <w:p w14:paraId="7BC4C9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476B9E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3371</w:t>
      </w:r>
    </w:p>
    <w:p w14:paraId="06B947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3374</w:t>
      </w:r>
    </w:p>
    <w:p w14:paraId="0D0BA3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3374</w:t>
      </w:r>
    </w:p>
    <w:p w14:paraId="1286A9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3374</w:t>
      </w:r>
    </w:p>
    <w:p w14:paraId="532F21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3374</w:t>
      </w:r>
    </w:p>
    <w:p w14:paraId="52272D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43FA73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3378</w:t>
      </w:r>
    </w:p>
    <w:p w14:paraId="7A3DFC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3378</w:t>
      </w:r>
    </w:p>
    <w:p w14:paraId="36FA63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3378</w:t>
      </w:r>
    </w:p>
    <w:p w14:paraId="3EC6E5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3381</w:t>
      </w:r>
    </w:p>
    <w:p w14:paraId="6F4C65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3381</w:t>
      </w:r>
    </w:p>
    <w:p w14:paraId="60E1AF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4D09B4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0858AF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4D46DE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3384</w:t>
      </w:r>
    </w:p>
    <w:p w14:paraId="32E4B1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0A8B99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3384</w:t>
      </w:r>
    </w:p>
    <w:p w14:paraId="2892AE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3387</w:t>
      </w:r>
    </w:p>
    <w:p w14:paraId="1E49CA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3387</w:t>
      </w:r>
    </w:p>
    <w:p w14:paraId="0FFC38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3387</w:t>
      </w:r>
    </w:p>
    <w:p w14:paraId="5A08C2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3387</w:t>
      </w:r>
    </w:p>
    <w:p w14:paraId="1D1121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3390</w:t>
      </w:r>
    </w:p>
    <w:p w14:paraId="353025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3391</w:t>
      </w:r>
    </w:p>
    <w:p w14:paraId="132658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3391</w:t>
      </w:r>
    </w:p>
    <w:p w14:paraId="410EAD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3391</w:t>
      </w:r>
    </w:p>
    <w:p w14:paraId="6B190E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3394</w:t>
      </w:r>
    </w:p>
    <w:p w14:paraId="3B4EEC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3394</w:t>
      </w:r>
    </w:p>
    <w:p w14:paraId="5DE0DC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3394</w:t>
      </w:r>
    </w:p>
    <w:p w14:paraId="168874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3394</w:t>
      </w:r>
    </w:p>
    <w:p w14:paraId="0BF2A4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3397</w:t>
      </w:r>
    </w:p>
    <w:p w14:paraId="768AF9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3398</w:t>
      </w:r>
    </w:p>
    <w:p w14:paraId="4CA111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3398</w:t>
      </w:r>
    </w:p>
    <w:p w14:paraId="5A189B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3398</w:t>
      </w:r>
    </w:p>
    <w:p w14:paraId="7D0EC3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3401</w:t>
      </w:r>
    </w:p>
    <w:p w14:paraId="3A7442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3402</w:t>
      </w:r>
    </w:p>
    <w:p w14:paraId="193251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3A6C0A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5DCEAF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5D2105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3408</w:t>
      </w:r>
    </w:p>
    <w:p w14:paraId="56CEF7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3408</w:t>
      </w:r>
    </w:p>
    <w:p w14:paraId="5CF966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3409</w:t>
      </w:r>
    </w:p>
    <w:p w14:paraId="66D2B3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3C2B01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3415</w:t>
      </w:r>
    </w:p>
    <w:p w14:paraId="58D598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3415</w:t>
      </w:r>
    </w:p>
    <w:p w14:paraId="153F12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3415</w:t>
      </w:r>
    </w:p>
    <w:p w14:paraId="2FA4D3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3418</w:t>
      </w:r>
    </w:p>
    <w:p w14:paraId="615FCB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3418</w:t>
      </w:r>
    </w:p>
    <w:p w14:paraId="33186D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3418</w:t>
      </w:r>
    </w:p>
    <w:p w14:paraId="4B1F3F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3418</w:t>
      </w:r>
    </w:p>
    <w:p w14:paraId="08D18B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69D6D3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3421</w:t>
      </w:r>
    </w:p>
    <w:p w14:paraId="718B7E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3421</w:t>
      </w:r>
    </w:p>
    <w:p w14:paraId="0F831E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343B92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6C8193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3423</w:t>
      </w:r>
    </w:p>
    <w:p w14:paraId="4212CE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3423</w:t>
      </w:r>
    </w:p>
    <w:p w14:paraId="667C20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3423</w:t>
      </w:r>
    </w:p>
    <w:p w14:paraId="42FFBE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6848CD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3428</w:t>
      </w:r>
    </w:p>
    <w:p w14:paraId="4C04F0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7499B0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3428</w:t>
      </w:r>
    </w:p>
    <w:p w14:paraId="470EFA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24A0AB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42D594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16BC65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5494BE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695E8C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6B345E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530FED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250404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263415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371664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712082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072A4B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7C8DDD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6984F3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2C8C9F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29D4D9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65B180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658EFC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39754B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63CE85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04D5F9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1FCA3F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2D05A3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4C50EB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576C5E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738073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21E04F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355FC9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36BB29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453218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2DEBDD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4C8D40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620282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1549A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46A611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6C009F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6EFE09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22BD8C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5CCA5A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5A0887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144D22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6E1F26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3C104E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5892EB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176E37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7A41C9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48DE27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0D9A53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748592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434036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117278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6F87D9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9B284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609D0F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046D49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6FACDE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55EF19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50C48D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1F7611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0F8131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6A50EB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3D71DC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543738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658697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777F06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5F23D8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7D283D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0BC03F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6948E69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2CC391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65A99A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369BD9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13EC98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76ABAF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33802C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572DDB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154218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23BA3F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3B2AAA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6EDA7B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4EBD3F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4D34B2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79C0BC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721CF5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5BFBEB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6A9328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2A7C83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05BBAA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0B999B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1EF4D6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1CFB9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09179A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697DE7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1E3444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563D65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0C7314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35D85E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48B121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4E6939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35CC6F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7EEBB7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33EEFA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721DB6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78E9B3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38A570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3DCCB7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719A25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419CDE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3A069C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2A9DB3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7EF778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76D53A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6D2305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739FD4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55B12F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097BF1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72F80A8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30B9D5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64429F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6ADC6F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25BC6F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49159D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D3EE3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50AB00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4B2E60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4D2963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47D4EC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4E8799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431EBD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0D64B1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6AEAF2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52636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4B0562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28B34A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014EE0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4A1616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4C596D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1DC8FA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4236F2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510012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0AD281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48BE22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41399C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5A4091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7A217E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720685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7F4020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5A1AE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55D486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53754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46A43C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25B5B1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4654D4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3F756B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16A93C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758E6C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73E9FC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7276AA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4D8649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33CB77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FAD8A2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5F9A2D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38BE08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6D62E2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059A20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04DEA4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6C612F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677013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51B9A8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5A7A11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17F958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53BE81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4E6DB1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614F952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451910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6D9A95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5E57E7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6D509C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488A47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7BDDB6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03B402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2BD765B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0165E0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3C559E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3BAB76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3BDC5D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0FE90D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7AC4AB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3640</w:t>
      </w:r>
    </w:p>
    <w:p w14:paraId="65E4CE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15D4C3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3643</w:t>
      </w:r>
    </w:p>
    <w:p w14:paraId="1E59FC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7D263A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3E98CC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06D74F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3647</w:t>
      </w:r>
    </w:p>
    <w:p w14:paraId="0D1B6F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7094AA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125CF4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130E0F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3651</w:t>
      </w:r>
    </w:p>
    <w:p w14:paraId="1D6310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7C8773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736A44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4EDCF6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3655</w:t>
      </w:r>
    </w:p>
    <w:p w14:paraId="0DD781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1F854C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57CB77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33A286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3659</w:t>
      </w:r>
    </w:p>
    <w:p w14:paraId="7D01B0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44D673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7223D3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37144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3660</w:t>
      </w:r>
    </w:p>
    <w:p w14:paraId="0B672D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1055DA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48B430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43B6EF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C094C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BB582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D6D94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FD930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A2B34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67CA7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0739FD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6CD6C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3662</w:t>
      </w:r>
    </w:p>
    <w:p w14:paraId="21CDA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69EC1F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3662</w:t>
      </w:r>
    </w:p>
    <w:p w14:paraId="227DFA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3666</w:t>
      </w:r>
    </w:p>
    <w:p w14:paraId="560A72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3666</w:t>
      </w:r>
    </w:p>
    <w:p w14:paraId="69E683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3666</w:t>
      </w:r>
    </w:p>
    <w:p w14:paraId="4B4CA3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3666</w:t>
      </w:r>
    </w:p>
    <w:p w14:paraId="563B43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3AA6C5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3671</w:t>
      </w:r>
    </w:p>
    <w:p w14:paraId="2AE47E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1AD662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2D89B1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3673</w:t>
      </w:r>
    </w:p>
    <w:p w14:paraId="167422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3673</w:t>
      </w:r>
    </w:p>
    <w:p w14:paraId="004E4B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3673</w:t>
      </w:r>
    </w:p>
    <w:p w14:paraId="56C525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3673</w:t>
      </w:r>
    </w:p>
    <w:p w14:paraId="644A4E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11B91E5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3676</w:t>
      </w:r>
    </w:p>
    <w:p w14:paraId="05CD9A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3BB71C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7AD32F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12D20C8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3678</w:t>
      </w:r>
    </w:p>
    <w:p w14:paraId="1F3683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097138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57991E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3681</w:t>
      </w:r>
    </w:p>
    <w:p w14:paraId="28225E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3681</w:t>
      </w:r>
    </w:p>
    <w:p w14:paraId="499E40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571B08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3681</w:t>
      </w:r>
    </w:p>
    <w:p w14:paraId="431145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08B44F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3684</w:t>
      </w:r>
    </w:p>
    <w:p w14:paraId="084B15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43910B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2E7DC0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293FE4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3685</w:t>
      </w:r>
    </w:p>
    <w:p w14:paraId="1339D5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2CD1DC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09F342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545589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3688</w:t>
      </w:r>
    </w:p>
    <w:p w14:paraId="708089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0E33D7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75E56C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7D74B9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3689</w:t>
      </w:r>
    </w:p>
    <w:p w14:paraId="01F91B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4CA6A5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3689</w:t>
      </w:r>
    </w:p>
    <w:p w14:paraId="3037F0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6D1078F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3694</w:t>
      </w:r>
    </w:p>
    <w:p w14:paraId="2BFC97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144C33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4A5182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340668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3698</w:t>
      </w:r>
    </w:p>
    <w:p w14:paraId="74DDC7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7B373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10199C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419C60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3699</w:t>
      </w:r>
    </w:p>
    <w:p w14:paraId="272B3B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40899B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7A2887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3702</w:t>
      </w:r>
    </w:p>
    <w:p w14:paraId="7FE57A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3702</w:t>
      </w:r>
    </w:p>
    <w:p w14:paraId="21939C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36F4F5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6E825E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1A6B18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3705</w:t>
      </w:r>
    </w:p>
    <w:p w14:paraId="199918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214489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5D6262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2262F8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3708</w:t>
      </w:r>
    </w:p>
    <w:p w14:paraId="49D0D6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6BBE86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072BC5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354C42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3711</w:t>
      </w:r>
    </w:p>
    <w:p w14:paraId="49A637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089A7F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2A0DED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736CFA8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3714</w:t>
      </w:r>
    </w:p>
    <w:p w14:paraId="36D4FD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240F7C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3714</w:t>
      </w:r>
    </w:p>
    <w:p w14:paraId="0139BD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3718</w:t>
      </w:r>
    </w:p>
    <w:p w14:paraId="1F2543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3718</w:t>
      </w:r>
    </w:p>
    <w:p w14:paraId="73AA18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5F8A5F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3718</w:t>
      </w:r>
    </w:p>
    <w:p w14:paraId="5A7F74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66B147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3721</w:t>
      </w:r>
    </w:p>
    <w:p w14:paraId="3A0912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091724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3721</w:t>
      </w:r>
    </w:p>
    <w:p w14:paraId="57D183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1BAF39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3724</w:t>
      </w:r>
    </w:p>
    <w:p w14:paraId="2C2B35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109E40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3724</w:t>
      </w:r>
    </w:p>
    <w:p w14:paraId="222DE0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54FDDF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3726</w:t>
      </w:r>
    </w:p>
    <w:p w14:paraId="2A7565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74C9C4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3726</w:t>
      </w:r>
    </w:p>
    <w:p w14:paraId="7B8581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4BD275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3728</w:t>
      </w:r>
    </w:p>
    <w:p w14:paraId="63F4DD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43D59B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3728</w:t>
      </w:r>
    </w:p>
    <w:p w14:paraId="74C9D7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7E662E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3732</w:t>
      </w:r>
    </w:p>
    <w:p w14:paraId="311A55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5A6146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3732</w:t>
      </w:r>
    </w:p>
    <w:p w14:paraId="60DFCD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3736</w:t>
      </w:r>
    </w:p>
    <w:p w14:paraId="04E920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3736</w:t>
      </w:r>
    </w:p>
    <w:p w14:paraId="7EA1F4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263467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3736</w:t>
      </w:r>
    </w:p>
    <w:p w14:paraId="438638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3739</w:t>
      </w:r>
    </w:p>
    <w:p w14:paraId="0F2C3C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3740</w:t>
      </w:r>
    </w:p>
    <w:p w14:paraId="2F27F3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2ABA3F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461B68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248BB0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3743</w:t>
      </w:r>
    </w:p>
    <w:p w14:paraId="1E09AC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7435B9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3743</w:t>
      </w:r>
    </w:p>
    <w:p w14:paraId="4C1311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128B65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3746</w:t>
      </w:r>
    </w:p>
    <w:p w14:paraId="08BC18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32FAE7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3746</w:t>
      </w:r>
    </w:p>
    <w:p w14:paraId="5E93DA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692146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3749</w:t>
      </w:r>
    </w:p>
    <w:p w14:paraId="3C9A2F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0229D2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3749</w:t>
      </w:r>
    </w:p>
    <w:p w14:paraId="198F77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2FD7B4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3751</w:t>
      </w:r>
    </w:p>
    <w:p w14:paraId="01345D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50F3F0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3751</w:t>
      </w:r>
    </w:p>
    <w:p w14:paraId="396CF1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238654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3756</w:t>
      </w:r>
    </w:p>
    <w:p w14:paraId="7368FB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1D93AF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45BA9D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232FC2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3761</w:t>
      </w:r>
    </w:p>
    <w:p w14:paraId="7A35F9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03BAE4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3761</w:t>
      </w:r>
    </w:p>
    <w:p w14:paraId="33EAA9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4C6475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3765</w:t>
      </w:r>
    </w:p>
    <w:p w14:paraId="4508DD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3765</w:t>
      </w:r>
    </w:p>
    <w:p w14:paraId="001999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3766</w:t>
      </w:r>
    </w:p>
    <w:p w14:paraId="711C1C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5E701E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3771</w:t>
      </w:r>
    </w:p>
    <w:p w14:paraId="0E4BBC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0A999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3771</w:t>
      </w:r>
    </w:p>
    <w:p w14:paraId="40D827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F5ED7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3778</w:t>
      </w:r>
    </w:p>
    <w:p w14:paraId="346F78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338122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7C0CE9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166B14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3784</w:t>
      </w:r>
    </w:p>
    <w:p w14:paraId="24FDBA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34FAF2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1A2944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3789</w:t>
      </w:r>
    </w:p>
    <w:p w14:paraId="3C2DE7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3789</w:t>
      </w:r>
    </w:p>
    <w:p w14:paraId="48278A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3789</w:t>
      </w:r>
    </w:p>
    <w:p w14:paraId="30077F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3789</w:t>
      </w:r>
    </w:p>
    <w:p w14:paraId="2AA201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3792</w:t>
      </w:r>
    </w:p>
    <w:p w14:paraId="2410DA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3793</w:t>
      </w:r>
    </w:p>
    <w:p w14:paraId="35A3BF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3793</w:t>
      </w:r>
    </w:p>
    <w:p w14:paraId="65F0B8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5EF0AF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528DA5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3800</w:t>
      </w:r>
    </w:p>
    <w:p w14:paraId="1F1011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467A54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3800</w:t>
      </w:r>
    </w:p>
    <w:p w14:paraId="5DFDFA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7386B5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3806</w:t>
      </w:r>
    </w:p>
    <w:p w14:paraId="11E398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6357F7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40BDF4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524CB7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3812</w:t>
      </w:r>
    </w:p>
    <w:p w14:paraId="643673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17F9C3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63D3A2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490C0C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3817</w:t>
      </w:r>
    </w:p>
    <w:p w14:paraId="6E3E60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6A0F58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69B607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073FBF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3823</w:t>
      </w:r>
    </w:p>
    <w:p w14:paraId="33A312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1206D9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3823</w:t>
      </w:r>
    </w:p>
    <w:p w14:paraId="2BE177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03ACF0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3828</w:t>
      </w:r>
    </w:p>
    <w:p w14:paraId="1C9202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287A09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6CDB0C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3833</w:t>
      </w:r>
    </w:p>
    <w:p w14:paraId="2A6F27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3834</w:t>
      </w:r>
    </w:p>
    <w:p w14:paraId="053A6F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2DD252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78A30D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225CD5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3837</w:t>
      </w:r>
    </w:p>
    <w:p w14:paraId="5E8469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18D60F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67222C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250FB1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3840</w:t>
      </w:r>
    </w:p>
    <w:p w14:paraId="660D32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2357AE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75D3CE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59AE86C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3843</w:t>
      </w:r>
    </w:p>
    <w:p w14:paraId="1775EF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  <w:lang w:val="sv-SE"/>
        </w:rPr>
        <w:t>E-UTRAN FDD</w:t>
      </w:r>
      <w:r>
        <w:rPr>
          <w:noProof/>
        </w:rPr>
        <w:tab/>
        <w:t>3843</w:t>
      </w:r>
    </w:p>
    <w:p w14:paraId="227919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3843</w:t>
      </w:r>
    </w:p>
    <w:p w14:paraId="1AE309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3843</w:t>
      </w:r>
    </w:p>
    <w:p w14:paraId="12E9E2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3846</w:t>
      </w:r>
    </w:p>
    <w:p w14:paraId="31B5C6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A.9.3.2 </w:t>
      </w:r>
      <w:r w:rsidRPr="003E52FD">
        <w:rPr>
          <w:bCs/>
          <w:noProof/>
        </w:rPr>
        <w:t>E-UTRAN TDD</w:t>
      </w:r>
      <w:r>
        <w:rPr>
          <w:noProof/>
        </w:rPr>
        <w:tab/>
        <w:t>3846</w:t>
      </w:r>
    </w:p>
    <w:p w14:paraId="259F07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60F8A9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3846</w:t>
      </w:r>
    </w:p>
    <w:p w14:paraId="3E9952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B06D8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E-UTRAN FDD for 5MHz Bandwidth</w:t>
      </w:r>
      <w:r>
        <w:rPr>
          <w:noProof/>
        </w:rPr>
        <w:tab/>
        <w:t>3849</w:t>
      </w:r>
    </w:p>
    <w:p w14:paraId="70A3CC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56DD81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3849</w:t>
      </w:r>
    </w:p>
    <w:p w14:paraId="0AAC45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3850</w:t>
      </w:r>
    </w:p>
    <w:p w14:paraId="0DF737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UTRAN FDD CPICH Ec/No</w:t>
      </w:r>
      <w:r>
        <w:rPr>
          <w:noProof/>
        </w:rPr>
        <w:tab/>
        <w:t>3851</w:t>
      </w:r>
    </w:p>
    <w:p w14:paraId="601934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</w:t>
      </w:r>
      <w:r>
        <w:rPr>
          <w:noProof/>
        </w:rPr>
        <w:tab/>
        <w:t>3851</w:t>
      </w:r>
    </w:p>
    <w:p w14:paraId="420B1C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3F6167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3851</w:t>
      </w:r>
    </w:p>
    <w:p w14:paraId="16BA0A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3853</w:t>
      </w:r>
    </w:p>
    <w:p w14:paraId="7A2349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</w:t>
      </w:r>
      <w:r>
        <w:rPr>
          <w:noProof/>
        </w:rPr>
        <w:tab/>
        <w:t>3854</w:t>
      </w:r>
    </w:p>
    <w:p w14:paraId="36BE6E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3854</w:t>
      </w:r>
    </w:p>
    <w:p w14:paraId="42AD71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3854</w:t>
      </w:r>
    </w:p>
    <w:p w14:paraId="12F4DD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3856</w:t>
      </w:r>
    </w:p>
    <w:p w14:paraId="56E38C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E-UTRAN FDD for 5MHz Bandwidth</w:t>
      </w:r>
      <w:r>
        <w:rPr>
          <w:noProof/>
        </w:rPr>
        <w:tab/>
        <w:t>3857</w:t>
      </w:r>
    </w:p>
    <w:p w14:paraId="729168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3857</w:t>
      </w:r>
    </w:p>
    <w:p w14:paraId="4F5C65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3857</w:t>
      </w:r>
    </w:p>
    <w:p w14:paraId="26A77F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3858</w:t>
      </w:r>
    </w:p>
    <w:p w14:paraId="02C8099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</w:t>
      </w:r>
      <w:r>
        <w:rPr>
          <w:noProof/>
        </w:rPr>
        <w:tab/>
        <w:t>3858</w:t>
      </w:r>
    </w:p>
    <w:p w14:paraId="4F24D0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3858</w:t>
      </w:r>
    </w:p>
    <w:p w14:paraId="527003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2E46B3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696091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38A7E8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3861</w:t>
      </w:r>
    </w:p>
    <w:p w14:paraId="1C886F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3861</w:t>
      </w:r>
    </w:p>
    <w:p w14:paraId="392B4A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3861</w:t>
      </w:r>
    </w:p>
    <w:p w14:paraId="4CD36D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3862</w:t>
      </w:r>
    </w:p>
    <w:p w14:paraId="6620684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it-IT"/>
        </w:rPr>
        <w:t>GSM Carrier RSSI</w:t>
      </w:r>
      <w:r>
        <w:rPr>
          <w:noProof/>
        </w:rPr>
        <w:tab/>
        <w:t>3863</w:t>
      </w:r>
    </w:p>
    <w:p w14:paraId="044DB3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  <w:lang w:val="it-IT"/>
        </w:rPr>
        <w:lastRenderedPageBreak/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  <w:lang w:val="it-IT"/>
        </w:rPr>
        <w:t>E-UTRAN FDD</w:t>
      </w:r>
      <w:r>
        <w:rPr>
          <w:noProof/>
        </w:rPr>
        <w:tab/>
        <w:t>3863</w:t>
      </w:r>
    </w:p>
    <w:p w14:paraId="33E56C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037463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Requirements</w:t>
      </w:r>
      <w:r>
        <w:rPr>
          <w:noProof/>
        </w:rPr>
        <w:tab/>
        <w:t>3864</w:t>
      </w:r>
    </w:p>
    <w:p w14:paraId="2306D0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TDD</w:t>
      </w:r>
      <w:r>
        <w:rPr>
          <w:noProof/>
        </w:rPr>
        <w:tab/>
        <w:t>3864</w:t>
      </w:r>
    </w:p>
    <w:p w14:paraId="577DFA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Purpose and Environment</w:t>
      </w:r>
      <w:r>
        <w:rPr>
          <w:noProof/>
        </w:rPr>
        <w:tab/>
        <w:t>3864</w:t>
      </w:r>
    </w:p>
    <w:p w14:paraId="16F303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Requirements</w:t>
      </w:r>
      <w:r>
        <w:rPr>
          <w:noProof/>
        </w:rPr>
        <w:tab/>
        <w:t>3866</w:t>
      </w:r>
    </w:p>
    <w:p w14:paraId="03C7573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UE Rx </w:t>
      </w:r>
      <w:r w:rsidRPr="003E52FD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3867</w:t>
      </w:r>
    </w:p>
    <w:p w14:paraId="1168C9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UE Rx </w:t>
      </w:r>
      <w:r w:rsidRPr="003E52F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7BF867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03A0DC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4D42A1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103791F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 TDD UE Rx </w:t>
      </w:r>
      <w:r w:rsidRPr="003E52F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3869</w:t>
      </w:r>
    </w:p>
    <w:p w14:paraId="3EE864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74519D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7A1082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3871</w:t>
      </w:r>
    </w:p>
    <w:p w14:paraId="66602C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3871</w:t>
      </w:r>
    </w:p>
    <w:p w14:paraId="12A976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0A3A32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3871</w:t>
      </w:r>
    </w:p>
    <w:p w14:paraId="75AD2A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3874</w:t>
      </w:r>
    </w:p>
    <w:p w14:paraId="0F50FF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3874</w:t>
      </w:r>
    </w:p>
    <w:p w14:paraId="31722D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3874</w:t>
      </w:r>
    </w:p>
    <w:p w14:paraId="04549C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3874</w:t>
      </w:r>
    </w:p>
    <w:p w14:paraId="3D0B1B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3877</w:t>
      </w:r>
    </w:p>
    <w:p w14:paraId="6E2F71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</w:t>
      </w:r>
      <w:r w:rsidRPr="003E52FD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3877</w:t>
      </w:r>
    </w:p>
    <w:p w14:paraId="2D30E4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3877</w:t>
      </w:r>
    </w:p>
    <w:p w14:paraId="47ABED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3877</w:t>
      </w:r>
    </w:p>
    <w:p w14:paraId="29C30D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3AE91A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3880</w:t>
      </w:r>
    </w:p>
    <w:p w14:paraId="1BAC58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3880</w:t>
      </w:r>
    </w:p>
    <w:p w14:paraId="3DBED4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3880</w:t>
      </w:r>
    </w:p>
    <w:p w14:paraId="5CED96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3883</w:t>
      </w:r>
    </w:p>
    <w:p w14:paraId="21C474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3883</w:t>
      </w:r>
    </w:p>
    <w:p w14:paraId="08B010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6581C1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3DF943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EA79A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3885</w:t>
      </w:r>
    </w:p>
    <w:p w14:paraId="1ED269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09353C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5A6C35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045467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3886</w:t>
      </w:r>
    </w:p>
    <w:p w14:paraId="3505D7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3C367E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3886</w:t>
      </w:r>
    </w:p>
    <w:p w14:paraId="11AA04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4276317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</w:t>
      </w:r>
      <w:r>
        <w:rPr>
          <w:noProof/>
        </w:rPr>
        <w:tab/>
        <w:t>3888</w:t>
      </w:r>
    </w:p>
    <w:p w14:paraId="4B5549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3888</w:t>
      </w:r>
    </w:p>
    <w:p w14:paraId="21FB0D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3736AE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3890</w:t>
      </w:r>
    </w:p>
    <w:p w14:paraId="47DFB4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3890</w:t>
      </w:r>
    </w:p>
    <w:p w14:paraId="6C1E2B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3891</w:t>
      </w:r>
    </w:p>
    <w:p w14:paraId="5C6F73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3ABC2E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603FFA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3894</w:t>
      </w:r>
    </w:p>
    <w:p w14:paraId="118070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FDD-FDD RSTD inter frequency case</w:t>
      </w:r>
      <w:r>
        <w:rPr>
          <w:noProof/>
        </w:rPr>
        <w:tab/>
        <w:t>3895</w:t>
      </w:r>
    </w:p>
    <w:p w14:paraId="076F6E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3895</w:t>
      </w:r>
    </w:p>
    <w:p w14:paraId="58F57D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3897</w:t>
      </w:r>
    </w:p>
    <w:p w14:paraId="5CDA6A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3897</w:t>
      </w:r>
    </w:p>
    <w:p w14:paraId="423E87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TDD-TDD RSTD inter frequency case</w:t>
      </w:r>
      <w:r>
        <w:rPr>
          <w:noProof/>
        </w:rPr>
        <w:tab/>
        <w:t>3898</w:t>
      </w:r>
    </w:p>
    <w:p w14:paraId="73DAFF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33981E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3900</w:t>
      </w:r>
    </w:p>
    <w:p w14:paraId="6DE84E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3900</w:t>
      </w:r>
    </w:p>
    <w:p w14:paraId="042AD2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3901</w:t>
      </w:r>
    </w:p>
    <w:p w14:paraId="79EB46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520761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003B80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3903</w:t>
      </w:r>
    </w:p>
    <w:p w14:paraId="05C3F0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3903</w:t>
      </w:r>
    </w:p>
    <w:p w14:paraId="48FD53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39806EA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3906</w:t>
      </w:r>
    </w:p>
    <w:p w14:paraId="0F20C2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76C307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33160C4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3907</w:t>
      </w:r>
    </w:p>
    <w:p w14:paraId="6FE24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55C33C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3DF8E1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3908</w:t>
      </w:r>
    </w:p>
    <w:p w14:paraId="0FF560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5392DE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446F90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3909</w:t>
      </w:r>
    </w:p>
    <w:p w14:paraId="07036B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29309A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489CCF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3910</w:t>
      </w:r>
    </w:p>
    <w:p w14:paraId="42BFCC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5327C0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370850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3911</w:t>
      </w:r>
    </w:p>
    <w:p w14:paraId="550E40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1ECF05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0706E3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3912</w:t>
      </w:r>
    </w:p>
    <w:p w14:paraId="2E5155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0138A1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748A14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3913</w:t>
      </w:r>
    </w:p>
    <w:p w14:paraId="703F79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3913</w:t>
      </w:r>
    </w:p>
    <w:p w14:paraId="4E1529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3920</w:t>
      </w:r>
    </w:p>
    <w:p w14:paraId="1CE0D6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3920</w:t>
      </w:r>
    </w:p>
    <w:p w14:paraId="787FFD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3920</w:t>
      </w:r>
    </w:p>
    <w:p w14:paraId="61375A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3926</w:t>
      </w:r>
    </w:p>
    <w:p w14:paraId="23AA6F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3926</w:t>
      </w:r>
    </w:p>
    <w:p w14:paraId="5C82A3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3926</w:t>
      </w:r>
    </w:p>
    <w:p w14:paraId="1ABF01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3929</w:t>
      </w:r>
    </w:p>
    <w:p w14:paraId="2CB537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3929</w:t>
      </w:r>
    </w:p>
    <w:p w14:paraId="3F1805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3929</w:t>
      </w:r>
    </w:p>
    <w:p w14:paraId="179603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3932</w:t>
      </w:r>
    </w:p>
    <w:p w14:paraId="71157B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3932</w:t>
      </w:r>
    </w:p>
    <w:p w14:paraId="601D58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3932</w:t>
      </w:r>
    </w:p>
    <w:p w14:paraId="60DD6B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3935</w:t>
      </w:r>
    </w:p>
    <w:p w14:paraId="2964BB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3935</w:t>
      </w:r>
    </w:p>
    <w:p w14:paraId="1879A2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3935</w:t>
      </w:r>
    </w:p>
    <w:p w14:paraId="0D4B69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3938</w:t>
      </w:r>
    </w:p>
    <w:p w14:paraId="211943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3938</w:t>
      </w:r>
    </w:p>
    <w:p w14:paraId="614381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3938</w:t>
      </w:r>
    </w:p>
    <w:p w14:paraId="75CDDB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3941</w:t>
      </w:r>
    </w:p>
    <w:p w14:paraId="757669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3942</w:t>
      </w:r>
    </w:p>
    <w:p w14:paraId="5AA7AF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3942</w:t>
      </w:r>
    </w:p>
    <w:p w14:paraId="6E169E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3945</w:t>
      </w:r>
    </w:p>
    <w:p w14:paraId="74BD141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3946</w:t>
      </w:r>
    </w:p>
    <w:p w14:paraId="14B837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3946</w:t>
      </w:r>
    </w:p>
    <w:p w14:paraId="7A29B9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2DC027E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3950</w:t>
      </w:r>
    </w:p>
    <w:p w14:paraId="3FC755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5D30C3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3953</w:t>
      </w:r>
    </w:p>
    <w:p w14:paraId="32B959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3953</w:t>
      </w:r>
    </w:p>
    <w:p w14:paraId="0BAEE8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3953</w:t>
      </w:r>
    </w:p>
    <w:p w14:paraId="502B65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2BEB6E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3958</w:t>
      </w:r>
    </w:p>
    <w:p w14:paraId="0205EE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389800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3A53084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3962</w:t>
      </w:r>
    </w:p>
    <w:p w14:paraId="1E70FB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6F7440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59D711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3964</w:t>
      </w:r>
    </w:p>
    <w:p w14:paraId="2ACDC9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33A9C2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3967</w:t>
      </w:r>
    </w:p>
    <w:p w14:paraId="1286E0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3967</w:t>
      </w:r>
    </w:p>
    <w:p w14:paraId="5B528A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3967</w:t>
      </w:r>
    </w:p>
    <w:p w14:paraId="08A637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3970</w:t>
      </w:r>
    </w:p>
    <w:p w14:paraId="6BB75C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3970</w:t>
      </w:r>
    </w:p>
    <w:p w14:paraId="74547C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3970</w:t>
      </w:r>
    </w:p>
    <w:p w14:paraId="6840CE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3974</w:t>
      </w:r>
    </w:p>
    <w:p w14:paraId="194288E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3975</w:t>
      </w:r>
    </w:p>
    <w:p w14:paraId="288A6D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3975</w:t>
      </w:r>
    </w:p>
    <w:p w14:paraId="61918C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3978</w:t>
      </w:r>
    </w:p>
    <w:p w14:paraId="27CCD7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3979</w:t>
      </w:r>
    </w:p>
    <w:p w14:paraId="7866C4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3979</w:t>
      </w:r>
    </w:p>
    <w:p w14:paraId="199765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3983</w:t>
      </w:r>
    </w:p>
    <w:p w14:paraId="60227D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3983</w:t>
      </w:r>
    </w:p>
    <w:p w14:paraId="263456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3983</w:t>
      </w:r>
    </w:p>
    <w:p w14:paraId="40E0F0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3986</w:t>
      </w:r>
    </w:p>
    <w:p w14:paraId="108078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3986</w:t>
      </w:r>
    </w:p>
    <w:p w14:paraId="2B8E1C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3986</w:t>
      </w:r>
    </w:p>
    <w:p w14:paraId="05E64F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3989</w:t>
      </w:r>
    </w:p>
    <w:p w14:paraId="6F72A4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3989</w:t>
      </w:r>
    </w:p>
    <w:p w14:paraId="1C2DC2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3989</w:t>
      </w:r>
    </w:p>
    <w:p w14:paraId="228607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3992</w:t>
      </w:r>
    </w:p>
    <w:p w14:paraId="0AED09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3992</w:t>
      </w:r>
    </w:p>
    <w:p w14:paraId="429B84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3992</w:t>
      </w:r>
    </w:p>
    <w:p w14:paraId="63382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3995</w:t>
      </w:r>
    </w:p>
    <w:p w14:paraId="7D093A9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3995</w:t>
      </w:r>
    </w:p>
    <w:p w14:paraId="661A069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3995</w:t>
      </w:r>
    </w:p>
    <w:p w14:paraId="0F7C28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3995</w:t>
      </w:r>
    </w:p>
    <w:p w14:paraId="291A2A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3995</w:t>
      </w:r>
    </w:p>
    <w:p w14:paraId="6BDC98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08DD2F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3998</w:t>
      </w:r>
    </w:p>
    <w:p w14:paraId="287ED5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24CA26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7A3D28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173C434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</w:t>
      </w:r>
      <w:r>
        <w:rPr>
          <w:noProof/>
        </w:rPr>
        <w:tab/>
        <w:t>4000</w:t>
      </w:r>
    </w:p>
    <w:p w14:paraId="7DEE0C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4000</w:t>
      </w:r>
    </w:p>
    <w:p w14:paraId="30693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502780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16770A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4002</w:t>
      </w:r>
    </w:p>
    <w:p w14:paraId="6FCE30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5430E5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72DD8E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38AA64F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 RSSI</w:t>
      </w:r>
      <w:r>
        <w:rPr>
          <w:noProof/>
        </w:rPr>
        <w:tab/>
        <w:t>4002</w:t>
      </w:r>
    </w:p>
    <w:p w14:paraId="7BF11F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4002</w:t>
      </w:r>
    </w:p>
    <w:p w14:paraId="6C53E4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4002</w:t>
      </w:r>
    </w:p>
    <w:p w14:paraId="6983F7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4002</w:t>
      </w:r>
    </w:p>
    <w:p w14:paraId="06B707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4005</w:t>
      </w:r>
    </w:p>
    <w:p w14:paraId="369E24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4005</w:t>
      </w:r>
    </w:p>
    <w:p w14:paraId="6BEA2A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4005</w:t>
      </w:r>
    </w:p>
    <w:p w14:paraId="116669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4005</w:t>
      </w:r>
    </w:p>
    <w:p w14:paraId="20D6FD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4008</w:t>
      </w:r>
    </w:p>
    <w:p w14:paraId="72C1D2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4008</w:t>
      </w:r>
    </w:p>
    <w:p w14:paraId="10B018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4008</w:t>
      </w:r>
    </w:p>
    <w:p w14:paraId="4EB6E9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4008</w:t>
      </w:r>
    </w:p>
    <w:p w14:paraId="5A34E9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4011</w:t>
      </w:r>
    </w:p>
    <w:p w14:paraId="3AF6F5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4011</w:t>
      </w:r>
    </w:p>
    <w:p w14:paraId="2F40E8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4011</w:t>
      </w:r>
    </w:p>
    <w:p w14:paraId="681EC2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4011</w:t>
      </w:r>
    </w:p>
    <w:p w14:paraId="7F29C0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4014</w:t>
      </w:r>
    </w:p>
    <w:p w14:paraId="7FCE324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</w:t>
      </w:r>
      <w:r>
        <w:rPr>
          <w:noProof/>
        </w:rPr>
        <w:tab/>
        <w:t>4014</w:t>
      </w:r>
    </w:p>
    <w:p w14:paraId="246C9E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Case</w:t>
      </w:r>
      <w:r>
        <w:rPr>
          <w:noProof/>
        </w:rPr>
        <w:tab/>
        <w:t>4014</w:t>
      </w:r>
    </w:p>
    <w:p w14:paraId="761898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4014</w:t>
      </w:r>
    </w:p>
    <w:p w14:paraId="28ABA4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4014</w:t>
      </w:r>
    </w:p>
    <w:p w14:paraId="5BC458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4017</w:t>
      </w:r>
    </w:p>
    <w:p w14:paraId="1694A5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Case</w:t>
      </w:r>
      <w:r>
        <w:rPr>
          <w:noProof/>
        </w:rPr>
        <w:tab/>
        <w:t>4017</w:t>
      </w:r>
    </w:p>
    <w:p w14:paraId="5FA140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482FE8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4017</w:t>
      </w:r>
    </w:p>
    <w:p w14:paraId="70E770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4020</w:t>
      </w:r>
    </w:p>
    <w:p w14:paraId="79E050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4020</w:t>
      </w:r>
    </w:p>
    <w:p w14:paraId="2D8B95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4020</w:t>
      </w:r>
    </w:p>
    <w:p w14:paraId="5F0210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4020</w:t>
      </w:r>
    </w:p>
    <w:p w14:paraId="6D4707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58E48D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4023</w:t>
      </w:r>
    </w:p>
    <w:p w14:paraId="531ED7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4023</w:t>
      </w:r>
    </w:p>
    <w:p w14:paraId="61342C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4023</w:t>
      </w:r>
    </w:p>
    <w:p w14:paraId="29A9A4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4027</w:t>
      </w:r>
    </w:p>
    <w:p w14:paraId="6C14CA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4028</w:t>
      </w:r>
    </w:p>
    <w:p w14:paraId="74B8BE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4028</w:t>
      </w:r>
    </w:p>
    <w:p w14:paraId="6E6AA8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4028</w:t>
      </w:r>
    </w:p>
    <w:p w14:paraId="0CD13C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4034</w:t>
      </w:r>
    </w:p>
    <w:p w14:paraId="51FDAC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4034</w:t>
      </w:r>
    </w:p>
    <w:p w14:paraId="0BBCD4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4034</w:t>
      </w:r>
    </w:p>
    <w:p w14:paraId="6643EF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4034</w:t>
      </w:r>
    </w:p>
    <w:p w14:paraId="57409E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4038</w:t>
      </w:r>
    </w:p>
    <w:p w14:paraId="64FF88E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4038</w:t>
      </w:r>
    </w:p>
    <w:p w14:paraId="3A338D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4038</w:t>
      </w:r>
    </w:p>
    <w:p w14:paraId="66C4D5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2836E0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5C49DB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187877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4040</w:t>
      </w:r>
    </w:p>
    <w:p w14:paraId="608F59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66698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58F30B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7F19A9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4041</w:t>
      </w:r>
    </w:p>
    <w:p w14:paraId="168FD7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4041</w:t>
      </w:r>
    </w:p>
    <w:p w14:paraId="275687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4041</w:t>
      </w:r>
    </w:p>
    <w:p w14:paraId="3D9AE8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4042</w:t>
      </w:r>
    </w:p>
    <w:p w14:paraId="7AE637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4042</w:t>
      </w:r>
    </w:p>
    <w:p w14:paraId="6CF737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4042</w:t>
      </w:r>
    </w:p>
    <w:p w14:paraId="632AFB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4042</w:t>
      </w:r>
    </w:p>
    <w:p w14:paraId="02ED6F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69D3871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4066</w:t>
      </w:r>
    </w:p>
    <w:p w14:paraId="72F20D9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4066</w:t>
      </w:r>
    </w:p>
    <w:p w14:paraId="4B0140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0A2134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36F634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4068</w:t>
      </w:r>
    </w:p>
    <w:p w14:paraId="1E5310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4068</w:t>
      </w:r>
    </w:p>
    <w:p w14:paraId="73A556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28FA281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4069</w:t>
      </w:r>
    </w:p>
    <w:p w14:paraId="1FE122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4069</w:t>
      </w:r>
    </w:p>
    <w:p w14:paraId="1AF24C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5C79E7F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4072</w:t>
      </w:r>
    </w:p>
    <w:p w14:paraId="4BC5844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736FF6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2959F99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4074</w:t>
      </w:r>
    </w:p>
    <w:p w14:paraId="7BCA028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4074</w:t>
      </w:r>
    </w:p>
    <w:p w14:paraId="0FCFF6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384260B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6585E19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Interruptions due to V2V sidelink communication</w:t>
      </w:r>
      <w:r>
        <w:rPr>
          <w:noProof/>
        </w:rPr>
        <w:tab/>
        <w:t>4075</w:t>
      </w:r>
    </w:p>
    <w:p w14:paraId="5C2B46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0333DA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773FF5E9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A.12</w:t>
      </w:r>
      <w:r>
        <w:rPr>
          <w:noProof/>
        </w:rPr>
        <w:tab/>
        <w:t>4077</w:t>
      </w:r>
    </w:p>
    <w:p w14:paraId="6BC9F4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4077</w:t>
      </w:r>
    </w:p>
    <w:p w14:paraId="3DBFDD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4077</w:t>
      </w:r>
    </w:p>
    <w:p w14:paraId="049580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766EED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188D2F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4079</w:t>
      </w:r>
    </w:p>
    <w:p w14:paraId="7B5530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0E39E9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5EB5BB9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4080</w:t>
      </w:r>
    </w:p>
    <w:p w14:paraId="7CE9DE4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4080</w:t>
      </w:r>
    </w:p>
    <w:p w14:paraId="330034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29D82D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654A32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4082</w:t>
      </w:r>
    </w:p>
    <w:p w14:paraId="6A83FF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4082</w:t>
      </w:r>
    </w:p>
    <w:p w14:paraId="64E276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4083</w:t>
      </w:r>
    </w:p>
    <w:p w14:paraId="5ED9F28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4083</w:t>
      </w:r>
    </w:p>
    <w:p w14:paraId="6A3AF8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4083</w:t>
      </w:r>
    </w:p>
    <w:p w14:paraId="7349A7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4083</w:t>
      </w:r>
    </w:p>
    <w:p w14:paraId="6BB5DC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4086</w:t>
      </w:r>
    </w:p>
    <w:p w14:paraId="3AE378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4087</w:t>
      </w:r>
    </w:p>
    <w:p w14:paraId="438D58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209997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3F61582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4089</w:t>
      </w:r>
    </w:p>
    <w:p w14:paraId="1480CC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2C26CB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675A84F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4091</w:t>
      </w:r>
    </w:p>
    <w:p w14:paraId="16AC7E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728F34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7ADC097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4093</w:t>
      </w:r>
    </w:p>
    <w:p w14:paraId="666558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4093</w:t>
      </w:r>
    </w:p>
    <w:p w14:paraId="5909C0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663240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30DEBF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4095</w:t>
      </w:r>
    </w:p>
    <w:p w14:paraId="6C52A4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396B03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4097</w:t>
      </w:r>
    </w:p>
    <w:p w14:paraId="5979A03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4097</w:t>
      </w:r>
    </w:p>
    <w:p w14:paraId="2A03AA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4097</w:t>
      </w:r>
    </w:p>
    <w:p w14:paraId="69BF58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6CA85E6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4101</w:t>
      </w:r>
    </w:p>
    <w:p w14:paraId="123B15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FDD PCell</w:t>
      </w:r>
      <w:r>
        <w:rPr>
          <w:noProof/>
        </w:rPr>
        <w:tab/>
        <w:t>4101</w:t>
      </w:r>
    </w:p>
    <w:p w14:paraId="7FACEA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279F1F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1E7FA3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4102</w:t>
      </w:r>
    </w:p>
    <w:p w14:paraId="21A70B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4102</w:t>
      </w:r>
    </w:p>
    <w:p w14:paraId="206640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4104</w:t>
      </w:r>
    </w:p>
    <w:p w14:paraId="0DD5BF4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lastRenderedPageBreak/>
        <w:t>A.</w:t>
      </w:r>
      <w:r w:rsidRPr="003E52FD">
        <w:rPr>
          <w:rFonts w:eastAsiaTheme="minorEastAsia"/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4105</w:t>
      </w:r>
    </w:p>
    <w:p w14:paraId="5C17F84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4105</w:t>
      </w:r>
    </w:p>
    <w:p w14:paraId="1E9DCF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4105</w:t>
      </w:r>
    </w:p>
    <w:p w14:paraId="27343B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4105</w:t>
      </w:r>
    </w:p>
    <w:p w14:paraId="19DC2E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4105</w:t>
      </w:r>
    </w:p>
    <w:p w14:paraId="2EFDB9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4106</w:t>
      </w:r>
    </w:p>
    <w:p w14:paraId="56C479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4107</w:t>
      </w:r>
    </w:p>
    <w:p w14:paraId="4A72C8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4107</w:t>
      </w:r>
    </w:p>
    <w:p w14:paraId="30910C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4110</w:t>
      </w:r>
    </w:p>
    <w:p w14:paraId="479562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4110</w:t>
      </w:r>
    </w:p>
    <w:p w14:paraId="48ED9A0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5E3A113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4112</w:t>
      </w:r>
    </w:p>
    <w:p w14:paraId="74B3910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4112</w:t>
      </w:r>
    </w:p>
    <w:p w14:paraId="27CF5A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4112</w:t>
      </w:r>
    </w:p>
    <w:p w14:paraId="58CD4A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4112</w:t>
      </w:r>
    </w:p>
    <w:p w14:paraId="56B521C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7DDDFC4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4824FF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4114</w:t>
      </w:r>
    </w:p>
    <w:p w14:paraId="4E69953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438DDA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33FDE5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4116</w:t>
      </w:r>
    </w:p>
    <w:p w14:paraId="2E489B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4116</w:t>
      </w:r>
    </w:p>
    <w:p w14:paraId="3287580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0D4853D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2AC536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4120</w:t>
      </w:r>
    </w:p>
    <w:p w14:paraId="6AC4B1F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16ECDC9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17D7C1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4123</w:t>
      </w:r>
    </w:p>
    <w:p w14:paraId="4B276F9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4123</w:t>
      </w:r>
    </w:p>
    <w:p w14:paraId="42F0EC1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2F9F02D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4126</w:t>
      </w:r>
    </w:p>
    <w:p w14:paraId="023C67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4126</w:t>
      </w:r>
    </w:p>
    <w:p w14:paraId="625182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4126</w:t>
      </w:r>
    </w:p>
    <w:p w14:paraId="6C046AD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4126</w:t>
      </w:r>
    </w:p>
    <w:p w14:paraId="00834D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4127</w:t>
      </w:r>
    </w:p>
    <w:p w14:paraId="484CF5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4128</w:t>
      </w:r>
    </w:p>
    <w:p w14:paraId="4B7B16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4C0B66E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6C7720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4130</w:t>
      </w:r>
    </w:p>
    <w:p w14:paraId="311F24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4130</w:t>
      </w:r>
    </w:p>
    <w:p w14:paraId="12BEBC3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4131</w:t>
      </w:r>
    </w:p>
    <w:p w14:paraId="3A4835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4132</w:t>
      </w:r>
    </w:p>
    <w:p w14:paraId="7F4676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4132</w:t>
      </w:r>
    </w:p>
    <w:p w14:paraId="4D3B624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4132</w:t>
      </w:r>
    </w:p>
    <w:p w14:paraId="7A36670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4134</w:t>
      </w:r>
    </w:p>
    <w:p w14:paraId="141C6A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4134</w:t>
      </w:r>
    </w:p>
    <w:p w14:paraId="212C295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363A187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4136</w:t>
      </w:r>
    </w:p>
    <w:p w14:paraId="6DC85E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4136</w:t>
      </w:r>
    </w:p>
    <w:p w14:paraId="3AEC77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4136</w:t>
      </w:r>
    </w:p>
    <w:p w14:paraId="1CA6498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4136</w:t>
      </w:r>
    </w:p>
    <w:p w14:paraId="325FA4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A.13.4.3.1.2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4139</w:t>
      </w:r>
    </w:p>
    <w:p w14:paraId="1A2353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4139</w:t>
      </w:r>
    </w:p>
    <w:p w14:paraId="584010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2CC8186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135C71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4142</w:t>
      </w:r>
    </w:p>
    <w:p w14:paraId="5C68AB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368C042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3488BB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4145</w:t>
      </w:r>
    </w:p>
    <w:p w14:paraId="7C906A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4145</w:t>
      </w:r>
    </w:p>
    <w:p w14:paraId="4B497C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4148</w:t>
      </w:r>
    </w:p>
    <w:p w14:paraId="5D2EDE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4148</w:t>
      </w:r>
    </w:p>
    <w:p w14:paraId="6A1838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3E44B00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4151</w:t>
      </w:r>
    </w:p>
    <w:p w14:paraId="6C20E2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4151</w:t>
      </w:r>
    </w:p>
    <w:p w14:paraId="44AF037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0924532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4154</w:t>
      </w:r>
    </w:p>
    <w:p w14:paraId="5195F8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4154</w:t>
      </w:r>
    </w:p>
    <w:p w14:paraId="016ED6B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4154</w:t>
      </w:r>
    </w:p>
    <w:p w14:paraId="143092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2680B9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4157</w:t>
      </w:r>
    </w:p>
    <w:p w14:paraId="3353ACB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4157</w:t>
      </w:r>
    </w:p>
    <w:p w14:paraId="2C14CF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355E490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4160</w:t>
      </w:r>
    </w:p>
    <w:p w14:paraId="7D259EF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4160</w:t>
      </w:r>
    </w:p>
    <w:p w14:paraId="27519D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4160</w:t>
      </w:r>
    </w:p>
    <w:p w14:paraId="010D64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4160</w:t>
      </w:r>
    </w:p>
    <w:p w14:paraId="79E78C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4160</w:t>
      </w:r>
    </w:p>
    <w:p w14:paraId="4315821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2B2B86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4160</w:t>
      </w:r>
    </w:p>
    <w:p w14:paraId="3FE0B6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2AC928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4161</w:t>
      </w:r>
    </w:p>
    <w:p w14:paraId="022D378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1BB8E1F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4161</w:t>
      </w:r>
    </w:p>
    <w:p w14:paraId="1EC2382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1BF0CB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4162</w:t>
      </w:r>
    </w:p>
    <w:p w14:paraId="7FC50B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456527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4163</w:t>
      </w:r>
    </w:p>
    <w:p w14:paraId="54A1A54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584EEC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4164</w:t>
      </w:r>
    </w:p>
    <w:p w14:paraId="66D155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07C5827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4164</w:t>
      </w:r>
    </w:p>
    <w:p w14:paraId="3F2BF93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4165</w:t>
      </w:r>
    </w:p>
    <w:p w14:paraId="150453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4165</w:t>
      </w:r>
    </w:p>
    <w:p w14:paraId="620428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54A1B96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4165</w:t>
      </w:r>
    </w:p>
    <w:p w14:paraId="5B52609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4166</w:t>
      </w:r>
    </w:p>
    <w:p w14:paraId="02502E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A.13.6.2.6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4167</w:t>
      </w:r>
    </w:p>
    <w:p w14:paraId="59229B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4167</w:t>
      </w:r>
    </w:p>
    <w:p w14:paraId="1FC732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4167</w:t>
      </w:r>
    </w:p>
    <w:p w14:paraId="37ECE17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4168</w:t>
      </w:r>
    </w:p>
    <w:p w14:paraId="1592497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t>A.</w:t>
      </w:r>
      <w:r w:rsidRPr="003E52FD">
        <w:rPr>
          <w:rFonts w:eastAsiaTheme="minorEastAsia"/>
          <w:noProof/>
        </w:rPr>
        <w:t>14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 xml:space="preserve">E-UTRAN Standalone Tests for UE Category </w:t>
      </w:r>
      <w:r w:rsidRPr="003E52FD">
        <w:rPr>
          <w:rFonts w:eastAsiaTheme="minorEastAsia"/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4168</w:t>
      </w:r>
    </w:p>
    <w:p w14:paraId="2818BBF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RRC_IDLE state for satellite access</w:t>
      </w:r>
      <w:r>
        <w:rPr>
          <w:noProof/>
        </w:rPr>
        <w:tab/>
        <w:t>4168</w:t>
      </w:r>
    </w:p>
    <w:p w14:paraId="57EF97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4168</w:t>
      </w:r>
    </w:p>
    <w:p w14:paraId="1D94AA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4168</w:t>
      </w:r>
    </w:p>
    <w:p w14:paraId="6B551A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4168</w:t>
      </w:r>
    </w:p>
    <w:p w14:paraId="3AF67A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1CD56E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4171</w:t>
      </w:r>
    </w:p>
    <w:p w14:paraId="4302866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4171</w:t>
      </w:r>
    </w:p>
    <w:p w14:paraId="52EB352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4173</w:t>
      </w:r>
    </w:p>
    <w:p w14:paraId="2462C5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4174</w:t>
      </w:r>
    </w:p>
    <w:p w14:paraId="7C4C136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4174</w:t>
      </w:r>
    </w:p>
    <w:p w14:paraId="0D90676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77DAA0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4177</w:t>
      </w:r>
    </w:p>
    <w:p w14:paraId="194CF5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3875A13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4179</w:t>
      </w:r>
    </w:p>
    <w:p w14:paraId="13B626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4180</w:t>
      </w:r>
    </w:p>
    <w:p w14:paraId="4DEDEC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E-UTRAN handover for satellite access</w:t>
      </w:r>
      <w:r>
        <w:rPr>
          <w:noProof/>
        </w:rPr>
        <w:tab/>
        <w:t>4180</w:t>
      </w:r>
    </w:p>
    <w:p w14:paraId="3B9526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4180</w:t>
      </w:r>
    </w:p>
    <w:p w14:paraId="63FEB90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3E0D159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1702FA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4183</w:t>
      </w:r>
    </w:p>
    <w:p w14:paraId="68468D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75A534E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4184</w:t>
      </w:r>
    </w:p>
    <w:p w14:paraId="5DEB50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4185</w:t>
      </w:r>
    </w:p>
    <w:p w14:paraId="277427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4185</w:t>
      </w:r>
    </w:p>
    <w:p w14:paraId="2E0C48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4186</w:t>
      </w:r>
    </w:p>
    <w:p w14:paraId="284C7B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4187</w:t>
      </w:r>
    </w:p>
    <w:p w14:paraId="191D2F0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4187</w:t>
      </w:r>
    </w:p>
    <w:p w14:paraId="0FA211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578C4C5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 connection mobility control for satellite access</w:t>
      </w:r>
      <w:r>
        <w:rPr>
          <w:noProof/>
        </w:rPr>
        <w:tab/>
        <w:t>4189</w:t>
      </w:r>
    </w:p>
    <w:p w14:paraId="3C5AB96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4189</w:t>
      </w:r>
    </w:p>
    <w:p w14:paraId="7F872C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4189</w:t>
      </w:r>
    </w:p>
    <w:p w14:paraId="7FB7E9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4189</w:t>
      </w:r>
    </w:p>
    <w:p w14:paraId="4D7C7A7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4190</w:t>
      </w:r>
    </w:p>
    <w:p w14:paraId="3B7414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4191</w:t>
      </w:r>
    </w:p>
    <w:p w14:paraId="6F4F054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4191</w:t>
      </w:r>
    </w:p>
    <w:p w14:paraId="458ADBA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4192</w:t>
      </w:r>
    </w:p>
    <w:p w14:paraId="7B193B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4193</w:t>
      </w:r>
    </w:p>
    <w:p w14:paraId="12013A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4193</w:t>
      </w:r>
    </w:p>
    <w:p w14:paraId="54215C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4193</w:t>
      </w:r>
    </w:p>
    <w:p w14:paraId="1EDD4B9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4195</w:t>
      </w:r>
    </w:p>
    <w:p w14:paraId="2AAA6E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4196</w:t>
      </w:r>
    </w:p>
    <w:p w14:paraId="67553B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4196</w:t>
      </w:r>
    </w:p>
    <w:p w14:paraId="4BDEA0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4198</w:t>
      </w:r>
    </w:p>
    <w:p w14:paraId="36B1F4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4200</w:t>
      </w:r>
    </w:p>
    <w:p w14:paraId="6407064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4200</w:t>
      </w:r>
    </w:p>
    <w:p w14:paraId="7C8973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4202</w:t>
      </w:r>
    </w:p>
    <w:p w14:paraId="4019BE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lastRenderedPageBreak/>
        <w:t>A.14.3.2.4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4203</w:t>
      </w:r>
    </w:p>
    <w:p w14:paraId="36BC3FC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4203</w:t>
      </w:r>
    </w:p>
    <w:p w14:paraId="6EE6F20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4205</w:t>
      </w:r>
    </w:p>
    <w:p w14:paraId="2CDF0C3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4207</w:t>
      </w:r>
    </w:p>
    <w:p w14:paraId="03E4A3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transmit timing for satellite access</w:t>
      </w:r>
      <w:r>
        <w:rPr>
          <w:noProof/>
        </w:rPr>
        <w:tab/>
        <w:t>4207</w:t>
      </w:r>
    </w:p>
    <w:p w14:paraId="75717D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4207</w:t>
      </w:r>
    </w:p>
    <w:p w14:paraId="1DF9149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4207</w:t>
      </w:r>
    </w:p>
    <w:p w14:paraId="7796B0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4209</w:t>
      </w:r>
    </w:p>
    <w:p w14:paraId="6B0F55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4210</w:t>
      </w:r>
    </w:p>
    <w:p w14:paraId="465F9A6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4210</w:t>
      </w:r>
    </w:p>
    <w:p w14:paraId="5CB2EAE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56EBAF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4212</w:t>
      </w:r>
    </w:p>
    <w:p w14:paraId="2AB062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4BCF1A8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633962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4214</w:t>
      </w:r>
    </w:p>
    <w:p w14:paraId="2B721D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53DECC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4215</w:t>
      </w:r>
    </w:p>
    <w:p w14:paraId="25494A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4216</w:t>
      </w:r>
    </w:p>
    <w:p w14:paraId="07B271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63BF36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399188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4218</w:t>
      </w:r>
    </w:p>
    <w:p w14:paraId="1F27A5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4218</w:t>
      </w:r>
    </w:p>
    <w:p w14:paraId="4F0FA40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261467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77C514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4220</w:t>
      </w:r>
    </w:p>
    <w:p w14:paraId="5EB0AFE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3B59AB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7A1170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4223</w:t>
      </w:r>
    </w:p>
    <w:p w14:paraId="0A240E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2457B43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53A8BC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4224</w:t>
      </w:r>
    </w:p>
    <w:p w14:paraId="0B4423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5022508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4F78FF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4227</w:t>
      </w:r>
    </w:p>
    <w:p w14:paraId="6FFB09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Theme="minorEastAsia"/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4227</w:t>
      </w:r>
    </w:p>
    <w:p w14:paraId="0CB700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4227</w:t>
      </w:r>
    </w:p>
    <w:p w14:paraId="63A7F4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4230</w:t>
      </w:r>
    </w:p>
    <w:p w14:paraId="3D5E75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4230</w:t>
      </w:r>
    </w:p>
    <w:p w14:paraId="6BC628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2C15D5D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5CB98A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4233</w:t>
      </w:r>
    </w:p>
    <w:p w14:paraId="5507D6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4233</w:t>
      </w:r>
    </w:p>
    <w:p w14:paraId="28C52C5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4236</w:t>
      </w:r>
    </w:p>
    <w:p w14:paraId="2F428A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4236</w:t>
      </w:r>
    </w:p>
    <w:p w14:paraId="26C45CD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562BAD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64AB12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4239</w:t>
      </w:r>
    </w:p>
    <w:p w14:paraId="11F8BC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4239</w:t>
      </w:r>
    </w:p>
    <w:p w14:paraId="0E75E6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4242</w:t>
      </w:r>
    </w:p>
    <w:p w14:paraId="5C218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4242</w:t>
      </w:r>
    </w:p>
    <w:p w14:paraId="0DE1040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4242</w:t>
      </w:r>
    </w:p>
    <w:p w14:paraId="0C64A69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4245</w:t>
      </w:r>
    </w:p>
    <w:p w14:paraId="0C578F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A.14.4.3.7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4245</w:t>
      </w:r>
    </w:p>
    <w:p w14:paraId="163288A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4245</w:t>
      </w:r>
    </w:p>
    <w:p w14:paraId="2BB02D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4248</w:t>
      </w:r>
    </w:p>
    <w:p w14:paraId="20D71C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A.14.4.3.8.1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777F65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6D68D8E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4251</w:t>
      </w:r>
    </w:p>
    <w:p w14:paraId="6A55CC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4251</w:t>
      </w:r>
    </w:p>
    <w:p w14:paraId="788EF4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4251</w:t>
      </w:r>
    </w:p>
    <w:p w14:paraId="1F3DA9A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4251</w:t>
      </w:r>
    </w:p>
    <w:p w14:paraId="1BA304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4253</w:t>
      </w:r>
    </w:p>
    <w:p w14:paraId="57F913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4254</w:t>
      </w:r>
    </w:p>
    <w:p w14:paraId="097BB2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4254</w:t>
      </w:r>
    </w:p>
    <w:p w14:paraId="698BAC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4256</w:t>
      </w:r>
    </w:p>
    <w:p w14:paraId="2E6951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4256</w:t>
      </w:r>
    </w:p>
    <w:p w14:paraId="1968BF9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4256</w:t>
      </w:r>
    </w:p>
    <w:p w14:paraId="628AFC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4258</w:t>
      </w:r>
    </w:p>
    <w:p w14:paraId="08F6D2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4259</w:t>
      </w:r>
    </w:p>
    <w:p w14:paraId="0002F73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4259</w:t>
      </w:r>
    </w:p>
    <w:p w14:paraId="0CD3D2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4261</w:t>
      </w:r>
    </w:p>
    <w:p w14:paraId="353B7AD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4261</w:t>
      </w:r>
    </w:p>
    <w:p w14:paraId="45E414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satellite access</w:t>
      </w:r>
      <w:r>
        <w:rPr>
          <w:noProof/>
        </w:rPr>
        <w:tab/>
        <w:t>4261</w:t>
      </w:r>
    </w:p>
    <w:p w14:paraId="59F8C1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4261</w:t>
      </w:r>
    </w:p>
    <w:p w14:paraId="37224BD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4261</w:t>
      </w:r>
    </w:p>
    <w:p w14:paraId="39C55D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parameters</w:t>
      </w:r>
      <w:r>
        <w:rPr>
          <w:noProof/>
        </w:rPr>
        <w:tab/>
        <w:t>4261</w:t>
      </w:r>
    </w:p>
    <w:p w14:paraId="63A056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4264</w:t>
      </w:r>
    </w:p>
    <w:p w14:paraId="19133D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4264</w:t>
      </w:r>
    </w:p>
    <w:p w14:paraId="1218B7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4264</w:t>
      </w:r>
    </w:p>
    <w:p w14:paraId="5932ECB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parameters</w:t>
      </w:r>
      <w:r>
        <w:rPr>
          <w:noProof/>
        </w:rPr>
        <w:tab/>
        <w:t>4264</w:t>
      </w:r>
    </w:p>
    <w:p w14:paraId="11B14DB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4267</w:t>
      </w:r>
    </w:p>
    <w:p w14:paraId="59FFB9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4267</w:t>
      </w:r>
    </w:p>
    <w:p w14:paraId="427A6B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4267</w:t>
      </w:r>
    </w:p>
    <w:p w14:paraId="6D81080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0A1E32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4267</w:t>
      </w:r>
    </w:p>
    <w:p w14:paraId="438C4A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4268</w:t>
      </w:r>
    </w:p>
    <w:p w14:paraId="78098D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4268</w:t>
      </w:r>
    </w:p>
    <w:p w14:paraId="217926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3FD2564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4268</w:t>
      </w:r>
    </w:p>
    <w:p w14:paraId="034480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4269</w:t>
      </w:r>
    </w:p>
    <w:p w14:paraId="75F1CE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4270</w:t>
      </w:r>
    </w:p>
    <w:p w14:paraId="5885A1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19A47B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4271</w:t>
      </w:r>
    </w:p>
    <w:p w14:paraId="562831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4271</w:t>
      </w:r>
    </w:p>
    <w:p w14:paraId="5F0A41A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4271</w:t>
      </w:r>
    </w:p>
    <w:p w14:paraId="2786BE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4272</w:t>
      </w:r>
    </w:p>
    <w:p w14:paraId="774FAB7A" w14:textId="77777777" w:rsidR="00423D4D" w:rsidRDefault="00423D4D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4273</w:t>
      </w:r>
    </w:p>
    <w:p w14:paraId="4672533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4273</w:t>
      </w:r>
    </w:p>
    <w:p w14:paraId="2AEF546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4273</w:t>
      </w:r>
    </w:p>
    <w:p w14:paraId="3A85AA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4273</w:t>
      </w:r>
    </w:p>
    <w:p w14:paraId="34F30A4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4273</w:t>
      </w:r>
    </w:p>
    <w:p w14:paraId="6ADDC01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4275</w:t>
      </w:r>
    </w:p>
    <w:p w14:paraId="581F606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4276</w:t>
      </w:r>
    </w:p>
    <w:p w14:paraId="46C29A8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4276</w:t>
      </w:r>
    </w:p>
    <w:p w14:paraId="32AFD71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4276</w:t>
      </w:r>
    </w:p>
    <w:p w14:paraId="1EDC16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4276</w:t>
      </w:r>
    </w:p>
    <w:p w14:paraId="7C534C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4278</w:t>
      </w:r>
    </w:p>
    <w:p w14:paraId="22A9918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4279</w:t>
      </w:r>
    </w:p>
    <w:p w14:paraId="5E3FC9B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4279</w:t>
      </w:r>
    </w:p>
    <w:p w14:paraId="502A791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4280</w:t>
      </w:r>
    </w:p>
    <w:p w14:paraId="0874AB72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4281</w:t>
      </w:r>
    </w:p>
    <w:p w14:paraId="7EE1F57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4281</w:t>
      </w:r>
    </w:p>
    <w:p w14:paraId="3D9230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4281</w:t>
      </w:r>
    </w:p>
    <w:p w14:paraId="2C4BD12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4282</w:t>
      </w:r>
    </w:p>
    <w:p w14:paraId="73A4779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4282</w:t>
      </w:r>
    </w:p>
    <w:p w14:paraId="078E0B8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4282</w:t>
      </w:r>
    </w:p>
    <w:p w14:paraId="6F5CB16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4283</w:t>
      </w:r>
    </w:p>
    <w:p w14:paraId="520F80B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4283</w:t>
      </w:r>
    </w:p>
    <w:p w14:paraId="37C97EF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4283</w:t>
      </w:r>
    </w:p>
    <w:p w14:paraId="4819849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4284</w:t>
      </w:r>
    </w:p>
    <w:p w14:paraId="1600055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4285</w:t>
      </w:r>
    </w:p>
    <w:p w14:paraId="19D9EA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4285</w:t>
      </w:r>
    </w:p>
    <w:p w14:paraId="57F94E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4285</w:t>
      </w:r>
    </w:p>
    <w:p w14:paraId="123FF7F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4285</w:t>
      </w:r>
    </w:p>
    <w:p w14:paraId="3B1973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4285</w:t>
      </w:r>
    </w:p>
    <w:p w14:paraId="5A65B1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4286</w:t>
      </w:r>
    </w:p>
    <w:p w14:paraId="0A511E7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4286</w:t>
      </w:r>
    </w:p>
    <w:p w14:paraId="650A761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4287</w:t>
      </w:r>
    </w:p>
    <w:p w14:paraId="5D627A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4287</w:t>
      </w:r>
    </w:p>
    <w:p w14:paraId="26070D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4287</w:t>
      </w:r>
    </w:p>
    <w:p w14:paraId="7790D13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4287</w:t>
      </w:r>
    </w:p>
    <w:p w14:paraId="09B6CD0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4289</w:t>
      </w:r>
    </w:p>
    <w:p w14:paraId="44E33E7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4290</w:t>
      </w:r>
    </w:p>
    <w:p w14:paraId="5CDFF6F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4290</w:t>
      </w:r>
    </w:p>
    <w:p w14:paraId="1711D0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4291</w:t>
      </w:r>
    </w:p>
    <w:p w14:paraId="21759AA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4292</w:t>
      </w:r>
    </w:p>
    <w:p w14:paraId="37BA9C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4292</w:t>
      </w:r>
    </w:p>
    <w:p w14:paraId="0D2073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4293</w:t>
      </w:r>
    </w:p>
    <w:p w14:paraId="30FBA53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4293</w:t>
      </w:r>
    </w:p>
    <w:p w14:paraId="40FE96F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4294</w:t>
      </w:r>
    </w:p>
    <w:p w14:paraId="01F21CA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4294</w:t>
      </w:r>
    </w:p>
    <w:p w14:paraId="40412E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4295</w:t>
      </w:r>
    </w:p>
    <w:p w14:paraId="1F9BC85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4295</w:t>
      </w:r>
    </w:p>
    <w:p w14:paraId="3662022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4296</w:t>
      </w:r>
    </w:p>
    <w:p w14:paraId="68F8993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4296</w:t>
      </w:r>
    </w:p>
    <w:p w14:paraId="241B663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4297</w:t>
      </w:r>
    </w:p>
    <w:p w14:paraId="4A2C4602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4297</w:t>
      </w:r>
    </w:p>
    <w:p w14:paraId="1F869D4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4297</w:t>
      </w:r>
    </w:p>
    <w:p w14:paraId="0A4BC15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4298</w:t>
      </w:r>
    </w:p>
    <w:p w14:paraId="17453B0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4298</w:t>
      </w:r>
    </w:p>
    <w:p w14:paraId="55F6C1F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4298</w:t>
      </w:r>
    </w:p>
    <w:p w14:paraId="767B86E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4298</w:t>
      </w:r>
    </w:p>
    <w:p w14:paraId="7BF24C6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4298</w:t>
      </w:r>
    </w:p>
    <w:p w14:paraId="19696C7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4298</w:t>
      </w:r>
    </w:p>
    <w:p w14:paraId="7C73373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4299</w:t>
      </w:r>
    </w:p>
    <w:p w14:paraId="6B195F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4299</w:t>
      </w:r>
    </w:p>
    <w:p w14:paraId="477DA91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4299</w:t>
      </w:r>
    </w:p>
    <w:p w14:paraId="3ACBF0C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4299</w:t>
      </w:r>
    </w:p>
    <w:p w14:paraId="3CE0E8F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4300</w:t>
      </w:r>
    </w:p>
    <w:p w14:paraId="1B555FE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4300</w:t>
      </w:r>
    </w:p>
    <w:p w14:paraId="354D38E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4300</w:t>
      </w:r>
    </w:p>
    <w:p w14:paraId="6E8BAA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4300</w:t>
      </w:r>
    </w:p>
    <w:p w14:paraId="7F2990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4300</w:t>
      </w:r>
    </w:p>
    <w:p w14:paraId="789B69A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4301</w:t>
      </w:r>
    </w:p>
    <w:p w14:paraId="7D3041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4301</w:t>
      </w:r>
    </w:p>
    <w:p w14:paraId="3F58EFC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4301</w:t>
      </w:r>
    </w:p>
    <w:p w14:paraId="51F34F7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4301</w:t>
      </w:r>
    </w:p>
    <w:p w14:paraId="7E3CDF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4301</w:t>
      </w:r>
    </w:p>
    <w:p w14:paraId="004E66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4301</w:t>
      </w:r>
    </w:p>
    <w:p w14:paraId="5AB0066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4302</w:t>
      </w:r>
    </w:p>
    <w:p w14:paraId="2DF198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4302</w:t>
      </w:r>
    </w:p>
    <w:p w14:paraId="2879DF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4302</w:t>
      </w:r>
    </w:p>
    <w:p w14:paraId="6676E7B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4302</w:t>
      </w:r>
    </w:p>
    <w:p w14:paraId="7AA3C07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4302</w:t>
      </w:r>
    </w:p>
    <w:p w14:paraId="771BEB3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4302</w:t>
      </w:r>
    </w:p>
    <w:p w14:paraId="051BE0E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4302</w:t>
      </w:r>
    </w:p>
    <w:p w14:paraId="199070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4302</w:t>
      </w:r>
    </w:p>
    <w:p w14:paraId="554876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4303</w:t>
      </w:r>
    </w:p>
    <w:p w14:paraId="5802A6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4303</w:t>
      </w:r>
    </w:p>
    <w:p w14:paraId="78C260D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4303</w:t>
      </w:r>
    </w:p>
    <w:p w14:paraId="540A18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4303</w:t>
      </w:r>
    </w:p>
    <w:p w14:paraId="225360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4303</w:t>
      </w:r>
    </w:p>
    <w:p w14:paraId="73A7D5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4303</w:t>
      </w:r>
    </w:p>
    <w:p w14:paraId="08C0D70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4304</w:t>
      </w:r>
    </w:p>
    <w:p w14:paraId="690640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4304</w:t>
      </w:r>
    </w:p>
    <w:p w14:paraId="2FE431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4304</w:t>
      </w:r>
    </w:p>
    <w:p w14:paraId="604744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4304</w:t>
      </w:r>
    </w:p>
    <w:p w14:paraId="29259D3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4304</w:t>
      </w:r>
    </w:p>
    <w:p w14:paraId="230E3A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4304</w:t>
      </w:r>
    </w:p>
    <w:p w14:paraId="73E343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4304</w:t>
      </w:r>
    </w:p>
    <w:p w14:paraId="70B2CC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4304</w:t>
      </w:r>
    </w:p>
    <w:p w14:paraId="166A49C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4305</w:t>
      </w:r>
    </w:p>
    <w:p w14:paraId="069D04C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4305</w:t>
      </w:r>
    </w:p>
    <w:p w14:paraId="50CD039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4305</w:t>
      </w:r>
    </w:p>
    <w:p w14:paraId="640F5B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4306</w:t>
      </w:r>
    </w:p>
    <w:p w14:paraId="3C2E493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4306</w:t>
      </w:r>
    </w:p>
    <w:p w14:paraId="56BC0F0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4306</w:t>
      </w:r>
    </w:p>
    <w:p w14:paraId="0798B0D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4306</w:t>
      </w:r>
    </w:p>
    <w:p w14:paraId="07C6192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4306</w:t>
      </w:r>
    </w:p>
    <w:p w14:paraId="55BED0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4307</w:t>
      </w:r>
    </w:p>
    <w:p w14:paraId="1459F27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4307</w:t>
      </w:r>
    </w:p>
    <w:p w14:paraId="59B8A8D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B.4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4307</w:t>
      </w:r>
    </w:p>
    <w:p w14:paraId="1C31E42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4307</w:t>
      </w:r>
    </w:p>
    <w:p w14:paraId="410A477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4307</w:t>
      </w:r>
    </w:p>
    <w:p w14:paraId="4263986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4307</w:t>
      </w:r>
    </w:p>
    <w:p w14:paraId="01D9DB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Inter-band carrier aggregation</w:t>
      </w:r>
      <w:r>
        <w:rPr>
          <w:noProof/>
        </w:rPr>
        <w:tab/>
        <w:t>4307</w:t>
      </w:r>
    </w:p>
    <w:p w14:paraId="1DCFD0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4307</w:t>
      </w:r>
    </w:p>
    <w:p w14:paraId="48780B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4308</w:t>
      </w:r>
    </w:p>
    <w:p w14:paraId="405358F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4308</w:t>
      </w:r>
    </w:p>
    <w:p w14:paraId="588975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4308</w:t>
      </w:r>
    </w:p>
    <w:p w14:paraId="2C77BF3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4308</w:t>
      </w:r>
    </w:p>
    <w:p w14:paraId="08EF60C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4309</w:t>
      </w:r>
    </w:p>
    <w:p w14:paraId="625F48F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4309</w:t>
      </w:r>
    </w:p>
    <w:p w14:paraId="7C7F13C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4310</w:t>
      </w:r>
    </w:p>
    <w:p w14:paraId="3227AB2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4310</w:t>
      </w:r>
    </w:p>
    <w:p w14:paraId="36DD4D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4310</w:t>
      </w:r>
    </w:p>
    <w:p w14:paraId="62FBED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4310</w:t>
      </w:r>
    </w:p>
    <w:p w14:paraId="75E5710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4310</w:t>
      </w:r>
    </w:p>
    <w:p w14:paraId="7E2CFD6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4311</w:t>
      </w:r>
    </w:p>
    <w:p w14:paraId="1F01D0D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4311</w:t>
      </w:r>
    </w:p>
    <w:p w14:paraId="23B607D9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4312</w:t>
      </w:r>
    </w:p>
    <w:p w14:paraId="1957E2B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4312</w:t>
      </w:r>
    </w:p>
    <w:p w14:paraId="5BA0E92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4313</w:t>
      </w:r>
    </w:p>
    <w:p w14:paraId="471E8917" w14:textId="77777777" w:rsidR="00423D4D" w:rsidRDefault="00423D4D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C (informative): Change history:</w:t>
      </w:r>
      <w:r>
        <w:rPr>
          <w:noProof/>
        </w:rPr>
        <w:tab/>
        <w:t>4313</w:t>
      </w:r>
    </w:p>
    <w:p w14:paraId="6B7D5F00" w14:textId="797E0919" w:rsidR="00080512" w:rsidRPr="004D3578" w:rsidRDefault="00AF2FE8">
      <w:r>
        <w:rPr>
          <w:noProof/>
          <w:sz w:val="22"/>
        </w:rPr>
        <w:fldChar w:fldCharType="end"/>
      </w:r>
    </w:p>
    <w:p w14:paraId="43B27F4E" w14:textId="18907084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020BE8">
        <w:rPr>
          <w:noProof/>
        </w:rPr>
        <w:instrText>5</w:instrText>
      </w:r>
      <w:r w:rsidR="00B479FE">
        <w:rPr>
          <w:noProof/>
        </w:rPr>
        <w:instrText>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020BE8">
        <w:rPr>
          <w:noProof/>
        </w:rPr>
        <w:instrText>5</w:instrText>
      </w:r>
      <w:r w:rsidR="00B479FE">
        <w:rPr>
          <w:noProof/>
        </w:rPr>
        <w:instrText>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020BE8">
        <w:rPr>
          <w:noProof/>
        </w:rPr>
        <w:instrText>5</w:instrText>
      </w:r>
      <w:r w:rsidR="00B479FE">
        <w:rPr>
          <w:noProof/>
        </w:rPr>
        <w:instrText>0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997EB6">
        <w:rPr>
          <w:noProof/>
        </w:rPr>
        <w:instrText>i</w:instrText>
      </w:r>
      <w:r w:rsidR="00020BE8">
        <w:rPr>
          <w:noProof/>
        </w:rPr>
        <w:instrText>5</w:instrText>
      </w:r>
      <w:r w:rsidR="00B479FE">
        <w:rPr>
          <w:noProof/>
        </w:rPr>
        <w:instrText>0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020BE8">
        <w:rPr>
          <w:noProof/>
        </w:rPr>
        <w:instrText>5</w:instrText>
      </w:r>
      <w:r w:rsidR="00B479FE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4594E" w14:textId="77777777" w:rsidR="00BD61D6" w:rsidRDefault="00BD61D6">
      <w:r>
        <w:separator/>
      </w:r>
    </w:p>
  </w:endnote>
  <w:endnote w:type="continuationSeparator" w:id="0">
    <w:p w14:paraId="4CA5C3B4" w14:textId="77777777" w:rsidR="00BD61D6" w:rsidRDefault="00BD6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C4EAA" w14:textId="77777777" w:rsidR="00BD61D6" w:rsidRDefault="00BD61D6">
      <w:r>
        <w:separator/>
      </w:r>
    </w:p>
  </w:footnote>
  <w:footnote w:type="continuationSeparator" w:id="0">
    <w:p w14:paraId="6BAB7510" w14:textId="77777777" w:rsidR="00BD61D6" w:rsidRDefault="00BD6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6B07829C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20BE8">
      <w:rPr>
        <w:rFonts w:ascii="Arial" w:hAnsi="Arial" w:cs="Arial"/>
        <w:b/>
        <w:noProof/>
        <w:sz w:val="18"/>
        <w:szCs w:val="18"/>
      </w:rPr>
      <w:t>3GPP TS 36.133 V18.5.0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6ADE4AA9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20BE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B3B05"/>
    <w:rsid w:val="000C47C3"/>
    <w:rsid w:val="000C63C2"/>
    <w:rsid w:val="000D58AB"/>
    <w:rsid w:val="000D6668"/>
    <w:rsid w:val="000E61B4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E00EE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23D4D"/>
    <w:rsid w:val="004345EC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F0F4A"/>
    <w:rsid w:val="008028A4"/>
    <w:rsid w:val="00806ADF"/>
    <w:rsid w:val="00830747"/>
    <w:rsid w:val="0085144B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479FE"/>
    <w:rsid w:val="00B74237"/>
    <w:rsid w:val="00B93086"/>
    <w:rsid w:val="00BA19ED"/>
    <w:rsid w:val="00BA4B8D"/>
    <w:rsid w:val="00BB7024"/>
    <w:rsid w:val="00BC0F7D"/>
    <w:rsid w:val="00BC3769"/>
    <w:rsid w:val="00BD61D6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5602A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7BD5"/>
    <w:rsid w:val="00EA15B0"/>
    <w:rsid w:val="00EA5EA7"/>
    <w:rsid w:val="00EB6870"/>
    <w:rsid w:val="00EC0B0D"/>
    <w:rsid w:val="00EC4A25"/>
    <w:rsid w:val="00EC4C3B"/>
    <w:rsid w:val="00EF3B5C"/>
    <w:rsid w:val="00F025A2"/>
    <w:rsid w:val="00F02F14"/>
    <w:rsid w:val="00F04712"/>
    <w:rsid w:val="00F13360"/>
    <w:rsid w:val="00F165C5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102</Pages>
  <Words>45107</Words>
  <Characters>279926</Characters>
  <Application>Microsoft Office Word</Application>
  <DocSecurity>0</DocSecurity>
  <Lines>2332</Lines>
  <Paragraphs>648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324385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1166</cp:lastModifiedBy>
  <cp:revision>40</cp:revision>
  <cp:lastPrinted>2019-02-25T14:05:00Z</cp:lastPrinted>
  <dcterms:created xsi:type="dcterms:W3CDTF">2021-09-30T15:24:00Z</dcterms:created>
  <dcterms:modified xsi:type="dcterms:W3CDTF">2024-04-03T11:43:00Z</dcterms:modified>
</cp:coreProperties>
</file>