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6C67DC19"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3059C1">
        <w:rPr>
          <w:noProof w:val="0"/>
        </w:rPr>
        <w:t>9</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r w:rsidR="003059C1">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388E7736" w14:textId="28CE2A68" w:rsidR="00E31AD6" w:rsidRDefault="00937E15">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B05283">
        <w:rPr>
          <w:color w:val="FF0000"/>
        </w:rPr>
        <w:instrText xml:space="preserve"> TOC \o "1-9" </w:instrText>
      </w:r>
      <w:r>
        <w:rPr>
          <w:color w:val="FF0000"/>
        </w:rPr>
        <w:fldChar w:fldCharType="separate"/>
      </w:r>
      <w:r w:rsidR="00E31AD6" w:rsidRPr="00EE7680">
        <w:rPr>
          <w:color w:val="000000"/>
        </w:rPr>
        <w:t>Foreword</w:t>
      </w:r>
      <w:r w:rsidR="00E31AD6">
        <w:tab/>
      </w:r>
      <w:r w:rsidR="00E31AD6">
        <w:fldChar w:fldCharType="begin" w:fldLock="1"/>
      </w:r>
      <w:r w:rsidR="00E31AD6">
        <w:instrText xml:space="preserve"> PAGEREF _Toc162111851 \h </w:instrText>
      </w:r>
      <w:r w:rsidR="00E31AD6">
        <w:fldChar w:fldCharType="separate"/>
      </w:r>
      <w:r w:rsidR="00E31AD6">
        <w:t>6</w:t>
      </w:r>
      <w:r w:rsidR="00E31AD6">
        <w:fldChar w:fldCharType="end"/>
      </w:r>
    </w:p>
    <w:p w14:paraId="4C802663" w14:textId="467734EC"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1</w:t>
      </w:r>
      <w:r>
        <w:rPr>
          <w:rFonts w:asciiTheme="minorHAnsi" w:eastAsiaTheme="minorEastAsia" w:hAnsiTheme="minorHAnsi" w:cstheme="minorBidi"/>
          <w:kern w:val="2"/>
          <w:szCs w:val="22"/>
          <w:lang w:eastAsia="en-GB"/>
          <w14:ligatures w14:val="standardContextual"/>
        </w:rPr>
        <w:tab/>
      </w:r>
      <w:r w:rsidRPr="00EE7680">
        <w:rPr>
          <w:color w:val="000000"/>
        </w:rPr>
        <w:t>Scope</w:t>
      </w:r>
      <w:r>
        <w:tab/>
      </w:r>
      <w:r>
        <w:fldChar w:fldCharType="begin" w:fldLock="1"/>
      </w:r>
      <w:r>
        <w:instrText xml:space="preserve"> PAGEREF _Toc162111852 \h </w:instrText>
      </w:r>
      <w:r>
        <w:fldChar w:fldCharType="separate"/>
      </w:r>
      <w:r>
        <w:t>7</w:t>
      </w:r>
      <w:r>
        <w:fldChar w:fldCharType="end"/>
      </w:r>
    </w:p>
    <w:p w14:paraId="6B4D80A6" w14:textId="555C0154"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2</w:t>
      </w:r>
      <w:r>
        <w:rPr>
          <w:rFonts w:asciiTheme="minorHAnsi" w:eastAsiaTheme="minorEastAsia" w:hAnsiTheme="minorHAnsi" w:cstheme="minorBidi"/>
          <w:kern w:val="2"/>
          <w:szCs w:val="22"/>
          <w:lang w:eastAsia="en-GB"/>
          <w14:ligatures w14:val="standardContextual"/>
        </w:rPr>
        <w:tab/>
      </w:r>
      <w:r w:rsidRPr="00EE7680">
        <w:rPr>
          <w:color w:val="000000"/>
        </w:rPr>
        <w:t>References</w:t>
      </w:r>
      <w:r>
        <w:tab/>
      </w:r>
      <w:r>
        <w:fldChar w:fldCharType="begin" w:fldLock="1"/>
      </w:r>
      <w:r>
        <w:instrText xml:space="preserve"> PAGEREF _Toc162111853 \h </w:instrText>
      </w:r>
      <w:r>
        <w:fldChar w:fldCharType="separate"/>
      </w:r>
      <w:r>
        <w:t>7</w:t>
      </w:r>
      <w:r>
        <w:fldChar w:fldCharType="end"/>
      </w:r>
    </w:p>
    <w:p w14:paraId="174D5499" w14:textId="07239686"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3</w:t>
      </w:r>
      <w:r>
        <w:rPr>
          <w:rFonts w:asciiTheme="minorHAnsi" w:eastAsiaTheme="minorEastAsia" w:hAnsiTheme="minorHAnsi" w:cstheme="minorBidi"/>
          <w:kern w:val="2"/>
          <w:szCs w:val="22"/>
          <w:lang w:eastAsia="en-GB"/>
          <w14:ligatures w14:val="standardContextual"/>
        </w:rPr>
        <w:tab/>
      </w:r>
      <w:r w:rsidRPr="00EE7680">
        <w:rPr>
          <w:color w:val="000000"/>
        </w:rPr>
        <w:t>Definitions, symbols and abbreviations</w:t>
      </w:r>
      <w:r>
        <w:tab/>
      </w:r>
      <w:r>
        <w:fldChar w:fldCharType="begin" w:fldLock="1"/>
      </w:r>
      <w:r>
        <w:instrText xml:space="preserve"> PAGEREF _Toc162111854 \h </w:instrText>
      </w:r>
      <w:r>
        <w:fldChar w:fldCharType="separate"/>
      </w:r>
      <w:r>
        <w:t>8</w:t>
      </w:r>
      <w:r>
        <w:fldChar w:fldCharType="end"/>
      </w:r>
    </w:p>
    <w:p w14:paraId="0CB32177" w14:textId="639DFE0F"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3.1</w:t>
      </w:r>
      <w:r>
        <w:rPr>
          <w:rFonts w:asciiTheme="minorHAnsi" w:eastAsiaTheme="minorEastAsia" w:hAnsiTheme="minorHAnsi" w:cstheme="minorBidi"/>
          <w:kern w:val="2"/>
          <w:sz w:val="22"/>
          <w:szCs w:val="22"/>
          <w:lang w:eastAsia="en-GB"/>
          <w14:ligatures w14:val="standardContextual"/>
        </w:rPr>
        <w:tab/>
      </w:r>
      <w:r w:rsidRPr="00EE7680">
        <w:rPr>
          <w:color w:val="000000"/>
        </w:rPr>
        <w:t>Definitions</w:t>
      </w:r>
      <w:r>
        <w:tab/>
      </w:r>
      <w:r>
        <w:fldChar w:fldCharType="begin" w:fldLock="1"/>
      </w:r>
      <w:r>
        <w:instrText xml:space="preserve"> PAGEREF _Toc162111855 \h </w:instrText>
      </w:r>
      <w:r>
        <w:fldChar w:fldCharType="separate"/>
      </w:r>
      <w:r>
        <w:t>8</w:t>
      </w:r>
      <w:r>
        <w:fldChar w:fldCharType="end"/>
      </w:r>
    </w:p>
    <w:p w14:paraId="4F178854" w14:textId="5C08CDD9"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3.2</w:t>
      </w:r>
      <w:r>
        <w:rPr>
          <w:rFonts w:asciiTheme="minorHAnsi" w:eastAsiaTheme="minorEastAsia" w:hAnsiTheme="minorHAnsi" w:cstheme="minorBidi"/>
          <w:kern w:val="2"/>
          <w:sz w:val="22"/>
          <w:szCs w:val="22"/>
          <w:lang w:eastAsia="en-GB"/>
          <w14:ligatures w14:val="standardContextual"/>
        </w:rPr>
        <w:tab/>
      </w:r>
      <w:r w:rsidRPr="00EE7680">
        <w:rPr>
          <w:color w:val="000000"/>
        </w:rPr>
        <w:t>Symbols</w:t>
      </w:r>
      <w:r>
        <w:tab/>
      </w:r>
      <w:r>
        <w:fldChar w:fldCharType="begin" w:fldLock="1"/>
      </w:r>
      <w:r>
        <w:instrText xml:space="preserve"> PAGEREF _Toc162111856 \h </w:instrText>
      </w:r>
      <w:r>
        <w:fldChar w:fldCharType="separate"/>
      </w:r>
      <w:r>
        <w:t>8</w:t>
      </w:r>
      <w:r>
        <w:fldChar w:fldCharType="end"/>
      </w:r>
    </w:p>
    <w:p w14:paraId="54D5DDE6" w14:textId="549C6F2D"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3.3</w:t>
      </w:r>
      <w:r>
        <w:rPr>
          <w:rFonts w:asciiTheme="minorHAnsi" w:eastAsiaTheme="minorEastAsia" w:hAnsiTheme="minorHAnsi" w:cstheme="minorBidi"/>
          <w:kern w:val="2"/>
          <w:sz w:val="22"/>
          <w:szCs w:val="22"/>
          <w:lang w:eastAsia="en-GB"/>
          <w14:ligatures w14:val="standardContextual"/>
        </w:rPr>
        <w:tab/>
      </w:r>
      <w:r w:rsidRPr="00EE7680">
        <w:rPr>
          <w:color w:val="000000"/>
        </w:rPr>
        <w:t>Abbreviations</w:t>
      </w:r>
      <w:r>
        <w:tab/>
      </w:r>
      <w:r>
        <w:fldChar w:fldCharType="begin" w:fldLock="1"/>
      </w:r>
      <w:r>
        <w:instrText xml:space="preserve"> PAGEREF _Toc162111857 \h </w:instrText>
      </w:r>
      <w:r>
        <w:fldChar w:fldCharType="separate"/>
      </w:r>
      <w:r>
        <w:t>8</w:t>
      </w:r>
      <w:r>
        <w:fldChar w:fldCharType="end"/>
      </w:r>
    </w:p>
    <w:p w14:paraId="2BAEA329" w14:textId="2902FBA9"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4</w:t>
      </w:r>
      <w:r>
        <w:rPr>
          <w:rFonts w:asciiTheme="minorHAnsi" w:eastAsiaTheme="minorEastAsia" w:hAnsiTheme="minorHAnsi" w:cstheme="minorBidi"/>
          <w:kern w:val="2"/>
          <w:szCs w:val="22"/>
          <w:lang w:eastAsia="en-GB"/>
          <w14:ligatures w14:val="standardContextual"/>
        </w:rPr>
        <w:tab/>
      </w:r>
      <w:r w:rsidRPr="00EE7680">
        <w:rPr>
          <w:color w:val="000000"/>
        </w:rPr>
        <w:t>Power control</w:t>
      </w:r>
      <w:r>
        <w:tab/>
      </w:r>
      <w:r>
        <w:fldChar w:fldCharType="begin" w:fldLock="1"/>
      </w:r>
      <w:r>
        <w:instrText xml:space="preserve"> PAGEREF _Toc162111858 \h </w:instrText>
      </w:r>
      <w:r>
        <w:fldChar w:fldCharType="separate"/>
      </w:r>
      <w:r>
        <w:t>9</w:t>
      </w:r>
      <w:r>
        <w:fldChar w:fldCharType="end"/>
      </w:r>
    </w:p>
    <w:p w14:paraId="65B6373B" w14:textId="40EC0D77"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4.1</w:t>
      </w:r>
      <w:r>
        <w:rPr>
          <w:rFonts w:asciiTheme="minorHAnsi" w:eastAsiaTheme="minorEastAsia" w:hAnsiTheme="minorHAnsi" w:cstheme="minorBidi"/>
          <w:kern w:val="2"/>
          <w:sz w:val="22"/>
          <w:szCs w:val="22"/>
          <w:lang w:eastAsia="en-GB"/>
          <w14:ligatures w14:val="standardContextual"/>
        </w:rPr>
        <w:tab/>
      </w:r>
      <w:r w:rsidRPr="00EE7680">
        <w:rPr>
          <w:color w:val="000000"/>
        </w:rPr>
        <w:t>Power allocation for downlink</w:t>
      </w:r>
      <w:r>
        <w:tab/>
      </w:r>
      <w:r>
        <w:fldChar w:fldCharType="begin" w:fldLock="1"/>
      </w:r>
      <w:r>
        <w:instrText xml:space="preserve"> PAGEREF _Toc162111859 \h </w:instrText>
      </w:r>
      <w:r>
        <w:fldChar w:fldCharType="separate"/>
      </w:r>
      <w:r>
        <w:t>9</w:t>
      </w:r>
      <w:r>
        <w:fldChar w:fldCharType="end"/>
      </w:r>
    </w:p>
    <w:p w14:paraId="1A71BC63" w14:textId="14A4F6E6"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5</w:t>
      </w:r>
      <w:r>
        <w:rPr>
          <w:rFonts w:asciiTheme="minorHAnsi" w:eastAsiaTheme="minorEastAsia" w:hAnsiTheme="minorHAnsi" w:cstheme="minorBidi"/>
          <w:kern w:val="2"/>
          <w:szCs w:val="22"/>
          <w:lang w:eastAsia="en-GB"/>
          <w14:ligatures w14:val="standardContextual"/>
        </w:rPr>
        <w:tab/>
      </w:r>
      <w:r w:rsidRPr="00EE7680">
        <w:rPr>
          <w:color w:val="000000"/>
        </w:rPr>
        <w:t>Physical downlink shared channel related procedures</w:t>
      </w:r>
      <w:r>
        <w:tab/>
      </w:r>
      <w:r>
        <w:fldChar w:fldCharType="begin" w:fldLock="1"/>
      </w:r>
      <w:r>
        <w:instrText xml:space="preserve"> PAGEREF _Toc162111860 \h </w:instrText>
      </w:r>
      <w:r>
        <w:fldChar w:fldCharType="separate"/>
      </w:r>
      <w:r>
        <w:t>10</w:t>
      </w:r>
      <w:r>
        <w:fldChar w:fldCharType="end"/>
      </w:r>
    </w:p>
    <w:p w14:paraId="1854CF4D" w14:textId="19219C5C"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5.1</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receiving the physical downlink shared channel</w:t>
      </w:r>
      <w:r>
        <w:tab/>
      </w:r>
      <w:r>
        <w:fldChar w:fldCharType="begin" w:fldLock="1"/>
      </w:r>
      <w:r>
        <w:instrText xml:space="preserve"> PAGEREF _Toc162111861 \h </w:instrText>
      </w:r>
      <w:r>
        <w:fldChar w:fldCharType="separate"/>
      </w:r>
      <w:r>
        <w:t>10</w:t>
      </w:r>
      <w:r>
        <w:fldChar w:fldCharType="end"/>
      </w:r>
    </w:p>
    <w:p w14:paraId="08A16C55" w14:textId="3E73D35B"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5.1.1</w:t>
      </w:r>
      <w:r>
        <w:rPr>
          <w:rFonts w:asciiTheme="minorHAnsi" w:eastAsiaTheme="minorEastAsia" w:hAnsiTheme="minorHAnsi" w:cstheme="minorBidi"/>
          <w:kern w:val="2"/>
          <w:sz w:val="22"/>
          <w:szCs w:val="22"/>
          <w:lang w:eastAsia="en-GB"/>
          <w14:ligatures w14:val="standardContextual"/>
        </w:rPr>
        <w:tab/>
      </w:r>
      <w:r w:rsidRPr="00EE7680">
        <w:rPr>
          <w:color w:val="000000"/>
        </w:rPr>
        <w:t>Transmission schemes</w:t>
      </w:r>
      <w:r>
        <w:tab/>
      </w:r>
      <w:r>
        <w:fldChar w:fldCharType="begin" w:fldLock="1"/>
      </w:r>
      <w:r>
        <w:instrText xml:space="preserve"> PAGEREF _Toc162111862 \h </w:instrText>
      </w:r>
      <w:r>
        <w:fldChar w:fldCharType="separate"/>
      </w:r>
      <w:r>
        <w:t>14</w:t>
      </w:r>
      <w:r>
        <w:fldChar w:fldCharType="end"/>
      </w:r>
    </w:p>
    <w:p w14:paraId="33C5A490" w14:textId="7D7E70DD"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5.1.1.1</w:t>
      </w:r>
      <w:r>
        <w:rPr>
          <w:rFonts w:asciiTheme="minorHAnsi" w:eastAsiaTheme="minorEastAsia" w:hAnsiTheme="minorHAnsi" w:cstheme="minorBidi"/>
          <w:kern w:val="2"/>
          <w:sz w:val="22"/>
          <w:szCs w:val="22"/>
          <w:lang w:eastAsia="en-GB"/>
          <w14:ligatures w14:val="standardContextual"/>
        </w:rPr>
        <w:tab/>
      </w:r>
      <w:r w:rsidRPr="00EE7680">
        <w:rPr>
          <w:color w:val="000000"/>
        </w:rPr>
        <w:t>Transmission scheme 1</w:t>
      </w:r>
      <w:r>
        <w:tab/>
      </w:r>
      <w:r>
        <w:fldChar w:fldCharType="begin" w:fldLock="1"/>
      </w:r>
      <w:r>
        <w:instrText xml:space="preserve"> PAGEREF _Toc162111863 \h </w:instrText>
      </w:r>
      <w:r>
        <w:fldChar w:fldCharType="separate"/>
      </w:r>
      <w:r>
        <w:t>14</w:t>
      </w:r>
      <w:r>
        <w:fldChar w:fldCharType="end"/>
      </w:r>
    </w:p>
    <w:p w14:paraId="4046FE2E" w14:textId="4DEA18CF"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5.1.2</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w:t>
      </w:r>
      <w:r>
        <w:tab/>
      </w:r>
      <w:r>
        <w:fldChar w:fldCharType="begin" w:fldLock="1"/>
      </w:r>
      <w:r>
        <w:instrText xml:space="preserve"> PAGEREF _Toc162111864 \h </w:instrText>
      </w:r>
      <w:r>
        <w:fldChar w:fldCharType="separate"/>
      </w:r>
      <w:r>
        <w:t>15</w:t>
      </w:r>
      <w:r>
        <w:fldChar w:fldCharType="end"/>
      </w:r>
    </w:p>
    <w:p w14:paraId="7E920AB1" w14:textId="2673A777"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5.1.2.1</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 in time domain</w:t>
      </w:r>
      <w:r>
        <w:tab/>
      </w:r>
      <w:r>
        <w:fldChar w:fldCharType="begin" w:fldLock="1"/>
      </w:r>
      <w:r>
        <w:instrText xml:space="preserve"> PAGEREF _Toc162111865 \h </w:instrText>
      </w:r>
      <w:r>
        <w:fldChar w:fldCharType="separate"/>
      </w:r>
      <w:r>
        <w:t>15</w:t>
      </w:r>
      <w:r>
        <w:fldChar w:fldCharType="end"/>
      </w:r>
    </w:p>
    <w:p w14:paraId="43B11C4A" w14:textId="2E81529D"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5.1.2.1.1</w:t>
      </w:r>
      <w:r>
        <w:rPr>
          <w:rFonts w:asciiTheme="minorHAnsi" w:eastAsiaTheme="minorEastAsia" w:hAnsiTheme="minorHAnsi" w:cstheme="minorBidi"/>
          <w:kern w:val="2"/>
          <w:sz w:val="22"/>
          <w:szCs w:val="22"/>
          <w:lang w:eastAsia="en-GB"/>
          <w14:ligatures w14:val="standardContextual"/>
        </w:rPr>
        <w:tab/>
      </w:r>
      <w:r w:rsidRPr="00EE7680">
        <w:rPr>
          <w:color w:val="000000"/>
        </w:rPr>
        <w:t xml:space="preserve">Determination of the </w:t>
      </w:r>
      <w:r w:rsidRPr="00EE7680">
        <w:rPr>
          <w:color w:val="000000"/>
          <w:lang w:val="en-US"/>
        </w:rPr>
        <w:t>resource allocation table to be used for PDSCH</w:t>
      </w:r>
      <w:r>
        <w:tab/>
      </w:r>
      <w:r>
        <w:fldChar w:fldCharType="begin" w:fldLock="1"/>
      </w:r>
      <w:r>
        <w:instrText xml:space="preserve"> PAGEREF _Toc162111866 \h </w:instrText>
      </w:r>
      <w:r>
        <w:fldChar w:fldCharType="separate"/>
      </w:r>
      <w:r>
        <w:t>19</w:t>
      </w:r>
      <w:r>
        <w:fldChar w:fldCharType="end"/>
      </w:r>
    </w:p>
    <w:p w14:paraId="7C97239D" w14:textId="110133D5"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5.1.2.2</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 in frequency domain</w:t>
      </w:r>
      <w:r>
        <w:tab/>
      </w:r>
      <w:r>
        <w:fldChar w:fldCharType="begin" w:fldLock="1"/>
      </w:r>
      <w:r>
        <w:instrText xml:space="preserve"> PAGEREF _Toc162111867 \h </w:instrText>
      </w:r>
      <w:r>
        <w:fldChar w:fldCharType="separate"/>
      </w:r>
      <w:r>
        <w:t>23</w:t>
      </w:r>
      <w:r>
        <w:fldChar w:fldCharType="end"/>
      </w:r>
    </w:p>
    <w:p w14:paraId="4D3E2AFB" w14:textId="5EA8E92B"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5.1.2.2.1</w:t>
      </w:r>
      <w:r>
        <w:rPr>
          <w:rFonts w:asciiTheme="minorHAnsi" w:eastAsiaTheme="minorEastAsia" w:hAnsiTheme="minorHAnsi" w:cstheme="minorBidi"/>
          <w:kern w:val="2"/>
          <w:sz w:val="22"/>
          <w:szCs w:val="22"/>
          <w:lang w:eastAsia="en-GB"/>
          <w14:ligatures w14:val="standardContextual"/>
        </w:rPr>
        <w:tab/>
      </w:r>
      <w:r w:rsidRPr="00EE7680">
        <w:rPr>
          <w:color w:val="000000"/>
        </w:rPr>
        <w:t>Downlink resource allocation type 0</w:t>
      </w:r>
      <w:r>
        <w:tab/>
      </w:r>
      <w:r>
        <w:fldChar w:fldCharType="begin" w:fldLock="1"/>
      </w:r>
      <w:r>
        <w:instrText xml:space="preserve"> PAGEREF _Toc162111868 \h </w:instrText>
      </w:r>
      <w:r>
        <w:fldChar w:fldCharType="separate"/>
      </w:r>
      <w:r>
        <w:t>24</w:t>
      </w:r>
      <w:r>
        <w:fldChar w:fldCharType="end"/>
      </w:r>
    </w:p>
    <w:p w14:paraId="6503BD37" w14:textId="4BB22034"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5.1.2.2.2</w:t>
      </w:r>
      <w:r>
        <w:rPr>
          <w:rFonts w:asciiTheme="minorHAnsi" w:eastAsiaTheme="minorEastAsia" w:hAnsiTheme="minorHAnsi" w:cstheme="minorBidi"/>
          <w:kern w:val="2"/>
          <w:sz w:val="22"/>
          <w:szCs w:val="22"/>
          <w:lang w:eastAsia="en-GB"/>
          <w14:ligatures w14:val="standardContextual"/>
        </w:rPr>
        <w:tab/>
      </w:r>
      <w:r w:rsidRPr="00EE7680">
        <w:rPr>
          <w:color w:val="000000"/>
        </w:rPr>
        <w:t>Downlink resource allocation type 1</w:t>
      </w:r>
      <w:r>
        <w:tab/>
      </w:r>
      <w:r>
        <w:fldChar w:fldCharType="begin" w:fldLock="1"/>
      </w:r>
      <w:r>
        <w:instrText xml:space="preserve"> PAGEREF _Toc162111869 \h </w:instrText>
      </w:r>
      <w:r>
        <w:fldChar w:fldCharType="separate"/>
      </w:r>
      <w:r>
        <w:t>24</w:t>
      </w:r>
      <w:r>
        <w:fldChar w:fldCharType="end"/>
      </w:r>
    </w:p>
    <w:p w14:paraId="5B7EE59C" w14:textId="088B3102" w:rsidR="00E31AD6" w:rsidRDefault="00E31AD6">
      <w:pPr>
        <w:pStyle w:val="TOC5"/>
        <w:rPr>
          <w:rFonts w:asciiTheme="minorHAnsi" w:eastAsiaTheme="minorEastAsia" w:hAnsiTheme="minorHAnsi" w:cstheme="minorBidi"/>
          <w:kern w:val="2"/>
          <w:sz w:val="22"/>
          <w:szCs w:val="22"/>
          <w:lang w:eastAsia="en-GB"/>
          <w14:ligatures w14:val="standardContextual"/>
        </w:rPr>
      </w:pPr>
      <w:r>
        <w:t>5.1.2.2.3</w:t>
      </w:r>
      <w:r>
        <w:rPr>
          <w:rFonts w:asciiTheme="minorHAnsi" w:eastAsiaTheme="minorEastAsia" w:hAnsiTheme="minorHAnsi" w:cstheme="minorBidi"/>
          <w:kern w:val="2"/>
          <w:sz w:val="22"/>
          <w:szCs w:val="22"/>
          <w:lang w:eastAsia="en-GB"/>
          <w14:ligatures w14:val="standardContextual"/>
        </w:rPr>
        <w:tab/>
      </w:r>
      <w:r>
        <w:t>Downlink resource allocation type 1 for multicast/broadcast</w:t>
      </w:r>
      <w:r>
        <w:tab/>
      </w:r>
      <w:r>
        <w:fldChar w:fldCharType="begin" w:fldLock="1"/>
      </w:r>
      <w:r>
        <w:instrText xml:space="preserve"> PAGEREF _Toc162111870 \h </w:instrText>
      </w:r>
      <w:r>
        <w:fldChar w:fldCharType="separate"/>
      </w:r>
      <w:r>
        <w:t>26</w:t>
      </w:r>
      <w:r>
        <w:fldChar w:fldCharType="end"/>
      </w:r>
    </w:p>
    <w:p w14:paraId="2E3B6A77" w14:textId="17739937"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5.1.2.3</w:t>
      </w:r>
      <w:r>
        <w:rPr>
          <w:rFonts w:asciiTheme="minorHAnsi" w:eastAsiaTheme="minorEastAsia" w:hAnsiTheme="minorHAnsi" w:cstheme="minorBidi"/>
          <w:kern w:val="2"/>
          <w:sz w:val="22"/>
          <w:szCs w:val="22"/>
          <w:lang w:eastAsia="en-GB"/>
          <w14:ligatures w14:val="standardContextual"/>
        </w:rPr>
        <w:tab/>
      </w:r>
      <w:r w:rsidRPr="00EE7680">
        <w:rPr>
          <w:color w:val="000000"/>
        </w:rPr>
        <w:t>Physical resource block (PRB) bundling</w:t>
      </w:r>
      <w:r>
        <w:tab/>
      </w:r>
      <w:r>
        <w:fldChar w:fldCharType="begin" w:fldLock="1"/>
      </w:r>
      <w:r>
        <w:instrText xml:space="preserve"> PAGEREF _Toc162111871 \h </w:instrText>
      </w:r>
      <w:r>
        <w:fldChar w:fldCharType="separate"/>
      </w:r>
      <w:r>
        <w:t>26</w:t>
      </w:r>
      <w:r>
        <w:fldChar w:fldCharType="end"/>
      </w:r>
    </w:p>
    <w:p w14:paraId="38701413" w14:textId="79F9A74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5.1.3</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target code rate, redundancy version and transport block size determination</w:t>
      </w:r>
      <w:r>
        <w:tab/>
      </w:r>
      <w:r>
        <w:fldChar w:fldCharType="begin" w:fldLock="1"/>
      </w:r>
      <w:r>
        <w:instrText xml:space="preserve"> PAGEREF _Toc162111872 \h </w:instrText>
      </w:r>
      <w:r>
        <w:fldChar w:fldCharType="separate"/>
      </w:r>
      <w:r>
        <w:t>28</w:t>
      </w:r>
      <w:r>
        <w:fldChar w:fldCharType="end"/>
      </w:r>
    </w:p>
    <w:p w14:paraId="3EBEE343" w14:textId="0304707F"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5.1.3.1</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and target code rate determination</w:t>
      </w:r>
      <w:r>
        <w:tab/>
      </w:r>
      <w:r>
        <w:fldChar w:fldCharType="begin" w:fldLock="1"/>
      </w:r>
      <w:r>
        <w:instrText xml:space="preserve"> PAGEREF _Toc162111873 \h </w:instrText>
      </w:r>
      <w:r>
        <w:fldChar w:fldCharType="separate"/>
      </w:r>
      <w:r>
        <w:t>30</w:t>
      </w:r>
      <w:r>
        <w:fldChar w:fldCharType="end"/>
      </w:r>
    </w:p>
    <w:p w14:paraId="3C214A52" w14:textId="5399E270"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5.1.3.2</w:t>
      </w:r>
      <w:r>
        <w:rPr>
          <w:rFonts w:asciiTheme="minorHAnsi" w:eastAsiaTheme="minorEastAsia" w:hAnsiTheme="minorHAnsi" w:cstheme="minorBidi"/>
          <w:kern w:val="2"/>
          <w:sz w:val="22"/>
          <w:szCs w:val="22"/>
          <w:lang w:eastAsia="en-GB"/>
          <w14:ligatures w14:val="standardContextual"/>
        </w:rPr>
        <w:tab/>
      </w:r>
      <w:r w:rsidRPr="00EE7680">
        <w:rPr>
          <w:color w:val="000000"/>
        </w:rPr>
        <w:t>Transport block size determination</w:t>
      </w:r>
      <w:r>
        <w:tab/>
      </w:r>
      <w:r>
        <w:fldChar w:fldCharType="begin" w:fldLock="1"/>
      </w:r>
      <w:r>
        <w:instrText xml:space="preserve"> PAGEREF _Toc162111874 \h </w:instrText>
      </w:r>
      <w:r>
        <w:fldChar w:fldCharType="separate"/>
      </w:r>
      <w:r>
        <w:t>36</w:t>
      </w:r>
      <w:r>
        <w:fldChar w:fldCharType="end"/>
      </w:r>
    </w:p>
    <w:p w14:paraId="642D027B" w14:textId="2A38D88E"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5.1.4</w:t>
      </w:r>
      <w:r>
        <w:rPr>
          <w:rFonts w:asciiTheme="minorHAnsi" w:eastAsiaTheme="minorEastAsia" w:hAnsiTheme="minorHAnsi" w:cstheme="minorBidi"/>
          <w:kern w:val="2"/>
          <w:sz w:val="22"/>
          <w:szCs w:val="22"/>
          <w:lang w:eastAsia="en-GB"/>
          <w14:ligatures w14:val="standardContextual"/>
        </w:rPr>
        <w:tab/>
      </w:r>
      <w:r w:rsidRPr="00EE7680">
        <w:rPr>
          <w:color w:val="000000"/>
        </w:rPr>
        <w:t>PDSCH resource mapping</w:t>
      </w:r>
      <w:r>
        <w:tab/>
      </w:r>
      <w:r>
        <w:fldChar w:fldCharType="begin" w:fldLock="1"/>
      </w:r>
      <w:r>
        <w:instrText xml:space="preserve"> PAGEREF _Toc162111875 \h </w:instrText>
      </w:r>
      <w:r>
        <w:fldChar w:fldCharType="separate"/>
      </w:r>
      <w:r>
        <w:t>39</w:t>
      </w:r>
      <w:r>
        <w:fldChar w:fldCharType="end"/>
      </w:r>
    </w:p>
    <w:p w14:paraId="2DC50898" w14:textId="6E960CC3"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5.1.4.1</w:t>
      </w:r>
      <w:r>
        <w:rPr>
          <w:rFonts w:asciiTheme="minorHAnsi" w:eastAsiaTheme="minorEastAsia" w:hAnsiTheme="minorHAnsi" w:cstheme="minorBidi"/>
          <w:kern w:val="2"/>
          <w:sz w:val="22"/>
          <w:szCs w:val="22"/>
          <w:lang w:eastAsia="en-GB"/>
          <w14:ligatures w14:val="standardContextual"/>
        </w:rPr>
        <w:tab/>
      </w:r>
      <w:r w:rsidRPr="00EE7680">
        <w:rPr>
          <w:color w:val="000000"/>
        </w:rPr>
        <w:t>PDSCH resource mapping with RB symbol level granularity</w:t>
      </w:r>
      <w:r>
        <w:tab/>
      </w:r>
      <w:r>
        <w:fldChar w:fldCharType="begin" w:fldLock="1"/>
      </w:r>
      <w:r>
        <w:instrText xml:space="preserve"> PAGEREF _Toc162111876 \h </w:instrText>
      </w:r>
      <w:r>
        <w:fldChar w:fldCharType="separate"/>
      </w:r>
      <w:r>
        <w:t>40</w:t>
      </w:r>
      <w:r>
        <w:fldChar w:fldCharType="end"/>
      </w:r>
    </w:p>
    <w:p w14:paraId="7AE775DF" w14:textId="7A482E06"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5.1.4.2</w:t>
      </w:r>
      <w:r>
        <w:rPr>
          <w:rFonts w:asciiTheme="minorHAnsi" w:eastAsiaTheme="minorEastAsia" w:hAnsiTheme="minorHAnsi" w:cstheme="minorBidi"/>
          <w:kern w:val="2"/>
          <w:sz w:val="22"/>
          <w:szCs w:val="22"/>
          <w:lang w:eastAsia="en-GB"/>
          <w14:ligatures w14:val="standardContextual"/>
        </w:rPr>
        <w:tab/>
      </w:r>
      <w:r w:rsidRPr="00EE7680">
        <w:rPr>
          <w:color w:val="000000"/>
        </w:rPr>
        <w:t>PDSCH resource mapping with RE level granularity</w:t>
      </w:r>
      <w:r>
        <w:tab/>
      </w:r>
      <w:r>
        <w:fldChar w:fldCharType="begin" w:fldLock="1"/>
      </w:r>
      <w:r>
        <w:instrText xml:space="preserve"> PAGEREF _Toc162111877 \h </w:instrText>
      </w:r>
      <w:r>
        <w:fldChar w:fldCharType="separate"/>
      </w:r>
      <w:r>
        <w:t>41</w:t>
      </w:r>
      <w:r>
        <w:fldChar w:fldCharType="end"/>
      </w:r>
    </w:p>
    <w:p w14:paraId="1CA1F73B" w14:textId="070AE137"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5.1.5</w:t>
      </w:r>
      <w:r>
        <w:rPr>
          <w:rFonts w:asciiTheme="minorHAnsi" w:eastAsiaTheme="minorEastAsia" w:hAnsiTheme="minorHAnsi" w:cstheme="minorBidi"/>
          <w:kern w:val="2"/>
          <w:sz w:val="22"/>
          <w:szCs w:val="22"/>
          <w:lang w:eastAsia="en-GB"/>
          <w14:ligatures w14:val="standardContextual"/>
        </w:rPr>
        <w:tab/>
      </w:r>
      <w:r w:rsidRPr="00EE7680">
        <w:rPr>
          <w:color w:val="000000"/>
        </w:rPr>
        <w:t>Antenna ports quasi co-location</w:t>
      </w:r>
      <w:r>
        <w:tab/>
      </w:r>
      <w:r>
        <w:fldChar w:fldCharType="begin" w:fldLock="1"/>
      </w:r>
      <w:r>
        <w:instrText xml:space="preserve"> PAGEREF _Toc162111878 \h </w:instrText>
      </w:r>
      <w:r>
        <w:fldChar w:fldCharType="separate"/>
      </w:r>
      <w:r>
        <w:t>43</w:t>
      </w:r>
      <w:r>
        <w:fldChar w:fldCharType="end"/>
      </w:r>
    </w:p>
    <w:p w14:paraId="0C9658CB" w14:textId="3E38FA5D"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5.1.6</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receiving reference signals</w:t>
      </w:r>
      <w:r>
        <w:tab/>
      </w:r>
      <w:r>
        <w:fldChar w:fldCharType="begin" w:fldLock="1"/>
      </w:r>
      <w:r>
        <w:instrText xml:space="preserve"> PAGEREF _Toc162111879 \h </w:instrText>
      </w:r>
      <w:r>
        <w:fldChar w:fldCharType="separate"/>
      </w:r>
      <w:r>
        <w:t>50</w:t>
      </w:r>
      <w:r>
        <w:fldChar w:fldCharType="end"/>
      </w:r>
    </w:p>
    <w:p w14:paraId="7ED92CB9" w14:textId="34278775"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5.1.6.1</w:t>
      </w:r>
      <w:r>
        <w:rPr>
          <w:rFonts w:asciiTheme="minorHAnsi" w:eastAsiaTheme="minorEastAsia" w:hAnsiTheme="minorHAnsi" w:cstheme="minorBidi"/>
          <w:kern w:val="2"/>
          <w:sz w:val="22"/>
          <w:szCs w:val="22"/>
          <w:lang w:eastAsia="en-GB"/>
          <w14:ligatures w14:val="standardContextual"/>
        </w:rPr>
        <w:tab/>
      </w:r>
      <w:r w:rsidRPr="00EE7680">
        <w:rPr>
          <w:color w:val="000000"/>
        </w:rPr>
        <w:t>CSI-RS reception procedure</w:t>
      </w:r>
      <w:r>
        <w:tab/>
      </w:r>
      <w:r>
        <w:fldChar w:fldCharType="begin" w:fldLock="1"/>
      </w:r>
      <w:r>
        <w:instrText xml:space="preserve"> PAGEREF _Toc162111880 \h </w:instrText>
      </w:r>
      <w:r>
        <w:fldChar w:fldCharType="separate"/>
      </w:r>
      <w:r>
        <w:t>50</w:t>
      </w:r>
      <w:r>
        <w:fldChar w:fldCharType="end"/>
      </w:r>
    </w:p>
    <w:p w14:paraId="6C95B243" w14:textId="0F36EBD8"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5.1.6.1.1</w:t>
      </w:r>
      <w:r>
        <w:rPr>
          <w:rFonts w:asciiTheme="minorHAnsi" w:eastAsiaTheme="minorEastAsia" w:hAnsiTheme="minorHAnsi" w:cstheme="minorBidi"/>
          <w:kern w:val="2"/>
          <w:sz w:val="22"/>
          <w:szCs w:val="22"/>
          <w:lang w:eastAsia="en-GB"/>
          <w14:ligatures w14:val="standardContextual"/>
        </w:rPr>
        <w:tab/>
      </w:r>
      <w:r w:rsidRPr="00EE7680">
        <w:rPr>
          <w:color w:val="000000"/>
        </w:rPr>
        <w:t>CSI-RS for tracking</w:t>
      </w:r>
      <w:r>
        <w:tab/>
      </w:r>
      <w:r>
        <w:fldChar w:fldCharType="begin" w:fldLock="1"/>
      </w:r>
      <w:r>
        <w:instrText xml:space="preserve"> PAGEREF _Toc162111881 \h </w:instrText>
      </w:r>
      <w:r>
        <w:fldChar w:fldCharType="separate"/>
      </w:r>
      <w:r>
        <w:t>51</w:t>
      </w:r>
      <w:r>
        <w:fldChar w:fldCharType="end"/>
      </w:r>
    </w:p>
    <w:p w14:paraId="45E49453" w14:textId="70C2FFA5" w:rsidR="00E31AD6" w:rsidRDefault="00E31AD6">
      <w:pPr>
        <w:pStyle w:val="TOC5"/>
        <w:rPr>
          <w:rFonts w:asciiTheme="minorHAnsi" w:eastAsiaTheme="minorEastAsia" w:hAnsiTheme="minorHAnsi" w:cstheme="minorBidi"/>
          <w:kern w:val="2"/>
          <w:sz w:val="22"/>
          <w:szCs w:val="22"/>
          <w:lang w:eastAsia="en-GB"/>
          <w14:ligatures w14:val="standardContextual"/>
        </w:rPr>
      </w:pPr>
      <w:r>
        <w:t>5.1.6.1.1.1</w:t>
      </w:r>
      <w:r>
        <w:rPr>
          <w:rFonts w:asciiTheme="minorHAnsi" w:eastAsiaTheme="minorEastAsia" w:hAnsiTheme="minorHAnsi" w:cstheme="minorBidi"/>
          <w:kern w:val="2"/>
          <w:sz w:val="22"/>
          <w:szCs w:val="22"/>
          <w:lang w:eastAsia="en-GB"/>
          <w14:ligatures w14:val="standardContextual"/>
        </w:rPr>
        <w:tab/>
      </w:r>
      <w:r>
        <w:t>Aperiodic CSI-RS for tracking for fast SCell activation</w:t>
      </w:r>
      <w:r>
        <w:tab/>
      </w:r>
      <w:r>
        <w:fldChar w:fldCharType="begin" w:fldLock="1"/>
      </w:r>
      <w:r>
        <w:instrText xml:space="preserve"> PAGEREF _Toc162111882 \h </w:instrText>
      </w:r>
      <w:r>
        <w:fldChar w:fldCharType="separate"/>
      </w:r>
      <w:r>
        <w:t>53</w:t>
      </w:r>
      <w:r>
        <w:fldChar w:fldCharType="end"/>
      </w:r>
    </w:p>
    <w:p w14:paraId="6D1B01DA" w14:textId="57D01C59"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5.1.6.1.2</w:t>
      </w:r>
      <w:r>
        <w:rPr>
          <w:rFonts w:asciiTheme="minorHAnsi" w:eastAsiaTheme="minorEastAsia" w:hAnsiTheme="minorHAnsi" w:cstheme="minorBidi"/>
          <w:kern w:val="2"/>
          <w:sz w:val="22"/>
          <w:szCs w:val="22"/>
          <w:lang w:eastAsia="en-GB"/>
          <w14:ligatures w14:val="standardContextual"/>
        </w:rPr>
        <w:tab/>
      </w:r>
      <w:r w:rsidRPr="00EE7680">
        <w:rPr>
          <w:color w:val="000000"/>
        </w:rPr>
        <w:t>CSI-RS for L1-RSRP and L1-SINR computation</w:t>
      </w:r>
      <w:r>
        <w:tab/>
      </w:r>
      <w:r>
        <w:fldChar w:fldCharType="begin" w:fldLock="1"/>
      </w:r>
      <w:r>
        <w:instrText xml:space="preserve"> PAGEREF _Toc162111883 \h </w:instrText>
      </w:r>
      <w:r>
        <w:fldChar w:fldCharType="separate"/>
      </w:r>
      <w:r>
        <w:t>54</w:t>
      </w:r>
      <w:r>
        <w:fldChar w:fldCharType="end"/>
      </w:r>
    </w:p>
    <w:p w14:paraId="4022EFE5" w14:textId="66E51137"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5.1.6.1.3</w:t>
      </w:r>
      <w:r>
        <w:rPr>
          <w:rFonts w:asciiTheme="minorHAnsi" w:eastAsiaTheme="minorEastAsia" w:hAnsiTheme="minorHAnsi" w:cstheme="minorBidi"/>
          <w:kern w:val="2"/>
          <w:sz w:val="22"/>
          <w:szCs w:val="22"/>
          <w:lang w:eastAsia="en-GB"/>
          <w14:ligatures w14:val="standardContextual"/>
        </w:rPr>
        <w:tab/>
      </w:r>
      <w:r w:rsidRPr="00EE7680">
        <w:rPr>
          <w:color w:val="000000"/>
        </w:rPr>
        <w:t>CSI-RS for mobility</w:t>
      </w:r>
      <w:r>
        <w:tab/>
      </w:r>
      <w:r>
        <w:fldChar w:fldCharType="begin" w:fldLock="1"/>
      </w:r>
      <w:r>
        <w:instrText xml:space="preserve"> PAGEREF _Toc162111884 \h </w:instrText>
      </w:r>
      <w:r>
        <w:fldChar w:fldCharType="separate"/>
      </w:r>
      <w:r>
        <w:t>54</w:t>
      </w:r>
      <w:r>
        <w:fldChar w:fldCharType="end"/>
      </w:r>
    </w:p>
    <w:p w14:paraId="175A0D05" w14:textId="7A267BB2"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5.1.6.2</w:t>
      </w:r>
      <w:r>
        <w:rPr>
          <w:rFonts w:asciiTheme="minorHAnsi" w:eastAsiaTheme="minorEastAsia" w:hAnsiTheme="minorHAnsi" w:cstheme="minorBidi"/>
          <w:kern w:val="2"/>
          <w:sz w:val="22"/>
          <w:szCs w:val="22"/>
          <w:lang w:eastAsia="en-GB"/>
          <w14:ligatures w14:val="standardContextual"/>
        </w:rPr>
        <w:tab/>
      </w:r>
      <w:r w:rsidRPr="00EE7680">
        <w:rPr>
          <w:color w:val="000000"/>
        </w:rPr>
        <w:t>DM-RS reception procedure</w:t>
      </w:r>
      <w:r>
        <w:tab/>
      </w:r>
      <w:r>
        <w:fldChar w:fldCharType="begin" w:fldLock="1"/>
      </w:r>
      <w:r>
        <w:instrText xml:space="preserve"> PAGEREF _Toc162111885 \h </w:instrText>
      </w:r>
      <w:r>
        <w:fldChar w:fldCharType="separate"/>
      </w:r>
      <w:r>
        <w:t>55</w:t>
      </w:r>
      <w:r>
        <w:fldChar w:fldCharType="end"/>
      </w:r>
    </w:p>
    <w:p w14:paraId="74B230B6" w14:textId="0A10AA44"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5.1.6.3</w:t>
      </w:r>
      <w:r>
        <w:rPr>
          <w:rFonts w:asciiTheme="minorHAnsi" w:eastAsiaTheme="minorEastAsia" w:hAnsiTheme="minorHAnsi" w:cstheme="minorBidi"/>
          <w:kern w:val="2"/>
          <w:sz w:val="22"/>
          <w:szCs w:val="22"/>
          <w:lang w:eastAsia="en-GB"/>
          <w14:ligatures w14:val="standardContextual"/>
        </w:rPr>
        <w:tab/>
      </w:r>
      <w:r w:rsidRPr="00EE7680">
        <w:rPr>
          <w:color w:val="000000"/>
        </w:rPr>
        <w:t>PT-RS reception procedure</w:t>
      </w:r>
      <w:r>
        <w:tab/>
      </w:r>
      <w:r>
        <w:fldChar w:fldCharType="begin" w:fldLock="1"/>
      </w:r>
      <w:r>
        <w:instrText xml:space="preserve"> PAGEREF _Toc162111886 \h </w:instrText>
      </w:r>
      <w:r>
        <w:fldChar w:fldCharType="separate"/>
      </w:r>
      <w:r>
        <w:t>57</w:t>
      </w:r>
      <w:r>
        <w:fldChar w:fldCharType="end"/>
      </w:r>
    </w:p>
    <w:p w14:paraId="7303A349" w14:textId="49B75A1C"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5.1.6.4</w:t>
      </w:r>
      <w:r>
        <w:rPr>
          <w:rFonts w:asciiTheme="minorHAnsi" w:eastAsiaTheme="minorEastAsia" w:hAnsiTheme="minorHAnsi" w:cstheme="minorBidi"/>
          <w:kern w:val="2"/>
          <w:sz w:val="22"/>
          <w:szCs w:val="22"/>
          <w:lang w:eastAsia="en-GB"/>
          <w14:ligatures w14:val="standardContextual"/>
        </w:rPr>
        <w:tab/>
      </w:r>
      <w:r w:rsidRPr="00EE7680">
        <w:rPr>
          <w:color w:val="000000"/>
        </w:rPr>
        <w:t>SRS reception procedure for CLI</w:t>
      </w:r>
      <w:r>
        <w:tab/>
      </w:r>
      <w:r>
        <w:fldChar w:fldCharType="begin" w:fldLock="1"/>
      </w:r>
      <w:r>
        <w:instrText xml:space="preserve"> PAGEREF _Toc162111887 \h </w:instrText>
      </w:r>
      <w:r>
        <w:fldChar w:fldCharType="separate"/>
      </w:r>
      <w:r>
        <w:t>59</w:t>
      </w:r>
      <w:r>
        <w:fldChar w:fldCharType="end"/>
      </w:r>
    </w:p>
    <w:p w14:paraId="6D9C1A62" w14:textId="6E3438D1"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5.1.6.</w:t>
      </w:r>
      <w:r w:rsidRPr="00EE7680">
        <w:rPr>
          <w:color w:val="000000"/>
          <w:lang w:val="en-US"/>
        </w:rPr>
        <w:t>5</w:t>
      </w:r>
      <w:r>
        <w:rPr>
          <w:rFonts w:asciiTheme="minorHAnsi" w:eastAsiaTheme="minorEastAsia" w:hAnsiTheme="minorHAnsi" w:cstheme="minorBidi"/>
          <w:kern w:val="2"/>
          <w:sz w:val="22"/>
          <w:szCs w:val="22"/>
          <w:lang w:eastAsia="en-GB"/>
          <w14:ligatures w14:val="standardContextual"/>
        </w:rPr>
        <w:tab/>
      </w:r>
      <w:r w:rsidRPr="00EE7680">
        <w:rPr>
          <w:color w:val="000000"/>
        </w:rPr>
        <w:t>PRS reception procedure</w:t>
      </w:r>
      <w:r>
        <w:tab/>
      </w:r>
      <w:r>
        <w:fldChar w:fldCharType="begin" w:fldLock="1"/>
      </w:r>
      <w:r>
        <w:instrText xml:space="preserve"> PAGEREF _Toc162111888 \h </w:instrText>
      </w:r>
      <w:r>
        <w:fldChar w:fldCharType="separate"/>
      </w:r>
      <w:r>
        <w:t>59</w:t>
      </w:r>
      <w:r>
        <w:fldChar w:fldCharType="end"/>
      </w:r>
    </w:p>
    <w:p w14:paraId="18AD0CFA" w14:textId="5F7F3F7C"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rFonts w:eastAsia="Malgun Gothic"/>
        </w:rPr>
        <w:t>5.1.7</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Code block group based PDSCH transmission</w:t>
      </w:r>
      <w:r>
        <w:tab/>
      </w:r>
      <w:r>
        <w:fldChar w:fldCharType="begin" w:fldLock="1"/>
      </w:r>
      <w:r>
        <w:instrText xml:space="preserve"> PAGEREF _Toc162111889 \h </w:instrText>
      </w:r>
      <w:r>
        <w:fldChar w:fldCharType="separate"/>
      </w:r>
      <w:r>
        <w:t>66</w:t>
      </w:r>
      <w:r>
        <w:fldChar w:fldCharType="end"/>
      </w:r>
    </w:p>
    <w:p w14:paraId="41D79189" w14:textId="3A261B4C"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rFonts w:eastAsia="Malgun Gothic"/>
        </w:rPr>
        <w:t>5.1.7.1</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UE procedure for grouping of code blocks to code block groups</w:t>
      </w:r>
      <w:r>
        <w:tab/>
      </w:r>
      <w:r>
        <w:fldChar w:fldCharType="begin" w:fldLock="1"/>
      </w:r>
      <w:r>
        <w:instrText xml:space="preserve"> PAGEREF _Toc162111890 \h </w:instrText>
      </w:r>
      <w:r>
        <w:fldChar w:fldCharType="separate"/>
      </w:r>
      <w:r>
        <w:t>66</w:t>
      </w:r>
      <w:r>
        <w:fldChar w:fldCharType="end"/>
      </w:r>
    </w:p>
    <w:p w14:paraId="05F70FE3" w14:textId="0CEFB20E"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rFonts w:eastAsia="Malgun Gothic"/>
        </w:rPr>
        <w:t>5.1.7.2</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UE procedure for receiving code block group based transmissions</w:t>
      </w:r>
      <w:r>
        <w:tab/>
      </w:r>
      <w:r>
        <w:fldChar w:fldCharType="begin" w:fldLock="1"/>
      </w:r>
      <w:r>
        <w:instrText xml:space="preserve"> PAGEREF _Toc162111891 \h </w:instrText>
      </w:r>
      <w:r>
        <w:fldChar w:fldCharType="separate"/>
      </w:r>
      <w:r>
        <w:t>66</w:t>
      </w:r>
      <w:r>
        <w:fldChar w:fldCharType="end"/>
      </w:r>
    </w:p>
    <w:p w14:paraId="72292624" w14:textId="53919222"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5.2</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reporting channel state information (CSI)</w:t>
      </w:r>
      <w:r>
        <w:tab/>
      </w:r>
      <w:r>
        <w:fldChar w:fldCharType="begin" w:fldLock="1"/>
      </w:r>
      <w:r>
        <w:instrText xml:space="preserve"> PAGEREF _Toc162111892 \h </w:instrText>
      </w:r>
      <w:r>
        <w:fldChar w:fldCharType="separate"/>
      </w:r>
      <w:r>
        <w:t>67</w:t>
      </w:r>
      <w:r>
        <w:fldChar w:fldCharType="end"/>
      </w:r>
    </w:p>
    <w:p w14:paraId="2FA93980" w14:textId="1E77263D"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lang w:val="en-US"/>
        </w:rPr>
        <w:t>5.2.1</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Channel state information framework</w:t>
      </w:r>
      <w:r>
        <w:tab/>
      </w:r>
      <w:r>
        <w:fldChar w:fldCharType="begin" w:fldLock="1"/>
      </w:r>
      <w:r>
        <w:instrText xml:space="preserve"> PAGEREF _Toc162111893 \h </w:instrText>
      </w:r>
      <w:r>
        <w:fldChar w:fldCharType="separate"/>
      </w:r>
      <w:r>
        <w:t>67</w:t>
      </w:r>
      <w:r>
        <w:fldChar w:fldCharType="end"/>
      </w:r>
    </w:p>
    <w:p w14:paraId="0A0FB83F" w14:textId="3B60AD46"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lang w:val="en-US"/>
        </w:rPr>
        <w:t>5.2.1.1</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Reporting settings</w:t>
      </w:r>
      <w:r>
        <w:tab/>
      </w:r>
      <w:r>
        <w:fldChar w:fldCharType="begin" w:fldLock="1"/>
      </w:r>
      <w:r>
        <w:instrText xml:space="preserve"> PAGEREF _Toc162111894 \h </w:instrText>
      </w:r>
      <w:r>
        <w:fldChar w:fldCharType="separate"/>
      </w:r>
      <w:r>
        <w:t>67</w:t>
      </w:r>
      <w:r>
        <w:fldChar w:fldCharType="end"/>
      </w:r>
    </w:p>
    <w:p w14:paraId="181C0D13" w14:textId="441E06EE"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lang w:val="en-US"/>
        </w:rPr>
        <w:t>5.2.1.2</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Resource settings</w:t>
      </w:r>
      <w:r>
        <w:tab/>
      </w:r>
      <w:r>
        <w:fldChar w:fldCharType="begin" w:fldLock="1"/>
      </w:r>
      <w:r>
        <w:instrText xml:space="preserve"> PAGEREF _Toc162111895 \h </w:instrText>
      </w:r>
      <w:r>
        <w:fldChar w:fldCharType="separate"/>
      </w:r>
      <w:r>
        <w:t>68</w:t>
      </w:r>
      <w:r>
        <w:fldChar w:fldCharType="end"/>
      </w:r>
    </w:p>
    <w:p w14:paraId="072E509F" w14:textId="042B178D"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5.2.1.3</w:t>
      </w:r>
      <w:r>
        <w:rPr>
          <w:rFonts w:asciiTheme="minorHAnsi" w:eastAsiaTheme="minorEastAsia" w:hAnsiTheme="minorHAnsi" w:cstheme="minorBidi"/>
          <w:kern w:val="2"/>
          <w:sz w:val="22"/>
          <w:szCs w:val="22"/>
          <w:lang w:eastAsia="en-GB"/>
          <w14:ligatures w14:val="standardContextual"/>
        </w:rPr>
        <w:tab/>
      </w:r>
      <w:r w:rsidRPr="00EE7680">
        <w:rPr>
          <w:color w:val="000000"/>
        </w:rPr>
        <w:t>(void)</w:t>
      </w:r>
      <w:r>
        <w:tab/>
      </w:r>
      <w:r>
        <w:fldChar w:fldCharType="begin" w:fldLock="1"/>
      </w:r>
      <w:r>
        <w:instrText xml:space="preserve"> PAGEREF _Toc162111896 \h </w:instrText>
      </w:r>
      <w:r>
        <w:fldChar w:fldCharType="separate"/>
      </w:r>
      <w:r>
        <w:t>69</w:t>
      </w:r>
      <w:r>
        <w:fldChar w:fldCharType="end"/>
      </w:r>
    </w:p>
    <w:p w14:paraId="16D79884" w14:textId="23365277"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lang w:val="en-US"/>
        </w:rPr>
        <w:t>5.2.1.4</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Reporting configurations</w:t>
      </w:r>
      <w:r>
        <w:tab/>
      </w:r>
      <w:r>
        <w:fldChar w:fldCharType="begin" w:fldLock="1"/>
      </w:r>
      <w:r>
        <w:instrText xml:space="preserve"> PAGEREF _Toc162111897 \h </w:instrText>
      </w:r>
      <w:r>
        <w:fldChar w:fldCharType="separate"/>
      </w:r>
      <w:r>
        <w:t>69</w:t>
      </w:r>
      <w:r>
        <w:fldChar w:fldCharType="end"/>
      </w:r>
    </w:p>
    <w:p w14:paraId="6802AEA2" w14:textId="5939A058"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eastAsia="zh-CN"/>
        </w:rPr>
        <w:t>5.2.1.4.1</w:t>
      </w:r>
      <w:r>
        <w:rPr>
          <w:rFonts w:asciiTheme="minorHAnsi" w:eastAsiaTheme="minorEastAsia" w:hAnsiTheme="minorHAnsi" w:cstheme="minorBidi"/>
          <w:kern w:val="2"/>
          <w:sz w:val="22"/>
          <w:szCs w:val="22"/>
          <w:lang w:eastAsia="en-GB"/>
          <w14:ligatures w14:val="standardContextual"/>
        </w:rPr>
        <w:tab/>
      </w:r>
      <w:r w:rsidRPr="00EE7680">
        <w:rPr>
          <w:color w:val="000000"/>
          <w:lang w:eastAsia="zh-CN"/>
        </w:rPr>
        <w:t>Resource Setting configuration</w:t>
      </w:r>
      <w:r>
        <w:tab/>
      </w:r>
      <w:r>
        <w:fldChar w:fldCharType="begin" w:fldLock="1"/>
      </w:r>
      <w:r>
        <w:instrText xml:space="preserve"> PAGEREF _Toc162111898 \h </w:instrText>
      </w:r>
      <w:r>
        <w:fldChar w:fldCharType="separate"/>
      </w:r>
      <w:r>
        <w:t>71</w:t>
      </w:r>
      <w:r>
        <w:fldChar w:fldCharType="end"/>
      </w:r>
    </w:p>
    <w:p w14:paraId="49F25CE9" w14:textId="0B6112D7"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eastAsia="zh-CN"/>
        </w:rPr>
        <w:t>5.2.1.4.2</w:t>
      </w:r>
      <w:r>
        <w:rPr>
          <w:rFonts w:asciiTheme="minorHAnsi" w:eastAsiaTheme="minorEastAsia" w:hAnsiTheme="minorHAnsi" w:cstheme="minorBidi"/>
          <w:kern w:val="2"/>
          <w:sz w:val="22"/>
          <w:szCs w:val="22"/>
          <w:lang w:eastAsia="en-GB"/>
          <w14:ligatures w14:val="standardContextual"/>
        </w:rPr>
        <w:tab/>
      </w:r>
      <w:r w:rsidRPr="00EE7680">
        <w:rPr>
          <w:color w:val="000000"/>
          <w:lang w:eastAsia="zh-CN"/>
        </w:rPr>
        <w:t>Report Quantity Configurations</w:t>
      </w:r>
      <w:r>
        <w:tab/>
      </w:r>
      <w:r>
        <w:fldChar w:fldCharType="begin" w:fldLock="1"/>
      </w:r>
      <w:r>
        <w:instrText xml:space="preserve"> PAGEREF _Toc162111899 \h </w:instrText>
      </w:r>
      <w:r>
        <w:fldChar w:fldCharType="separate"/>
      </w:r>
      <w:r>
        <w:t>72</w:t>
      </w:r>
      <w:r>
        <w:fldChar w:fldCharType="end"/>
      </w:r>
    </w:p>
    <w:p w14:paraId="71E32B3C" w14:textId="3AD3E801"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eastAsia="zh-CN"/>
        </w:rPr>
        <w:t>5.2.1.4.3</w:t>
      </w:r>
      <w:r>
        <w:rPr>
          <w:rFonts w:asciiTheme="minorHAnsi" w:eastAsiaTheme="minorEastAsia" w:hAnsiTheme="minorHAnsi" w:cstheme="minorBidi"/>
          <w:kern w:val="2"/>
          <w:sz w:val="22"/>
          <w:szCs w:val="22"/>
          <w:lang w:eastAsia="en-GB"/>
          <w14:ligatures w14:val="standardContextual"/>
        </w:rPr>
        <w:tab/>
      </w:r>
      <w:r w:rsidRPr="00EE7680">
        <w:rPr>
          <w:color w:val="000000"/>
          <w:lang w:eastAsia="zh-CN"/>
        </w:rPr>
        <w:t>L1-RSRP Reporting</w:t>
      </w:r>
      <w:r>
        <w:tab/>
      </w:r>
      <w:r>
        <w:fldChar w:fldCharType="begin" w:fldLock="1"/>
      </w:r>
      <w:r>
        <w:instrText xml:space="preserve"> PAGEREF _Toc162111900 \h </w:instrText>
      </w:r>
      <w:r>
        <w:fldChar w:fldCharType="separate"/>
      </w:r>
      <w:r>
        <w:t>77</w:t>
      </w:r>
      <w:r>
        <w:fldChar w:fldCharType="end"/>
      </w:r>
    </w:p>
    <w:p w14:paraId="32FE9FC6" w14:textId="1B1EAD5C"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eastAsia="zh-CN"/>
        </w:rPr>
        <w:t>5.2.1.4.4</w:t>
      </w:r>
      <w:r>
        <w:rPr>
          <w:rFonts w:asciiTheme="minorHAnsi" w:eastAsiaTheme="minorEastAsia" w:hAnsiTheme="minorHAnsi" w:cstheme="minorBidi"/>
          <w:kern w:val="2"/>
          <w:sz w:val="22"/>
          <w:szCs w:val="22"/>
          <w:lang w:eastAsia="en-GB"/>
          <w14:ligatures w14:val="standardContextual"/>
        </w:rPr>
        <w:tab/>
      </w:r>
      <w:r w:rsidRPr="00EE7680">
        <w:rPr>
          <w:color w:val="000000"/>
          <w:lang w:eastAsia="zh-CN"/>
        </w:rPr>
        <w:t>L1-SINR Reporting</w:t>
      </w:r>
      <w:r>
        <w:tab/>
      </w:r>
      <w:r>
        <w:fldChar w:fldCharType="begin" w:fldLock="1"/>
      </w:r>
      <w:r>
        <w:instrText xml:space="preserve"> PAGEREF _Toc162111901 \h </w:instrText>
      </w:r>
      <w:r>
        <w:fldChar w:fldCharType="separate"/>
      </w:r>
      <w:r>
        <w:t>77</w:t>
      </w:r>
      <w:r>
        <w:fldChar w:fldCharType="end"/>
      </w:r>
    </w:p>
    <w:p w14:paraId="6D4435E2" w14:textId="731EB1B2"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lang w:val="en-US"/>
        </w:rPr>
        <w:t>5.2.1.5</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Triggering/activation of CSI Reports and CSI-RS</w:t>
      </w:r>
      <w:r>
        <w:tab/>
      </w:r>
      <w:r>
        <w:fldChar w:fldCharType="begin" w:fldLock="1"/>
      </w:r>
      <w:r>
        <w:instrText xml:space="preserve"> PAGEREF _Toc162111902 \h </w:instrText>
      </w:r>
      <w:r>
        <w:fldChar w:fldCharType="separate"/>
      </w:r>
      <w:r>
        <w:t>78</w:t>
      </w:r>
      <w:r>
        <w:fldChar w:fldCharType="end"/>
      </w:r>
    </w:p>
    <w:p w14:paraId="6CD41FD3" w14:textId="5FBFF387"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val="en-US"/>
        </w:rPr>
        <w:t>5.2.1.5.1</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Aperiodic CSI Reporting/Aperiodic CSI-RS when the triggering PDCCH and the CSI-RS have the same numerology</w:t>
      </w:r>
      <w:r>
        <w:tab/>
      </w:r>
      <w:r>
        <w:fldChar w:fldCharType="begin" w:fldLock="1"/>
      </w:r>
      <w:r>
        <w:instrText xml:space="preserve"> PAGEREF _Toc162111903 \h </w:instrText>
      </w:r>
      <w:r>
        <w:fldChar w:fldCharType="separate"/>
      </w:r>
      <w:r>
        <w:t>78</w:t>
      </w:r>
      <w:r>
        <w:fldChar w:fldCharType="end"/>
      </w:r>
    </w:p>
    <w:p w14:paraId="20D5E441" w14:textId="38BEC7C4" w:rsidR="00E31AD6" w:rsidRDefault="00E31AD6">
      <w:pPr>
        <w:pStyle w:val="TOC5"/>
        <w:rPr>
          <w:rFonts w:asciiTheme="minorHAnsi" w:eastAsiaTheme="minorEastAsia" w:hAnsiTheme="minorHAnsi" w:cstheme="minorBidi"/>
          <w:kern w:val="2"/>
          <w:sz w:val="22"/>
          <w:szCs w:val="22"/>
          <w:lang w:eastAsia="en-GB"/>
          <w14:ligatures w14:val="standardContextual"/>
        </w:rPr>
      </w:pPr>
      <w:r>
        <w:t>5.2.1.5.1a</w:t>
      </w:r>
      <w:r>
        <w:rPr>
          <w:rFonts w:asciiTheme="minorHAnsi" w:eastAsiaTheme="minorEastAsia" w:hAnsiTheme="minorHAnsi" w:cstheme="minorBidi"/>
          <w:kern w:val="2"/>
          <w:sz w:val="22"/>
          <w:szCs w:val="22"/>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_Toc162111904 \h </w:instrText>
      </w:r>
      <w:r>
        <w:fldChar w:fldCharType="separate"/>
      </w:r>
      <w:r>
        <w:t>82</w:t>
      </w:r>
      <w:r>
        <w:fldChar w:fldCharType="end"/>
      </w:r>
    </w:p>
    <w:p w14:paraId="48A25C2B" w14:textId="2CC6D9A8" w:rsidR="00E31AD6" w:rsidRPr="00E31AD6" w:rsidRDefault="00E31AD6">
      <w:pPr>
        <w:pStyle w:val="TOC5"/>
        <w:rPr>
          <w:rFonts w:asciiTheme="minorHAnsi" w:eastAsiaTheme="minorEastAsia" w:hAnsiTheme="minorHAnsi" w:cstheme="minorBidi"/>
          <w:kern w:val="2"/>
          <w:sz w:val="22"/>
          <w:szCs w:val="22"/>
          <w:lang w:val="fr-FR" w:eastAsia="en-GB"/>
          <w14:ligatures w14:val="standardContextual"/>
        </w:rPr>
      </w:pPr>
      <w:r w:rsidRPr="00EE7680">
        <w:rPr>
          <w:color w:val="000000"/>
          <w:lang w:val="fr-FR"/>
        </w:rPr>
        <w:t>5.2.1.5.2</w:t>
      </w:r>
      <w:r w:rsidRPr="00E31AD6">
        <w:rPr>
          <w:rFonts w:asciiTheme="minorHAnsi" w:eastAsiaTheme="minorEastAsia" w:hAnsiTheme="minorHAnsi" w:cstheme="minorBidi"/>
          <w:kern w:val="2"/>
          <w:sz w:val="22"/>
          <w:szCs w:val="22"/>
          <w:lang w:val="fr-FR" w:eastAsia="en-GB"/>
          <w14:ligatures w14:val="standardContextual"/>
        </w:rPr>
        <w:tab/>
      </w:r>
      <w:r w:rsidRPr="00EE7680">
        <w:rPr>
          <w:color w:val="000000"/>
          <w:lang w:val="fr-FR"/>
        </w:rPr>
        <w:t>Semi-persistent CSI/Semi-persistent CSI-RS</w:t>
      </w:r>
      <w:r w:rsidRPr="00E31AD6">
        <w:rPr>
          <w:lang w:val="fr-FR"/>
        </w:rPr>
        <w:tab/>
      </w:r>
      <w:r>
        <w:fldChar w:fldCharType="begin" w:fldLock="1"/>
      </w:r>
      <w:r w:rsidRPr="00E31AD6">
        <w:rPr>
          <w:lang w:val="fr-FR"/>
        </w:rPr>
        <w:instrText xml:space="preserve"> PAGEREF _Toc162111905 \h </w:instrText>
      </w:r>
      <w:r>
        <w:fldChar w:fldCharType="separate"/>
      </w:r>
      <w:r w:rsidRPr="00E31AD6">
        <w:rPr>
          <w:lang w:val="fr-FR"/>
        </w:rPr>
        <w:t>84</w:t>
      </w:r>
      <w:r>
        <w:fldChar w:fldCharType="end"/>
      </w:r>
    </w:p>
    <w:p w14:paraId="17B6AD33" w14:textId="6D7D729C"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5.2.1.5.3</w:t>
      </w:r>
      <w:r>
        <w:rPr>
          <w:rFonts w:asciiTheme="minorHAnsi" w:eastAsiaTheme="minorEastAsia" w:hAnsiTheme="minorHAnsi" w:cstheme="minorBidi"/>
          <w:kern w:val="2"/>
          <w:sz w:val="22"/>
          <w:szCs w:val="22"/>
          <w:lang w:eastAsia="en-GB"/>
          <w14:ligatures w14:val="standardContextual"/>
        </w:rPr>
        <w:tab/>
      </w:r>
      <w:r w:rsidRPr="00EE7680">
        <w:rPr>
          <w:color w:val="000000"/>
        </w:rPr>
        <w:t>Aperiodic CSI-RS for tracking for fast SCell activation</w:t>
      </w:r>
      <w:r>
        <w:tab/>
      </w:r>
      <w:r>
        <w:fldChar w:fldCharType="begin" w:fldLock="1"/>
      </w:r>
      <w:r>
        <w:instrText xml:space="preserve"> PAGEREF _Toc162111906 \h </w:instrText>
      </w:r>
      <w:r>
        <w:fldChar w:fldCharType="separate"/>
      </w:r>
      <w:r>
        <w:t>86</w:t>
      </w:r>
      <w:r>
        <w:fldChar w:fldCharType="end"/>
      </w:r>
    </w:p>
    <w:p w14:paraId="561F2D41" w14:textId="398A16BB"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lang w:val="en-US"/>
        </w:rPr>
        <w:t>5.2.1.6</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CSI processing criteria</w:t>
      </w:r>
      <w:r>
        <w:tab/>
      </w:r>
      <w:r>
        <w:fldChar w:fldCharType="begin" w:fldLock="1"/>
      </w:r>
      <w:r>
        <w:instrText xml:space="preserve"> PAGEREF _Toc162111907 \h </w:instrText>
      </w:r>
      <w:r>
        <w:fldChar w:fldCharType="separate"/>
      </w:r>
      <w:r>
        <w:t>86</w:t>
      </w:r>
      <w:r>
        <w:fldChar w:fldCharType="end"/>
      </w:r>
    </w:p>
    <w:p w14:paraId="05180B81" w14:textId="3287D214" w:rsidR="00E31AD6" w:rsidRDefault="00E31AD6">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_Toc162111908 \h </w:instrText>
      </w:r>
      <w:r>
        <w:fldChar w:fldCharType="separate"/>
      </w:r>
      <w:r>
        <w:t>87</w:t>
      </w:r>
      <w:r>
        <w:fldChar w:fldCharType="end"/>
      </w:r>
    </w:p>
    <w:p w14:paraId="067E1521" w14:textId="6F9ACEFC"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5.2.2.1</w:t>
      </w:r>
      <w:r>
        <w:rPr>
          <w:rFonts w:asciiTheme="minorHAnsi" w:eastAsiaTheme="minorEastAsia" w:hAnsiTheme="minorHAnsi" w:cstheme="minorBidi"/>
          <w:kern w:val="2"/>
          <w:sz w:val="22"/>
          <w:szCs w:val="22"/>
          <w:lang w:eastAsia="en-GB"/>
          <w14:ligatures w14:val="standardContextual"/>
        </w:rPr>
        <w:tab/>
      </w:r>
      <w:r w:rsidRPr="00EE7680">
        <w:rPr>
          <w:color w:val="000000"/>
        </w:rPr>
        <w:t>Channel quality indicator (CQI)</w:t>
      </w:r>
      <w:r>
        <w:tab/>
      </w:r>
      <w:r>
        <w:fldChar w:fldCharType="begin" w:fldLock="1"/>
      </w:r>
      <w:r>
        <w:instrText xml:space="preserve"> PAGEREF _Toc162111909 \h </w:instrText>
      </w:r>
      <w:r>
        <w:fldChar w:fldCharType="separate"/>
      </w:r>
      <w:r>
        <w:t>87</w:t>
      </w:r>
      <w:r>
        <w:fldChar w:fldCharType="end"/>
      </w:r>
    </w:p>
    <w:p w14:paraId="2DFD4E7C" w14:textId="33948132"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5.2.2.1.1</w:t>
      </w:r>
      <w:r>
        <w:rPr>
          <w:rFonts w:asciiTheme="minorHAnsi" w:eastAsiaTheme="minorEastAsia" w:hAnsiTheme="minorHAnsi" w:cstheme="minorBidi"/>
          <w:kern w:val="2"/>
          <w:sz w:val="22"/>
          <w:szCs w:val="22"/>
          <w:lang w:eastAsia="en-GB"/>
          <w14:ligatures w14:val="standardContextual"/>
        </w:rPr>
        <w:tab/>
      </w:r>
      <w:r w:rsidRPr="00EE7680">
        <w:rPr>
          <w:color w:val="000000"/>
          <w:lang w:val="fi-FI"/>
        </w:rPr>
        <w:t>(void)</w:t>
      </w:r>
      <w:r>
        <w:tab/>
      </w:r>
      <w:r>
        <w:fldChar w:fldCharType="begin" w:fldLock="1"/>
      </w:r>
      <w:r>
        <w:instrText xml:space="preserve"> PAGEREF _Toc162111910 \h </w:instrText>
      </w:r>
      <w:r>
        <w:fldChar w:fldCharType="separate"/>
      </w:r>
      <w:r>
        <w:t>90</w:t>
      </w:r>
      <w:r>
        <w:fldChar w:fldCharType="end"/>
      </w:r>
    </w:p>
    <w:p w14:paraId="69B8A710" w14:textId="1A08C97E"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5.2.2.2</w:t>
      </w:r>
      <w:r>
        <w:rPr>
          <w:rFonts w:asciiTheme="minorHAnsi" w:eastAsiaTheme="minorEastAsia" w:hAnsiTheme="minorHAnsi" w:cstheme="minorBidi"/>
          <w:kern w:val="2"/>
          <w:sz w:val="22"/>
          <w:szCs w:val="22"/>
          <w:lang w:eastAsia="en-GB"/>
          <w14:ligatures w14:val="standardContextual"/>
        </w:rPr>
        <w:tab/>
      </w:r>
      <w:r w:rsidRPr="00EE7680">
        <w:rPr>
          <w:color w:val="000000"/>
        </w:rPr>
        <w:t>Precoding matrix indicator (PMI)</w:t>
      </w:r>
      <w:r>
        <w:tab/>
      </w:r>
      <w:r>
        <w:fldChar w:fldCharType="begin" w:fldLock="1"/>
      </w:r>
      <w:r>
        <w:instrText xml:space="preserve"> PAGEREF _Toc162111911 \h </w:instrText>
      </w:r>
      <w:r>
        <w:fldChar w:fldCharType="separate"/>
      </w:r>
      <w:r>
        <w:t>90</w:t>
      </w:r>
      <w:r>
        <w:fldChar w:fldCharType="end"/>
      </w:r>
    </w:p>
    <w:p w14:paraId="6BEDFD9B" w14:textId="4E9A554D"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5.2.2.2.1</w:t>
      </w:r>
      <w:r>
        <w:rPr>
          <w:rFonts w:asciiTheme="minorHAnsi" w:eastAsiaTheme="minorEastAsia" w:hAnsiTheme="minorHAnsi" w:cstheme="minorBidi"/>
          <w:kern w:val="2"/>
          <w:sz w:val="22"/>
          <w:szCs w:val="22"/>
          <w:lang w:eastAsia="en-GB"/>
          <w14:ligatures w14:val="standardContextual"/>
        </w:rPr>
        <w:tab/>
      </w:r>
      <w:r w:rsidRPr="00EE7680">
        <w:rPr>
          <w:color w:val="000000"/>
        </w:rPr>
        <w:t>Type I Single-Panel Codebook</w:t>
      </w:r>
      <w:r>
        <w:tab/>
      </w:r>
      <w:r>
        <w:fldChar w:fldCharType="begin" w:fldLock="1"/>
      </w:r>
      <w:r>
        <w:instrText xml:space="preserve"> PAGEREF _Toc162111912 \h </w:instrText>
      </w:r>
      <w:r>
        <w:fldChar w:fldCharType="separate"/>
      </w:r>
      <w:r>
        <w:t>90</w:t>
      </w:r>
      <w:r>
        <w:fldChar w:fldCharType="end"/>
      </w:r>
    </w:p>
    <w:p w14:paraId="2427199F" w14:textId="10FC5C02"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5.2.2.2.2</w:t>
      </w:r>
      <w:r>
        <w:rPr>
          <w:rFonts w:asciiTheme="minorHAnsi" w:eastAsiaTheme="minorEastAsia" w:hAnsiTheme="minorHAnsi" w:cstheme="minorBidi"/>
          <w:kern w:val="2"/>
          <w:sz w:val="22"/>
          <w:szCs w:val="22"/>
          <w:lang w:eastAsia="en-GB"/>
          <w14:ligatures w14:val="standardContextual"/>
        </w:rPr>
        <w:tab/>
      </w:r>
      <w:r w:rsidRPr="00EE7680">
        <w:rPr>
          <w:color w:val="000000"/>
        </w:rPr>
        <w:t>Type I Multi-Panel Codebook</w:t>
      </w:r>
      <w:r>
        <w:tab/>
      </w:r>
      <w:r>
        <w:fldChar w:fldCharType="begin" w:fldLock="1"/>
      </w:r>
      <w:r>
        <w:instrText xml:space="preserve"> PAGEREF _Toc162111913 \h </w:instrText>
      </w:r>
      <w:r>
        <w:fldChar w:fldCharType="separate"/>
      </w:r>
      <w:r>
        <w:t>96</w:t>
      </w:r>
      <w:r>
        <w:fldChar w:fldCharType="end"/>
      </w:r>
    </w:p>
    <w:p w14:paraId="0B0EBB69" w14:textId="19DE17B9"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lang w:val="en-US"/>
        </w:rPr>
        <w:t>5.2.2.2.3</w:t>
      </w:r>
      <w:r>
        <w:rPr>
          <w:rFonts w:asciiTheme="minorHAnsi" w:eastAsiaTheme="minorEastAsia" w:hAnsiTheme="minorHAnsi" w:cstheme="minorBidi"/>
          <w:kern w:val="2"/>
          <w:sz w:val="22"/>
          <w:szCs w:val="22"/>
          <w:lang w:eastAsia="en-GB"/>
          <w14:ligatures w14:val="standardContextual"/>
        </w:rPr>
        <w:tab/>
      </w:r>
      <w:r w:rsidRPr="00EE7680">
        <w:rPr>
          <w:color w:val="000000"/>
          <w:lang w:val="en-US"/>
        </w:rPr>
        <w:t>Type II Codebook</w:t>
      </w:r>
      <w:r>
        <w:tab/>
      </w:r>
      <w:r>
        <w:fldChar w:fldCharType="begin" w:fldLock="1"/>
      </w:r>
      <w:r>
        <w:instrText xml:space="preserve"> PAGEREF _Toc162111914 \h </w:instrText>
      </w:r>
      <w:r>
        <w:fldChar w:fldCharType="separate"/>
      </w:r>
      <w:r>
        <w:t>100</w:t>
      </w:r>
      <w:r>
        <w:fldChar w:fldCharType="end"/>
      </w:r>
    </w:p>
    <w:p w14:paraId="4F386C08" w14:textId="70716550"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5.2.2.2.4</w:t>
      </w:r>
      <w:r>
        <w:rPr>
          <w:rFonts w:asciiTheme="minorHAnsi" w:eastAsiaTheme="minorEastAsia" w:hAnsiTheme="minorHAnsi" w:cstheme="minorBidi"/>
          <w:kern w:val="2"/>
          <w:sz w:val="22"/>
          <w:szCs w:val="22"/>
          <w:lang w:eastAsia="en-GB"/>
          <w14:ligatures w14:val="standardContextual"/>
        </w:rPr>
        <w:tab/>
      </w:r>
      <w:r w:rsidRPr="00EE7680">
        <w:rPr>
          <w:color w:val="000000"/>
        </w:rPr>
        <w:t>Type II Port Selection Codebook</w:t>
      </w:r>
      <w:r>
        <w:tab/>
      </w:r>
      <w:r>
        <w:fldChar w:fldCharType="begin" w:fldLock="1"/>
      </w:r>
      <w:r>
        <w:instrText xml:space="preserve"> PAGEREF _Toc162111915 \h </w:instrText>
      </w:r>
      <w:r>
        <w:fldChar w:fldCharType="separate"/>
      </w:r>
      <w:r>
        <w:t>107</w:t>
      </w:r>
      <w:r>
        <w:fldChar w:fldCharType="end"/>
      </w:r>
    </w:p>
    <w:p w14:paraId="42955449" w14:textId="4FD3F81C" w:rsidR="00E31AD6" w:rsidRDefault="00E31AD6">
      <w:pPr>
        <w:pStyle w:val="TOC5"/>
        <w:rPr>
          <w:rFonts w:asciiTheme="minorHAnsi" w:eastAsiaTheme="minorEastAsia" w:hAnsiTheme="minorHAnsi" w:cstheme="minorBidi"/>
          <w:kern w:val="2"/>
          <w:sz w:val="22"/>
          <w:szCs w:val="22"/>
          <w:lang w:eastAsia="en-GB"/>
          <w14:ligatures w14:val="standardContextual"/>
        </w:rPr>
      </w:pPr>
      <w:r>
        <w:t>5.2.2.2.5</w:t>
      </w:r>
      <w:r>
        <w:rPr>
          <w:rFonts w:asciiTheme="minorHAnsi" w:eastAsiaTheme="minorEastAsia" w:hAnsiTheme="minorHAnsi" w:cstheme="minorBidi"/>
          <w:kern w:val="2"/>
          <w:sz w:val="22"/>
          <w:szCs w:val="22"/>
          <w:lang w:eastAsia="en-GB"/>
          <w14:ligatures w14:val="standardContextual"/>
        </w:rPr>
        <w:tab/>
      </w:r>
      <w:r>
        <w:t>Enhanced Type II Codebook</w:t>
      </w:r>
      <w:r>
        <w:tab/>
      </w:r>
      <w:r>
        <w:fldChar w:fldCharType="begin" w:fldLock="1"/>
      </w:r>
      <w:r>
        <w:instrText xml:space="preserve"> PAGEREF _Toc162111916 \h </w:instrText>
      </w:r>
      <w:r>
        <w:fldChar w:fldCharType="separate"/>
      </w:r>
      <w:r>
        <w:t>109</w:t>
      </w:r>
      <w:r>
        <w:fldChar w:fldCharType="end"/>
      </w:r>
    </w:p>
    <w:p w14:paraId="75CF4524" w14:textId="6103AA0F" w:rsidR="00E31AD6" w:rsidRDefault="00E31AD6">
      <w:pPr>
        <w:pStyle w:val="TOC5"/>
        <w:rPr>
          <w:rFonts w:asciiTheme="minorHAnsi" w:eastAsiaTheme="minorEastAsia" w:hAnsiTheme="minorHAnsi" w:cstheme="minorBidi"/>
          <w:kern w:val="2"/>
          <w:sz w:val="22"/>
          <w:szCs w:val="22"/>
          <w:lang w:eastAsia="en-GB"/>
          <w14:ligatures w14:val="standardContextual"/>
        </w:rPr>
      </w:pPr>
      <w:r>
        <w:t>5.2.2.2.</w:t>
      </w:r>
      <w:r w:rsidRPr="00EE7680">
        <w:rPr>
          <w:lang w:val="en-US"/>
        </w:rPr>
        <w:t>6</w:t>
      </w:r>
      <w:r>
        <w:rPr>
          <w:rFonts w:asciiTheme="minorHAnsi" w:eastAsiaTheme="minorEastAsia" w:hAnsiTheme="minorHAnsi" w:cstheme="minorBidi"/>
          <w:kern w:val="2"/>
          <w:sz w:val="22"/>
          <w:szCs w:val="22"/>
          <w:lang w:eastAsia="en-GB"/>
          <w14:ligatures w14:val="standardContextual"/>
        </w:rPr>
        <w:tab/>
      </w:r>
      <w:r w:rsidRPr="00EE7680">
        <w:rPr>
          <w:lang w:val="en-US"/>
        </w:rPr>
        <w:t xml:space="preserve">Enhanced </w:t>
      </w:r>
      <w:r>
        <w:t>Type II Port Selection Codebook</w:t>
      </w:r>
      <w:r>
        <w:tab/>
      </w:r>
      <w:r>
        <w:fldChar w:fldCharType="begin" w:fldLock="1"/>
      </w:r>
      <w:r>
        <w:instrText xml:space="preserve"> PAGEREF _Toc162111917 \h </w:instrText>
      </w:r>
      <w:r>
        <w:fldChar w:fldCharType="separate"/>
      </w:r>
      <w:r>
        <w:t>116</w:t>
      </w:r>
      <w:r>
        <w:fldChar w:fldCharType="end"/>
      </w:r>
    </w:p>
    <w:p w14:paraId="2B9C6101" w14:textId="6B9F9165" w:rsidR="00E31AD6" w:rsidRDefault="00E31AD6">
      <w:pPr>
        <w:pStyle w:val="TOC5"/>
        <w:rPr>
          <w:rFonts w:asciiTheme="minorHAnsi" w:eastAsiaTheme="minorEastAsia" w:hAnsiTheme="minorHAnsi" w:cstheme="minorBidi"/>
          <w:kern w:val="2"/>
          <w:sz w:val="22"/>
          <w:szCs w:val="22"/>
          <w:lang w:eastAsia="en-GB"/>
          <w14:ligatures w14:val="standardContextual"/>
        </w:rPr>
      </w:pPr>
      <w:r>
        <w:t>5.2.2.2.</w:t>
      </w:r>
      <w:r w:rsidRPr="00EE7680">
        <w:rPr>
          <w:lang w:val="en-US"/>
        </w:rPr>
        <w:t>7</w:t>
      </w:r>
      <w:r>
        <w:rPr>
          <w:rFonts w:asciiTheme="minorHAnsi" w:eastAsiaTheme="minorEastAsia" w:hAnsiTheme="minorHAnsi" w:cstheme="minorBidi"/>
          <w:kern w:val="2"/>
          <w:sz w:val="22"/>
          <w:szCs w:val="22"/>
          <w:lang w:eastAsia="en-GB"/>
          <w14:ligatures w14:val="standardContextual"/>
        </w:rPr>
        <w:tab/>
      </w:r>
      <w:r>
        <w:t xml:space="preserve">Further </w:t>
      </w:r>
      <w:r w:rsidRPr="00EE7680">
        <w:rPr>
          <w:lang w:val="en-US"/>
        </w:rPr>
        <w:t xml:space="preserve">enhanced </w:t>
      </w:r>
      <w:r>
        <w:t xml:space="preserve">Type II </w:t>
      </w:r>
      <w:r w:rsidRPr="00EE7680">
        <w:t>p</w:t>
      </w:r>
      <w:r>
        <w:t xml:space="preserve">ort </w:t>
      </w:r>
      <w:r w:rsidRPr="00EE7680">
        <w:t>s</w:t>
      </w:r>
      <w:r>
        <w:t xml:space="preserve">election </w:t>
      </w:r>
      <w:r w:rsidRPr="00EE7680">
        <w:t>c</w:t>
      </w:r>
      <w:r>
        <w:t>odebook</w:t>
      </w:r>
      <w:r>
        <w:tab/>
      </w:r>
      <w:r>
        <w:fldChar w:fldCharType="begin" w:fldLock="1"/>
      </w:r>
      <w:r>
        <w:instrText xml:space="preserve"> PAGEREF _Toc162111918 \h </w:instrText>
      </w:r>
      <w:r>
        <w:fldChar w:fldCharType="separate"/>
      </w:r>
      <w:r>
        <w:t>118</w:t>
      </w:r>
      <w:r>
        <w:fldChar w:fldCharType="end"/>
      </w:r>
    </w:p>
    <w:p w14:paraId="29421EA2" w14:textId="3AE16666"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5.2.2.3</w:t>
      </w:r>
      <w:r>
        <w:rPr>
          <w:rFonts w:asciiTheme="minorHAnsi" w:eastAsiaTheme="minorEastAsia" w:hAnsiTheme="minorHAnsi" w:cstheme="minorBidi"/>
          <w:kern w:val="2"/>
          <w:sz w:val="22"/>
          <w:szCs w:val="22"/>
          <w:lang w:eastAsia="en-GB"/>
          <w14:ligatures w14:val="standardContextual"/>
        </w:rPr>
        <w:tab/>
      </w:r>
      <w:r w:rsidRPr="00EE7680">
        <w:rPr>
          <w:color w:val="000000"/>
        </w:rPr>
        <w:t>Reference signal (CSI-RS)</w:t>
      </w:r>
      <w:r>
        <w:tab/>
      </w:r>
      <w:r>
        <w:fldChar w:fldCharType="begin" w:fldLock="1"/>
      </w:r>
      <w:r>
        <w:instrText xml:space="preserve"> PAGEREF _Toc162111919 \h </w:instrText>
      </w:r>
      <w:r>
        <w:fldChar w:fldCharType="separate"/>
      </w:r>
      <w:r>
        <w:t>122</w:t>
      </w:r>
      <w:r>
        <w:fldChar w:fldCharType="end"/>
      </w:r>
    </w:p>
    <w:p w14:paraId="689DFA53" w14:textId="622C3293"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5.2.2.3.1</w:t>
      </w:r>
      <w:r>
        <w:rPr>
          <w:rFonts w:asciiTheme="minorHAnsi" w:eastAsiaTheme="minorEastAsia" w:hAnsiTheme="minorHAnsi" w:cstheme="minorBidi"/>
          <w:kern w:val="2"/>
          <w:sz w:val="22"/>
          <w:szCs w:val="22"/>
          <w:lang w:eastAsia="en-GB"/>
          <w14:ligatures w14:val="standardContextual"/>
        </w:rPr>
        <w:tab/>
      </w:r>
      <w:r w:rsidRPr="00EE7680">
        <w:rPr>
          <w:color w:val="000000"/>
        </w:rPr>
        <w:t>NZP CSI-RS</w:t>
      </w:r>
      <w:r>
        <w:tab/>
      </w:r>
      <w:r>
        <w:fldChar w:fldCharType="begin" w:fldLock="1"/>
      </w:r>
      <w:r>
        <w:instrText xml:space="preserve"> PAGEREF _Toc162111920 \h </w:instrText>
      </w:r>
      <w:r>
        <w:fldChar w:fldCharType="separate"/>
      </w:r>
      <w:r>
        <w:t>122</w:t>
      </w:r>
      <w:r>
        <w:fldChar w:fldCharType="end"/>
      </w:r>
    </w:p>
    <w:p w14:paraId="0F993B51" w14:textId="7E6E8E0C"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rFonts w:eastAsia="MS Mincho"/>
          <w:color w:val="000000"/>
          <w:lang w:val="en-US" w:eastAsia="ja-JP"/>
        </w:rPr>
        <w:t>5.2.2.4</w:t>
      </w:r>
      <w:r>
        <w:rPr>
          <w:rFonts w:asciiTheme="minorHAnsi" w:eastAsiaTheme="minorEastAsia" w:hAnsiTheme="minorHAnsi" w:cstheme="minorBidi"/>
          <w:kern w:val="2"/>
          <w:sz w:val="22"/>
          <w:szCs w:val="22"/>
          <w:lang w:eastAsia="en-GB"/>
          <w14:ligatures w14:val="standardContextual"/>
        </w:rPr>
        <w:tab/>
      </w:r>
      <w:r w:rsidRPr="00EE7680">
        <w:rPr>
          <w:rFonts w:eastAsia="MS Mincho"/>
          <w:color w:val="000000"/>
          <w:lang w:val="en-US" w:eastAsia="ja-JP"/>
        </w:rPr>
        <w:t>Channel State Information – Interference Measurement (CSI-IM)</w:t>
      </w:r>
      <w:r>
        <w:tab/>
      </w:r>
      <w:r>
        <w:fldChar w:fldCharType="begin" w:fldLock="1"/>
      </w:r>
      <w:r>
        <w:instrText xml:space="preserve"> PAGEREF _Toc162111921 \h </w:instrText>
      </w:r>
      <w:r>
        <w:fldChar w:fldCharType="separate"/>
      </w:r>
      <w:r>
        <w:t>123</w:t>
      </w:r>
      <w:r>
        <w:fldChar w:fldCharType="end"/>
      </w:r>
    </w:p>
    <w:p w14:paraId="04853AE4" w14:textId="509AB03F" w:rsidR="00E31AD6" w:rsidRDefault="00E31AD6">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_Toc162111922 \h </w:instrText>
      </w:r>
      <w:r>
        <w:fldChar w:fldCharType="separate"/>
      </w:r>
      <w:r>
        <w:t>124</w:t>
      </w:r>
      <w:r>
        <w:fldChar w:fldCharType="end"/>
      </w:r>
    </w:p>
    <w:p w14:paraId="0630F39B" w14:textId="164B297A"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5.2.3</w:t>
      </w:r>
      <w:r>
        <w:rPr>
          <w:rFonts w:asciiTheme="minorHAnsi" w:eastAsiaTheme="minorEastAsia" w:hAnsiTheme="minorHAnsi" w:cstheme="minorBidi"/>
          <w:kern w:val="2"/>
          <w:sz w:val="22"/>
          <w:szCs w:val="22"/>
          <w:lang w:eastAsia="en-GB"/>
          <w14:ligatures w14:val="standardContextual"/>
        </w:rPr>
        <w:tab/>
      </w:r>
      <w:r w:rsidRPr="00EE7680">
        <w:rPr>
          <w:color w:val="000000"/>
        </w:rPr>
        <w:t>CSI reporting using PUSCH</w:t>
      </w:r>
      <w:r>
        <w:tab/>
      </w:r>
      <w:r>
        <w:fldChar w:fldCharType="begin" w:fldLock="1"/>
      </w:r>
      <w:r>
        <w:instrText xml:space="preserve"> PAGEREF _Toc162111923 \h </w:instrText>
      </w:r>
      <w:r>
        <w:fldChar w:fldCharType="separate"/>
      </w:r>
      <w:r>
        <w:t>127</w:t>
      </w:r>
      <w:r>
        <w:fldChar w:fldCharType="end"/>
      </w:r>
    </w:p>
    <w:p w14:paraId="1EFE2C52" w14:textId="5A6F3CD0"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5.2.4</w:t>
      </w:r>
      <w:r>
        <w:rPr>
          <w:rFonts w:asciiTheme="minorHAnsi" w:eastAsiaTheme="minorEastAsia" w:hAnsiTheme="minorHAnsi" w:cstheme="minorBidi"/>
          <w:kern w:val="2"/>
          <w:sz w:val="22"/>
          <w:szCs w:val="22"/>
          <w:lang w:eastAsia="en-GB"/>
          <w14:ligatures w14:val="standardContextual"/>
        </w:rPr>
        <w:tab/>
      </w:r>
      <w:r w:rsidRPr="00EE7680">
        <w:rPr>
          <w:color w:val="000000"/>
        </w:rPr>
        <w:t>CSI reporting using PUCCH</w:t>
      </w:r>
      <w:r>
        <w:tab/>
      </w:r>
      <w:r>
        <w:fldChar w:fldCharType="begin" w:fldLock="1"/>
      </w:r>
      <w:r>
        <w:instrText xml:space="preserve"> PAGEREF _Toc162111924 \h </w:instrText>
      </w:r>
      <w:r>
        <w:fldChar w:fldCharType="separate"/>
      </w:r>
      <w:r>
        <w:t>131</w:t>
      </w:r>
      <w:r>
        <w:fldChar w:fldCharType="end"/>
      </w:r>
    </w:p>
    <w:p w14:paraId="17F7034F" w14:textId="5508C788"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5.2.5</w:t>
      </w:r>
      <w:r>
        <w:rPr>
          <w:rFonts w:asciiTheme="minorHAnsi" w:eastAsiaTheme="minorEastAsia" w:hAnsiTheme="minorHAnsi" w:cstheme="minorBidi"/>
          <w:kern w:val="2"/>
          <w:sz w:val="22"/>
          <w:szCs w:val="22"/>
          <w:lang w:eastAsia="en-GB"/>
          <w14:ligatures w14:val="standardContextual"/>
        </w:rPr>
        <w:tab/>
      </w:r>
      <w:r w:rsidRPr="00EE7680">
        <w:rPr>
          <w:color w:val="000000"/>
        </w:rPr>
        <w:t>Priority rules for CSI reports</w:t>
      </w:r>
      <w:r>
        <w:tab/>
      </w:r>
      <w:r>
        <w:fldChar w:fldCharType="begin" w:fldLock="1"/>
      </w:r>
      <w:r>
        <w:instrText xml:space="preserve"> PAGEREF _Toc162111925 \h </w:instrText>
      </w:r>
      <w:r>
        <w:fldChar w:fldCharType="separate"/>
      </w:r>
      <w:r>
        <w:t>132</w:t>
      </w:r>
      <w:r>
        <w:fldChar w:fldCharType="end"/>
      </w:r>
    </w:p>
    <w:p w14:paraId="7A46A60B" w14:textId="51A16F32"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5.3</w:t>
      </w:r>
      <w:r>
        <w:rPr>
          <w:rFonts w:asciiTheme="minorHAnsi" w:eastAsiaTheme="minorEastAsia" w:hAnsiTheme="minorHAnsi" w:cstheme="minorBidi"/>
          <w:kern w:val="2"/>
          <w:sz w:val="22"/>
          <w:szCs w:val="22"/>
          <w:lang w:eastAsia="en-GB"/>
          <w14:ligatures w14:val="standardContextual"/>
        </w:rPr>
        <w:tab/>
      </w:r>
      <w:r w:rsidRPr="00EE7680">
        <w:rPr>
          <w:color w:val="000000"/>
        </w:rPr>
        <w:t>UE PDSCH processing procedure time</w:t>
      </w:r>
      <w:r>
        <w:tab/>
      </w:r>
      <w:r>
        <w:fldChar w:fldCharType="begin" w:fldLock="1"/>
      </w:r>
      <w:r>
        <w:instrText xml:space="preserve"> PAGEREF _Toc162111926 \h </w:instrText>
      </w:r>
      <w:r>
        <w:fldChar w:fldCharType="separate"/>
      </w:r>
      <w:r>
        <w:t>132</w:t>
      </w:r>
      <w:r>
        <w:fldChar w:fldCharType="end"/>
      </w:r>
    </w:p>
    <w:p w14:paraId="035CE49E" w14:textId="2A350FEC" w:rsidR="00E31AD6" w:rsidRDefault="00E31AD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Application delay of the minimum scheduling offset restriction</w:t>
      </w:r>
      <w:r>
        <w:tab/>
      </w:r>
      <w:r>
        <w:fldChar w:fldCharType="begin" w:fldLock="1"/>
      </w:r>
      <w:r>
        <w:instrText xml:space="preserve"> PAGEREF _Toc162111927 \h </w:instrText>
      </w:r>
      <w:r>
        <w:fldChar w:fldCharType="separate"/>
      </w:r>
      <w:r>
        <w:t>134</w:t>
      </w:r>
      <w:r>
        <w:fldChar w:fldCharType="end"/>
      </w:r>
    </w:p>
    <w:p w14:paraId="1DBB352D" w14:textId="2C1B177C" w:rsidR="00E31AD6" w:rsidRDefault="00E31AD6">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UE CSI computation time</w:t>
      </w:r>
      <w:r>
        <w:tab/>
      </w:r>
      <w:r>
        <w:fldChar w:fldCharType="begin" w:fldLock="1"/>
      </w:r>
      <w:r>
        <w:instrText xml:space="preserve"> PAGEREF _Toc162111928 \h </w:instrText>
      </w:r>
      <w:r>
        <w:fldChar w:fldCharType="separate"/>
      </w:r>
      <w:r>
        <w:t>135</w:t>
      </w:r>
      <w:r>
        <w:fldChar w:fldCharType="end"/>
      </w:r>
    </w:p>
    <w:p w14:paraId="31F3C688" w14:textId="74DF510F" w:rsidR="00E31AD6" w:rsidRDefault="00E31AD6">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_Toc162111929 \h </w:instrText>
      </w:r>
      <w:r>
        <w:fldChar w:fldCharType="separate"/>
      </w:r>
      <w:r>
        <w:t>137</w:t>
      </w:r>
      <w:r>
        <w:fldChar w:fldCharType="end"/>
      </w:r>
    </w:p>
    <w:p w14:paraId="7014184F" w14:textId="5715B388" w:rsidR="00E31AD6" w:rsidRDefault="00E31AD6">
      <w:pPr>
        <w:pStyle w:val="TOC1"/>
        <w:rPr>
          <w:rFonts w:asciiTheme="minorHAnsi" w:eastAsiaTheme="minorEastAsia" w:hAnsiTheme="minorHAnsi" w:cstheme="minorBidi"/>
          <w:kern w:val="2"/>
          <w:szCs w:val="22"/>
          <w:lang w:eastAsia="en-GB"/>
          <w14:ligatures w14:val="standardContextual"/>
        </w:rPr>
      </w:pPr>
      <w:r w:rsidRPr="00EE7680">
        <w:rPr>
          <w:color w:val="000000"/>
        </w:rPr>
        <w:t>6</w:t>
      </w:r>
      <w:r>
        <w:rPr>
          <w:rFonts w:asciiTheme="minorHAnsi" w:eastAsiaTheme="minorEastAsia" w:hAnsiTheme="minorHAnsi" w:cstheme="minorBidi"/>
          <w:kern w:val="2"/>
          <w:szCs w:val="22"/>
          <w:lang w:eastAsia="en-GB"/>
          <w14:ligatures w14:val="standardContextual"/>
        </w:rPr>
        <w:tab/>
      </w:r>
      <w:r w:rsidRPr="00EE7680">
        <w:rPr>
          <w:color w:val="000000"/>
        </w:rPr>
        <w:t>Physical uplink shared channel related procedure</w:t>
      </w:r>
      <w:r>
        <w:tab/>
      </w:r>
      <w:r>
        <w:fldChar w:fldCharType="begin" w:fldLock="1"/>
      </w:r>
      <w:r>
        <w:instrText xml:space="preserve"> PAGEREF _Toc162111930 \h </w:instrText>
      </w:r>
      <w:r>
        <w:fldChar w:fldCharType="separate"/>
      </w:r>
      <w:r>
        <w:t>137</w:t>
      </w:r>
      <w:r>
        <w:fldChar w:fldCharType="end"/>
      </w:r>
    </w:p>
    <w:p w14:paraId="4DF584C9" w14:textId="61FFFE51"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6.1</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transmitting the physical uplink shared channel</w:t>
      </w:r>
      <w:r>
        <w:tab/>
      </w:r>
      <w:r>
        <w:fldChar w:fldCharType="begin" w:fldLock="1"/>
      </w:r>
      <w:r>
        <w:instrText xml:space="preserve"> PAGEREF _Toc162111931 \h </w:instrText>
      </w:r>
      <w:r>
        <w:fldChar w:fldCharType="separate"/>
      </w:r>
      <w:r>
        <w:t>137</w:t>
      </w:r>
      <w:r>
        <w:fldChar w:fldCharType="end"/>
      </w:r>
    </w:p>
    <w:p w14:paraId="5EF3F70C" w14:textId="30A57B13"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6.1.1</w:t>
      </w:r>
      <w:r>
        <w:rPr>
          <w:rFonts w:asciiTheme="minorHAnsi" w:eastAsiaTheme="minorEastAsia" w:hAnsiTheme="minorHAnsi" w:cstheme="minorBidi"/>
          <w:kern w:val="2"/>
          <w:sz w:val="22"/>
          <w:szCs w:val="22"/>
          <w:lang w:eastAsia="en-GB"/>
          <w14:ligatures w14:val="standardContextual"/>
        </w:rPr>
        <w:tab/>
      </w:r>
      <w:r w:rsidRPr="00EE7680">
        <w:rPr>
          <w:color w:val="000000"/>
        </w:rPr>
        <w:t>Transmission schemes</w:t>
      </w:r>
      <w:r>
        <w:tab/>
      </w:r>
      <w:r>
        <w:fldChar w:fldCharType="begin" w:fldLock="1"/>
      </w:r>
      <w:r>
        <w:instrText xml:space="preserve"> PAGEREF _Toc162111932 \h </w:instrText>
      </w:r>
      <w:r>
        <w:fldChar w:fldCharType="separate"/>
      </w:r>
      <w:r>
        <w:t>139</w:t>
      </w:r>
      <w:r>
        <w:fldChar w:fldCharType="end"/>
      </w:r>
    </w:p>
    <w:p w14:paraId="50597401" w14:textId="584CACFD"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6.1.1.1</w:t>
      </w:r>
      <w:r>
        <w:rPr>
          <w:rFonts w:asciiTheme="minorHAnsi" w:eastAsiaTheme="minorEastAsia" w:hAnsiTheme="minorHAnsi" w:cstheme="minorBidi"/>
          <w:kern w:val="2"/>
          <w:sz w:val="22"/>
          <w:szCs w:val="22"/>
          <w:lang w:eastAsia="en-GB"/>
          <w14:ligatures w14:val="standardContextual"/>
        </w:rPr>
        <w:tab/>
      </w:r>
      <w:r w:rsidRPr="00EE7680">
        <w:rPr>
          <w:color w:val="000000"/>
        </w:rPr>
        <w:t>Codebook based UL transmission</w:t>
      </w:r>
      <w:r>
        <w:tab/>
      </w:r>
      <w:r>
        <w:fldChar w:fldCharType="begin" w:fldLock="1"/>
      </w:r>
      <w:r>
        <w:instrText xml:space="preserve"> PAGEREF _Toc162111933 \h </w:instrText>
      </w:r>
      <w:r>
        <w:fldChar w:fldCharType="separate"/>
      </w:r>
      <w:r>
        <w:t>140</w:t>
      </w:r>
      <w:r>
        <w:fldChar w:fldCharType="end"/>
      </w:r>
    </w:p>
    <w:p w14:paraId="12C432BE" w14:textId="1A039146"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6.1.1.2</w:t>
      </w:r>
      <w:r>
        <w:rPr>
          <w:rFonts w:asciiTheme="minorHAnsi" w:eastAsiaTheme="minorEastAsia" w:hAnsiTheme="minorHAnsi" w:cstheme="minorBidi"/>
          <w:kern w:val="2"/>
          <w:sz w:val="22"/>
          <w:szCs w:val="22"/>
          <w:lang w:eastAsia="en-GB"/>
          <w14:ligatures w14:val="standardContextual"/>
        </w:rPr>
        <w:tab/>
      </w:r>
      <w:r w:rsidRPr="00EE7680">
        <w:rPr>
          <w:color w:val="000000"/>
        </w:rPr>
        <w:t>Non-Codebook based UL transmission</w:t>
      </w:r>
      <w:r>
        <w:tab/>
      </w:r>
      <w:r>
        <w:fldChar w:fldCharType="begin" w:fldLock="1"/>
      </w:r>
      <w:r>
        <w:instrText xml:space="preserve"> PAGEREF _Toc162111934 \h </w:instrText>
      </w:r>
      <w:r>
        <w:fldChar w:fldCharType="separate"/>
      </w:r>
      <w:r>
        <w:t>141</w:t>
      </w:r>
      <w:r>
        <w:fldChar w:fldCharType="end"/>
      </w:r>
    </w:p>
    <w:p w14:paraId="0BDB577A" w14:textId="758D3C31"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6.1.2</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w:t>
      </w:r>
      <w:r>
        <w:tab/>
      </w:r>
      <w:r>
        <w:fldChar w:fldCharType="begin" w:fldLock="1"/>
      </w:r>
      <w:r>
        <w:instrText xml:space="preserve"> PAGEREF _Toc162111935 \h </w:instrText>
      </w:r>
      <w:r>
        <w:fldChar w:fldCharType="separate"/>
      </w:r>
      <w:r>
        <w:t>143</w:t>
      </w:r>
      <w:r>
        <w:fldChar w:fldCharType="end"/>
      </w:r>
    </w:p>
    <w:p w14:paraId="78B79C7D" w14:textId="0BB27E23"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6.1.2.1</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 in time domain</w:t>
      </w:r>
      <w:r>
        <w:tab/>
      </w:r>
      <w:r>
        <w:fldChar w:fldCharType="begin" w:fldLock="1"/>
      </w:r>
      <w:r>
        <w:instrText xml:space="preserve"> PAGEREF _Toc162111936 \h </w:instrText>
      </w:r>
      <w:r>
        <w:fldChar w:fldCharType="separate"/>
      </w:r>
      <w:r>
        <w:t>143</w:t>
      </w:r>
      <w:r>
        <w:fldChar w:fldCharType="end"/>
      </w:r>
    </w:p>
    <w:p w14:paraId="36FB57F4" w14:textId="3ABF71FF"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6.1.2.1.1</w:t>
      </w:r>
      <w:r>
        <w:rPr>
          <w:rFonts w:asciiTheme="minorHAnsi" w:eastAsiaTheme="minorEastAsia" w:hAnsiTheme="minorHAnsi" w:cstheme="minorBidi"/>
          <w:kern w:val="2"/>
          <w:sz w:val="22"/>
          <w:szCs w:val="22"/>
          <w:lang w:eastAsia="en-GB"/>
          <w14:ligatures w14:val="standardContextual"/>
        </w:rPr>
        <w:tab/>
      </w:r>
      <w:r w:rsidRPr="00EE7680">
        <w:rPr>
          <w:color w:val="000000"/>
        </w:rPr>
        <w:t xml:space="preserve">Determination of the </w:t>
      </w:r>
      <w:r w:rsidRPr="00EE7680">
        <w:rPr>
          <w:color w:val="000000"/>
          <w:lang w:val="en-US"/>
        </w:rPr>
        <w:t>resource allocation table to be used for PUSCH</w:t>
      </w:r>
      <w:r>
        <w:tab/>
      </w:r>
      <w:r>
        <w:fldChar w:fldCharType="begin" w:fldLock="1"/>
      </w:r>
      <w:r>
        <w:instrText xml:space="preserve"> PAGEREF _Toc162111937 \h </w:instrText>
      </w:r>
      <w:r>
        <w:fldChar w:fldCharType="separate"/>
      </w:r>
      <w:r>
        <w:t>153</w:t>
      </w:r>
      <w:r>
        <w:fldChar w:fldCharType="end"/>
      </w:r>
    </w:p>
    <w:p w14:paraId="6369FEE2" w14:textId="4AD9B6E4"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6.1.2.2</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 in frequency domain</w:t>
      </w:r>
      <w:r>
        <w:tab/>
      </w:r>
      <w:r>
        <w:fldChar w:fldCharType="begin" w:fldLock="1"/>
      </w:r>
      <w:r>
        <w:instrText xml:space="preserve"> PAGEREF _Toc162111938 \h </w:instrText>
      </w:r>
      <w:r>
        <w:fldChar w:fldCharType="separate"/>
      </w:r>
      <w:r>
        <w:t>156</w:t>
      </w:r>
      <w:r>
        <w:fldChar w:fldCharType="end"/>
      </w:r>
    </w:p>
    <w:p w14:paraId="74641CBC" w14:textId="7DD43744"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6.1.2.2.1</w:t>
      </w:r>
      <w:r>
        <w:rPr>
          <w:rFonts w:asciiTheme="minorHAnsi" w:eastAsiaTheme="minorEastAsia" w:hAnsiTheme="minorHAnsi" w:cstheme="minorBidi"/>
          <w:kern w:val="2"/>
          <w:sz w:val="22"/>
          <w:szCs w:val="22"/>
          <w:lang w:eastAsia="en-GB"/>
          <w14:ligatures w14:val="standardContextual"/>
        </w:rPr>
        <w:tab/>
      </w:r>
      <w:r w:rsidRPr="00EE7680">
        <w:rPr>
          <w:color w:val="000000"/>
        </w:rPr>
        <w:t>Uplink resource allocation type 0</w:t>
      </w:r>
      <w:r>
        <w:tab/>
      </w:r>
      <w:r>
        <w:fldChar w:fldCharType="begin" w:fldLock="1"/>
      </w:r>
      <w:r>
        <w:instrText xml:space="preserve"> PAGEREF _Toc162111939 \h </w:instrText>
      </w:r>
      <w:r>
        <w:fldChar w:fldCharType="separate"/>
      </w:r>
      <w:r>
        <w:t>156</w:t>
      </w:r>
      <w:r>
        <w:fldChar w:fldCharType="end"/>
      </w:r>
    </w:p>
    <w:p w14:paraId="3FAF4312" w14:textId="1122A09E"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6.1.2.2.2</w:t>
      </w:r>
      <w:r>
        <w:rPr>
          <w:rFonts w:asciiTheme="minorHAnsi" w:eastAsiaTheme="minorEastAsia" w:hAnsiTheme="minorHAnsi" w:cstheme="minorBidi"/>
          <w:kern w:val="2"/>
          <w:sz w:val="22"/>
          <w:szCs w:val="22"/>
          <w:lang w:eastAsia="en-GB"/>
          <w14:ligatures w14:val="standardContextual"/>
        </w:rPr>
        <w:tab/>
      </w:r>
      <w:r w:rsidRPr="00EE7680">
        <w:rPr>
          <w:color w:val="000000"/>
        </w:rPr>
        <w:t>Uplink resource allocation type 1</w:t>
      </w:r>
      <w:r>
        <w:tab/>
      </w:r>
      <w:r>
        <w:fldChar w:fldCharType="begin" w:fldLock="1"/>
      </w:r>
      <w:r>
        <w:instrText xml:space="preserve"> PAGEREF _Toc162111940 \h </w:instrText>
      </w:r>
      <w:r>
        <w:fldChar w:fldCharType="separate"/>
      </w:r>
      <w:r>
        <w:t>157</w:t>
      </w:r>
      <w:r>
        <w:fldChar w:fldCharType="end"/>
      </w:r>
    </w:p>
    <w:p w14:paraId="41ACDD3C" w14:textId="492AD498" w:rsidR="00E31AD6" w:rsidRDefault="00E31AD6">
      <w:pPr>
        <w:pStyle w:val="TOC5"/>
        <w:rPr>
          <w:rFonts w:asciiTheme="minorHAnsi" w:eastAsiaTheme="minorEastAsia" w:hAnsiTheme="minorHAnsi" w:cstheme="minorBidi"/>
          <w:kern w:val="2"/>
          <w:sz w:val="22"/>
          <w:szCs w:val="22"/>
          <w:lang w:eastAsia="en-GB"/>
          <w14:ligatures w14:val="standardContextual"/>
        </w:rPr>
      </w:pPr>
      <w:r w:rsidRPr="00EE7680">
        <w:rPr>
          <w:color w:val="000000"/>
        </w:rPr>
        <w:t>6.1.2.2</w:t>
      </w:r>
      <w:r w:rsidRPr="00EE7680">
        <w:rPr>
          <w:color w:val="000000"/>
          <w:lang w:val="en-US"/>
        </w:rPr>
        <w:t>.3</w:t>
      </w:r>
      <w:r>
        <w:rPr>
          <w:rFonts w:asciiTheme="minorHAnsi" w:eastAsiaTheme="minorEastAsia" w:hAnsiTheme="minorHAnsi" w:cstheme="minorBidi"/>
          <w:kern w:val="2"/>
          <w:sz w:val="22"/>
          <w:szCs w:val="22"/>
          <w:lang w:eastAsia="en-GB"/>
          <w14:ligatures w14:val="standardContextual"/>
        </w:rPr>
        <w:tab/>
      </w:r>
      <w:r w:rsidRPr="00EE7680">
        <w:rPr>
          <w:color w:val="000000"/>
        </w:rPr>
        <w:t xml:space="preserve">Uplink resource allocation type </w:t>
      </w:r>
      <w:r w:rsidRPr="00EE7680">
        <w:rPr>
          <w:color w:val="000000"/>
          <w:lang w:val="en-US"/>
        </w:rPr>
        <w:t>2</w:t>
      </w:r>
      <w:r>
        <w:tab/>
      </w:r>
      <w:r>
        <w:fldChar w:fldCharType="begin" w:fldLock="1"/>
      </w:r>
      <w:r>
        <w:instrText xml:space="preserve"> PAGEREF _Toc162111941 \h </w:instrText>
      </w:r>
      <w:r>
        <w:fldChar w:fldCharType="separate"/>
      </w:r>
      <w:r>
        <w:t>158</w:t>
      </w:r>
      <w:r>
        <w:fldChar w:fldCharType="end"/>
      </w:r>
    </w:p>
    <w:p w14:paraId="1FB01C84" w14:textId="1AFDB2D4" w:rsidR="00E31AD6" w:rsidRDefault="00E31AD6">
      <w:pPr>
        <w:pStyle w:val="TOC4"/>
        <w:rPr>
          <w:rFonts w:asciiTheme="minorHAnsi" w:eastAsiaTheme="minorEastAsia" w:hAnsiTheme="minorHAnsi" w:cstheme="minorBidi"/>
          <w:kern w:val="2"/>
          <w:sz w:val="22"/>
          <w:szCs w:val="22"/>
          <w:lang w:eastAsia="en-GB"/>
          <w14:ligatures w14:val="standardContextual"/>
        </w:rPr>
      </w:pPr>
      <w:r>
        <w:t>6.1.2.3</w:t>
      </w:r>
      <w:r>
        <w:rPr>
          <w:rFonts w:asciiTheme="minorHAnsi" w:eastAsiaTheme="minorEastAsia" w:hAnsiTheme="minorHAnsi" w:cstheme="minorBidi"/>
          <w:kern w:val="2"/>
          <w:sz w:val="22"/>
          <w:szCs w:val="22"/>
          <w:lang w:eastAsia="en-GB"/>
          <w14:ligatures w14:val="standardContextual"/>
        </w:rPr>
        <w:tab/>
      </w:r>
      <w:r>
        <w:t>Resource allocation for uplink transmission with configured grant</w:t>
      </w:r>
      <w:r>
        <w:tab/>
      </w:r>
      <w:r>
        <w:fldChar w:fldCharType="begin" w:fldLock="1"/>
      </w:r>
      <w:r>
        <w:instrText xml:space="preserve"> PAGEREF _Toc162111942 \h </w:instrText>
      </w:r>
      <w:r>
        <w:fldChar w:fldCharType="separate"/>
      </w:r>
      <w:r>
        <w:t>159</w:t>
      </w:r>
      <w:r>
        <w:fldChar w:fldCharType="end"/>
      </w:r>
    </w:p>
    <w:p w14:paraId="4242C600" w14:textId="6A3AED9D" w:rsidR="00E31AD6" w:rsidRDefault="00E31AD6">
      <w:pPr>
        <w:pStyle w:val="TOC5"/>
        <w:rPr>
          <w:rFonts w:asciiTheme="minorHAnsi" w:eastAsiaTheme="minorEastAsia" w:hAnsiTheme="minorHAnsi" w:cstheme="minorBidi"/>
          <w:kern w:val="2"/>
          <w:sz w:val="22"/>
          <w:szCs w:val="22"/>
          <w:lang w:eastAsia="en-GB"/>
          <w14:ligatures w14:val="standardContextual"/>
        </w:rPr>
      </w:pPr>
      <w:r>
        <w:rPr>
          <w:lang w:eastAsia="zh-CN"/>
        </w:rPr>
        <w:t>6.1.2.3.1</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_Toc162111943 \h </w:instrText>
      </w:r>
      <w:r>
        <w:fldChar w:fldCharType="separate"/>
      </w:r>
      <w:r>
        <w:t>161</w:t>
      </w:r>
      <w:r>
        <w:fldChar w:fldCharType="end"/>
      </w:r>
    </w:p>
    <w:p w14:paraId="16B2C3DF" w14:textId="770BA5DB" w:rsidR="00E31AD6" w:rsidRDefault="00E31AD6">
      <w:pPr>
        <w:pStyle w:val="TOC5"/>
        <w:rPr>
          <w:rFonts w:asciiTheme="minorHAnsi" w:eastAsiaTheme="minorEastAsia" w:hAnsiTheme="minorHAnsi" w:cstheme="minorBidi"/>
          <w:kern w:val="2"/>
          <w:sz w:val="22"/>
          <w:szCs w:val="22"/>
          <w:lang w:eastAsia="en-GB"/>
          <w14:ligatures w14:val="standardContextual"/>
        </w:rPr>
      </w:pPr>
      <w:r>
        <w:rPr>
          <w:lang w:eastAsia="zh-CN"/>
        </w:rPr>
        <w:t>6.1.2.3.2</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_Toc162111944 \h </w:instrText>
      </w:r>
      <w:r>
        <w:fldChar w:fldCharType="separate"/>
      </w:r>
      <w:r>
        <w:t>163</w:t>
      </w:r>
      <w:r>
        <w:fldChar w:fldCharType="end"/>
      </w:r>
    </w:p>
    <w:p w14:paraId="6310FBA1" w14:textId="109EC992" w:rsidR="00E31AD6" w:rsidRDefault="00E31AD6">
      <w:pPr>
        <w:pStyle w:val="TOC5"/>
        <w:rPr>
          <w:rFonts w:asciiTheme="minorHAnsi" w:eastAsiaTheme="minorEastAsia" w:hAnsiTheme="minorHAnsi" w:cstheme="minorBidi"/>
          <w:kern w:val="2"/>
          <w:sz w:val="22"/>
          <w:szCs w:val="22"/>
          <w:lang w:eastAsia="en-GB"/>
          <w14:ligatures w14:val="standardContextual"/>
        </w:rPr>
      </w:pPr>
      <w:r>
        <w:rPr>
          <w:lang w:eastAsia="zh-CN"/>
        </w:rPr>
        <w:t>6.1.2.3.3</w:t>
      </w:r>
      <w:r>
        <w:rPr>
          <w:rFonts w:asciiTheme="minorHAnsi" w:eastAsiaTheme="minorEastAsia" w:hAnsiTheme="minorHAnsi" w:cstheme="minorBidi"/>
          <w:kern w:val="2"/>
          <w:sz w:val="22"/>
          <w:szCs w:val="22"/>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_Toc162111945 \h </w:instrText>
      </w:r>
      <w:r>
        <w:fldChar w:fldCharType="separate"/>
      </w:r>
      <w:r>
        <w:t>164</w:t>
      </w:r>
      <w:r>
        <w:fldChar w:fldCharType="end"/>
      </w:r>
    </w:p>
    <w:p w14:paraId="1D92437B" w14:textId="2CBFE69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6.1.3</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applying transform precoding on PUSCH</w:t>
      </w:r>
      <w:r>
        <w:tab/>
      </w:r>
      <w:r>
        <w:fldChar w:fldCharType="begin" w:fldLock="1"/>
      </w:r>
      <w:r>
        <w:instrText xml:space="preserve"> PAGEREF _Toc162111946 \h </w:instrText>
      </w:r>
      <w:r>
        <w:fldChar w:fldCharType="separate"/>
      </w:r>
      <w:r>
        <w:t>165</w:t>
      </w:r>
      <w:r>
        <w:fldChar w:fldCharType="end"/>
      </w:r>
    </w:p>
    <w:p w14:paraId="0F33800E" w14:textId="2EEC26DA"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6.1.4</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redundancy version and transport block size determination</w:t>
      </w:r>
      <w:r>
        <w:tab/>
      </w:r>
      <w:r>
        <w:fldChar w:fldCharType="begin" w:fldLock="1"/>
      </w:r>
      <w:r>
        <w:instrText xml:space="preserve"> PAGEREF _Toc162111947 \h </w:instrText>
      </w:r>
      <w:r>
        <w:fldChar w:fldCharType="separate"/>
      </w:r>
      <w:r>
        <w:t>165</w:t>
      </w:r>
      <w:r>
        <w:fldChar w:fldCharType="end"/>
      </w:r>
    </w:p>
    <w:p w14:paraId="45C45FAB" w14:textId="1627743A"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6.1.4.1</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and target code rate determination</w:t>
      </w:r>
      <w:r>
        <w:tab/>
      </w:r>
      <w:r>
        <w:fldChar w:fldCharType="begin" w:fldLock="1"/>
      </w:r>
      <w:r>
        <w:instrText xml:space="preserve"> PAGEREF _Toc162111948 \h </w:instrText>
      </w:r>
      <w:r>
        <w:fldChar w:fldCharType="separate"/>
      </w:r>
      <w:r>
        <w:t>166</w:t>
      </w:r>
      <w:r>
        <w:fldChar w:fldCharType="end"/>
      </w:r>
    </w:p>
    <w:p w14:paraId="19970102" w14:textId="78D55328"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6.1.4.2</w:t>
      </w:r>
      <w:r>
        <w:rPr>
          <w:rFonts w:asciiTheme="minorHAnsi" w:eastAsiaTheme="minorEastAsia" w:hAnsiTheme="minorHAnsi" w:cstheme="minorBidi"/>
          <w:kern w:val="2"/>
          <w:sz w:val="22"/>
          <w:szCs w:val="22"/>
          <w:lang w:eastAsia="en-GB"/>
          <w14:ligatures w14:val="standardContextual"/>
        </w:rPr>
        <w:tab/>
      </w:r>
      <w:r w:rsidRPr="00EE7680">
        <w:rPr>
          <w:color w:val="000000"/>
        </w:rPr>
        <w:t>Transport block size determination</w:t>
      </w:r>
      <w:r>
        <w:tab/>
      </w:r>
      <w:r>
        <w:fldChar w:fldCharType="begin" w:fldLock="1"/>
      </w:r>
      <w:r>
        <w:instrText xml:space="preserve"> PAGEREF _Toc162111949 \h </w:instrText>
      </w:r>
      <w:r>
        <w:fldChar w:fldCharType="separate"/>
      </w:r>
      <w:r>
        <w:t>172</w:t>
      </w:r>
      <w:r>
        <w:fldChar w:fldCharType="end"/>
      </w:r>
    </w:p>
    <w:p w14:paraId="510E740E" w14:textId="01B7D664"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rFonts w:eastAsia="Malgun Gothic"/>
        </w:rPr>
        <w:t>6.1.5</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Code block group based PUSCH transmission</w:t>
      </w:r>
      <w:r>
        <w:tab/>
      </w:r>
      <w:r>
        <w:fldChar w:fldCharType="begin" w:fldLock="1"/>
      </w:r>
      <w:r>
        <w:instrText xml:space="preserve"> PAGEREF _Toc162111950 \h </w:instrText>
      </w:r>
      <w:r>
        <w:fldChar w:fldCharType="separate"/>
      </w:r>
      <w:r>
        <w:t>173</w:t>
      </w:r>
      <w:r>
        <w:fldChar w:fldCharType="end"/>
      </w:r>
    </w:p>
    <w:p w14:paraId="32871E1F" w14:textId="737A3D72"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rFonts w:eastAsia="Malgun Gothic"/>
        </w:rPr>
        <w:t>6.1.5.1</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UE procedure for grouping of code blocks to code block groups</w:t>
      </w:r>
      <w:r>
        <w:tab/>
      </w:r>
      <w:r>
        <w:fldChar w:fldCharType="begin" w:fldLock="1"/>
      </w:r>
      <w:r>
        <w:instrText xml:space="preserve"> PAGEREF _Toc162111951 \h </w:instrText>
      </w:r>
      <w:r>
        <w:fldChar w:fldCharType="separate"/>
      </w:r>
      <w:r>
        <w:t>173</w:t>
      </w:r>
      <w:r>
        <w:fldChar w:fldCharType="end"/>
      </w:r>
    </w:p>
    <w:p w14:paraId="049B475C" w14:textId="3B2FC183"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rFonts w:eastAsia="Malgun Gothic"/>
        </w:rPr>
        <w:t>6.1.5.2</w:t>
      </w:r>
      <w:r>
        <w:rPr>
          <w:rFonts w:asciiTheme="minorHAnsi" w:eastAsiaTheme="minorEastAsia" w:hAnsiTheme="minorHAnsi" w:cstheme="minorBidi"/>
          <w:kern w:val="2"/>
          <w:sz w:val="22"/>
          <w:szCs w:val="22"/>
          <w:lang w:eastAsia="en-GB"/>
          <w14:ligatures w14:val="standardContextual"/>
        </w:rPr>
        <w:tab/>
      </w:r>
      <w:r w:rsidRPr="00EE7680">
        <w:rPr>
          <w:rFonts w:eastAsia="Malgun Gothic"/>
        </w:rPr>
        <w:t>UE procedure for transmitting code block group based transmissions</w:t>
      </w:r>
      <w:r>
        <w:tab/>
      </w:r>
      <w:r>
        <w:fldChar w:fldCharType="begin" w:fldLock="1"/>
      </w:r>
      <w:r>
        <w:instrText xml:space="preserve"> PAGEREF _Toc162111952 \h </w:instrText>
      </w:r>
      <w:r>
        <w:fldChar w:fldCharType="separate"/>
      </w:r>
      <w:r>
        <w:t>174</w:t>
      </w:r>
      <w:r>
        <w:fldChar w:fldCharType="end"/>
      </w:r>
    </w:p>
    <w:p w14:paraId="540D3B75" w14:textId="4553BBCB" w:rsidR="00E31AD6" w:rsidRDefault="00E31AD6">
      <w:pPr>
        <w:pStyle w:val="TOC3"/>
        <w:rPr>
          <w:rFonts w:asciiTheme="minorHAnsi" w:eastAsiaTheme="minorEastAsia" w:hAnsiTheme="minorHAnsi" w:cstheme="minorBidi"/>
          <w:kern w:val="2"/>
          <w:sz w:val="22"/>
          <w:szCs w:val="22"/>
          <w:lang w:eastAsia="en-GB"/>
          <w14:ligatures w14:val="standardContextual"/>
        </w:rPr>
      </w:pPr>
      <w:r>
        <w:t>6.1.6</w:t>
      </w:r>
      <w:r>
        <w:rPr>
          <w:rFonts w:asciiTheme="minorHAnsi" w:eastAsiaTheme="minorEastAsia" w:hAnsiTheme="minorHAnsi" w:cstheme="minorBidi"/>
          <w:kern w:val="2"/>
          <w:sz w:val="22"/>
          <w:szCs w:val="22"/>
          <w:lang w:eastAsia="en-GB"/>
          <w14:ligatures w14:val="standardContextual"/>
        </w:rPr>
        <w:tab/>
      </w:r>
      <w:r>
        <w:t>Uplink switching</w:t>
      </w:r>
      <w:r>
        <w:tab/>
      </w:r>
      <w:r>
        <w:fldChar w:fldCharType="begin" w:fldLock="1"/>
      </w:r>
      <w:r>
        <w:instrText xml:space="preserve"> PAGEREF _Toc162111953 \h </w:instrText>
      </w:r>
      <w:r>
        <w:fldChar w:fldCharType="separate"/>
      </w:r>
      <w:r>
        <w:t>174</w:t>
      </w:r>
      <w:r>
        <w:fldChar w:fldCharType="end"/>
      </w:r>
    </w:p>
    <w:p w14:paraId="1AAEE9B2" w14:textId="115CAE4D" w:rsidR="00E31AD6" w:rsidRDefault="00E31AD6">
      <w:pPr>
        <w:pStyle w:val="TOC4"/>
        <w:rPr>
          <w:rFonts w:asciiTheme="minorHAnsi" w:eastAsiaTheme="minorEastAsia" w:hAnsiTheme="minorHAnsi" w:cstheme="minorBidi"/>
          <w:kern w:val="2"/>
          <w:sz w:val="22"/>
          <w:szCs w:val="22"/>
          <w:lang w:eastAsia="en-GB"/>
          <w14:ligatures w14:val="standardContextual"/>
        </w:rPr>
      </w:pPr>
      <w:r>
        <w:t>6.1.6.1</w:t>
      </w:r>
      <w:r>
        <w:rPr>
          <w:rFonts w:asciiTheme="minorHAnsi" w:eastAsiaTheme="minorEastAsia" w:hAnsiTheme="minorHAnsi" w:cstheme="minorBidi"/>
          <w:kern w:val="2"/>
          <w:sz w:val="22"/>
          <w:szCs w:val="22"/>
          <w:lang w:eastAsia="en-GB"/>
          <w14:ligatures w14:val="standardContextual"/>
        </w:rPr>
        <w:tab/>
      </w:r>
      <w:r>
        <w:t>Uplink switching for EN-DC</w:t>
      </w:r>
      <w:r>
        <w:tab/>
      </w:r>
      <w:r>
        <w:fldChar w:fldCharType="begin" w:fldLock="1"/>
      </w:r>
      <w:r>
        <w:instrText xml:space="preserve"> PAGEREF _Toc162111954 \h </w:instrText>
      </w:r>
      <w:r>
        <w:fldChar w:fldCharType="separate"/>
      </w:r>
      <w:r>
        <w:t>174</w:t>
      </w:r>
      <w:r>
        <w:fldChar w:fldCharType="end"/>
      </w:r>
    </w:p>
    <w:p w14:paraId="4348249C" w14:textId="227F0C66"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6.1.6.2</w:t>
      </w:r>
      <w:r>
        <w:rPr>
          <w:rFonts w:asciiTheme="minorHAnsi" w:eastAsiaTheme="minorEastAsia" w:hAnsiTheme="minorHAnsi" w:cstheme="minorBidi"/>
          <w:kern w:val="2"/>
          <w:sz w:val="22"/>
          <w:szCs w:val="22"/>
          <w:lang w:eastAsia="en-GB"/>
          <w14:ligatures w14:val="standardContextual"/>
        </w:rPr>
        <w:tab/>
      </w:r>
      <w:r w:rsidRPr="00EE7680">
        <w:rPr>
          <w:color w:val="000000"/>
        </w:rPr>
        <w:t xml:space="preserve">Uplink switching for </w:t>
      </w:r>
      <w:r w:rsidRPr="00EE7680">
        <w:rPr>
          <w:color w:val="000000"/>
          <w:lang w:val="en-US"/>
        </w:rPr>
        <w:t>c</w:t>
      </w:r>
      <w:r w:rsidRPr="00EE7680">
        <w:rPr>
          <w:color w:val="000000"/>
        </w:rPr>
        <w:t xml:space="preserve">arrier </w:t>
      </w:r>
      <w:r w:rsidRPr="00EE7680">
        <w:rPr>
          <w:color w:val="000000"/>
          <w:lang w:val="en-US"/>
        </w:rPr>
        <w:t>a</w:t>
      </w:r>
      <w:r w:rsidRPr="00EE7680">
        <w:rPr>
          <w:color w:val="000000"/>
        </w:rPr>
        <w:t>ggregation</w:t>
      </w:r>
      <w:r>
        <w:tab/>
      </w:r>
      <w:r>
        <w:fldChar w:fldCharType="begin" w:fldLock="1"/>
      </w:r>
      <w:r>
        <w:instrText xml:space="preserve"> PAGEREF _Toc162111955 \h </w:instrText>
      </w:r>
      <w:r>
        <w:fldChar w:fldCharType="separate"/>
      </w:r>
      <w:r>
        <w:t>175</w:t>
      </w:r>
      <w:r>
        <w:fldChar w:fldCharType="end"/>
      </w:r>
    </w:p>
    <w:p w14:paraId="41B1516F" w14:textId="642EAAF0" w:rsidR="00E31AD6" w:rsidRDefault="00E31AD6">
      <w:pPr>
        <w:pStyle w:val="TOC5"/>
        <w:rPr>
          <w:rFonts w:asciiTheme="minorHAnsi" w:eastAsiaTheme="minorEastAsia" w:hAnsiTheme="minorHAnsi" w:cstheme="minorBidi"/>
          <w:kern w:val="2"/>
          <w:sz w:val="22"/>
          <w:szCs w:val="22"/>
          <w:lang w:eastAsia="en-GB"/>
          <w14:ligatures w14:val="standardContextual"/>
        </w:rPr>
      </w:pPr>
      <w:r>
        <w:t>6.1.6.2.1</w:t>
      </w:r>
      <w:r>
        <w:rPr>
          <w:rFonts w:asciiTheme="minorHAnsi" w:eastAsiaTheme="minorEastAsia" w:hAnsiTheme="minorHAnsi" w:cstheme="minorBidi"/>
          <w:kern w:val="2"/>
          <w:sz w:val="22"/>
          <w:szCs w:val="22"/>
          <w:lang w:eastAsia="en-GB"/>
          <w14:ligatures w14:val="standardContextual"/>
        </w:rPr>
        <w:tab/>
      </w:r>
      <w:r w:rsidRPr="00EE7680">
        <w:t>void</w:t>
      </w:r>
      <w:r>
        <w:tab/>
      </w:r>
      <w:r>
        <w:fldChar w:fldCharType="begin" w:fldLock="1"/>
      </w:r>
      <w:r>
        <w:instrText xml:space="preserve"> PAGEREF _Toc162111956 \h </w:instrText>
      </w:r>
      <w:r>
        <w:fldChar w:fldCharType="separate"/>
      </w:r>
      <w:r>
        <w:t>176</w:t>
      </w:r>
      <w:r>
        <w:fldChar w:fldCharType="end"/>
      </w:r>
    </w:p>
    <w:p w14:paraId="4A8DE438" w14:textId="22A4D4A9"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6.1.6.3</w:t>
      </w:r>
      <w:r>
        <w:rPr>
          <w:rFonts w:asciiTheme="minorHAnsi" w:eastAsiaTheme="minorEastAsia" w:hAnsiTheme="minorHAnsi" w:cstheme="minorBidi"/>
          <w:kern w:val="2"/>
          <w:sz w:val="22"/>
          <w:szCs w:val="22"/>
          <w:lang w:eastAsia="en-GB"/>
          <w14:ligatures w14:val="standardContextual"/>
        </w:rPr>
        <w:tab/>
      </w:r>
      <w:r w:rsidRPr="00EE7680">
        <w:rPr>
          <w:color w:val="000000"/>
        </w:rPr>
        <w:t xml:space="preserve">Uplink switching for </w:t>
      </w:r>
      <w:r w:rsidRPr="00EE7680">
        <w:rPr>
          <w:color w:val="000000"/>
          <w:lang w:val="en-US"/>
        </w:rPr>
        <w:t>s</w:t>
      </w:r>
      <w:r w:rsidRPr="00EE7680">
        <w:rPr>
          <w:color w:val="000000"/>
        </w:rPr>
        <w:t xml:space="preserve">upplementary </w:t>
      </w:r>
      <w:r w:rsidRPr="00EE7680">
        <w:rPr>
          <w:color w:val="000000"/>
          <w:lang w:val="en-US"/>
        </w:rPr>
        <w:t>u</w:t>
      </w:r>
      <w:r w:rsidRPr="00EE7680">
        <w:rPr>
          <w:color w:val="000000"/>
        </w:rPr>
        <w:t>plink</w:t>
      </w:r>
      <w:r>
        <w:tab/>
      </w:r>
      <w:r>
        <w:fldChar w:fldCharType="begin" w:fldLock="1"/>
      </w:r>
      <w:r>
        <w:instrText xml:space="preserve"> PAGEREF _Toc162111957 \h </w:instrText>
      </w:r>
      <w:r>
        <w:fldChar w:fldCharType="separate"/>
      </w:r>
      <w:r>
        <w:t>176</w:t>
      </w:r>
      <w:r>
        <w:fldChar w:fldCharType="end"/>
      </w:r>
    </w:p>
    <w:p w14:paraId="40790A77" w14:textId="0B1D9035" w:rsidR="00E31AD6" w:rsidRDefault="00E31AD6">
      <w:pPr>
        <w:pStyle w:val="TOC3"/>
        <w:rPr>
          <w:rFonts w:asciiTheme="minorHAnsi" w:eastAsiaTheme="minorEastAsia" w:hAnsiTheme="minorHAnsi" w:cstheme="minorBidi"/>
          <w:kern w:val="2"/>
          <w:sz w:val="22"/>
          <w:szCs w:val="22"/>
          <w:lang w:eastAsia="en-GB"/>
          <w14:ligatures w14:val="standardContextual"/>
        </w:rPr>
      </w:pPr>
      <w:r>
        <w:t>6.1.7</w:t>
      </w:r>
      <w:r>
        <w:rPr>
          <w:rFonts w:asciiTheme="minorHAnsi" w:eastAsiaTheme="minorEastAsia" w:hAnsiTheme="minorHAnsi" w:cstheme="minorBidi"/>
          <w:kern w:val="2"/>
          <w:sz w:val="22"/>
          <w:szCs w:val="22"/>
          <w:lang w:eastAsia="en-GB"/>
          <w14:ligatures w14:val="standardContextual"/>
        </w:rPr>
        <w:tab/>
      </w:r>
      <w:r>
        <w:t>UE procedure for determining time domain windows for bundling DM-RS</w:t>
      </w:r>
      <w:r>
        <w:tab/>
      </w:r>
      <w:r>
        <w:fldChar w:fldCharType="begin" w:fldLock="1"/>
      </w:r>
      <w:r>
        <w:instrText xml:space="preserve"> PAGEREF _Toc162111958 \h </w:instrText>
      </w:r>
      <w:r>
        <w:fldChar w:fldCharType="separate"/>
      </w:r>
      <w:r>
        <w:t>176</w:t>
      </w:r>
      <w:r>
        <w:fldChar w:fldCharType="end"/>
      </w:r>
    </w:p>
    <w:p w14:paraId="7E935410" w14:textId="577411D2"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6.2</w:t>
      </w:r>
      <w:r>
        <w:rPr>
          <w:rFonts w:asciiTheme="minorHAnsi" w:eastAsiaTheme="minorEastAsia" w:hAnsiTheme="minorHAnsi" w:cstheme="minorBidi"/>
          <w:kern w:val="2"/>
          <w:sz w:val="22"/>
          <w:szCs w:val="22"/>
          <w:lang w:eastAsia="en-GB"/>
          <w14:ligatures w14:val="standardContextual"/>
        </w:rPr>
        <w:tab/>
      </w:r>
      <w:r w:rsidRPr="00EE7680">
        <w:rPr>
          <w:color w:val="000000"/>
        </w:rPr>
        <w:t>UE reference signal (RS) procedure</w:t>
      </w:r>
      <w:r>
        <w:tab/>
      </w:r>
      <w:r>
        <w:fldChar w:fldCharType="begin" w:fldLock="1"/>
      </w:r>
      <w:r>
        <w:instrText xml:space="preserve"> PAGEREF _Toc162111959 \h </w:instrText>
      </w:r>
      <w:r>
        <w:fldChar w:fldCharType="separate"/>
      </w:r>
      <w:r>
        <w:t>179</w:t>
      </w:r>
      <w:r>
        <w:fldChar w:fldCharType="end"/>
      </w:r>
    </w:p>
    <w:p w14:paraId="750CEC09" w14:textId="26E75B4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6.2.1</w:t>
      </w:r>
      <w:r>
        <w:rPr>
          <w:rFonts w:asciiTheme="minorHAnsi" w:eastAsiaTheme="minorEastAsia" w:hAnsiTheme="minorHAnsi" w:cstheme="minorBidi"/>
          <w:kern w:val="2"/>
          <w:sz w:val="22"/>
          <w:szCs w:val="22"/>
          <w:lang w:eastAsia="en-GB"/>
          <w14:ligatures w14:val="standardContextual"/>
        </w:rPr>
        <w:tab/>
      </w:r>
      <w:r w:rsidRPr="00EE7680">
        <w:rPr>
          <w:color w:val="000000"/>
        </w:rPr>
        <w:t>UE sounding procedure</w:t>
      </w:r>
      <w:r>
        <w:tab/>
      </w:r>
      <w:r>
        <w:fldChar w:fldCharType="begin" w:fldLock="1"/>
      </w:r>
      <w:r>
        <w:instrText xml:space="preserve"> PAGEREF _Toc162111960 \h </w:instrText>
      </w:r>
      <w:r>
        <w:fldChar w:fldCharType="separate"/>
      </w:r>
      <w:r>
        <w:t>179</w:t>
      </w:r>
      <w:r>
        <w:fldChar w:fldCharType="end"/>
      </w:r>
    </w:p>
    <w:p w14:paraId="0BC809C9" w14:textId="0143E753"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6.2.1.1</w:t>
      </w:r>
      <w:r>
        <w:rPr>
          <w:rFonts w:asciiTheme="minorHAnsi" w:eastAsiaTheme="minorEastAsia" w:hAnsiTheme="minorHAnsi" w:cstheme="minorBidi"/>
          <w:kern w:val="2"/>
          <w:sz w:val="22"/>
          <w:szCs w:val="22"/>
          <w:lang w:eastAsia="en-GB"/>
          <w14:ligatures w14:val="standardContextual"/>
        </w:rPr>
        <w:tab/>
      </w:r>
      <w:r w:rsidRPr="00EE7680">
        <w:rPr>
          <w:color w:val="000000"/>
        </w:rPr>
        <w:t>UE SRS frequency hopping procedure</w:t>
      </w:r>
      <w:r>
        <w:tab/>
      </w:r>
      <w:r>
        <w:fldChar w:fldCharType="begin" w:fldLock="1"/>
      </w:r>
      <w:r>
        <w:instrText xml:space="preserve"> PAGEREF _Toc162111961 \h </w:instrText>
      </w:r>
      <w:r>
        <w:fldChar w:fldCharType="separate"/>
      </w:r>
      <w:r>
        <w:t>186</w:t>
      </w:r>
      <w:r>
        <w:fldChar w:fldCharType="end"/>
      </w:r>
    </w:p>
    <w:p w14:paraId="142C28E2" w14:textId="6FE0DF37"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6.2.1.2</w:t>
      </w:r>
      <w:r>
        <w:rPr>
          <w:rFonts w:asciiTheme="minorHAnsi" w:eastAsiaTheme="minorEastAsia" w:hAnsiTheme="minorHAnsi" w:cstheme="minorBidi"/>
          <w:kern w:val="2"/>
          <w:sz w:val="22"/>
          <w:szCs w:val="22"/>
          <w:lang w:eastAsia="en-GB"/>
          <w14:ligatures w14:val="standardContextual"/>
        </w:rPr>
        <w:tab/>
      </w:r>
      <w:r w:rsidRPr="00EE7680">
        <w:rPr>
          <w:color w:val="000000"/>
        </w:rPr>
        <w:t>UE sounding procedure for DL CSI acquisition</w:t>
      </w:r>
      <w:r>
        <w:tab/>
      </w:r>
      <w:r>
        <w:fldChar w:fldCharType="begin" w:fldLock="1"/>
      </w:r>
      <w:r>
        <w:instrText xml:space="preserve"> PAGEREF _Toc162111962 \h </w:instrText>
      </w:r>
      <w:r>
        <w:fldChar w:fldCharType="separate"/>
      </w:r>
      <w:r>
        <w:t>187</w:t>
      </w:r>
      <w:r>
        <w:fldChar w:fldCharType="end"/>
      </w:r>
    </w:p>
    <w:p w14:paraId="7D2916CD" w14:textId="1C840975"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6.2.1.3</w:t>
      </w:r>
      <w:r>
        <w:rPr>
          <w:rFonts w:asciiTheme="minorHAnsi" w:eastAsiaTheme="minorEastAsia" w:hAnsiTheme="minorHAnsi" w:cstheme="minorBidi"/>
          <w:kern w:val="2"/>
          <w:sz w:val="22"/>
          <w:szCs w:val="22"/>
          <w:lang w:eastAsia="en-GB"/>
          <w14:ligatures w14:val="standardContextual"/>
        </w:rPr>
        <w:tab/>
      </w:r>
      <w:r w:rsidRPr="00EE7680">
        <w:rPr>
          <w:color w:val="000000"/>
        </w:rPr>
        <w:t>UE sounding procedure between component carriers</w:t>
      </w:r>
      <w:r>
        <w:tab/>
      </w:r>
      <w:r>
        <w:fldChar w:fldCharType="begin" w:fldLock="1"/>
      </w:r>
      <w:r>
        <w:instrText xml:space="preserve"> PAGEREF _Toc162111963 \h </w:instrText>
      </w:r>
      <w:r>
        <w:fldChar w:fldCharType="separate"/>
      </w:r>
      <w:r>
        <w:t>192</w:t>
      </w:r>
      <w:r>
        <w:fldChar w:fldCharType="end"/>
      </w:r>
    </w:p>
    <w:p w14:paraId="2C5CB939" w14:textId="565482B2" w:rsidR="00E31AD6" w:rsidRDefault="00E31AD6">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sounding procedure for positioning purposes</w:t>
      </w:r>
      <w:r>
        <w:tab/>
      </w:r>
      <w:r>
        <w:fldChar w:fldCharType="begin" w:fldLock="1"/>
      </w:r>
      <w:r>
        <w:instrText xml:space="preserve"> PAGEREF _Toc162111964 \h </w:instrText>
      </w:r>
      <w:r>
        <w:fldChar w:fldCharType="separate"/>
      </w:r>
      <w:r>
        <w:t>194</w:t>
      </w:r>
      <w:r>
        <w:fldChar w:fldCharType="end"/>
      </w:r>
    </w:p>
    <w:p w14:paraId="7C3A9832" w14:textId="62D082E0"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6.2.2</w:t>
      </w:r>
      <w:r>
        <w:rPr>
          <w:rFonts w:asciiTheme="minorHAnsi" w:eastAsiaTheme="minorEastAsia" w:hAnsiTheme="minorHAnsi" w:cstheme="minorBidi"/>
          <w:kern w:val="2"/>
          <w:sz w:val="22"/>
          <w:szCs w:val="22"/>
          <w:lang w:eastAsia="en-GB"/>
          <w14:ligatures w14:val="standardContextual"/>
        </w:rPr>
        <w:tab/>
      </w:r>
      <w:r w:rsidRPr="00EE7680">
        <w:rPr>
          <w:color w:val="000000"/>
        </w:rPr>
        <w:t>UE DM-RS transmission procedure</w:t>
      </w:r>
      <w:r>
        <w:tab/>
      </w:r>
      <w:r>
        <w:fldChar w:fldCharType="begin" w:fldLock="1"/>
      </w:r>
      <w:r>
        <w:instrText xml:space="preserve"> PAGEREF _Toc162111965 \h </w:instrText>
      </w:r>
      <w:r>
        <w:fldChar w:fldCharType="separate"/>
      </w:r>
      <w:r>
        <w:t>195</w:t>
      </w:r>
      <w:r>
        <w:fldChar w:fldCharType="end"/>
      </w:r>
    </w:p>
    <w:p w14:paraId="6EEDA3DB" w14:textId="5D9668D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6.2.3</w:t>
      </w:r>
      <w:r>
        <w:rPr>
          <w:rFonts w:asciiTheme="minorHAnsi" w:eastAsiaTheme="minorEastAsia" w:hAnsiTheme="minorHAnsi" w:cstheme="minorBidi"/>
          <w:kern w:val="2"/>
          <w:sz w:val="22"/>
          <w:szCs w:val="22"/>
          <w:lang w:eastAsia="en-GB"/>
          <w14:ligatures w14:val="standardContextual"/>
        </w:rPr>
        <w:tab/>
      </w:r>
      <w:r w:rsidRPr="00EE7680">
        <w:rPr>
          <w:color w:val="000000"/>
        </w:rPr>
        <w:t>UE PT-RS transmission procedure</w:t>
      </w:r>
      <w:r>
        <w:tab/>
      </w:r>
      <w:r>
        <w:fldChar w:fldCharType="begin" w:fldLock="1"/>
      </w:r>
      <w:r>
        <w:instrText xml:space="preserve"> PAGEREF _Toc162111966 \h </w:instrText>
      </w:r>
      <w:r>
        <w:fldChar w:fldCharType="separate"/>
      </w:r>
      <w:r>
        <w:t>197</w:t>
      </w:r>
      <w:r>
        <w:fldChar w:fldCharType="end"/>
      </w:r>
    </w:p>
    <w:p w14:paraId="2DB405C4" w14:textId="0E99C6FC"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6.2.3.1</w:t>
      </w:r>
      <w:r>
        <w:rPr>
          <w:rFonts w:asciiTheme="minorHAnsi" w:eastAsiaTheme="minorEastAsia" w:hAnsiTheme="minorHAnsi" w:cstheme="minorBidi"/>
          <w:kern w:val="2"/>
          <w:sz w:val="22"/>
          <w:szCs w:val="22"/>
          <w:lang w:eastAsia="en-GB"/>
          <w14:ligatures w14:val="standardContextual"/>
        </w:rPr>
        <w:tab/>
      </w:r>
      <w:r w:rsidRPr="00EE7680">
        <w:rPr>
          <w:color w:val="000000"/>
        </w:rPr>
        <w:t>UE PT-RS transmission procedure when transform precoding is not enabled</w:t>
      </w:r>
      <w:r>
        <w:tab/>
      </w:r>
      <w:r>
        <w:fldChar w:fldCharType="begin" w:fldLock="1"/>
      </w:r>
      <w:r>
        <w:instrText xml:space="preserve"> PAGEREF _Toc162111967 \h </w:instrText>
      </w:r>
      <w:r>
        <w:fldChar w:fldCharType="separate"/>
      </w:r>
      <w:r>
        <w:t>197</w:t>
      </w:r>
      <w:r>
        <w:fldChar w:fldCharType="end"/>
      </w:r>
    </w:p>
    <w:p w14:paraId="6E4DF7C2" w14:textId="4A5D8C99"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6.2.3.2</w:t>
      </w:r>
      <w:r>
        <w:rPr>
          <w:rFonts w:asciiTheme="minorHAnsi" w:eastAsiaTheme="minorEastAsia" w:hAnsiTheme="minorHAnsi" w:cstheme="minorBidi"/>
          <w:kern w:val="2"/>
          <w:sz w:val="22"/>
          <w:szCs w:val="22"/>
          <w:lang w:eastAsia="en-GB"/>
          <w14:ligatures w14:val="standardContextual"/>
        </w:rPr>
        <w:tab/>
      </w:r>
      <w:r w:rsidRPr="00EE7680">
        <w:rPr>
          <w:color w:val="000000"/>
        </w:rPr>
        <w:t>UE PT-RS transmission procedure when transform precoding is enabled</w:t>
      </w:r>
      <w:r>
        <w:tab/>
      </w:r>
      <w:r>
        <w:fldChar w:fldCharType="begin" w:fldLock="1"/>
      </w:r>
      <w:r>
        <w:instrText xml:space="preserve"> PAGEREF _Toc162111968 \h </w:instrText>
      </w:r>
      <w:r>
        <w:fldChar w:fldCharType="separate"/>
      </w:r>
      <w:r>
        <w:t>199</w:t>
      </w:r>
      <w:r>
        <w:fldChar w:fldCharType="end"/>
      </w:r>
    </w:p>
    <w:p w14:paraId="4026B939" w14:textId="347C83B5" w:rsidR="00E31AD6" w:rsidRDefault="00E31AD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 PUSCH frequency hopping procedure</w:t>
      </w:r>
      <w:r>
        <w:tab/>
      </w:r>
      <w:r>
        <w:fldChar w:fldCharType="begin" w:fldLock="1"/>
      </w:r>
      <w:r>
        <w:instrText xml:space="preserve"> PAGEREF _Toc162111969 \h </w:instrText>
      </w:r>
      <w:r>
        <w:fldChar w:fldCharType="separate"/>
      </w:r>
      <w:r>
        <w:t>200</w:t>
      </w:r>
      <w:r>
        <w:fldChar w:fldCharType="end"/>
      </w:r>
    </w:p>
    <w:p w14:paraId="289CA157" w14:textId="2B6BFAC1" w:rsidR="00E31AD6" w:rsidRDefault="00E31AD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Frequency hopping for PUSCH repetition Type A and for TB processing over multiple slots</w:t>
      </w:r>
      <w:r>
        <w:tab/>
      </w:r>
      <w:r>
        <w:fldChar w:fldCharType="begin" w:fldLock="1"/>
      </w:r>
      <w:r>
        <w:instrText xml:space="preserve"> PAGEREF _Toc162111970 \h </w:instrText>
      </w:r>
      <w:r>
        <w:fldChar w:fldCharType="separate"/>
      </w:r>
      <w:r>
        <w:t>200</w:t>
      </w:r>
      <w:r>
        <w:fldChar w:fldCharType="end"/>
      </w:r>
    </w:p>
    <w:p w14:paraId="1BE65415" w14:textId="178B830C"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themeColor="text1"/>
        </w:rPr>
        <w:t>6.3.2</w:t>
      </w:r>
      <w:r>
        <w:rPr>
          <w:rFonts w:asciiTheme="minorHAnsi" w:eastAsiaTheme="minorEastAsia" w:hAnsiTheme="minorHAnsi" w:cstheme="minorBidi"/>
          <w:kern w:val="2"/>
          <w:sz w:val="22"/>
          <w:szCs w:val="22"/>
          <w:lang w:eastAsia="en-GB"/>
          <w14:ligatures w14:val="standardContextual"/>
        </w:rPr>
        <w:tab/>
      </w:r>
      <w:r w:rsidRPr="00EE7680">
        <w:rPr>
          <w:color w:val="000000" w:themeColor="text1"/>
        </w:rPr>
        <w:t>Frequency hopping for PUSCH repetition Type B</w:t>
      </w:r>
      <w:r>
        <w:tab/>
      </w:r>
      <w:r>
        <w:fldChar w:fldCharType="begin" w:fldLock="1"/>
      </w:r>
      <w:r>
        <w:instrText xml:space="preserve"> PAGEREF _Toc162111971 \h </w:instrText>
      </w:r>
      <w:r>
        <w:fldChar w:fldCharType="separate"/>
      </w:r>
      <w:r>
        <w:t>202</w:t>
      </w:r>
      <w:r>
        <w:fldChar w:fldCharType="end"/>
      </w:r>
    </w:p>
    <w:p w14:paraId="6E347C6C" w14:textId="1C57D5E9"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6.4</w:t>
      </w:r>
      <w:r>
        <w:rPr>
          <w:rFonts w:asciiTheme="minorHAnsi" w:eastAsiaTheme="minorEastAsia" w:hAnsiTheme="minorHAnsi" w:cstheme="minorBidi"/>
          <w:kern w:val="2"/>
          <w:sz w:val="22"/>
          <w:szCs w:val="22"/>
          <w:lang w:eastAsia="en-GB"/>
          <w14:ligatures w14:val="standardContextual"/>
        </w:rPr>
        <w:tab/>
      </w:r>
      <w:r w:rsidRPr="00EE7680">
        <w:rPr>
          <w:color w:val="000000"/>
        </w:rPr>
        <w:t>UE PUSCH preparation procedure time</w:t>
      </w:r>
      <w:r>
        <w:tab/>
      </w:r>
      <w:r>
        <w:fldChar w:fldCharType="begin" w:fldLock="1"/>
      </w:r>
      <w:r>
        <w:instrText xml:space="preserve"> PAGEREF _Toc162111972 \h </w:instrText>
      </w:r>
      <w:r>
        <w:fldChar w:fldCharType="separate"/>
      </w:r>
      <w:r>
        <w:t>202</w:t>
      </w:r>
      <w:r>
        <w:fldChar w:fldCharType="end"/>
      </w:r>
    </w:p>
    <w:p w14:paraId="6E96306B" w14:textId="7F00E341" w:rsidR="00E31AD6" w:rsidRDefault="00E31AD6">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UE procedures for transmitting and receiving on a carrier with intra-cell guard bands</w:t>
      </w:r>
      <w:r>
        <w:tab/>
      </w:r>
      <w:r>
        <w:fldChar w:fldCharType="begin" w:fldLock="1"/>
      </w:r>
      <w:r>
        <w:instrText xml:space="preserve"> PAGEREF _Toc162111973 \h </w:instrText>
      </w:r>
      <w:r>
        <w:fldChar w:fldCharType="separate"/>
      </w:r>
      <w:r>
        <w:t>204</w:t>
      </w:r>
      <w:r>
        <w:fldChar w:fldCharType="end"/>
      </w:r>
    </w:p>
    <w:p w14:paraId="12CC7C60" w14:textId="36C40043" w:rsidR="00E31AD6" w:rsidRDefault="00E31AD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Physical sidelink shared channel related procedures</w:t>
      </w:r>
      <w:r>
        <w:tab/>
      </w:r>
      <w:r>
        <w:fldChar w:fldCharType="begin" w:fldLock="1"/>
      </w:r>
      <w:r>
        <w:instrText xml:space="preserve"> PAGEREF _Toc162111974 \h </w:instrText>
      </w:r>
      <w:r>
        <w:fldChar w:fldCharType="separate"/>
      </w:r>
      <w:r>
        <w:t>204</w:t>
      </w:r>
      <w:r>
        <w:fldChar w:fldCharType="end"/>
      </w:r>
    </w:p>
    <w:p w14:paraId="49CC19F5" w14:textId="6BA5B6B2" w:rsidR="00E31AD6" w:rsidRDefault="00E31AD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UE procedure for transmitting the physical sidelink shared channel</w:t>
      </w:r>
      <w:r>
        <w:tab/>
      </w:r>
      <w:r>
        <w:fldChar w:fldCharType="begin" w:fldLock="1"/>
      </w:r>
      <w:r>
        <w:instrText xml:space="preserve"> PAGEREF _Toc162111975 \h </w:instrText>
      </w:r>
      <w:r>
        <w:fldChar w:fldCharType="separate"/>
      </w:r>
      <w:r>
        <w:t>205</w:t>
      </w:r>
      <w:r>
        <w:fldChar w:fldCharType="end"/>
      </w:r>
    </w:p>
    <w:p w14:paraId="360CB6DA" w14:textId="1BB4F077"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8.1.1</w:t>
      </w:r>
      <w:r>
        <w:rPr>
          <w:rFonts w:asciiTheme="minorHAnsi" w:eastAsiaTheme="minorEastAsia" w:hAnsiTheme="minorHAnsi" w:cstheme="minorBidi"/>
          <w:kern w:val="2"/>
          <w:sz w:val="22"/>
          <w:szCs w:val="22"/>
          <w:lang w:eastAsia="en-GB"/>
          <w14:ligatures w14:val="standardContextual"/>
        </w:rPr>
        <w:tab/>
      </w:r>
      <w:r w:rsidRPr="00EE7680">
        <w:rPr>
          <w:color w:val="000000"/>
        </w:rPr>
        <w:t>Transmission schemes</w:t>
      </w:r>
      <w:r>
        <w:tab/>
      </w:r>
      <w:r>
        <w:fldChar w:fldCharType="begin" w:fldLock="1"/>
      </w:r>
      <w:r>
        <w:instrText xml:space="preserve"> PAGEREF _Toc162111976 \h </w:instrText>
      </w:r>
      <w:r>
        <w:fldChar w:fldCharType="separate"/>
      </w:r>
      <w:r>
        <w:t>207</w:t>
      </w:r>
      <w:r>
        <w:fldChar w:fldCharType="end"/>
      </w:r>
    </w:p>
    <w:p w14:paraId="20CFA3C9" w14:textId="4320EB0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8.1.2</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w:t>
      </w:r>
      <w:r>
        <w:tab/>
      </w:r>
      <w:r>
        <w:fldChar w:fldCharType="begin" w:fldLock="1"/>
      </w:r>
      <w:r>
        <w:instrText xml:space="preserve"> PAGEREF _Toc162111977 \h </w:instrText>
      </w:r>
      <w:r>
        <w:fldChar w:fldCharType="separate"/>
      </w:r>
      <w:r>
        <w:t>207</w:t>
      </w:r>
      <w:r>
        <w:fldChar w:fldCharType="end"/>
      </w:r>
    </w:p>
    <w:p w14:paraId="58CB20A6" w14:textId="34F95A1F"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8.1.2.1</w:t>
      </w:r>
      <w:r>
        <w:rPr>
          <w:rFonts w:asciiTheme="minorHAnsi" w:eastAsiaTheme="minorEastAsia" w:hAnsiTheme="minorHAnsi" w:cstheme="minorBidi"/>
          <w:kern w:val="2"/>
          <w:sz w:val="22"/>
          <w:szCs w:val="22"/>
          <w:lang w:eastAsia="en-GB"/>
          <w14:ligatures w14:val="standardContextual"/>
        </w:rPr>
        <w:tab/>
      </w:r>
      <w:r w:rsidRPr="00EE7680">
        <w:rPr>
          <w:color w:val="000000"/>
        </w:rPr>
        <w:t>Resource allocation in time domain</w:t>
      </w:r>
      <w:r>
        <w:tab/>
      </w:r>
      <w:r>
        <w:fldChar w:fldCharType="begin" w:fldLock="1"/>
      </w:r>
      <w:r>
        <w:instrText xml:space="preserve"> PAGEREF _Toc162111978 \h </w:instrText>
      </w:r>
      <w:r>
        <w:fldChar w:fldCharType="separate"/>
      </w:r>
      <w:r>
        <w:t>207</w:t>
      </w:r>
      <w:r>
        <w:fldChar w:fldCharType="end"/>
      </w:r>
    </w:p>
    <w:p w14:paraId="03B056DA" w14:textId="6165A5F3" w:rsidR="00E31AD6" w:rsidRDefault="00E31AD6">
      <w:pPr>
        <w:pStyle w:val="TOC4"/>
        <w:rPr>
          <w:rFonts w:asciiTheme="minorHAnsi" w:eastAsiaTheme="minorEastAsia" w:hAnsiTheme="minorHAnsi" w:cstheme="minorBidi"/>
          <w:kern w:val="2"/>
          <w:sz w:val="22"/>
          <w:szCs w:val="22"/>
          <w:lang w:eastAsia="en-GB"/>
          <w14:ligatures w14:val="standardContextual"/>
        </w:rPr>
      </w:pPr>
      <w:r>
        <w:t>8.1.2.2</w:t>
      </w:r>
      <w:r>
        <w:rPr>
          <w:rFonts w:asciiTheme="minorHAnsi" w:eastAsiaTheme="minorEastAsia" w:hAnsiTheme="minorHAnsi" w:cstheme="minorBidi"/>
          <w:kern w:val="2"/>
          <w:sz w:val="22"/>
          <w:szCs w:val="22"/>
          <w:lang w:eastAsia="en-GB"/>
          <w14:ligatures w14:val="standardContextual"/>
        </w:rPr>
        <w:tab/>
      </w:r>
      <w:r>
        <w:t>Resource allocation in frequency domain</w:t>
      </w:r>
      <w:r>
        <w:tab/>
      </w:r>
      <w:r>
        <w:fldChar w:fldCharType="begin" w:fldLock="1"/>
      </w:r>
      <w:r>
        <w:instrText xml:space="preserve"> PAGEREF _Toc162111979 \h </w:instrText>
      </w:r>
      <w:r>
        <w:fldChar w:fldCharType="separate"/>
      </w:r>
      <w:r>
        <w:t>208</w:t>
      </w:r>
      <w:r>
        <w:fldChar w:fldCharType="end"/>
      </w:r>
    </w:p>
    <w:p w14:paraId="1F0094CE" w14:textId="3DFB62BF"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8.1.3</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target code rate, redundancy version and transport block size determination</w:t>
      </w:r>
      <w:r>
        <w:tab/>
      </w:r>
      <w:r>
        <w:fldChar w:fldCharType="begin" w:fldLock="1"/>
      </w:r>
      <w:r>
        <w:instrText xml:space="preserve"> PAGEREF _Toc162111980 \h </w:instrText>
      </w:r>
      <w:r>
        <w:fldChar w:fldCharType="separate"/>
      </w:r>
      <w:r>
        <w:t>208</w:t>
      </w:r>
      <w:r>
        <w:fldChar w:fldCharType="end"/>
      </w:r>
    </w:p>
    <w:p w14:paraId="745971BC" w14:textId="30FBE4D1"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8.1.3.1</w:t>
      </w:r>
      <w:r>
        <w:rPr>
          <w:rFonts w:asciiTheme="minorHAnsi" w:eastAsiaTheme="minorEastAsia" w:hAnsiTheme="minorHAnsi" w:cstheme="minorBidi"/>
          <w:kern w:val="2"/>
          <w:sz w:val="22"/>
          <w:szCs w:val="22"/>
          <w:lang w:eastAsia="en-GB"/>
          <w14:ligatures w14:val="standardContextual"/>
        </w:rPr>
        <w:tab/>
      </w:r>
      <w:r w:rsidRPr="00EE7680">
        <w:rPr>
          <w:color w:val="000000"/>
        </w:rPr>
        <w:t>Modulation order and target code rate determination</w:t>
      </w:r>
      <w:r>
        <w:tab/>
      </w:r>
      <w:r>
        <w:fldChar w:fldCharType="begin" w:fldLock="1"/>
      </w:r>
      <w:r>
        <w:instrText xml:space="preserve"> PAGEREF _Toc162111981 \h </w:instrText>
      </w:r>
      <w:r>
        <w:fldChar w:fldCharType="separate"/>
      </w:r>
      <w:r>
        <w:t>208</w:t>
      </w:r>
      <w:r>
        <w:fldChar w:fldCharType="end"/>
      </w:r>
    </w:p>
    <w:p w14:paraId="266D1D67" w14:textId="6A4C49A2"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color w:val="000000"/>
        </w:rPr>
        <w:t>8.1.3.2</w:t>
      </w:r>
      <w:r>
        <w:rPr>
          <w:rFonts w:asciiTheme="minorHAnsi" w:eastAsiaTheme="minorEastAsia" w:hAnsiTheme="minorHAnsi" w:cstheme="minorBidi"/>
          <w:kern w:val="2"/>
          <w:sz w:val="22"/>
          <w:szCs w:val="22"/>
          <w:lang w:eastAsia="en-GB"/>
          <w14:ligatures w14:val="standardContextual"/>
        </w:rPr>
        <w:tab/>
      </w:r>
      <w:r w:rsidRPr="00EE7680">
        <w:rPr>
          <w:color w:val="000000"/>
        </w:rPr>
        <w:t>Transport block size determination</w:t>
      </w:r>
      <w:r>
        <w:tab/>
      </w:r>
      <w:r>
        <w:fldChar w:fldCharType="begin" w:fldLock="1"/>
      </w:r>
      <w:r>
        <w:instrText xml:space="preserve"> PAGEREF _Toc162111982 \h </w:instrText>
      </w:r>
      <w:r>
        <w:fldChar w:fldCharType="separate"/>
      </w:r>
      <w:r>
        <w:t>209</w:t>
      </w:r>
      <w:r>
        <w:fldChar w:fldCharType="end"/>
      </w:r>
    </w:p>
    <w:p w14:paraId="430DC5AB" w14:textId="01B2DC33"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8.1.4</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_Toc162111983 \h </w:instrText>
      </w:r>
      <w:r>
        <w:fldChar w:fldCharType="separate"/>
      </w:r>
      <w:r>
        <w:t>209</w:t>
      </w:r>
      <w:r>
        <w:fldChar w:fldCharType="end"/>
      </w:r>
    </w:p>
    <w:p w14:paraId="02651561" w14:textId="29217440" w:rsidR="00E31AD6" w:rsidRDefault="00E31AD6">
      <w:pPr>
        <w:pStyle w:val="TOC3"/>
        <w:rPr>
          <w:rFonts w:asciiTheme="minorHAnsi" w:eastAsiaTheme="minorEastAsia" w:hAnsiTheme="minorHAnsi" w:cstheme="minorBidi"/>
          <w:kern w:val="2"/>
          <w:sz w:val="22"/>
          <w:szCs w:val="22"/>
          <w:lang w:eastAsia="en-GB"/>
          <w14:ligatures w14:val="standardContextual"/>
        </w:rPr>
      </w:pPr>
      <w:r>
        <w:t>8.1.4A</w:t>
      </w:r>
      <w:r>
        <w:rPr>
          <w:rFonts w:asciiTheme="minorHAnsi" w:eastAsiaTheme="minorEastAsia" w:hAnsiTheme="minorHAnsi" w:cstheme="minorBidi"/>
          <w:kern w:val="2"/>
          <w:sz w:val="22"/>
          <w:szCs w:val="22"/>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_Toc162111984 \h </w:instrText>
      </w:r>
      <w:r>
        <w:fldChar w:fldCharType="separate"/>
      </w:r>
      <w:r>
        <w:t>215</w:t>
      </w:r>
      <w:r>
        <w:fldChar w:fldCharType="end"/>
      </w:r>
    </w:p>
    <w:p w14:paraId="7AF1DF0F" w14:textId="77E039DD" w:rsidR="00E31AD6" w:rsidRDefault="00E31AD6">
      <w:pPr>
        <w:pStyle w:val="TOC3"/>
        <w:rPr>
          <w:rFonts w:asciiTheme="minorHAnsi" w:eastAsiaTheme="minorEastAsia" w:hAnsiTheme="minorHAnsi" w:cstheme="minorBidi"/>
          <w:kern w:val="2"/>
          <w:sz w:val="22"/>
          <w:szCs w:val="22"/>
          <w:lang w:eastAsia="en-GB"/>
          <w14:ligatures w14:val="standardContextual"/>
        </w:rPr>
      </w:pPr>
      <w:r>
        <w:t>8.1.4B</w:t>
      </w:r>
      <w:r>
        <w:rPr>
          <w:rFonts w:asciiTheme="minorHAnsi" w:eastAsiaTheme="minorEastAsia" w:hAnsiTheme="minorHAnsi" w:cstheme="minorBidi"/>
          <w:kern w:val="2"/>
          <w:sz w:val="22"/>
          <w:szCs w:val="22"/>
          <w:lang w:eastAsia="en-GB"/>
          <w14:ligatures w14:val="standardContextual"/>
        </w:rPr>
        <w:tab/>
      </w:r>
      <w:r w:rsidRPr="00EE7680">
        <w:t>Void</w:t>
      </w:r>
      <w:r>
        <w:tab/>
      </w:r>
      <w:r>
        <w:fldChar w:fldCharType="begin" w:fldLock="1"/>
      </w:r>
      <w:r>
        <w:instrText xml:space="preserve"> PAGEREF _Toc162111985 \h </w:instrText>
      </w:r>
      <w:r>
        <w:fldChar w:fldCharType="separate"/>
      </w:r>
      <w:r>
        <w:t>216</w:t>
      </w:r>
      <w:r>
        <w:fldChar w:fldCharType="end"/>
      </w:r>
    </w:p>
    <w:p w14:paraId="2C0744D4" w14:textId="4F63BCBA" w:rsidR="00E31AD6" w:rsidRDefault="00E31AD6">
      <w:pPr>
        <w:pStyle w:val="TOC3"/>
        <w:rPr>
          <w:rFonts w:asciiTheme="minorHAnsi" w:eastAsiaTheme="minorEastAsia" w:hAnsiTheme="minorHAnsi" w:cstheme="minorBidi"/>
          <w:kern w:val="2"/>
          <w:sz w:val="22"/>
          <w:szCs w:val="22"/>
          <w:lang w:eastAsia="en-GB"/>
          <w14:ligatures w14:val="standardContextual"/>
        </w:rPr>
      </w:pPr>
      <w:r>
        <w:t>8.1.4C</w:t>
      </w:r>
      <w:r>
        <w:rPr>
          <w:rFonts w:asciiTheme="minorHAnsi" w:eastAsiaTheme="minorEastAsia" w:hAnsiTheme="minorHAnsi" w:cstheme="minorBidi"/>
          <w:kern w:val="2"/>
          <w:sz w:val="22"/>
          <w:szCs w:val="22"/>
          <w:lang w:eastAsia="en-GB"/>
          <w14:ligatures w14:val="standardContextual"/>
        </w:rPr>
        <w:tab/>
      </w:r>
      <w:r>
        <w:t>UE procedure for using a received non-preferred resource set</w:t>
      </w:r>
      <w:r>
        <w:tab/>
      </w:r>
      <w:r>
        <w:fldChar w:fldCharType="begin" w:fldLock="1"/>
      </w:r>
      <w:r>
        <w:instrText xml:space="preserve"> PAGEREF _Toc162111986 \h </w:instrText>
      </w:r>
      <w:r>
        <w:fldChar w:fldCharType="separate"/>
      </w:r>
      <w:r>
        <w:t>216</w:t>
      </w:r>
      <w:r>
        <w:fldChar w:fldCharType="end"/>
      </w:r>
    </w:p>
    <w:p w14:paraId="2DE845AB" w14:textId="713CF49A"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8.1.5</w:t>
      </w:r>
      <w:r>
        <w:rPr>
          <w:rFonts w:asciiTheme="minorHAnsi" w:eastAsiaTheme="minorEastAsia" w:hAnsiTheme="minorHAnsi" w:cstheme="minorBidi"/>
          <w:kern w:val="2"/>
          <w:sz w:val="22"/>
          <w:szCs w:val="22"/>
          <w:lang w:eastAsia="en-GB"/>
          <w14:ligatures w14:val="standardContextual"/>
        </w:rPr>
        <w:tab/>
      </w:r>
      <w:r w:rsidRPr="00EE7680">
        <w:rPr>
          <w:color w:val="000000"/>
        </w:rPr>
        <w:t>UE procedure for determining slots and resource blocks for PSSCH</w:t>
      </w:r>
      <w:r w:rsidRPr="00EE7680">
        <w:rPr>
          <w:color w:val="000000"/>
          <w:lang w:val="en-US"/>
        </w:rPr>
        <w:t xml:space="preserve"> </w:t>
      </w:r>
      <w:r w:rsidRPr="00EE7680">
        <w:rPr>
          <w:color w:val="000000"/>
        </w:rPr>
        <w:t>transmission associated with an SCI format 1-A</w:t>
      </w:r>
      <w:r>
        <w:tab/>
      </w:r>
      <w:r>
        <w:fldChar w:fldCharType="begin" w:fldLock="1"/>
      </w:r>
      <w:r>
        <w:instrText xml:space="preserve"> PAGEREF _Toc162111987 \h </w:instrText>
      </w:r>
      <w:r>
        <w:fldChar w:fldCharType="separate"/>
      </w:r>
      <w:r>
        <w:t>216</w:t>
      </w:r>
      <w:r>
        <w:fldChar w:fldCharType="end"/>
      </w:r>
    </w:p>
    <w:p w14:paraId="42C583FE" w14:textId="5BA6A720"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themeColor="text1"/>
        </w:rPr>
        <w:t>8.1.5A</w:t>
      </w:r>
      <w:r>
        <w:rPr>
          <w:rFonts w:asciiTheme="minorHAnsi" w:eastAsiaTheme="minorEastAsia" w:hAnsiTheme="minorHAnsi" w:cstheme="minorBidi"/>
          <w:kern w:val="2"/>
          <w:sz w:val="22"/>
          <w:szCs w:val="22"/>
          <w:lang w:eastAsia="en-GB"/>
          <w14:ligatures w14:val="standardContextual"/>
        </w:rPr>
        <w:tab/>
      </w:r>
      <w:r w:rsidRPr="00EE7680">
        <w:rPr>
          <w:color w:val="000000" w:themeColor="text1"/>
        </w:rPr>
        <w:t>UE procedure for determining slots and resource blocks indicated by a preferred or non-preferred resource set</w:t>
      </w:r>
      <w:r>
        <w:tab/>
      </w:r>
      <w:r>
        <w:fldChar w:fldCharType="begin" w:fldLock="1"/>
      </w:r>
      <w:r>
        <w:instrText xml:space="preserve"> PAGEREF _Toc162111988 \h </w:instrText>
      </w:r>
      <w:r>
        <w:fldChar w:fldCharType="separate"/>
      </w:r>
      <w:r>
        <w:t>217</w:t>
      </w:r>
      <w:r>
        <w:fldChar w:fldCharType="end"/>
      </w:r>
    </w:p>
    <w:p w14:paraId="2E657D11" w14:textId="2D9B89A8" w:rsidR="00E31AD6" w:rsidRDefault="00E31AD6">
      <w:pPr>
        <w:pStyle w:val="TOC3"/>
        <w:rPr>
          <w:rFonts w:asciiTheme="minorHAnsi" w:eastAsiaTheme="minorEastAsia" w:hAnsiTheme="minorHAnsi" w:cstheme="minorBidi"/>
          <w:kern w:val="2"/>
          <w:sz w:val="22"/>
          <w:szCs w:val="22"/>
          <w:lang w:eastAsia="en-GB"/>
          <w14:ligatures w14:val="standardContextual"/>
        </w:rPr>
      </w:pPr>
      <w:r>
        <w:t>8.1.6</w:t>
      </w:r>
      <w:r>
        <w:rPr>
          <w:rFonts w:asciiTheme="minorHAnsi" w:eastAsiaTheme="minorEastAsia" w:hAnsiTheme="minorHAnsi" w:cstheme="minorBidi"/>
          <w:kern w:val="2"/>
          <w:sz w:val="22"/>
          <w:szCs w:val="22"/>
          <w:lang w:eastAsia="en-GB"/>
          <w14:ligatures w14:val="standardContextual"/>
        </w:rPr>
        <w:tab/>
      </w:r>
      <w:r>
        <w:t>Sidelink congestion control in sidelink resource allocation mode 2</w:t>
      </w:r>
      <w:r>
        <w:tab/>
      </w:r>
      <w:r>
        <w:fldChar w:fldCharType="begin" w:fldLock="1"/>
      </w:r>
      <w:r>
        <w:instrText xml:space="preserve"> PAGEREF _Toc162111989 \h </w:instrText>
      </w:r>
      <w:r>
        <w:fldChar w:fldCharType="separate"/>
      </w:r>
      <w:r>
        <w:t>218</w:t>
      </w:r>
      <w:r>
        <w:fldChar w:fldCharType="end"/>
      </w:r>
    </w:p>
    <w:p w14:paraId="067BCE32" w14:textId="7A04229F" w:rsidR="00E31AD6" w:rsidRDefault="00E31AD6">
      <w:pPr>
        <w:pStyle w:val="TOC3"/>
        <w:rPr>
          <w:rFonts w:asciiTheme="minorHAnsi" w:eastAsiaTheme="minorEastAsia" w:hAnsiTheme="minorHAnsi" w:cstheme="minorBidi"/>
          <w:kern w:val="2"/>
          <w:sz w:val="22"/>
          <w:szCs w:val="22"/>
          <w:lang w:eastAsia="en-GB"/>
          <w14:ligatures w14:val="standardContextual"/>
        </w:rPr>
      </w:pPr>
      <w:r>
        <w:t>8.1.7</w:t>
      </w:r>
      <w:r>
        <w:rPr>
          <w:rFonts w:asciiTheme="minorHAnsi" w:eastAsiaTheme="minorEastAsia" w:hAnsiTheme="minorHAnsi" w:cstheme="minorBidi"/>
          <w:kern w:val="2"/>
          <w:sz w:val="22"/>
          <w:szCs w:val="22"/>
          <w:lang w:eastAsia="en-GB"/>
          <w14:ligatures w14:val="standardContextual"/>
        </w:rPr>
        <w:tab/>
      </w:r>
      <w:r>
        <w:t>UE procedure for determining the number of logical slots for a reservation period</w:t>
      </w:r>
      <w:r>
        <w:tab/>
      </w:r>
      <w:r>
        <w:fldChar w:fldCharType="begin" w:fldLock="1"/>
      </w:r>
      <w:r>
        <w:instrText xml:space="preserve"> PAGEREF _Toc162111990 \h </w:instrText>
      </w:r>
      <w:r>
        <w:fldChar w:fldCharType="separate"/>
      </w:r>
      <w:r>
        <w:t>218</w:t>
      </w:r>
      <w:r>
        <w:fldChar w:fldCharType="end"/>
      </w:r>
    </w:p>
    <w:p w14:paraId="56A1FF8C" w14:textId="11107CFC" w:rsidR="00E31AD6" w:rsidRDefault="00E31AD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UE procedure for transmitting sidelink reference signals</w:t>
      </w:r>
      <w:r>
        <w:tab/>
      </w:r>
      <w:r>
        <w:fldChar w:fldCharType="begin" w:fldLock="1"/>
      </w:r>
      <w:r>
        <w:instrText xml:space="preserve"> PAGEREF _Toc162111991 \h </w:instrText>
      </w:r>
      <w:r>
        <w:fldChar w:fldCharType="separate"/>
      </w:r>
      <w:r>
        <w:t>218</w:t>
      </w:r>
      <w:r>
        <w:fldChar w:fldCharType="end"/>
      </w:r>
    </w:p>
    <w:p w14:paraId="1FD57E38" w14:textId="182A6D21" w:rsidR="00E31AD6" w:rsidRDefault="00E31AD6">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CSI-RS transmission procedure</w:t>
      </w:r>
      <w:r>
        <w:tab/>
      </w:r>
      <w:r>
        <w:fldChar w:fldCharType="begin" w:fldLock="1"/>
      </w:r>
      <w:r>
        <w:instrText xml:space="preserve"> PAGEREF _Toc162111992 \h </w:instrText>
      </w:r>
      <w:r>
        <w:fldChar w:fldCharType="separate"/>
      </w:r>
      <w:r>
        <w:t>218</w:t>
      </w:r>
      <w:r>
        <w:fldChar w:fldCharType="end"/>
      </w:r>
    </w:p>
    <w:p w14:paraId="5C57F472" w14:textId="0C28A2EF"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8.2.2</w:t>
      </w:r>
      <w:r>
        <w:rPr>
          <w:rFonts w:asciiTheme="minorHAnsi" w:eastAsiaTheme="minorEastAsia" w:hAnsiTheme="minorHAnsi" w:cstheme="minorBidi"/>
          <w:kern w:val="2"/>
          <w:sz w:val="22"/>
          <w:szCs w:val="22"/>
          <w:lang w:eastAsia="en-GB"/>
          <w14:ligatures w14:val="standardContextual"/>
        </w:rPr>
        <w:tab/>
      </w:r>
      <w:r>
        <w:t xml:space="preserve">PSSCH DM-RS </w:t>
      </w:r>
      <w:r w:rsidRPr="00EE7680">
        <w:rPr>
          <w:color w:val="000000"/>
        </w:rPr>
        <w:t>transmission procedure</w:t>
      </w:r>
      <w:r>
        <w:tab/>
      </w:r>
      <w:r>
        <w:fldChar w:fldCharType="begin" w:fldLock="1"/>
      </w:r>
      <w:r>
        <w:instrText xml:space="preserve"> PAGEREF _Toc162111993 \h </w:instrText>
      </w:r>
      <w:r>
        <w:fldChar w:fldCharType="separate"/>
      </w:r>
      <w:r>
        <w:t>219</w:t>
      </w:r>
      <w:r>
        <w:fldChar w:fldCharType="end"/>
      </w:r>
    </w:p>
    <w:p w14:paraId="3549ABE8" w14:textId="4A01E955"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8.2.3</w:t>
      </w:r>
      <w:r>
        <w:rPr>
          <w:rFonts w:asciiTheme="minorHAnsi" w:eastAsiaTheme="minorEastAsia" w:hAnsiTheme="minorHAnsi" w:cstheme="minorBidi"/>
          <w:kern w:val="2"/>
          <w:sz w:val="22"/>
          <w:szCs w:val="22"/>
          <w:lang w:eastAsia="en-GB"/>
          <w14:ligatures w14:val="standardContextual"/>
        </w:rPr>
        <w:tab/>
      </w:r>
      <w:r>
        <w:t>PT-RS</w:t>
      </w:r>
      <w:r w:rsidRPr="00EE7680">
        <w:rPr>
          <w:color w:val="000000"/>
        </w:rPr>
        <w:t xml:space="preserve"> transmission procedure</w:t>
      </w:r>
      <w:r>
        <w:tab/>
      </w:r>
      <w:r>
        <w:fldChar w:fldCharType="begin" w:fldLock="1"/>
      </w:r>
      <w:r>
        <w:instrText xml:space="preserve"> PAGEREF _Toc162111994 \h </w:instrText>
      </w:r>
      <w:r>
        <w:fldChar w:fldCharType="separate"/>
      </w:r>
      <w:r>
        <w:t>219</w:t>
      </w:r>
      <w:r>
        <w:fldChar w:fldCharType="end"/>
      </w:r>
    </w:p>
    <w:p w14:paraId="6654ABBC" w14:textId="1AED884E"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8.3</w:t>
      </w:r>
      <w:r>
        <w:rPr>
          <w:rFonts w:asciiTheme="minorHAnsi" w:eastAsiaTheme="minorEastAsia" w:hAnsiTheme="minorHAnsi" w:cstheme="minorBidi"/>
          <w:kern w:val="2"/>
          <w:sz w:val="22"/>
          <w:szCs w:val="22"/>
          <w:lang w:eastAsia="en-GB"/>
          <w14:ligatures w14:val="standardContextual"/>
        </w:rPr>
        <w:tab/>
      </w:r>
      <w:r>
        <w:t>UE procedure for receiving the physical sidelink shared channel</w:t>
      </w:r>
      <w:r>
        <w:tab/>
      </w:r>
      <w:r>
        <w:fldChar w:fldCharType="begin" w:fldLock="1"/>
      </w:r>
      <w:r>
        <w:instrText xml:space="preserve"> PAGEREF _Toc162111995 \h </w:instrText>
      </w:r>
      <w:r>
        <w:fldChar w:fldCharType="separate"/>
      </w:r>
      <w:r>
        <w:t>219</w:t>
      </w:r>
      <w:r>
        <w:fldChar w:fldCharType="end"/>
      </w:r>
    </w:p>
    <w:p w14:paraId="594D3DF0" w14:textId="66347DE9"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8.4</w:t>
      </w:r>
      <w:r>
        <w:rPr>
          <w:rFonts w:asciiTheme="minorHAnsi" w:eastAsiaTheme="minorEastAsia" w:hAnsiTheme="minorHAnsi" w:cstheme="minorBidi"/>
          <w:kern w:val="2"/>
          <w:sz w:val="22"/>
          <w:szCs w:val="22"/>
          <w:lang w:eastAsia="en-GB"/>
          <w14:ligatures w14:val="standardContextual"/>
        </w:rPr>
        <w:tab/>
      </w:r>
      <w:r>
        <w:t>UE procedure for receiving reference signals</w:t>
      </w:r>
      <w:r>
        <w:tab/>
      </w:r>
      <w:r>
        <w:fldChar w:fldCharType="begin" w:fldLock="1"/>
      </w:r>
      <w:r>
        <w:instrText xml:space="preserve"> PAGEREF _Toc162111996 \h </w:instrText>
      </w:r>
      <w:r>
        <w:fldChar w:fldCharType="separate"/>
      </w:r>
      <w:r>
        <w:t>219</w:t>
      </w:r>
      <w:r>
        <w:fldChar w:fldCharType="end"/>
      </w:r>
    </w:p>
    <w:p w14:paraId="034DF695" w14:textId="7A6CAFC8"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8.4.1</w:t>
      </w:r>
      <w:r>
        <w:rPr>
          <w:rFonts w:asciiTheme="minorHAnsi" w:eastAsiaTheme="minorEastAsia" w:hAnsiTheme="minorHAnsi" w:cstheme="minorBidi"/>
          <w:kern w:val="2"/>
          <w:sz w:val="22"/>
          <w:szCs w:val="22"/>
          <w:lang w:eastAsia="en-GB"/>
          <w14:ligatures w14:val="standardContextual"/>
        </w:rPr>
        <w:tab/>
      </w:r>
      <w:r w:rsidRPr="00EE7680">
        <w:rPr>
          <w:color w:val="000000"/>
        </w:rPr>
        <w:t>CSI-RS reception procedure</w:t>
      </w:r>
      <w:r>
        <w:tab/>
      </w:r>
      <w:r>
        <w:fldChar w:fldCharType="begin" w:fldLock="1"/>
      </w:r>
      <w:r>
        <w:instrText xml:space="preserve"> PAGEREF _Toc162111997 \h </w:instrText>
      </w:r>
      <w:r>
        <w:fldChar w:fldCharType="separate"/>
      </w:r>
      <w:r>
        <w:t>219</w:t>
      </w:r>
      <w:r>
        <w:fldChar w:fldCharType="end"/>
      </w:r>
    </w:p>
    <w:p w14:paraId="60F9762A" w14:textId="7FFD2629"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8.4.2</w:t>
      </w:r>
      <w:r>
        <w:rPr>
          <w:rFonts w:asciiTheme="minorHAnsi" w:eastAsiaTheme="minorEastAsia" w:hAnsiTheme="minorHAnsi" w:cstheme="minorBidi"/>
          <w:kern w:val="2"/>
          <w:sz w:val="22"/>
          <w:szCs w:val="22"/>
          <w:lang w:eastAsia="en-GB"/>
          <w14:ligatures w14:val="standardContextual"/>
        </w:rPr>
        <w:tab/>
      </w:r>
      <w:r w:rsidRPr="00EE7680">
        <w:rPr>
          <w:color w:val="000000"/>
        </w:rPr>
        <w:t>DM-RS reception procedure for RSRP computation</w:t>
      </w:r>
      <w:r>
        <w:tab/>
      </w:r>
      <w:r>
        <w:fldChar w:fldCharType="begin" w:fldLock="1"/>
      </w:r>
      <w:r>
        <w:instrText xml:space="preserve"> PAGEREF _Toc162111998 \h </w:instrText>
      </w:r>
      <w:r>
        <w:fldChar w:fldCharType="separate"/>
      </w:r>
      <w:r>
        <w:t>220</w:t>
      </w:r>
      <w:r>
        <w:fldChar w:fldCharType="end"/>
      </w:r>
    </w:p>
    <w:p w14:paraId="5D370066" w14:textId="14191FC9" w:rsidR="00E31AD6" w:rsidRDefault="00E31AD6">
      <w:pPr>
        <w:pStyle w:val="TOC3"/>
        <w:rPr>
          <w:rFonts w:asciiTheme="minorHAnsi" w:eastAsiaTheme="minorEastAsia" w:hAnsiTheme="minorHAnsi" w:cstheme="minorBidi"/>
          <w:kern w:val="2"/>
          <w:sz w:val="22"/>
          <w:szCs w:val="22"/>
          <w:lang w:eastAsia="en-GB"/>
          <w14:ligatures w14:val="standardContextual"/>
        </w:rPr>
      </w:pPr>
      <w:r w:rsidRPr="00EE7680">
        <w:rPr>
          <w:color w:val="000000"/>
        </w:rPr>
        <w:t>8.4.3</w:t>
      </w:r>
      <w:r>
        <w:rPr>
          <w:rFonts w:asciiTheme="minorHAnsi" w:eastAsiaTheme="minorEastAsia" w:hAnsiTheme="minorHAnsi" w:cstheme="minorBidi"/>
          <w:kern w:val="2"/>
          <w:sz w:val="22"/>
          <w:szCs w:val="22"/>
          <w:lang w:eastAsia="en-GB"/>
          <w14:ligatures w14:val="standardContextual"/>
        </w:rPr>
        <w:tab/>
      </w:r>
      <w:r w:rsidRPr="00EE7680">
        <w:rPr>
          <w:color w:val="000000"/>
        </w:rPr>
        <w:t>PT-RS reception procedure</w:t>
      </w:r>
      <w:r>
        <w:tab/>
      </w:r>
      <w:r>
        <w:fldChar w:fldCharType="begin" w:fldLock="1"/>
      </w:r>
      <w:r>
        <w:instrText xml:space="preserve"> PAGEREF _Toc162111999 \h </w:instrText>
      </w:r>
      <w:r>
        <w:fldChar w:fldCharType="separate"/>
      </w:r>
      <w:r>
        <w:t>220</w:t>
      </w:r>
      <w:r>
        <w:fldChar w:fldCharType="end"/>
      </w:r>
    </w:p>
    <w:p w14:paraId="2217436A" w14:textId="61523096" w:rsidR="00E31AD6" w:rsidRDefault="00E31AD6">
      <w:pPr>
        <w:pStyle w:val="TOC2"/>
        <w:rPr>
          <w:rFonts w:asciiTheme="minorHAnsi" w:eastAsiaTheme="minorEastAsia" w:hAnsiTheme="minorHAnsi" w:cstheme="minorBidi"/>
          <w:kern w:val="2"/>
          <w:sz w:val="22"/>
          <w:szCs w:val="22"/>
          <w:lang w:eastAsia="en-GB"/>
          <w14:ligatures w14:val="standardContextual"/>
        </w:rPr>
      </w:pPr>
      <w:r w:rsidRPr="00EE7680">
        <w:rPr>
          <w:color w:val="000000"/>
        </w:rPr>
        <w:t>8.5</w:t>
      </w:r>
      <w:r>
        <w:rPr>
          <w:rFonts w:asciiTheme="minorHAnsi" w:eastAsiaTheme="minorEastAsia" w:hAnsiTheme="minorHAnsi" w:cstheme="minorBidi"/>
          <w:kern w:val="2"/>
          <w:sz w:val="22"/>
          <w:szCs w:val="22"/>
          <w:lang w:eastAsia="en-GB"/>
          <w14:ligatures w14:val="standardContextual"/>
        </w:rPr>
        <w:tab/>
      </w:r>
      <w:r>
        <w:t>UE procedure for reporting channel state information (CSI)</w:t>
      </w:r>
      <w:r>
        <w:tab/>
      </w:r>
      <w:r>
        <w:fldChar w:fldCharType="begin" w:fldLock="1"/>
      </w:r>
      <w:r>
        <w:instrText xml:space="preserve"> PAGEREF _Toc162112000 \h </w:instrText>
      </w:r>
      <w:r>
        <w:fldChar w:fldCharType="separate"/>
      </w:r>
      <w:r>
        <w:t>220</w:t>
      </w:r>
      <w:r>
        <w:fldChar w:fldCharType="end"/>
      </w:r>
    </w:p>
    <w:p w14:paraId="718204BC" w14:textId="428C1F94" w:rsidR="00E31AD6" w:rsidRDefault="00E31AD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Channel state information framework</w:t>
      </w:r>
      <w:r>
        <w:tab/>
      </w:r>
      <w:r>
        <w:fldChar w:fldCharType="begin" w:fldLock="1"/>
      </w:r>
      <w:r>
        <w:instrText xml:space="preserve"> PAGEREF _Toc162112001 \h </w:instrText>
      </w:r>
      <w:r>
        <w:fldChar w:fldCharType="separate"/>
      </w:r>
      <w:r>
        <w:t>220</w:t>
      </w:r>
      <w:r>
        <w:fldChar w:fldCharType="end"/>
      </w:r>
    </w:p>
    <w:p w14:paraId="23FC8839" w14:textId="0467714D" w:rsidR="00E31AD6" w:rsidRDefault="00E31AD6">
      <w:pPr>
        <w:pStyle w:val="TOC4"/>
        <w:rPr>
          <w:rFonts w:asciiTheme="minorHAnsi" w:eastAsiaTheme="minorEastAsia" w:hAnsiTheme="minorHAnsi" w:cstheme="minorBidi"/>
          <w:kern w:val="2"/>
          <w:sz w:val="22"/>
          <w:szCs w:val="22"/>
          <w:lang w:eastAsia="en-GB"/>
          <w14:ligatures w14:val="standardContextual"/>
        </w:rPr>
      </w:pPr>
      <w:r>
        <w:t>8.5.1.1</w:t>
      </w:r>
      <w:r>
        <w:rPr>
          <w:rFonts w:asciiTheme="minorHAnsi" w:eastAsiaTheme="minorEastAsia" w:hAnsiTheme="minorHAnsi" w:cstheme="minorBidi"/>
          <w:kern w:val="2"/>
          <w:sz w:val="22"/>
          <w:szCs w:val="22"/>
          <w:lang w:eastAsia="en-GB"/>
          <w14:ligatures w14:val="standardContextual"/>
        </w:rPr>
        <w:tab/>
      </w:r>
      <w:r>
        <w:t>Reporting configurations</w:t>
      </w:r>
      <w:r>
        <w:tab/>
      </w:r>
      <w:r>
        <w:fldChar w:fldCharType="begin" w:fldLock="1"/>
      </w:r>
      <w:r>
        <w:instrText xml:space="preserve"> PAGEREF _Toc162112002 \h </w:instrText>
      </w:r>
      <w:r>
        <w:fldChar w:fldCharType="separate"/>
      </w:r>
      <w:r>
        <w:t>220</w:t>
      </w:r>
      <w:r>
        <w:fldChar w:fldCharType="end"/>
      </w:r>
    </w:p>
    <w:p w14:paraId="2A02CA26" w14:textId="346BD599" w:rsidR="00E31AD6" w:rsidRDefault="00E31AD6">
      <w:pPr>
        <w:pStyle w:val="TOC4"/>
        <w:rPr>
          <w:rFonts w:asciiTheme="minorHAnsi" w:eastAsiaTheme="minorEastAsia" w:hAnsiTheme="minorHAnsi" w:cstheme="minorBidi"/>
          <w:kern w:val="2"/>
          <w:sz w:val="22"/>
          <w:szCs w:val="22"/>
          <w:lang w:eastAsia="en-GB"/>
          <w14:ligatures w14:val="standardContextual"/>
        </w:rPr>
      </w:pPr>
      <w:r>
        <w:t>8.5.1.2</w:t>
      </w:r>
      <w:r>
        <w:rPr>
          <w:rFonts w:asciiTheme="minorHAnsi" w:eastAsiaTheme="minorEastAsia" w:hAnsiTheme="minorHAnsi" w:cstheme="minorBidi"/>
          <w:kern w:val="2"/>
          <w:sz w:val="22"/>
          <w:szCs w:val="22"/>
          <w:lang w:eastAsia="en-GB"/>
          <w14:ligatures w14:val="standardContextual"/>
        </w:rPr>
        <w:tab/>
      </w:r>
      <w:r>
        <w:t>Triggering of sidelink CSI reports</w:t>
      </w:r>
      <w:r>
        <w:tab/>
      </w:r>
      <w:r>
        <w:fldChar w:fldCharType="begin" w:fldLock="1"/>
      </w:r>
      <w:r>
        <w:instrText xml:space="preserve"> PAGEREF _Toc162112003 \h </w:instrText>
      </w:r>
      <w:r>
        <w:fldChar w:fldCharType="separate"/>
      </w:r>
      <w:r>
        <w:t>220</w:t>
      </w:r>
      <w:r>
        <w:fldChar w:fldCharType="end"/>
      </w:r>
    </w:p>
    <w:p w14:paraId="4811ECAB" w14:textId="77B61BCE" w:rsidR="00E31AD6" w:rsidRDefault="00E31AD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_Toc162112004 \h </w:instrText>
      </w:r>
      <w:r>
        <w:fldChar w:fldCharType="separate"/>
      </w:r>
      <w:r>
        <w:t>221</w:t>
      </w:r>
      <w:r>
        <w:fldChar w:fldCharType="end"/>
      </w:r>
    </w:p>
    <w:p w14:paraId="72B1464B" w14:textId="18276207" w:rsidR="00E31AD6" w:rsidRDefault="00E31AD6">
      <w:pPr>
        <w:pStyle w:val="TOC4"/>
        <w:rPr>
          <w:rFonts w:asciiTheme="minorHAnsi" w:eastAsiaTheme="minorEastAsia" w:hAnsiTheme="minorHAnsi" w:cstheme="minorBidi"/>
          <w:kern w:val="2"/>
          <w:sz w:val="22"/>
          <w:szCs w:val="22"/>
          <w:lang w:eastAsia="en-GB"/>
          <w14:ligatures w14:val="standardContextual"/>
        </w:rPr>
      </w:pPr>
      <w:r>
        <w:t>8.5.2.1</w:t>
      </w:r>
      <w:r>
        <w:rPr>
          <w:rFonts w:asciiTheme="minorHAnsi" w:eastAsiaTheme="minorEastAsia" w:hAnsiTheme="minorHAnsi" w:cstheme="minorBidi"/>
          <w:kern w:val="2"/>
          <w:sz w:val="22"/>
          <w:szCs w:val="22"/>
          <w:lang w:eastAsia="en-GB"/>
          <w14:ligatures w14:val="standardContextual"/>
        </w:rPr>
        <w:tab/>
      </w:r>
      <w:r>
        <w:t>CSI reporting quantities</w:t>
      </w:r>
      <w:r>
        <w:tab/>
      </w:r>
      <w:r>
        <w:fldChar w:fldCharType="begin" w:fldLock="1"/>
      </w:r>
      <w:r>
        <w:instrText xml:space="preserve"> PAGEREF _Toc162112005 \h </w:instrText>
      </w:r>
      <w:r>
        <w:fldChar w:fldCharType="separate"/>
      </w:r>
      <w:r>
        <w:t>221</w:t>
      </w:r>
      <w:r>
        <w:fldChar w:fldCharType="end"/>
      </w:r>
    </w:p>
    <w:p w14:paraId="15E293D9" w14:textId="259F09F9" w:rsidR="00E31AD6" w:rsidRDefault="00E31AD6">
      <w:pPr>
        <w:pStyle w:val="TOC5"/>
        <w:rPr>
          <w:rFonts w:asciiTheme="minorHAnsi" w:eastAsiaTheme="minorEastAsia" w:hAnsiTheme="minorHAnsi" w:cstheme="minorBidi"/>
          <w:kern w:val="2"/>
          <w:sz w:val="22"/>
          <w:szCs w:val="22"/>
          <w:lang w:eastAsia="en-GB"/>
          <w14:ligatures w14:val="standardContextual"/>
        </w:rPr>
      </w:pPr>
      <w:r>
        <w:t>8.5.2.1.1</w:t>
      </w:r>
      <w:r>
        <w:rPr>
          <w:rFonts w:asciiTheme="minorHAnsi" w:eastAsiaTheme="minorEastAsia" w:hAnsiTheme="minorHAnsi" w:cstheme="minorBidi"/>
          <w:kern w:val="2"/>
          <w:sz w:val="22"/>
          <w:szCs w:val="22"/>
          <w:lang w:eastAsia="en-GB"/>
          <w14:ligatures w14:val="standardContextual"/>
        </w:rPr>
        <w:tab/>
      </w:r>
      <w:r>
        <w:t>Channel quality indicator (CQI)</w:t>
      </w:r>
      <w:r>
        <w:tab/>
      </w:r>
      <w:r>
        <w:fldChar w:fldCharType="begin" w:fldLock="1"/>
      </w:r>
      <w:r>
        <w:instrText xml:space="preserve"> PAGEREF _Toc162112006 \h </w:instrText>
      </w:r>
      <w:r>
        <w:fldChar w:fldCharType="separate"/>
      </w:r>
      <w:r>
        <w:t>221</w:t>
      </w:r>
      <w:r>
        <w:fldChar w:fldCharType="end"/>
      </w:r>
    </w:p>
    <w:p w14:paraId="304EB530" w14:textId="6A2F6543" w:rsidR="00E31AD6" w:rsidRDefault="00E31AD6">
      <w:pPr>
        <w:pStyle w:val="TOC4"/>
        <w:rPr>
          <w:rFonts w:asciiTheme="minorHAnsi" w:eastAsiaTheme="minorEastAsia" w:hAnsiTheme="minorHAnsi" w:cstheme="minorBidi"/>
          <w:kern w:val="2"/>
          <w:sz w:val="22"/>
          <w:szCs w:val="22"/>
          <w:lang w:eastAsia="en-GB"/>
          <w14:ligatures w14:val="standardContextual"/>
        </w:rPr>
      </w:pPr>
      <w:r>
        <w:t>8.5.2.2</w:t>
      </w:r>
      <w:r>
        <w:rPr>
          <w:rFonts w:asciiTheme="minorHAnsi" w:eastAsiaTheme="minorEastAsia" w:hAnsiTheme="minorHAnsi" w:cstheme="minorBidi"/>
          <w:kern w:val="2"/>
          <w:sz w:val="22"/>
          <w:szCs w:val="22"/>
          <w:lang w:eastAsia="en-GB"/>
          <w14:ligatures w14:val="standardContextual"/>
        </w:rPr>
        <w:tab/>
      </w:r>
      <w:r w:rsidRPr="00EE7680">
        <w:rPr>
          <w:lang w:val="en-US"/>
        </w:rPr>
        <w:t>Reference signal (CSI-RS)</w:t>
      </w:r>
      <w:r>
        <w:tab/>
      </w:r>
      <w:r>
        <w:fldChar w:fldCharType="begin" w:fldLock="1"/>
      </w:r>
      <w:r>
        <w:instrText xml:space="preserve"> PAGEREF _Toc162112007 \h </w:instrText>
      </w:r>
      <w:r>
        <w:fldChar w:fldCharType="separate"/>
      </w:r>
      <w:r>
        <w:t>221</w:t>
      </w:r>
      <w:r>
        <w:fldChar w:fldCharType="end"/>
      </w:r>
    </w:p>
    <w:p w14:paraId="5689C59B" w14:textId="396B2F9E" w:rsidR="00E31AD6" w:rsidRDefault="00E31AD6">
      <w:pPr>
        <w:pStyle w:val="TOC4"/>
        <w:rPr>
          <w:rFonts w:asciiTheme="minorHAnsi" w:eastAsiaTheme="minorEastAsia" w:hAnsiTheme="minorHAnsi" w:cstheme="minorBidi"/>
          <w:kern w:val="2"/>
          <w:sz w:val="22"/>
          <w:szCs w:val="22"/>
          <w:lang w:eastAsia="en-GB"/>
          <w14:ligatures w14:val="standardContextual"/>
        </w:rPr>
      </w:pPr>
      <w:r w:rsidRPr="00EE7680">
        <w:rPr>
          <w:lang w:val="en-US"/>
        </w:rPr>
        <w:t>8.5.2.3</w:t>
      </w:r>
      <w:r>
        <w:rPr>
          <w:rFonts w:asciiTheme="minorHAnsi" w:eastAsiaTheme="minorEastAsia" w:hAnsiTheme="minorHAnsi" w:cstheme="minorBidi"/>
          <w:kern w:val="2"/>
          <w:sz w:val="22"/>
          <w:szCs w:val="22"/>
          <w:lang w:eastAsia="en-GB"/>
          <w14:ligatures w14:val="standardContextual"/>
        </w:rPr>
        <w:tab/>
      </w:r>
      <w:r w:rsidRPr="00EE7680">
        <w:rPr>
          <w:lang w:val="en-US"/>
        </w:rPr>
        <w:t>CSI reference resource definition</w:t>
      </w:r>
      <w:r>
        <w:tab/>
      </w:r>
      <w:r>
        <w:fldChar w:fldCharType="begin" w:fldLock="1"/>
      </w:r>
      <w:r>
        <w:instrText xml:space="preserve"> PAGEREF _Toc162112008 \h </w:instrText>
      </w:r>
      <w:r>
        <w:fldChar w:fldCharType="separate"/>
      </w:r>
      <w:r>
        <w:t>221</w:t>
      </w:r>
      <w:r>
        <w:fldChar w:fldCharType="end"/>
      </w:r>
    </w:p>
    <w:p w14:paraId="7E6EBCF9" w14:textId="300E4CD9" w:rsidR="00E31AD6" w:rsidRDefault="00E31AD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CSI reporting</w:t>
      </w:r>
      <w:r>
        <w:tab/>
      </w:r>
      <w:r>
        <w:fldChar w:fldCharType="begin" w:fldLock="1"/>
      </w:r>
      <w:r>
        <w:instrText xml:space="preserve"> PAGEREF _Toc162112009 \h </w:instrText>
      </w:r>
      <w:r>
        <w:fldChar w:fldCharType="separate"/>
      </w:r>
      <w:r>
        <w:t>222</w:t>
      </w:r>
      <w:r>
        <w:fldChar w:fldCharType="end"/>
      </w:r>
    </w:p>
    <w:p w14:paraId="79548B59" w14:textId="10954E45" w:rsidR="00E31AD6" w:rsidRDefault="00E31AD6">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UE PSSCH preparation procedure time</w:t>
      </w:r>
      <w:r>
        <w:tab/>
      </w:r>
      <w:r>
        <w:fldChar w:fldCharType="begin" w:fldLock="1"/>
      </w:r>
      <w:r>
        <w:instrText xml:space="preserve"> PAGEREF _Toc162112010 \h </w:instrText>
      </w:r>
      <w:r>
        <w:fldChar w:fldCharType="separate"/>
      </w:r>
      <w:r>
        <w:t>222</w:t>
      </w:r>
      <w:r>
        <w:fldChar w:fldCharType="end"/>
      </w:r>
    </w:p>
    <w:p w14:paraId="3B72CEF1" w14:textId="73E6A1B0" w:rsidR="00E31AD6" w:rsidRDefault="00E31AD6">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UE procedures for transmitting and receiving for RTT-based propagation delay compensation</w:t>
      </w:r>
      <w:r>
        <w:tab/>
      </w:r>
      <w:r>
        <w:fldChar w:fldCharType="begin" w:fldLock="1"/>
      </w:r>
      <w:r>
        <w:instrText xml:space="preserve"> PAGEREF _Toc162112011 \h </w:instrText>
      </w:r>
      <w:r>
        <w:fldChar w:fldCharType="separate"/>
      </w:r>
      <w:r>
        <w:t>223</w:t>
      </w:r>
      <w:r>
        <w:fldChar w:fldCharType="end"/>
      </w:r>
    </w:p>
    <w:p w14:paraId="3E79C5E6" w14:textId="6CC54063" w:rsidR="00E31AD6" w:rsidRDefault="00E31AD6">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PRS reception procedure for RTT-based propagation delay compensation</w:t>
      </w:r>
      <w:r>
        <w:tab/>
      </w:r>
      <w:r>
        <w:fldChar w:fldCharType="begin" w:fldLock="1"/>
      </w:r>
      <w:r>
        <w:instrText xml:space="preserve"> PAGEREF _Toc162112012 \h </w:instrText>
      </w:r>
      <w:r>
        <w:fldChar w:fldCharType="separate"/>
      </w:r>
      <w:r>
        <w:t>223</w:t>
      </w:r>
      <w:r>
        <w:fldChar w:fldCharType="end"/>
      </w:r>
    </w:p>
    <w:p w14:paraId="60A9D3EE" w14:textId="7F4F4482" w:rsidR="00E31AD6" w:rsidRDefault="00E31AD6">
      <w:pPr>
        <w:pStyle w:val="TOC8"/>
        <w:rPr>
          <w:rFonts w:asciiTheme="minorHAnsi" w:eastAsiaTheme="minorEastAsia" w:hAnsiTheme="minorHAnsi" w:cstheme="minorBidi"/>
          <w:b w:val="0"/>
          <w:kern w:val="2"/>
          <w:szCs w:val="22"/>
          <w:lang w:eastAsia="en-GB"/>
          <w14:ligatures w14:val="standardContextual"/>
        </w:rPr>
      </w:pPr>
      <w:r>
        <w:t xml:space="preserve">Annex </w:t>
      </w:r>
      <w:r w:rsidRPr="00EE7680">
        <w:t>&lt;</w:t>
      </w:r>
      <w:r>
        <w:t>A</w:t>
      </w:r>
      <w:r w:rsidRPr="00EE7680">
        <w:t>&gt;</w:t>
      </w:r>
      <w:r>
        <w:t xml:space="preserve"> (informative):</w:t>
      </w:r>
      <w:r>
        <w:tab/>
        <w:t>Change history</w:t>
      </w:r>
      <w:r>
        <w:tab/>
      </w:r>
      <w:r>
        <w:fldChar w:fldCharType="begin" w:fldLock="1"/>
      </w:r>
      <w:r>
        <w:instrText xml:space="preserve"> PAGEREF _Toc162112013 \h </w:instrText>
      </w:r>
      <w:r>
        <w:fldChar w:fldCharType="separate"/>
      </w:r>
      <w:r>
        <w:t>225</w:t>
      </w:r>
      <w:r>
        <w:fldChar w:fldCharType="end"/>
      </w:r>
    </w:p>
    <w:p w14:paraId="07949491" w14:textId="6E34475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62111851"/>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62111852"/>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62111853"/>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62111854"/>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62111855"/>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62111856"/>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62111857"/>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62111858"/>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62111859"/>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72726895"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72726896"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72726897"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lastRenderedPageBreak/>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72726898"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72726899"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72726900"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72726901"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62111860"/>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6211186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145BF1D7"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w:t>
      </w:r>
      <w:r w:rsidR="00722DE6" w:rsidRPr="00842D2A">
        <w:lastRenderedPageBreak/>
        <w:t xml:space="preserve">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72726902"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lastRenderedPageBreak/>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02976CB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00F16E7B">
        <w:rPr>
          <w:lang w:eastAsia="x-none"/>
        </w:rPr>
        <w:t xml:space="preserve">When the UE is configured with </w:t>
      </w:r>
      <w:r w:rsidR="003B215D" w:rsidRPr="00313C4B">
        <w:rPr>
          <w:i/>
          <w:iCs/>
          <w:lang w:eastAsia="x-none"/>
        </w:rPr>
        <w:t>SSB-MTC-AdditionalPCI</w:t>
      </w:r>
      <w:r w:rsidR="00F16E7B">
        <w:rPr>
          <w:lang w:eastAsia="x-none"/>
        </w:rPr>
        <w:t xml:space="preserve">, </w:t>
      </w:r>
      <w:r w:rsidR="00F16E7B" w:rsidRPr="002741CB">
        <w:rPr>
          <w:i/>
          <w:lang w:eastAsia="x-none"/>
        </w:rPr>
        <w:t>ControlResourceSet</w:t>
      </w:r>
      <w:r w:rsidR="00F16E7B">
        <w:rPr>
          <w:i/>
          <w:lang w:eastAsia="x-none"/>
        </w:rPr>
        <w:t>s</w:t>
      </w:r>
      <w:r w:rsidR="00F16E7B">
        <w:rPr>
          <w:lang w:eastAsia="x-none"/>
        </w:rPr>
        <w:t xml:space="preserve"> corresponding to different </w:t>
      </w:r>
      <w:r w:rsidR="00F16E7B">
        <w:rPr>
          <w:i/>
          <w:lang w:eastAsia="x-none"/>
        </w:rPr>
        <w:t>coresetPoolIndex</w:t>
      </w:r>
      <w:r w:rsidR="00F16E7B" w:rsidRPr="004B3323">
        <w:rPr>
          <w:lang w:eastAsia="x-none"/>
        </w:rPr>
        <w:t xml:space="preserve"> </w:t>
      </w:r>
      <w:r w:rsidR="00F16E7B">
        <w:rPr>
          <w:lang w:eastAsia="x-none"/>
        </w:rPr>
        <w:t xml:space="preserve">values may be associated with different physical cell IDs via activated TCI states of the </w:t>
      </w:r>
      <w:r w:rsidR="00F16E7B" w:rsidRPr="00AF03BC">
        <w:rPr>
          <w:i/>
          <w:iCs/>
          <w:lang w:eastAsia="x-none"/>
        </w:rPr>
        <w:t>ControlResourceSets</w:t>
      </w:r>
      <w:r w:rsidR="00F16E7B">
        <w:rPr>
          <w:lang w:eastAsia="x-none"/>
        </w:rPr>
        <w:t>,</w:t>
      </w:r>
      <w:r w:rsidR="00F16E7B" w:rsidRPr="00295246">
        <w:t xml:space="preserve"> </w:t>
      </w:r>
      <w:r w:rsidR="00F16E7B" w:rsidRPr="00295246">
        <w:rPr>
          <w:lang w:eastAsia="x-none"/>
        </w:rPr>
        <w:t xml:space="preserve">where </w:t>
      </w:r>
      <w:r w:rsidR="00F16E7B" w:rsidRPr="00295246">
        <w:rPr>
          <w:i/>
          <w:iCs/>
          <w:lang w:eastAsia="x-none"/>
        </w:rPr>
        <w:t>ControlResourceSets</w:t>
      </w:r>
      <w:r w:rsidR="00F16E7B" w:rsidRPr="00295246">
        <w:rPr>
          <w:lang w:eastAsia="x-none"/>
        </w:rPr>
        <w:t xml:space="preserve"> corresponding to one </w:t>
      </w:r>
      <w:r w:rsidR="00F16E7B" w:rsidRPr="00295246">
        <w:rPr>
          <w:i/>
          <w:iCs/>
          <w:lang w:eastAsia="x-none"/>
        </w:rPr>
        <w:t>coresetPoolIndex</w:t>
      </w:r>
      <w:r w:rsidR="00F16E7B" w:rsidRPr="00295246">
        <w:rPr>
          <w:lang w:eastAsia="x-none"/>
        </w:rPr>
        <w:t xml:space="preserve"> </w:t>
      </w:r>
      <w:r w:rsidR="00AA4D17">
        <w:rPr>
          <w:lang w:eastAsia="x-none"/>
        </w:rPr>
        <w:t>is</w:t>
      </w:r>
      <w:r w:rsidR="00F16E7B" w:rsidRPr="00295246">
        <w:rPr>
          <w:lang w:eastAsia="x-none"/>
        </w:rPr>
        <w:t xml:space="preserve"> associated with </w:t>
      </w:r>
      <w:r w:rsidR="00AA4D17">
        <w:rPr>
          <w:lang w:eastAsia="x-none"/>
        </w:rPr>
        <w:t>the serving cell</w:t>
      </w:r>
      <w:r w:rsidR="00F16E7B" w:rsidRPr="00295246">
        <w:rPr>
          <w:lang w:eastAsia="x-none"/>
        </w:rPr>
        <w:t xml:space="preserve"> physical cell ID and </w:t>
      </w:r>
      <w:r w:rsidR="00F16E7B" w:rsidRPr="00295246">
        <w:rPr>
          <w:i/>
          <w:iCs/>
          <w:lang w:eastAsia="x-none"/>
        </w:rPr>
        <w:t>ControlResourceSets</w:t>
      </w:r>
      <w:r w:rsidR="00F16E7B" w:rsidRPr="00295246">
        <w:rPr>
          <w:lang w:eastAsia="x-none"/>
        </w:rPr>
        <w:t xml:space="preserve"> corresponding to another </w:t>
      </w:r>
      <w:r w:rsidR="00F16E7B" w:rsidRPr="00295246">
        <w:rPr>
          <w:i/>
          <w:iCs/>
          <w:lang w:eastAsia="x-none"/>
        </w:rPr>
        <w:t>coresetPoolIndex</w:t>
      </w:r>
      <w:r w:rsidR="00F16E7B" w:rsidRPr="00295246">
        <w:rPr>
          <w:lang w:eastAsia="x-none"/>
        </w:rPr>
        <w:t xml:space="preserve"> can be associated with another physical cell ID.</w:t>
      </w:r>
      <w:r w:rsidR="00F16E7B">
        <w:rPr>
          <w:lang w:eastAsia="x-none"/>
        </w:rPr>
        <w:t xml:space="preserve">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w:t>
      </w:r>
      <w:r w:rsidRPr="004B3323">
        <w:lastRenderedPageBreak/>
        <w:t xml:space="preserve">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lastRenderedPageBreak/>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62111862"/>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621118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62111864"/>
      <w:bookmarkEnd w:id="126"/>
      <w:r w:rsidRPr="0048482F">
        <w:rPr>
          <w:color w:val="000000"/>
        </w:rPr>
        <w:lastRenderedPageBreak/>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62111865"/>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72726903"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72726904"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72726905"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72726906"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72726907"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38ECD839"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72726908"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72726909"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72726910"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72726911"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72726912"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72726913"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lastRenderedPageBreak/>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lastRenderedPageBreak/>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lastRenderedPageBreak/>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162111866"/>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 xml:space="preserve">SS/PBCH block and CORESET multiplexing </w:t>
            </w:r>
            <w:r>
              <w:rPr>
                <w:rFonts w:ascii="Arial" w:hAnsi="Arial" w:cs="Arial"/>
                <w:b/>
                <w:bCs/>
                <w:color w:val="000000"/>
              </w:rPr>
              <w:lastRenderedPageBreak/>
              <w:t>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lastRenderedPageBreak/>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900FE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w:t>
            </w:r>
            <w:r w:rsidR="000B2EC1" w:rsidRPr="00EC65EE">
              <w:rPr>
                <w:rFonts w:ascii="Arial" w:hAnsi="Arial" w:cs="Arial"/>
                <w:b/>
                <w:bCs/>
                <w:i/>
                <w:iCs/>
                <w:color w:val="000000"/>
              </w:rPr>
              <w:lastRenderedPageBreak/>
              <w:t>omainAllocationList</w:t>
            </w:r>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lastRenderedPageBreak/>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lastRenderedPageBreak/>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162111867"/>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lastRenderedPageBreak/>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162111868"/>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72726914"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72726915"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162111869"/>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72726916"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lastRenderedPageBreak/>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72726917"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72726918"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72726919"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72726920"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72726921"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72726922"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72726923"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72726924"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72726925"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72726926"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72726927"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72726928"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72726929"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72726930"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72726931"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72726932"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72726933"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72726934"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72726935"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72726936"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72726937"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72726938"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72726939"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72726940"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72726941" r:id="rId104"/>
        </w:object>
      </w:r>
      <w:r w:rsidRPr="0048482F">
        <w:rPr>
          <w:color w:val="000000"/>
        </w:rPr>
        <w:t>.</w:t>
      </w:r>
    </w:p>
    <w:p w14:paraId="414CF1D5" w14:textId="77777777" w:rsidR="00663D92" w:rsidRPr="001E3F9A" w:rsidRDefault="00663D92" w:rsidP="005E7333">
      <w:pPr>
        <w:pStyle w:val="Heading5"/>
      </w:pPr>
      <w:bookmarkStart w:id="193" w:name="_Toc162111870"/>
      <w:r w:rsidRPr="0048482F">
        <w:lastRenderedPageBreak/>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72726942"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72726943"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72726944"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72726945"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72726946"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72726947"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72726948"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72726949"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72726950"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72726951"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72726952"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16211187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72726953"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72726954"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72726955"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72726956"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72726957"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72726958"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72726959"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72726960"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72726961"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72726962"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lastRenderedPageBreak/>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72726963"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72726964" r:id="rId133"/>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72726965"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72726966"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72726967"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72726968"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72726969"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72726970"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72726971"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72726972"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72726973"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72726974"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72726975"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72726976"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72726977"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72726978"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72726979"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72726980"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72726981"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w:t>
      </w:r>
      <w:r w:rsidRPr="009D2734">
        <w:rPr>
          <w:color w:val="000000"/>
        </w:rPr>
        <w:lastRenderedPageBreak/>
        <w:t xml:space="preserve">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16211187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E31AD6"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lastRenderedPageBreak/>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E31AD6"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E31AD6"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162111873"/>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DF39EC9" w:rsidR="009D3C2A" w:rsidRPr="00E26C20" w:rsidRDefault="009D3C2A" w:rsidP="009D3C2A">
      <w:pPr>
        <w:spacing w:after="120" w:line="288" w:lineRule="auto"/>
        <w:jc w:val="both"/>
      </w:pPr>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and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lastRenderedPageBreak/>
        <w:t xml:space="preserve">elseif </w:t>
      </w:r>
      <w:r w:rsidRPr="000B37C9">
        <w:rPr>
          <w:rFonts w:eastAsia="MS Mincho"/>
        </w:rPr>
        <w:t xml:space="preserve">the higher layer parameter </w:t>
      </w:r>
      <w:r w:rsidRPr="000B37C9">
        <w:rPr>
          <w:rFonts w:eastAsia="MS Mincho"/>
          <w:i/>
        </w:rPr>
        <w:t>mcs-Table</w:t>
      </w:r>
      <w:r w:rsidRPr="000B37C9">
        <w:rPr>
          <w:rFonts w:eastAsia="MS Mincho"/>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2B9A3BAA" w14:textId="322E14BC" w:rsidR="00A9483A" w:rsidRDefault="009D3C2A" w:rsidP="009D3C2A">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lastRenderedPageBreak/>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lastRenderedPageBreak/>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162111874"/>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72726982"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72726983"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F6F0183" w:rsidR="000F693A" w:rsidRPr="00CF353E" w:rsidRDefault="000F693A" w:rsidP="00A560FF">
      <w:pPr>
        <w:pStyle w:val="B2"/>
        <w:rPr>
          <w:lang w:val="en-GB"/>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72726984"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72726985"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72726986"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72726987"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72726988"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w:t>
      </w:r>
      <w:r w:rsidRPr="0048482F">
        <w:rPr>
          <w:lang w:eastAsia="ko-KR"/>
        </w:rPr>
        <w:lastRenderedPageBreak/>
        <w:t>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72726989" r:id="rId168"/>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72726990" r:id="rId169"/>
        </w:object>
      </w:r>
      <w:r w:rsidRPr="0048482F">
        <w:rPr>
          <w:lang w:eastAsia="ko-KR"/>
        </w:rPr>
        <w:t xml:space="preserve"> is 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r w:rsidR="00CB4042" w:rsidRPr="007B1689">
        <w:rPr>
          <w:lang w:val="en-US" w:eastAsia="ko-KR"/>
        </w:rPr>
        <w:t xml:space="preserve">If the PDSCH is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r w:rsidR="00CF353E" w:rsidRPr="00B8153E">
        <w:rPr>
          <w:lang w:val="en-US" w:eastAsia="ko-KR"/>
        </w:rPr>
        <w:t xml:space="preserve">If the PDSCH is scheduled by PDCCH with a CRC scrambled by G-RNTI for </w:t>
      </w:r>
      <w:r w:rsidR="00CF353E">
        <w:rPr>
          <w:rFonts w:hint="eastAsia"/>
          <w:lang w:val="en-US" w:eastAsia="zh-CN"/>
        </w:rPr>
        <w:t>broadcast</w:t>
      </w:r>
      <w:r w:rsidR="00CF353E" w:rsidRPr="00B8153E">
        <w:rPr>
          <w:lang w:val="en-US" w:eastAsia="ko-KR"/>
        </w:rPr>
        <w:t xml:space="preserve"> or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pdsc</w:t>
      </w:r>
      <w:r w:rsidR="00CF353E">
        <w:rPr>
          <w:rFonts w:hint="eastAsia"/>
          <w:i/>
          <w:iCs/>
          <w:lang w:val="en-US" w:eastAsia="zh-CN"/>
        </w:rPr>
        <w:t>h</w:t>
      </w:r>
      <w:r w:rsidR="00CF353E" w:rsidRPr="00F10B4F">
        <w:rPr>
          <w:bCs/>
          <w:i/>
          <w:iCs/>
          <w:lang w:eastAsia="zh-CN"/>
        </w:rPr>
        <w:t>-</w:t>
      </w:r>
      <w:r w:rsidR="00CF353E" w:rsidRPr="00F10B4F">
        <w:rPr>
          <w:i/>
        </w:rPr>
        <w:t>ConfigBroadcast</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00CF353E" w:rsidRPr="00B8153E">
        <w:rPr>
          <w:i/>
        </w:rPr>
        <w:t>pdsch-</w:t>
      </w:r>
      <w:r w:rsidR="00CF353E" w:rsidRPr="00283ACF">
        <w:rPr>
          <w:i/>
        </w:rPr>
        <w:t xml:space="preserve"> </w:t>
      </w:r>
      <w:r w:rsidR="00CF353E" w:rsidRPr="00F10B4F">
        <w:rPr>
          <w:i/>
        </w:rPr>
        <w:t>ConfigBroadcast</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72726991"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72726992"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72726993"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72726994"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72726995"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72726996"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72726997"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72726998"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72726999"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72727000"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72727001"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72727002"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72727003"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72727004"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72727005"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72727006"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72727007"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72727008"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72727009"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72727010"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72727011"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72727012"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72727013"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72727014"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72727015"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72727016"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72727017"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72727018"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72727019"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72727020" r:id="rId220"/>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162111875"/>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lastRenderedPageBreak/>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16211187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w:t>
      </w:r>
      <w:r w:rsidR="00D61B89">
        <w:rPr>
          <w:lang w:val="en-US"/>
        </w:rPr>
        <w:lastRenderedPageBreak/>
        <w:t>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162111877"/>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lastRenderedPageBreak/>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2" w:name="_Hlk512445251"/>
      <w:r w:rsidR="004D3D21" w:rsidRPr="00F35584">
        <w:rPr>
          <w:i/>
        </w:rPr>
        <w:t>ZP-CSI-RS-Resource</w:t>
      </w:r>
      <w:bookmarkEnd w:id="272"/>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w:t>
      </w:r>
      <w:r w:rsidRPr="0069023C">
        <w:lastRenderedPageBreak/>
        <w:t xml:space="preserve">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16211187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lastRenderedPageBreak/>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05F30995" w:rsidR="003711FC" w:rsidRDefault="00DF2CB5" w:rsidP="003711FC">
      <w:pPr>
        <w:rPr>
          <w:lang w:eastAsia="zh-CN"/>
        </w:rPr>
      </w:pPr>
      <w:bookmarkStart w:id="285" w:name="_Hlk500953403"/>
      <w:bookmarkEnd w:id="283"/>
      <w:bookmarkEnd w:id="284"/>
      <w:r w:rsidRPr="00A44AE2">
        <w:rPr>
          <w:color w:val="000000" w:themeColor="text1"/>
        </w:rPr>
        <w:t xml:space="preserve">The UE can be configured with a list of up to </w:t>
      </w:r>
      <w:r>
        <w:rPr>
          <w:i/>
          <w:iCs/>
          <w:color w:val="000000" w:themeColor="text1"/>
        </w:rPr>
        <w:t>128</w:t>
      </w:r>
      <w:r w:rsidRPr="00A44AE2">
        <w:rPr>
          <w:color w:val="000000" w:themeColor="text1"/>
        </w:rPr>
        <w:t xml:space="preserve"> </w:t>
      </w:r>
      <w:r w:rsidR="003711FC">
        <w:rPr>
          <w:i/>
          <w:iCs/>
          <w:color w:val="000000" w:themeColor="text1"/>
        </w:rPr>
        <w:t>TCI</w:t>
      </w:r>
      <w:r w:rsidR="0034067E">
        <w:rPr>
          <w:i/>
          <w:iCs/>
          <w:color w:val="000000" w:themeColor="text1"/>
        </w:rPr>
        <w:t>-</w:t>
      </w:r>
      <w:r w:rsidR="003711FC">
        <w:rPr>
          <w:i/>
          <w:iCs/>
          <w:color w:val="000000" w:themeColor="text1"/>
        </w:rPr>
        <w:t>State</w:t>
      </w:r>
      <w:r w:rsidRPr="00A44AE2">
        <w:rPr>
          <w:i/>
          <w:iCs/>
          <w:color w:val="000000" w:themeColor="text1"/>
        </w:rPr>
        <w:t xml:space="preserve"> </w:t>
      </w:r>
      <w:r w:rsidRPr="00A44AE2">
        <w:rPr>
          <w:color w:val="000000" w:themeColor="text1"/>
        </w:rPr>
        <w:t>configurations</w:t>
      </w:r>
      <w:r>
        <w:rPr>
          <w:color w:val="000000"/>
        </w:rPr>
        <w:t xml:space="preserve">, within the </w:t>
      </w:r>
      <w:r w:rsidRPr="0048482F">
        <w:rPr>
          <w:color w:val="000000"/>
        </w:rPr>
        <w:t xml:space="preserve">higher layer </w:t>
      </w:r>
      <w:r>
        <w:rPr>
          <w:color w:val="000000"/>
        </w:rPr>
        <w:t xml:space="preserve">parameter </w:t>
      </w:r>
      <w:bookmarkStart w:id="286" w:name="_Hlk111110645"/>
      <w:r w:rsidR="00DB6A74" w:rsidRPr="0062042B">
        <w:rPr>
          <w:i/>
          <w:iCs/>
          <w:color w:val="000000"/>
        </w:rPr>
        <w:t>dl-OrJointTCI</w:t>
      </w:r>
      <w:r w:rsidR="00DB6A74">
        <w:rPr>
          <w:i/>
          <w:iCs/>
          <w:color w:val="000000"/>
        </w:rPr>
        <w:t>-</w:t>
      </w:r>
      <w:r w:rsidR="00DB6A74" w:rsidRPr="0062042B">
        <w:rPr>
          <w:i/>
          <w:iCs/>
          <w:color w:val="000000"/>
        </w:rPr>
        <w:t>StateList</w:t>
      </w:r>
      <w:r w:rsidR="003B215D">
        <w:rPr>
          <w:color w:val="000000"/>
        </w:rPr>
        <w:t xml:space="preserve"> </w:t>
      </w:r>
      <w:bookmarkEnd w:id="286"/>
      <w:r w:rsidR="003B215D">
        <w:rPr>
          <w:color w:val="000000"/>
        </w:rPr>
        <w:t>in</w:t>
      </w:r>
      <w:r w:rsidR="003B215D" w:rsidRPr="00F35584">
        <w:rPr>
          <w:i/>
        </w:rPr>
        <w:t xml:space="preserve"> </w:t>
      </w:r>
      <w:r w:rsidRPr="00F35584">
        <w:rPr>
          <w:i/>
        </w:rPr>
        <w:t>PDSCH-Config</w:t>
      </w:r>
      <w:r w:rsidRPr="00A44AE2">
        <w:rPr>
          <w:color w:val="000000" w:themeColor="text1"/>
        </w:rPr>
        <w:t xml:space="preserve"> </w:t>
      </w:r>
      <w:r>
        <w:rPr>
          <w:color w:val="000000" w:themeColor="text1"/>
        </w:rPr>
        <w:t xml:space="preserve">for providing a reference signal for the </w:t>
      </w:r>
      <w:r w:rsidR="003711FC">
        <w:rPr>
          <w:color w:val="000000" w:themeColor="text1"/>
        </w:rPr>
        <w:t>quasi co-location</w:t>
      </w:r>
      <w:r>
        <w:rPr>
          <w:color w:val="000000" w:themeColor="text1"/>
        </w:rPr>
        <w:t xml:space="preserve"> for</w:t>
      </w:r>
      <w:r w:rsidRPr="00A44AE2">
        <w:rPr>
          <w:color w:val="000000" w:themeColor="text1"/>
        </w:rPr>
        <w:t xml:space="preserve"> </w:t>
      </w:r>
      <w:r>
        <w:rPr>
          <w:color w:val="000000" w:themeColor="text1"/>
        </w:rPr>
        <w:t xml:space="preserve">DM-RS of </w:t>
      </w:r>
      <w:r w:rsidRPr="00A44AE2">
        <w:rPr>
          <w:color w:val="000000" w:themeColor="text1"/>
        </w:rPr>
        <w:t>PDSCH</w:t>
      </w:r>
      <w:r>
        <w:rPr>
          <w:color w:val="000000" w:themeColor="text1"/>
        </w:rPr>
        <w:t xml:space="preserve"> and DM-RS of PDCCH</w:t>
      </w:r>
      <w:r w:rsidRPr="00A44AE2">
        <w:rPr>
          <w:color w:val="000000" w:themeColor="text1"/>
        </w:rPr>
        <w:t xml:space="preserve"> in a </w:t>
      </w:r>
      <w:r w:rsidR="0034067E">
        <w:rPr>
          <w:color w:val="000000" w:themeColor="text1"/>
        </w:rPr>
        <w:t>BWP/</w:t>
      </w:r>
      <w:r w:rsidRPr="00A44AE2">
        <w:rPr>
          <w:color w:val="000000" w:themeColor="text1"/>
        </w:rPr>
        <w:t>CC</w:t>
      </w:r>
      <w:r>
        <w:rPr>
          <w:color w:val="000000" w:themeColor="text1"/>
        </w:rPr>
        <w:t xml:space="preserve">, </w:t>
      </w:r>
      <w:r w:rsidR="003711FC">
        <w:rPr>
          <w:color w:val="000000" w:themeColor="text1"/>
        </w:rPr>
        <w:t xml:space="preserve">for </w:t>
      </w:r>
      <w:r>
        <w:rPr>
          <w:color w:val="000000" w:themeColor="text1"/>
        </w:rPr>
        <w:t>CSI-RS,</w:t>
      </w:r>
      <w:r w:rsidRPr="00A44AE2">
        <w:rPr>
          <w:color w:val="000000" w:themeColor="text1"/>
        </w:rPr>
        <w:t xml:space="preserve"> and to provide a reference, if applicable, for determining UL TX spatial filter for dynamic-grant and configured-grant based PUSCH </w:t>
      </w:r>
      <w:r>
        <w:rPr>
          <w:color w:val="000000" w:themeColor="text1"/>
        </w:rPr>
        <w:t xml:space="preserve">and PUCCH resource </w:t>
      </w:r>
      <w:r w:rsidRPr="00A44AE2">
        <w:rPr>
          <w:color w:val="000000" w:themeColor="text1"/>
        </w:rPr>
        <w:t xml:space="preserve">in a </w:t>
      </w:r>
      <w:r w:rsidR="0034067E">
        <w:rPr>
          <w:color w:val="000000" w:themeColor="text1"/>
        </w:rPr>
        <w:t>BWP/</w:t>
      </w:r>
      <w:r w:rsidRPr="00A44AE2">
        <w:rPr>
          <w:color w:val="000000" w:themeColor="text1"/>
        </w:rPr>
        <w:t>CC</w:t>
      </w:r>
      <w:r>
        <w:rPr>
          <w:color w:val="000000" w:themeColor="text1"/>
        </w:rPr>
        <w:t>,</w:t>
      </w:r>
      <w:r w:rsidRPr="00A44AE2">
        <w:rPr>
          <w:color w:val="000000" w:themeColor="text1"/>
        </w:rPr>
        <w:t xml:space="preserve"> </w:t>
      </w:r>
      <w:r>
        <w:rPr>
          <w:color w:val="000000" w:themeColor="text1"/>
        </w:rPr>
        <w:t xml:space="preserve">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10491B6"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51918">
        <w:rPr>
          <w:i/>
          <w:iCs/>
          <w:color w:val="000000" w:themeColor="text1"/>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6D8F863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lastRenderedPageBreak/>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0003475E"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5B17A187"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with</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Pr="00E51918">
        <w:rPr>
          <w:color w:val="000000" w:themeColor="text1"/>
          <w:lang w:eastAsia="zh-CN"/>
        </w:rPr>
        <w:t>or</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7F69707E"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the configured TCI state for DM-RS of PDSCH and DM-RS of PDCCH, and the CSI -RS applying the </w:t>
      </w:r>
      <w:r w:rsidRPr="00E51918">
        <w:rPr>
          <w:color w:val="000000" w:themeColor="text1"/>
        </w:rPr>
        <w:t xml:space="preserve">indicated TCI state. </w:t>
      </w:r>
    </w:p>
    <w:p w14:paraId="53DD9954" w14:textId="4CA468DE"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with </w:t>
      </w:r>
      <w:r w:rsidRPr="00E51918">
        <w:rPr>
          <w:color w:val="000000" w:themeColor="text1"/>
          <w:lang w:eastAsia="zh-TW"/>
        </w:rPr>
        <w:t xml:space="preserve">a single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or</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6177BC" w:rsidRPr="00E57602">
        <w:rPr>
          <w:color w:val="000000"/>
        </w:rPr>
        <w:t xml:space="preserve">with </w:t>
      </w:r>
      <w:r w:rsidR="000350E2" w:rsidRPr="000350E2">
        <w:rPr>
          <w:rStyle w:val="Emphasis"/>
          <w:i w:val="0"/>
          <w:iCs w:val="0"/>
          <w:color w:val="000000" w:themeColor="text1"/>
          <w:lang w:eastAsia="zh-CN"/>
        </w:rPr>
        <w:t>a single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that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the configured 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7CEFBA5E"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4199BDB" w:rsidR="00E15FD3" w:rsidRPr="007D2675" w:rsidRDefault="007D2675" w:rsidP="00E15FD3">
      <w:pPr>
        <w:rPr>
          <w:lang w:eastAsia="x-none"/>
        </w:rPr>
      </w:pPr>
      <w:r>
        <w:rPr>
          <w:lang w:eastAsia="x-none"/>
        </w:rPr>
        <w:t xml:space="preserve">If the UE is configured with </w:t>
      </w:r>
      <w:r w:rsidR="00D13DC9" w:rsidRPr="00BC027F">
        <w:rPr>
          <w:i/>
          <w:iCs/>
          <w:color w:val="000000" w:themeColor="text1"/>
          <w:lang w:eastAsia="zh-CN"/>
        </w:rPr>
        <w:t>SSB-MTC-AddtionalPCI</w:t>
      </w:r>
      <w:r>
        <w:rPr>
          <w:lang w:eastAsia="x-none"/>
        </w:rPr>
        <w:t xml:space="preserve"> and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lastRenderedPageBreak/>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5C7AA6BE" w:rsidR="007D2675" w:rsidRPr="007D2675" w:rsidRDefault="007D2675" w:rsidP="007D2675">
      <w:pPr>
        <w:rPr>
          <w:sz w:val="22"/>
          <w:szCs w:val="22"/>
          <w:lang w:val="en-US" w:eastAsia="zh-CN"/>
        </w:rPr>
      </w:pPr>
      <w:r>
        <w:t xml:space="preserve">For PDSCH scheduled by DCI format 1_0, 1_1, 1_2,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w:t>
      </w:r>
      <w:r w:rsidRPr="0048482F">
        <w:rPr>
          <w:color w:val="000000"/>
        </w:rPr>
        <w:lastRenderedPageBreak/>
        <w:t xml:space="preserve">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335E5BC6"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two TCI states in the activation command and the CORESET with the lowest 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w:t>
      </w:r>
      <w:r w:rsidR="000350E2" w:rsidRPr="008F42D7">
        <w:lastRenderedPageBreak/>
        <w:t>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1A3E2A38" w14:textId="22EFC982"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SRS-spatialRelationInfo</w:t>
      </w:r>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r w:rsidRPr="008259D3">
        <w:rPr>
          <w:rFonts w:eastAsia="MS Mincho"/>
          <w:i/>
          <w:iCs/>
          <w:lang w:val="en-GB" w:eastAsia="ja-JP"/>
        </w:rPr>
        <w:t>referenceSignal</w:t>
      </w:r>
      <w:r w:rsidRPr="008259D3">
        <w:rPr>
          <w:rFonts w:eastAsia="MS Mincho"/>
          <w:lang w:val="en-GB" w:eastAsia="ja-JP"/>
        </w:rPr>
        <w:t xml:space="preserve"> in the corresponding </w:t>
      </w:r>
      <w:r w:rsidRPr="008259D3">
        <w:rPr>
          <w:rFonts w:eastAsia="MS Mincho"/>
          <w:i/>
          <w:iCs/>
          <w:lang w:val="en-GB"/>
        </w:rPr>
        <w:t>SRS-spatialRelationInfo</w:t>
      </w:r>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lastRenderedPageBreak/>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lastRenderedPageBreak/>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162111879"/>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162111880"/>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 xml:space="preserve">This also applies to the case when CSI-RS </w:t>
      </w:r>
      <w:r w:rsidRPr="003F3312">
        <w:rPr>
          <w:rFonts w:eastAsia="MS Mincho"/>
          <w:color w:val="000000"/>
        </w:rPr>
        <w:lastRenderedPageBreak/>
        <w:t>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162111881"/>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lastRenderedPageBreak/>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72727021"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72727022"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72727023"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72727024"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72727025"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72727026"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72727027"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72727028"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72727029"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72727030"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72727031"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72727032"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72727033"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72727034"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lastRenderedPageBreak/>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72727035"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72727036"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72727037"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72727038"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72727039"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72727040"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72727041"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72727042"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72727043"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72727044"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72727045"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72727046"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72727047"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72727048"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C13812">
      <w:pPr>
        <w:pStyle w:val="Heading5"/>
      </w:pPr>
      <w:bookmarkStart w:id="333" w:name="_Toc162111882"/>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bookmarkEnd w:id="333"/>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lastRenderedPageBreak/>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4" w:name="_Toc11352100"/>
      <w:bookmarkStart w:id="335" w:name="_Toc20317990"/>
      <w:bookmarkStart w:id="336" w:name="_Toc27299888"/>
      <w:bookmarkStart w:id="337" w:name="_Toc29673153"/>
      <w:bookmarkStart w:id="338" w:name="_Toc29673294"/>
      <w:bookmarkStart w:id="339" w:name="_Toc29674287"/>
      <w:bookmarkStart w:id="340" w:name="_Toc36645517"/>
      <w:bookmarkStart w:id="341" w:name="_Toc45810562"/>
      <w:bookmarkStart w:id="342" w:name="_Toc162111883"/>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4"/>
      <w:bookmarkEnd w:id="335"/>
      <w:bookmarkEnd w:id="336"/>
      <w:bookmarkEnd w:id="337"/>
      <w:bookmarkEnd w:id="338"/>
      <w:bookmarkEnd w:id="339"/>
      <w:bookmarkEnd w:id="340"/>
      <w:bookmarkEnd w:id="341"/>
      <w:bookmarkEnd w:id="342"/>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3" w:name="_Toc11352101"/>
      <w:bookmarkStart w:id="344" w:name="_Toc20317991"/>
      <w:bookmarkStart w:id="345" w:name="_Toc27299889"/>
      <w:bookmarkStart w:id="346" w:name="_Toc29673154"/>
      <w:bookmarkStart w:id="347" w:name="_Toc29673295"/>
      <w:bookmarkStart w:id="348" w:name="_Toc29674288"/>
      <w:bookmarkStart w:id="349" w:name="_Toc36645518"/>
      <w:bookmarkStart w:id="350" w:name="_Toc45810563"/>
      <w:bookmarkStart w:id="351" w:name="_Toc162111884"/>
      <w:bookmarkEnd w:id="315"/>
      <w:r w:rsidRPr="0048482F">
        <w:rPr>
          <w:color w:val="000000"/>
        </w:rPr>
        <w:t>5.1.6.1.</w:t>
      </w:r>
      <w:r>
        <w:rPr>
          <w:color w:val="000000"/>
        </w:rPr>
        <w:t>3</w:t>
      </w:r>
      <w:r w:rsidRPr="0048482F">
        <w:rPr>
          <w:color w:val="000000"/>
        </w:rPr>
        <w:tab/>
        <w:t xml:space="preserve">CSI-RS for </w:t>
      </w:r>
      <w:r>
        <w:rPr>
          <w:color w:val="000000"/>
        </w:rPr>
        <w:t>mobility</w:t>
      </w:r>
      <w:bookmarkEnd w:id="343"/>
      <w:bookmarkEnd w:id="344"/>
      <w:bookmarkEnd w:id="345"/>
      <w:bookmarkEnd w:id="346"/>
      <w:bookmarkEnd w:id="347"/>
      <w:bookmarkEnd w:id="348"/>
      <w:bookmarkEnd w:id="349"/>
      <w:bookmarkEnd w:id="350"/>
      <w:bookmarkEnd w:id="351"/>
    </w:p>
    <w:p w14:paraId="5529518A" w14:textId="77777777" w:rsidR="00836E12" w:rsidRDefault="00836E12" w:rsidP="00836E12">
      <w:bookmarkStart w:id="352"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3"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3"/>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4" w:name="_Toc11352102"/>
      <w:bookmarkStart w:id="355" w:name="_Toc20317992"/>
      <w:bookmarkStart w:id="356" w:name="_Toc27299890"/>
      <w:bookmarkStart w:id="357" w:name="_Toc29673155"/>
      <w:bookmarkStart w:id="358" w:name="_Toc29673296"/>
      <w:bookmarkStart w:id="359" w:name="_Toc29674289"/>
      <w:bookmarkStart w:id="360" w:name="_Toc36645519"/>
      <w:bookmarkStart w:id="361" w:name="_Toc45810564"/>
      <w:bookmarkStart w:id="362" w:name="_Toc162111885"/>
      <w:bookmarkEnd w:id="352"/>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4"/>
      <w:bookmarkEnd w:id="355"/>
      <w:bookmarkEnd w:id="356"/>
      <w:bookmarkEnd w:id="357"/>
      <w:bookmarkEnd w:id="358"/>
      <w:bookmarkEnd w:id="359"/>
      <w:bookmarkEnd w:id="360"/>
      <w:bookmarkEnd w:id="361"/>
      <w:bookmarkEnd w:id="362"/>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3"/>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4"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5"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7" w:name="_Toc11352103"/>
      <w:bookmarkStart w:id="368" w:name="_Toc20317993"/>
      <w:bookmarkStart w:id="369" w:name="_Toc27299891"/>
      <w:bookmarkStart w:id="370" w:name="_Toc29673156"/>
      <w:bookmarkStart w:id="371" w:name="_Toc29673297"/>
      <w:bookmarkStart w:id="372" w:name="_Toc29674290"/>
      <w:bookmarkStart w:id="373" w:name="_Toc36645520"/>
      <w:bookmarkStart w:id="374" w:name="_Toc45810565"/>
      <w:bookmarkStart w:id="375" w:name="_Toc162111886"/>
      <w:bookmarkEnd w:id="365"/>
      <w:bookmarkEnd w:id="36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7"/>
      <w:bookmarkEnd w:id="368"/>
      <w:bookmarkEnd w:id="369"/>
      <w:bookmarkEnd w:id="370"/>
      <w:bookmarkEnd w:id="371"/>
      <w:bookmarkEnd w:id="372"/>
      <w:bookmarkEnd w:id="373"/>
      <w:bookmarkEnd w:id="374"/>
      <w:bookmarkEnd w:id="375"/>
    </w:p>
    <w:p w14:paraId="420E1FE4" w14:textId="6C302F64" w:rsidR="00232CFA" w:rsidRPr="0043522C" w:rsidRDefault="00232CFA" w:rsidP="00232CFA">
      <w:pPr>
        <w:rPr>
          <w:lang w:val="en-US" w:eastAsia="zh-CN"/>
        </w:rPr>
      </w:pPr>
      <w:bookmarkStart w:id="376" w:name="_Hlk497901566"/>
      <w:bookmarkStart w:id="377"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8" w:name="_Hlk500844944"/>
      <w:r w:rsidRPr="0048482F">
        <w:rPr>
          <w:color w:val="000000"/>
        </w:rPr>
        <w:t xml:space="preserve">If a UE is configured with the higher layer parameter </w:t>
      </w:r>
      <w:bookmarkStart w:id="379"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9"/>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6"/>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77"/>
    <w:bookmarkEnd w:id="378"/>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80"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72727049"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72727050"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72727051"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72727052"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80"/>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72727053"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72727054"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72727055"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1" w:name="_Hlk497901610"/>
      <w:bookmarkStart w:id="382"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1"/>
    <w:bookmarkEnd w:id="382"/>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3"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4" w:name="_Hlk498351071"/>
      <w:bookmarkEnd w:id="383"/>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5"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5"/>
    </w:p>
    <w:p w14:paraId="2149579F" w14:textId="77777777" w:rsidR="002924B1" w:rsidRDefault="002924B1" w:rsidP="002924B1">
      <w:pPr>
        <w:pStyle w:val="Heading4"/>
        <w:rPr>
          <w:color w:val="000000"/>
        </w:rPr>
      </w:pPr>
      <w:bookmarkStart w:id="386" w:name="_Toc29673157"/>
      <w:bookmarkStart w:id="387" w:name="_Toc29673298"/>
      <w:bookmarkStart w:id="388" w:name="_Toc29674291"/>
      <w:bookmarkStart w:id="389" w:name="_Toc36645521"/>
      <w:bookmarkStart w:id="390" w:name="_Toc45810566"/>
      <w:bookmarkStart w:id="391" w:name="_Toc162111887"/>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6"/>
      <w:bookmarkEnd w:id="387"/>
      <w:bookmarkEnd w:id="388"/>
      <w:bookmarkEnd w:id="389"/>
      <w:bookmarkEnd w:id="390"/>
      <w:bookmarkEnd w:id="391"/>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2" w:name="_Toc29673158"/>
      <w:bookmarkStart w:id="393" w:name="_Toc29673299"/>
      <w:bookmarkStart w:id="394" w:name="_Toc29674292"/>
      <w:bookmarkStart w:id="395" w:name="_Toc36645522"/>
      <w:bookmarkStart w:id="396" w:name="_Toc45810567"/>
      <w:bookmarkStart w:id="397" w:name="_Toc162111888"/>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2"/>
      <w:bookmarkEnd w:id="393"/>
      <w:bookmarkEnd w:id="394"/>
      <w:bookmarkEnd w:id="395"/>
      <w:bookmarkEnd w:id="396"/>
      <w:bookmarkEnd w:id="397"/>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8" w:name="_Hlk39646216"/>
      <w:r w:rsidRPr="001B4F44">
        <w:rPr>
          <w:i/>
          <w:iCs/>
          <w:snapToGrid w:val="0"/>
        </w:rPr>
        <w:t>dl-PRS-SubcarrierSpacing</w:t>
      </w:r>
      <w:bookmarkEnd w:id="398"/>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9"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9"/>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00"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1" w:name="_Toc11352104"/>
      <w:bookmarkStart w:id="402" w:name="_Toc20317994"/>
      <w:bookmarkStart w:id="403" w:name="_Toc27299892"/>
      <w:bookmarkStart w:id="404" w:name="_Toc29673159"/>
      <w:bookmarkStart w:id="405" w:name="_Toc29673300"/>
      <w:bookmarkStart w:id="406" w:name="_Toc29674293"/>
      <w:bookmarkStart w:id="407" w:name="_Toc36645523"/>
      <w:bookmarkStart w:id="408" w:name="_Toc45810568"/>
      <w:bookmarkStart w:id="409" w:name="_Toc162111889"/>
      <w:bookmarkEnd w:id="384"/>
      <w:bookmarkEnd w:id="400"/>
      <w:r w:rsidRPr="00461D6C">
        <w:rPr>
          <w:rFonts w:eastAsia="Malgun Gothic"/>
        </w:rPr>
        <w:t>5.1.7</w:t>
      </w:r>
      <w:r w:rsidRPr="00461D6C">
        <w:rPr>
          <w:rFonts w:eastAsia="Malgun Gothic"/>
        </w:rPr>
        <w:tab/>
        <w:t>Code block group based PDSCH transmission</w:t>
      </w:r>
      <w:bookmarkEnd w:id="401"/>
      <w:bookmarkEnd w:id="402"/>
      <w:bookmarkEnd w:id="403"/>
      <w:bookmarkEnd w:id="404"/>
      <w:bookmarkEnd w:id="405"/>
      <w:bookmarkEnd w:id="406"/>
      <w:bookmarkEnd w:id="407"/>
      <w:bookmarkEnd w:id="408"/>
      <w:bookmarkEnd w:id="409"/>
    </w:p>
    <w:p w14:paraId="1205EC52" w14:textId="77777777" w:rsidR="00157E4F" w:rsidRDefault="00157E4F" w:rsidP="00157E4F">
      <w:pPr>
        <w:pStyle w:val="Heading4"/>
        <w:rPr>
          <w:rFonts w:eastAsia="Malgun Gothic"/>
        </w:rPr>
      </w:pPr>
      <w:bookmarkStart w:id="410" w:name="_Toc11352105"/>
      <w:bookmarkStart w:id="411" w:name="_Toc20317995"/>
      <w:bookmarkStart w:id="412" w:name="_Toc27299893"/>
      <w:bookmarkStart w:id="413" w:name="_Toc29673160"/>
      <w:bookmarkStart w:id="414" w:name="_Toc29673301"/>
      <w:bookmarkStart w:id="415" w:name="_Toc29674294"/>
      <w:bookmarkStart w:id="416" w:name="_Toc36645524"/>
      <w:bookmarkStart w:id="417" w:name="_Toc45810569"/>
      <w:bookmarkStart w:id="418" w:name="_Toc162111890"/>
      <w:r w:rsidRPr="00461D6C">
        <w:rPr>
          <w:rFonts w:eastAsia="Malgun Gothic"/>
        </w:rPr>
        <w:t>5.1.7.1</w:t>
      </w:r>
      <w:r w:rsidRPr="00461D6C">
        <w:rPr>
          <w:rFonts w:eastAsia="Malgun Gothic"/>
        </w:rPr>
        <w:tab/>
        <w:t>UE procedure for grouping of code blocks to code block groups</w:t>
      </w:r>
      <w:bookmarkEnd w:id="410"/>
      <w:bookmarkEnd w:id="411"/>
      <w:bookmarkEnd w:id="412"/>
      <w:bookmarkEnd w:id="413"/>
      <w:bookmarkEnd w:id="414"/>
      <w:bookmarkEnd w:id="415"/>
      <w:bookmarkEnd w:id="416"/>
      <w:bookmarkEnd w:id="417"/>
      <w:bookmarkEnd w:id="418"/>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72727056"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72727057"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72727058"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72727059"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72727060"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72727061"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72727062"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72727063"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72727064" r:id="rId291"/>
        </w:object>
      </w:r>
      <w:r>
        <w:rPr>
          <w:rFonts w:eastAsia="Malgun Gothic"/>
        </w:rPr>
        <w:t>.</w:t>
      </w:r>
    </w:p>
    <w:p w14:paraId="626445D8" w14:textId="77777777" w:rsidR="00157E4F" w:rsidRPr="00461D6C" w:rsidRDefault="00157E4F" w:rsidP="00157E4F">
      <w:pPr>
        <w:pStyle w:val="Heading4"/>
        <w:rPr>
          <w:rFonts w:eastAsia="Malgun Gothic"/>
        </w:rPr>
      </w:pPr>
      <w:bookmarkStart w:id="419" w:name="_Toc11352106"/>
      <w:bookmarkStart w:id="420" w:name="_Toc20317996"/>
      <w:bookmarkStart w:id="421" w:name="_Toc27299894"/>
      <w:bookmarkStart w:id="422" w:name="_Toc29673161"/>
      <w:bookmarkStart w:id="423" w:name="_Toc29673302"/>
      <w:bookmarkStart w:id="424" w:name="_Toc29674295"/>
      <w:bookmarkStart w:id="425" w:name="_Toc36645525"/>
      <w:bookmarkStart w:id="426" w:name="_Toc45810570"/>
      <w:bookmarkStart w:id="427" w:name="_Toc162111891"/>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9"/>
      <w:bookmarkEnd w:id="420"/>
      <w:bookmarkEnd w:id="421"/>
      <w:bookmarkEnd w:id="422"/>
      <w:bookmarkEnd w:id="423"/>
      <w:bookmarkEnd w:id="424"/>
      <w:bookmarkEnd w:id="425"/>
      <w:bookmarkEnd w:id="426"/>
      <w:bookmarkEnd w:id="427"/>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8" w:name="_Hlk493884850"/>
      <w:r w:rsidR="00961AC5" w:rsidRPr="0030297F">
        <w:rPr>
          <w:i/>
          <w:iCs/>
          <w:lang w:eastAsia="zh-CN"/>
        </w:rPr>
        <w:t>PDSCH-CodeBlockGroupTransmission</w:t>
      </w:r>
      <w:bookmarkEnd w:id="428"/>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9" w:name="_Toc11352107"/>
      <w:bookmarkStart w:id="430" w:name="_Toc20317997"/>
      <w:bookmarkStart w:id="431" w:name="_Toc27299895"/>
      <w:bookmarkStart w:id="432" w:name="_Toc29673162"/>
      <w:bookmarkStart w:id="433" w:name="_Toc29673303"/>
      <w:bookmarkStart w:id="434" w:name="_Toc29674296"/>
      <w:bookmarkStart w:id="435" w:name="_Toc36645526"/>
      <w:bookmarkStart w:id="436" w:name="_Toc45810571"/>
      <w:bookmarkStart w:id="437" w:name="_Toc162111892"/>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9"/>
      <w:bookmarkEnd w:id="430"/>
      <w:bookmarkEnd w:id="431"/>
      <w:bookmarkEnd w:id="432"/>
      <w:bookmarkEnd w:id="433"/>
      <w:bookmarkEnd w:id="434"/>
      <w:bookmarkEnd w:id="435"/>
      <w:bookmarkEnd w:id="436"/>
      <w:bookmarkEnd w:id="437"/>
    </w:p>
    <w:p w14:paraId="7FF98367" w14:textId="77777777" w:rsidR="004858AB" w:rsidRPr="0048482F" w:rsidRDefault="004858AB" w:rsidP="005B7929">
      <w:pPr>
        <w:pStyle w:val="Heading3"/>
        <w:rPr>
          <w:color w:val="000000"/>
          <w:lang w:val="en-US"/>
        </w:rPr>
      </w:pPr>
      <w:bookmarkStart w:id="438" w:name="_Toc11352108"/>
      <w:bookmarkStart w:id="439" w:name="_Toc20317998"/>
      <w:bookmarkStart w:id="440" w:name="_Toc27299896"/>
      <w:bookmarkStart w:id="441" w:name="_Toc29673163"/>
      <w:bookmarkStart w:id="442" w:name="_Toc29673304"/>
      <w:bookmarkStart w:id="443" w:name="_Toc29674297"/>
      <w:bookmarkStart w:id="444" w:name="_Toc36645527"/>
      <w:bookmarkStart w:id="445" w:name="_Toc45810572"/>
      <w:bookmarkStart w:id="446" w:name="_Toc162111893"/>
      <w:r w:rsidRPr="0048482F">
        <w:rPr>
          <w:color w:val="000000"/>
          <w:lang w:val="en-US"/>
        </w:rPr>
        <w:t>5.2.1</w:t>
      </w:r>
      <w:r w:rsidRPr="0048482F">
        <w:rPr>
          <w:color w:val="000000"/>
          <w:lang w:val="en-US"/>
        </w:rPr>
        <w:tab/>
        <w:t>Channel state information framework</w:t>
      </w:r>
      <w:bookmarkEnd w:id="438"/>
      <w:bookmarkEnd w:id="439"/>
      <w:bookmarkEnd w:id="440"/>
      <w:bookmarkEnd w:id="441"/>
      <w:bookmarkEnd w:id="442"/>
      <w:bookmarkEnd w:id="443"/>
      <w:bookmarkEnd w:id="444"/>
      <w:bookmarkEnd w:id="445"/>
      <w:bookmarkEnd w:id="446"/>
    </w:p>
    <w:p w14:paraId="3178E782" w14:textId="20672DC4" w:rsidR="00143151" w:rsidRPr="00C104EC" w:rsidRDefault="00143151" w:rsidP="00143151">
      <w:bookmarkStart w:id="447"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7"/>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8" w:name="_Toc11352109"/>
      <w:bookmarkStart w:id="449" w:name="_Toc20317999"/>
      <w:bookmarkStart w:id="450" w:name="_Toc27299897"/>
      <w:bookmarkStart w:id="451" w:name="_Toc29673164"/>
      <w:bookmarkStart w:id="452" w:name="_Toc29673305"/>
      <w:bookmarkStart w:id="453" w:name="_Toc29674298"/>
      <w:bookmarkStart w:id="454" w:name="_Toc36645528"/>
      <w:bookmarkStart w:id="455" w:name="_Toc45810573"/>
      <w:bookmarkStart w:id="456" w:name="_Toc162111894"/>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8"/>
      <w:bookmarkEnd w:id="449"/>
      <w:bookmarkEnd w:id="450"/>
      <w:bookmarkEnd w:id="451"/>
      <w:bookmarkEnd w:id="452"/>
      <w:bookmarkEnd w:id="453"/>
      <w:bookmarkEnd w:id="454"/>
      <w:bookmarkEnd w:id="455"/>
      <w:bookmarkEnd w:id="456"/>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7" w:name="_Toc11352110"/>
      <w:bookmarkStart w:id="458" w:name="_Toc20318000"/>
      <w:bookmarkStart w:id="459" w:name="_Toc27299898"/>
      <w:bookmarkStart w:id="460" w:name="_Toc29673165"/>
      <w:bookmarkStart w:id="461" w:name="_Toc29673306"/>
      <w:bookmarkStart w:id="462" w:name="_Toc29674299"/>
      <w:bookmarkStart w:id="463" w:name="_Toc36645529"/>
      <w:bookmarkStart w:id="464" w:name="_Toc45810574"/>
      <w:bookmarkStart w:id="465" w:name="_Toc162111895"/>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7"/>
      <w:bookmarkEnd w:id="458"/>
      <w:bookmarkEnd w:id="459"/>
      <w:bookmarkEnd w:id="460"/>
      <w:bookmarkEnd w:id="461"/>
      <w:bookmarkEnd w:id="462"/>
      <w:bookmarkEnd w:id="463"/>
      <w:bookmarkEnd w:id="464"/>
      <w:bookmarkEnd w:id="465"/>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66"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66"/>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7"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8" w:name="_Toc11352111"/>
      <w:bookmarkStart w:id="469" w:name="_Toc20318001"/>
      <w:bookmarkStart w:id="470" w:name="_Toc27299899"/>
      <w:bookmarkStart w:id="471" w:name="_Toc29673166"/>
      <w:bookmarkStart w:id="472" w:name="_Toc29673307"/>
      <w:bookmarkStart w:id="473" w:name="_Toc29674300"/>
      <w:bookmarkStart w:id="474" w:name="_Toc36645530"/>
      <w:bookmarkStart w:id="475" w:name="_Toc45810575"/>
      <w:bookmarkStart w:id="476" w:name="_Toc162111896"/>
      <w:bookmarkEnd w:id="467"/>
      <w:r w:rsidRPr="0048482F">
        <w:rPr>
          <w:color w:val="000000"/>
        </w:rPr>
        <w:t>5.2.1.3</w:t>
      </w:r>
      <w:r w:rsidR="00FB0682" w:rsidRPr="0048482F">
        <w:rPr>
          <w:color w:val="000000"/>
        </w:rPr>
        <w:tab/>
      </w:r>
      <w:r w:rsidR="00157E4F">
        <w:rPr>
          <w:color w:val="000000"/>
        </w:rPr>
        <w:t>(void)</w:t>
      </w:r>
      <w:bookmarkEnd w:id="468"/>
      <w:bookmarkEnd w:id="469"/>
      <w:bookmarkEnd w:id="470"/>
      <w:bookmarkEnd w:id="471"/>
      <w:bookmarkEnd w:id="472"/>
      <w:bookmarkEnd w:id="473"/>
      <w:bookmarkEnd w:id="474"/>
      <w:bookmarkEnd w:id="475"/>
      <w:bookmarkEnd w:id="476"/>
    </w:p>
    <w:p w14:paraId="2C6FB53A" w14:textId="77777777" w:rsidR="004858AB" w:rsidRPr="0048482F" w:rsidRDefault="004858AB" w:rsidP="00FC5F61">
      <w:pPr>
        <w:pStyle w:val="Heading4"/>
        <w:rPr>
          <w:color w:val="000000"/>
          <w:lang w:val="en-US"/>
        </w:rPr>
      </w:pPr>
      <w:bookmarkStart w:id="477" w:name="_Toc11352112"/>
      <w:bookmarkStart w:id="478" w:name="_Toc20318002"/>
      <w:bookmarkStart w:id="479" w:name="_Toc27299900"/>
      <w:bookmarkStart w:id="480" w:name="_Toc29673167"/>
      <w:bookmarkStart w:id="481" w:name="_Toc29673308"/>
      <w:bookmarkStart w:id="482" w:name="_Toc29674301"/>
      <w:bookmarkStart w:id="483" w:name="_Toc36645531"/>
      <w:bookmarkStart w:id="484" w:name="_Toc45810576"/>
      <w:bookmarkStart w:id="485" w:name="_Toc162111897"/>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7"/>
      <w:bookmarkEnd w:id="478"/>
      <w:bookmarkEnd w:id="479"/>
      <w:bookmarkEnd w:id="480"/>
      <w:bookmarkEnd w:id="481"/>
      <w:bookmarkEnd w:id="482"/>
      <w:bookmarkEnd w:id="483"/>
      <w:bookmarkEnd w:id="484"/>
      <w:bookmarkEnd w:id="485"/>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6"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6"/>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7"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7"/>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72727065"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8"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8"/>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9" w:name="_Hlk97302119"/>
      <w:r w:rsidR="00611A23">
        <w:rPr>
          <w:iCs/>
        </w:rPr>
        <w:t>'cri-RSRP-Index'</w:t>
      </w:r>
      <w:bookmarkEnd w:id="489"/>
      <w:r w:rsidR="00611A23" w:rsidRPr="00A91AD5">
        <w:rPr>
          <w:iCs/>
        </w:rPr>
        <w:t xml:space="preserve"> or</w:t>
      </w:r>
      <w:r w:rsidR="00611A23">
        <w:rPr>
          <w:iCs/>
        </w:rPr>
        <w:t xml:space="preserve"> </w:t>
      </w:r>
      <w:bookmarkStart w:id="490" w:name="_Hlk97302130"/>
      <w:r w:rsidR="00611A23">
        <w:rPr>
          <w:iCs/>
        </w:rPr>
        <w:t>'ssb-Index-RSRP-Index'</w:t>
      </w:r>
      <w:bookmarkEnd w:id="490"/>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r w:rsidRPr="00C75E8B">
        <w:rPr>
          <w:rFonts w:eastAsia="MS Mincho"/>
          <w:i/>
          <w:iCs/>
          <w:color w:val="000000"/>
        </w:rPr>
        <w:t>csi-ReportMode</w:t>
      </w:r>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72727066" r:id="rId295"/>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72727067"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72727068"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72727069"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72727070" r:id="rId303"/>
        </w:object>
      </w:r>
    </w:p>
    <w:p w14:paraId="2F47E552" w14:textId="3AAF30AC" w:rsidR="00A26BBF" w:rsidRDefault="00E42D31" w:rsidP="00A26BBF">
      <w:pPr>
        <w:rPr>
          <w:color w:val="000000"/>
          <w:lang w:val="en-US"/>
        </w:rPr>
      </w:pPr>
      <w:bookmarkStart w:id="491"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2"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2"/>
    </w:p>
    <w:p w14:paraId="23E77C0E" w14:textId="77777777" w:rsidR="000A1241" w:rsidRPr="0048482F" w:rsidRDefault="000A1241" w:rsidP="000A1241">
      <w:pPr>
        <w:pStyle w:val="Heading5"/>
        <w:rPr>
          <w:color w:val="000000"/>
          <w:lang w:eastAsia="zh-CN"/>
        </w:rPr>
      </w:pPr>
      <w:bookmarkStart w:id="493" w:name="_Toc11352113"/>
      <w:bookmarkStart w:id="494" w:name="_Toc20318003"/>
      <w:bookmarkStart w:id="495" w:name="_Toc27299901"/>
      <w:bookmarkStart w:id="496" w:name="_Toc29673168"/>
      <w:bookmarkStart w:id="497" w:name="_Toc29673309"/>
      <w:bookmarkStart w:id="498" w:name="_Toc29674302"/>
      <w:bookmarkStart w:id="499" w:name="_Toc36645532"/>
      <w:bookmarkStart w:id="500" w:name="_Toc45810577"/>
      <w:bookmarkStart w:id="501" w:name="_Hlk497934785"/>
      <w:bookmarkStart w:id="502" w:name="_Toc162111898"/>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3"/>
      <w:bookmarkEnd w:id="494"/>
      <w:bookmarkEnd w:id="495"/>
      <w:bookmarkEnd w:id="496"/>
      <w:bookmarkEnd w:id="497"/>
      <w:bookmarkEnd w:id="498"/>
      <w:bookmarkEnd w:id="499"/>
      <w:bookmarkEnd w:id="500"/>
      <w:bookmarkEnd w:id="502"/>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3"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04"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4"/>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5" w:name="_Toc11352114"/>
      <w:bookmarkStart w:id="506" w:name="_Toc20318004"/>
      <w:bookmarkStart w:id="507" w:name="_Toc27299902"/>
      <w:bookmarkStart w:id="508" w:name="_Toc29673169"/>
      <w:bookmarkStart w:id="509" w:name="_Toc29673310"/>
      <w:bookmarkStart w:id="510" w:name="_Toc29674303"/>
      <w:bookmarkStart w:id="511" w:name="_Toc36645533"/>
      <w:bookmarkStart w:id="512" w:name="_Toc45810578"/>
      <w:bookmarkStart w:id="513" w:name="_Toc162111899"/>
      <w:bookmarkEnd w:id="503"/>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5"/>
      <w:bookmarkEnd w:id="506"/>
      <w:bookmarkEnd w:id="507"/>
      <w:bookmarkEnd w:id="508"/>
      <w:bookmarkEnd w:id="509"/>
      <w:bookmarkEnd w:id="510"/>
      <w:bookmarkEnd w:id="511"/>
      <w:bookmarkEnd w:id="512"/>
      <w:bookmarkEnd w:id="513"/>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72727071"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72727072"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72727073"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72727074"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72727075"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72727076"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72727077" r:id="rId31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72727078"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72727079"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72727080"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72727081"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72727082"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72727083"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72727084"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72727085"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4"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4"/>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A368DCE"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772727086"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772727087"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772727088"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772727089"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772727090"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772727091" r:id="rId343"/>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772727092"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772727093"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772727094"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772727095"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772727096"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'ssb-Index-RSRP-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w:t>
      </w:r>
      <w:r w:rsidR="003028C8" w:rsidRPr="006A0C65">
        <w:rPr>
          <w:rFonts w:eastAsia="MS Mincho"/>
          <w:color w:val="000000"/>
        </w:rPr>
        <w:t xml:space="preserve"> </w:t>
      </w:r>
      <w:r w:rsidR="003028C8">
        <w:rPr>
          <w:rFonts w:eastAsia="MS Mincho"/>
          <w:color w:val="000000"/>
        </w:rPr>
        <w:t xml:space="preserve">or </w:t>
      </w:r>
      <w:r w:rsidR="003028C8">
        <w:rPr>
          <w:iCs/>
        </w:rPr>
        <w:t>'ssb-Index-SINR-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NZP-CSI-RS-ResourceSet</w:t>
      </w:r>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5" w:name="_Toc11352115"/>
      <w:bookmarkStart w:id="516" w:name="_Toc20318005"/>
      <w:bookmarkStart w:id="517" w:name="_Toc27299903"/>
      <w:bookmarkStart w:id="518" w:name="_Toc29673170"/>
      <w:bookmarkStart w:id="519" w:name="_Toc29673311"/>
      <w:bookmarkStart w:id="520" w:name="_Toc29674304"/>
      <w:bookmarkStart w:id="521" w:name="_Toc36645534"/>
      <w:bookmarkStart w:id="522" w:name="_Toc45810579"/>
      <w:bookmarkStart w:id="523" w:name="_Toc162111900"/>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5"/>
      <w:bookmarkEnd w:id="516"/>
      <w:bookmarkEnd w:id="517"/>
      <w:bookmarkEnd w:id="518"/>
      <w:bookmarkEnd w:id="519"/>
      <w:bookmarkEnd w:id="520"/>
      <w:bookmarkEnd w:id="521"/>
      <w:bookmarkEnd w:id="522"/>
      <w:bookmarkEnd w:id="523"/>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4" w:name="_Toc29673171"/>
      <w:bookmarkStart w:id="525" w:name="_Toc29673312"/>
      <w:bookmarkStart w:id="526" w:name="_Toc29674305"/>
      <w:bookmarkStart w:id="527" w:name="_Toc36645535"/>
      <w:bookmarkStart w:id="528" w:name="_Toc45810580"/>
      <w:bookmarkStart w:id="529" w:name="_Toc162111901"/>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4"/>
      <w:bookmarkEnd w:id="525"/>
      <w:bookmarkEnd w:id="526"/>
      <w:bookmarkEnd w:id="527"/>
      <w:bookmarkEnd w:id="528"/>
      <w:bookmarkEnd w:id="529"/>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30" w:name="_Toc11352116"/>
      <w:bookmarkStart w:id="531" w:name="_Toc20318006"/>
      <w:bookmarkStart w:id="532" w:name="_Toc27299904"/>
      <w:bookmarkStart w:id="533" w:name="_Toc29673172"/>
      <w:bookmarkStart w:id="534" w:name="_Toc29673313"/>
      <w:bookmarkStart w:id="535" w:name="_Toc29674306"/>
      <w:bookmarkStart w:id="536" w:name="_Toc36645536"/>
      <w:bookmarkStart w:id="537" w:name="_Toc45810581"/>
      <w:bookmarkStart w:id="538" w:name="_Toc162111902"/>
      <w:bookmarkEnd w:id="501"/>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30"/>
      <w:bookmarkEnd w:id="531"/>
      <w:bookmarkEnd w:id="532"/>
      <w:bookmarkEnd w:id="533"/>
      <w:bookmarkEnd w:id="534"/>
      <w:bookmarkEnd w:id="535"/>
      <w:bookmarkEnd w:id="536"/>
      <w:bookmarkEnd w:id="537"/>
      <w:bookmarkEnd w:id="538"/>
    </w:p>
    <w:p w14:paraId="723EF35F" w14:textId="0D1925DB" w:rsidR="004B4AF1" w:rsidRPr="0048482F" w:rsidRDefault="004B4AF1" w:rsidP="004B4AF1">
      <w:pPr>
        <w:pStyle w:val="Heading5"/>
        <w:rPr>
          <w:color w:val="000000"/>
          <w:lang w:val="en-US"/>
        </w:rPr>
      </w:pPr>
      <w:bookmarkStart w:id="539" w:name="_Toc11352117"/>
      <w:bookmarkStart w:id="540" w:name="_Toc20318007"/>
      <w:bookmarkStart w:id="541" w:name="_Toc27299905"/>
      <w:bookmarkStart w:id="542" w:name="_Toc29673173"/>
      <w:bookmarkStart w:id="543" w:name="_Toc29673314"/>
      <w:bookmarkStart w:id="544" w:name="_Toc29674307"/>
      <w:bookmarkStart w:id="545" w:name="_Toc36645537"/>
      <w:bookmarkStart w:id="546" w:name="_Toc45810582"/>
      <w:bookmarkStart w:id="547" w:name="_Toc16211190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9"/>
      <w:bookmarkEnd w:id="540"/>
      <w:bookmarkEnd w:id="541"/>
      <w:r w:rsidR="009D5F8B" w:rsidRPr="009D5F8B">
        <w:rPr>
          <w:color w:val="000000"/>
          <w:lang w:val="en-US"/>
        </w:rPr>
        <w:t xml:space="preserve"> </w:t>
      </w:r>
      <w:r w:rsidR="009D5F8B">
        <w:rPr>
          <w:color w:val="000000"/>
          <w:lang w:val="en-US"/>
        </w:rPr>
        <w:t>when the triggering PDCCH and the CSI-RS have the same numerology</w:t>
      </w:r>
      <w:bookmarkEnd w:id="542"/>
      <w:bookmarkEnd w:id="543"/>
      <w:bookmarkEnd w:id="544"/>
      <w:bookmarkEnd w:id="545"/>
      <w:bookmarkEnd w:id="546"/>
      <w:bookmarkEnd w:id="547"/>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8" w:name="_Hlk500778920"/>
      <w:r w:rsidR="0046206D" w:rsidRPr="00957C11">
        <w:rPr>
          <w:i/>
          <w:lang w:val="en-US"/>
        </w:rPr>
        <w:t>CSI-AperiodicTriggerStateList</w:t>
      </w:r>
      <w:bookmarkEnd w:id="548"/>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772727097"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772727098"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772727099"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9"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772727100" r:id="rId357"/>
        </w:object>
      </w:r>
      <w:bookmarkEnd w:id="549"/>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772727101"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772727102"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59E3FEC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if two TCI states are activated for the CORESET. Otherwise, the UE applies the single activated TCI state of the CORESET 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50"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772727103"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772727104"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772727105"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772727106"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1" w:name="_Toc29673174"/>
      <w:bookmarkStart w:id="552" w:name="_Toc29673315"/>
      <w:bookmarkStart w:id="553" w:name="_Toc29674308"/>
      <w:bookmarkStart w:id="554" w:name="_Toc36645538"/>
      <w:bookmarkStart w:id="555" w:name="_Toc45810583"/>
      <w:bookmarkStart w:id="556" w:name="_Toc162111904"/>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1"/>
      <w:bookmarkEnd w:id="552"/>
      <w:bookmarkEnd w:id="553"/>
      <w:bookmarkEnd w:id="554"/>
      <w:bookmarkEnd w:id="555"/>
      <w:bookmarkEnd w:id="556"/>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7"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772727107" r:id="rId368"/>
        </w:object>
      </w:r>
      <w:bookmarkEnd w:id="557"/>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772727108"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772727109"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8"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8"/>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9" w:name="_Toc11352118"/>
      <w:bookmarkStart w:id="560" w:name="_Toc20318008"/>
      <w:bookmarkStart w:id="561" w:name="_Toc27299906"/>
      <w:bookmarkStart w:id="562" w:name="_Toc29673175"/>
      <w:bookmarkStart w:id="563" w:name="_Toc29673316"/>
      <w:bookmarkStart w:id="564" w:name="_Toc29674309"/>
      <w:bookmarkStart w:id="565" w:name="_Toc36645539"/>
      <w:bookmarkStart w:id="566" w:name="_Toc45810584"/>
      <w:bookmarkStart w:id="567" w:name="_Toc162111905"/>
      <w:bookmarkEnd w:id="55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9"/>
      <w:bookmarkEnd w:id="560"/>
      <w:bookmarkEnd w:id="561"/>
      <w:bookmarkEnd w:id="562"/>
      <w:bookmarkEnd w:id="563"/>
      <w:bookmarkEnd w:id="564"/>
      <w:bookmarkEnd w:id="565"/>
      <w:bookmarkEnd w:id="566"/>
      <w:bookmarkEnd w:id="567"/>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8" w:name="_Hlk512597011"/>
      <w:r>
        <w:rPr>
          <w:i/>
          <w:lang w:val="en-US"/>
        </w:rPr>
        <w:t>TCI</w:t>
      </w:r>
      <w:r w:rsidRPr="00C63E74">
        <w:rPr>
          <w:i/>
          <w:lang w:val="en-US"/>
        </w:rPr>
        <w:t>-State</w:t>
      </w:r>
      <w:bookmarkEnd w:id="568"/>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9" w:name="_Toc162111906"/>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9"/>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70" w:name="_Hlk89434582"/>
      <w:r w:rsidRPr="00921490">
        <w:t>The CSI-RS of the second burst shall have the same antenna port index, OFDM symbol allocations in a slot, same PRB allocation location as the CSI-RS of the first burst.</w:t>
      </w:r>
      <w:bookmarkEnd w:id="570"/>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1" w:name="_Toc11352119"/>
      <w:bookmarkStart w:id="572" w:name="_Toc20318009"/>
      <w:bookmarkStart w:id="573" w:name="_Toc27299907"/>
      <w:bookmarkStart w:id="574" w:name="_Toc29673176"/>
      <w:bookmarkStart w:id="575" w:name="_Toc29673317"/>
      <w:bookmarkStart w:id="576" w:name="_Toc29674310"/>
      <w:bookmarkStart w:id="577" w:name="_Toc36645540"/>
      <w:bookmarkStart w:id="578" w:name="_Toc45810585"/>
      <w:bookmarkStart w:id="579" w:name="_Toc162111907"/>
      <w:r w:rsidRPr="0048482F">
        <w:rPr>
          <w:color w:val="000000"/>
          <w:lang w:val="en-US"/>
        </w:rPr>
        <w:t>5.2.1.</w:t>
      </w:r>
      <w:r>
        <w:rPr>
          <w:color w:val="000000"/>
          <w:lang w:val="en-US"/>
        </w:rPr>
        <w:t>6</w:t>
      </w:r>
      <w:r>
        <w:rPr>
          <w:color w:val="000000"/>
          <w:lang w:val="en-US"/>
        </w:rPr>
        <w:tab/>
        <w:t>CSI processing criteria</w:t>
      </w:r>
      <w:bookmarkEnd w:id="571"/>
      <w:bookmarkEnd w:id="572"/>
      <w:bookmarkEnd w:id="573"/>
      <w:bookmarkEnd w:id="574"/>
      <w:bookmarkEnd w:id="575"/>
      <w:bookmarkEnd w:id="576"/>
      <w:bookmarkEnd w:id="577"/>
      <w:bookmarkEnd w:id="578"/>
      <w:bookmarkEnd w:id="579"/>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80"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80"/>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1" w:name="_Toc11352120"/>
      <w:bookmarkStart w:id="582" w:name="_Toc20318010"/>
      <w:bookmarkStart w:id="583" w:name="_Toc27299908"/>
      <w:bookmarkStart w:id="584" w:name="_Toc29673177"/>
      <w:bookmarkStart w:id="585" w:name="_Toc29673318"/>
      <w:bookmarkStart w:id="586" w:name="_Toc29674311"/>
      <w:bookmarkStart w:id="587" w:name="_Toc36645541"/>
      <w:bookmarkStart w:id="588" w:name="_Toc45810586"/>
      <w:bookmarkStart w:id="589" w:name="_Toc162111908"/>
      <w:bookmarkEnd w:id="491"/>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1"/>
      <w:bookmarkEnd w:id="582"/>
      <w:bookmarkEnd w:id="583"/>
      <w:bookmarkEnd w:id="584"/>
      <w:bookmarkEnd w:id="585"/>
      <w:bookmarkEnd w:id="586"/>
      <w:bookmarkEnd w:id="587"/>
      <w:bookmarkEnd w:id="588"/>
      <w:bookmarkEnd w:id="589"/>
    </w:p>
    <w:p w14:paraId="7D693F42" w14:textId="77777777" w:rsidR="007873CB" w:rsidRPr="0048482F" w:rsidRDefault="008524FD" w:rsidP="00FC1C90">
      <w:pPr>
        <w:pStyle w:val="Heading4"/>
        <w:rPr>
          <w:color w:val="000000"/>
        </w:rPr>
      </w:pPr>
      <w:bookmarkStart w:id="590" w:name="_Toc11352121"/>
      <w:bookmarkStart w:id="591" w:name="_Toc20318011"/>
      <w:bookmarkStart w:id="592" w:name="_Toc27299909"/>
      <w:bookmarkStart w:id="593" w:name="_Toc29673178"/>
      <w:bookmarkStart w:id="594" w:name="_Toc29673319"/>
      <w:bookmarkStart w:id="595" w:name="_Toc29674312"/>
      <w:bookmarkStart w:id="596" w:name="_Toc36645542"/>
      <w:bookmarkStart w:id="597" w:name="_Toc45810587"/>
      <w:bookmarkStart w:id="598" w:name="_Toc16211190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90"/>
      <w:bookmarkEnd w:id="591"/>
      <w:bookmarkEnd w:id="592"/>
      <w:bookmarkEnd w:id="593"/>
      <w:bookmarkEnd w:id="594"/>
      <w:bookmarkEnd w:id="595"/>
      <w:bookmarkEnd w:id="596"/>
      <w:bookmarkEnd w:id="597"/>
      <w:bookmarkEnd w:id="598"/>
      <w:r w:rsidR="007873CB" w:rsidRPr="0048482F">
        <w:rPr>
          <w:color w:val="000000"/>
        </w:rPr>
        <w:t xml:space="preserve"> </w:t>
      </w:r>
    </w:p>
    <w:p w14:paraId="49ACC71B" w14:textId="49CF8D63" w:rsidR="008A55F9" w:rsidRPr="0048482F" w:rsidRDefault="008A55F9" w:rsidP="008A55F9">
      <w:pPr>
        <w:rPr>
          <w:color w:val="000000"/>
        </w:rPr>
      </w:pPr>
      <w:bookmarkStart w:id="59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00" w:name="_Hlk497821155"/>
      <w:r w:rsidRPr="0048482F">
        <w:rPr>
          <w:color w:val="000000"/>
        </w:rPr>
        <w:t xml:space="preserve">Based on an unrestricted observation interval in time unless specified otherwise </w:t>
      </w:r>
      <w:bookmarkEnd w:id="599"/>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1" w:name="_Hlk494809136"/>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2" w:name="_Hlk512507617"/>
      <w:r w:rsidR="00E4670D" w:rsidRPr="00F35584">
        <w:rPr>
          <w:i/>
        </w:rPr>
        <w:t>CSI-ReportConfig</w:t>
      </w:r>
      <w:bookmarkEnd w:id="602"/>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3" w:name="_Hlk498033277"/>
      <w:bookmarkEnd w:id="601"/>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3"/>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4" w:name="_Toc11352122"/>
      <w:bookmarkStart w:id="605" w:name="_Toc20318012"/>
      <w:bookmarkStart w:id="606" w:name="_Toc27299910"/>
      <w:bookmarkStart w:id="607" w:name="_Toc29673179"/>
      <w:bookmarkStart w:id="608" w:name="_Toc29673320"/>
      <w:bookmarkStart w:id="609" w:name="_Toc29674313"/>
      <w:bookmarkStart w:id="610" w:name="_Toc36645543"/>
      <w:bookmarkStart w:id="611" w:name="_Toc45810588"/>
      <w:bookmarkStart w:id="612" w:name="_Toc162111910"/>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4"/>
      <w:bookmarkEnd w:id="605"/>
      <w:bookmarkEnd w:id="606"/>
      <w:bookmarkEnd w:id="607"/>
      <w:bookmarkEnd w:id="608"/>
      <w:bookmarkEnd w:id="609"/>
      <w:bookmarkEnd w:id="610"/>
      <w:bookmarkEnd w:id="611"/>
      <w:bookmarkEnd w:id="612"/>
    </w:p>
    <w:p w14:paraId="6A6462AA" w14:textId="77777777" w:rsidR="007873CB" w:rsidRPr="0048482F" w:rsidRDefault="008524FD" w:rsidP="00FC1C90">
      <w:pPr>
        <w:pStyle w:val="Heading4"/>
        <w:rPr>
          <w:color w:val="000000"/>
        </w:rPr>
      </w:pPr>
      <w:bookmarkStart w:id="613" w:name="_Toc11352123"/>
      <w:bookmarkStart w:id="614" w:name="_Toc20318013"/>
      <w:bookmarkStart w:id="615" w:name="_Toc27299911"/>
      <w:bookmarkStart w:id="616" w:name="_Toc29673180"/>
      <w:bookmarkStart w:id="617" w:name="_Toc29673321"/>
      <w:bookmarkStart w:id="618" w:name="_Toc29674314"/>
      <w:bookmarkStart w:id="619" w:name="_Toc36645544"/>
      <w:bookmarkStart w:id="620" w:name="_Toc45810589"/>
      <w:bookmarkStart w:id="621" w:name="_Toc16211191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3"/>
      <w:bookmarkEnd w:id="614"/>
      <w:bookmarkEnd w:id="615"/>
      <w:bookmarkEnd w:id="616"/>
      <w:bookmarkEnd w:id="617"/>
      <w:bookmarkEnd w:id="618"/>
      <w:bookmarkEnd w:id="619"/>
      <w:bookmarkEnd w:id="620"/>
      <w:bookmarkEnd w:id="621"/>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2" w:name="_Toc11352124"/>
      <w:bookmarkStart w:id="623" w:name="_Toc20318014"/>
      <w:bookmarkStart w:id="624" w:name="_Toc27299912"/>
      <w:bookmarkStart w:id="625" w:name="_Toc29673181"/>
      <w:bookmarkStart w:id="626" w:name="_Toc29673322"/>
      <w:bookmarkStart w:id="627" w:name="_Toc29674315"/>
      <w:bookmarkStart w:id="628" w:name="_Toc36645545"/>
      <w:bookmarkStart w:id="629" w:name="_Toc45810590"/>
      <w:bookmarkStart w:id="630" w:name="_Toc16211191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2"/>
      <w:bookmarkEnd w:id="623"/>
      <w:bookmarkEnd w:id="624"/>
      <w:bookmarkEnd w:id="625"/>
      <w:bookmarkEnd w:id="626"/>
      <w:bookmarkEnd w:id="627"/>
      <w:bookmarkEnd w:id="628"/>
      <w:bookmarkEnd w:id="629"/>
      <w:bookmarkEnd w:id="630"/>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772727110"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772727111"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772727112"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772727113"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772727114"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772727115"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772727116"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772727117"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772727118"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772727119"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772727120"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772727121"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772727122"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772727123"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772727124"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772727125"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772727126"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772727127"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772727128"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772727129"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772727130"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772727131"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772727132"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772727133"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772727134"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772727135"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772727136"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772727137"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772727138"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772727139"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772727140"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772727141"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772727142"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772727143"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772727144"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772727145"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772727146"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772727147"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772727148"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772727149"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772727150"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772727151"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772727152"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772727153"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772727154"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772727155"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772727156"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772727157"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772727158"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772727159"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772727160"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772727161"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772727162"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772727163"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772727164"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772727165"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772727166"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772727167"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772727168"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772727169"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772727170"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772727171"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772727172"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772727173"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772727174"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772727175"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772727176"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772727177"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03381">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703381">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703381">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03381">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703381">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03381">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703381">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772727178"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772727179"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772727180"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772727181"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772727182"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772727183"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772727184"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772727185"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772727186"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772727187"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772727188"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772727189"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772727190"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772727191"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772727192"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772727193"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772727194"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772727195"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772727196"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772727197"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772727198"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772727199"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772727200"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772727201"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772727202"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772727203"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772727204"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772727205"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772727206"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772727207"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772727208"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772727209"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772727210"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772727211"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772727212"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772727213"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772727214"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772727215"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772727216"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772727217"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772727218"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772727219"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772727220"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772727221"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772727222"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772727223"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772727224"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772727225"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772727226"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772727227"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772727228"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772727229"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772727230"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772727231"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772727232"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772727233"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772727234"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772727235"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772727236"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772727237"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772727238"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772727239"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772727240"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772727241"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772727242"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772727243"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772727244"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772727245"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772727246"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772727247"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772727248"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772727249"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772727250"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772727251"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772727252"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772727253"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772727254"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772727255"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772727256"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772727257"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772727258"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772727259"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772727260"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772727261"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772727262"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772727263"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772727264"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772727265"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772727266"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772727267"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772727268"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772727269"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772727270"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772727271"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772727272"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772727273"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772727274"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772727275"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772727276"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772727277"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772727278"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772727279"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772727280"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772727281"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772727282"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772727283"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772727284"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772727285"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772727286"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772727287"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772727288"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772727289"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772727290"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772727291"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772727292"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772727293"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772727294"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772727295"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772727296"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772727297"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772727298"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772727299"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772727300"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772727301"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772727302"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772727303"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772727304"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772727305"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772727306"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772727307"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772727308"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772727309"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772727310"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772727311"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772727312"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772727313"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772727314"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772727315"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772727316"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772727317"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772727318"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772727319"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772727320"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772727321"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772727322"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772727323"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772727324"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772727325"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772727326"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772727327"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772727328"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772727329"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772727330"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772727331"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772727332"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772727333"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772727334"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772727335"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772727336"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772727337"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772727338"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772727339"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772727340"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772727341"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772727342"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772727343"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772727344"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772727345"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772727346"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772727347"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772727348"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772727349"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772727350"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772727351"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772727352"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772727353"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772727354"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772727355"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772727356"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772727357"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772727358"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772727359"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772727360"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772727361"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772727362"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772727363"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772727364"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772727365"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772727366"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772727367"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772727368"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772727369"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772727370"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772727371"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772727372"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772727373"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772727374"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772727375"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772727376"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772727377"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772727378"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772727379"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772727380"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772727381"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772727382"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772727383"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772727384"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772727385"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772727386"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772727387"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772727388"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772727389"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772727390"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772727391"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772727392"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772727393"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772727394"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772727395"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772727396"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772727397"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772727398"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772727399"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772727400"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772727401"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772727402"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772727403"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772727404"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772727405"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772727406"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772727407"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772727408"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772727409"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772727410"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772727411"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772727412"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772727413"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772727414"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772727415"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772727416"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772727417"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772727418"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772727419"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772727420"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772727421"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772727422"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772727423"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772727424"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772727425"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772727426"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772727427"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772727428"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772727429"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772727430"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772727431"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772727432"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772727433"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772727434"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772727435"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772727436"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772727437"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772727438"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772727439"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772727440"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772727441"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772727442"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772727443"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772727444"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772727445"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772727446"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772727447"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772727448"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772727449"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772727450"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772727451"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772727452"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772727453"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772727454"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772727455"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772727456"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772727457"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772727458"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772727459"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772727460"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772727461"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772727462"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772727463"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772727464"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772727465"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772727466"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772727467"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772727468"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772727469"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772727470"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772727471"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772727472"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772727473"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772727474"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772727475"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772727476"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772727477"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772727478"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772727479"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772727480"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772727481"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772727482"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772727483"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772727484"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772727485"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772727486"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772727487"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772727488"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772727489"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772727490"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772727491"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772727492"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772727493"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772727494"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772727495"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772727496"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772727497"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772727498"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772727499"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772727500"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772727501"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772727502"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772727503"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772727504"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772727505"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772727506"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772727507"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772727508"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772727509"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772727510"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772727511"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772727512"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772727513"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772727514"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772727515"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772727516"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772727517"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772727518"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772727519"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772727520"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772727521"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772727522"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772727523"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772727524"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772727525"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772727526"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772727527"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772727528"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1" w:name="_Toc11352125"/>
      <w:bookmarkStart w:id="632" w:name="_Toc20318015"/>
      <w:bookmarkStart w:id="633" w:name="_Toc27299913"/>
      <w:bookmarkStart w:id="634" w:name="_Toc29673182"/>
      <w:bookmarkStart w:id="635" w:name="_Toc29673323"/>
      <w:bookmarkStart w:id="636" w:name="_Toc29674316"/>
      <w:bookmarkStart w:id="637" w:name="_Toc36645546"/>
      <w:bookmarkStart w:id="638" w:name="_Toc45810591"/>
      <w:bookmarkStart w:id="639" w:name="_Toc16211191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1"/>
      <w:bookmarkEnd w:id="632"/>
      <w:bookmarkEnd w:id="633"/>
      <w:bookmarkEnd w:id="634"/>
      <w:bookmarkEnd w:id="635"/>
      <w:bookmarkEnd w:id="636"/>
      <w:bookmarkEnd w:id="637"/>
      <w:bookmarkEnd w:id="638"/>
      <w:bookmarkEnd w:id="639"/>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772727529"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772727530"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772727531"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772727532"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772727533"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772727534"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772727535"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772727536" r:id="rId102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772727537" r:id="rId103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772727538"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772727539"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772727540"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772727541"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772727542"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772727543"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772727544"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772727545" r:id="rId1039"/>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772727546"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772727547"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772727548"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772727549"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772727550"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772727551"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772727552"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772727553"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772727554"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772727555"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772727556"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772727557"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772727558"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772727559"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772727560"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772727561"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772727562"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772727563"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772727564"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772727565"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772727566"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772727567"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772727568"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772727569"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772727570"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772727571"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772727572"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772727573"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772727574"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772727575"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772727576"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772727577"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772727578"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772727579"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772727580"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772727581"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772727582"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772727583"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772727584"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772727585"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772727586"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772727587"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772727588"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772727589"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772727590"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772727591"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772727592"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772727593"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772727594"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772727595"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772727596"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772727597"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772727598"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772727599"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772727600"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772727601"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772727602"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772727603"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772727604"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772727605"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772727606"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772727607"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772727608"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772727609"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772727610"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772727611"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772727612"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772727613"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772727614"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772727615"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772727616"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772727617"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772727618"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772727619"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772727620"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772727621"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772727622"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772727623"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772727624"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772727625"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772727626"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772727627"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772727628"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772727629"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772727630"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772727631"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772727632"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772727633"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772727634"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772727635"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772727636"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772727637"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772727638"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772727639"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772727640"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772727641"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772727642"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772727643"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772727644"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772727645"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772727646"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772727647"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772727648"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772727649"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772727650"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772727651"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772727652"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772727653"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772727654"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772727655"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772727656"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772727657"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772727658"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772727659"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772727660"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772727661"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772727662"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772727663"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772727664"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772727665"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772727666"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772727667"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772727668"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772727669"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772727670"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772727671"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772727672"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772727673"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772727674"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772727675"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772727676"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772727677"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772727678"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772727679"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772727680"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772727681"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772727682"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772727683"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772727684"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772727685"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772727686"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772727687"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772727688"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772727689"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772727690"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772727691"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772727692"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772727693"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772727694"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772727695"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772727696"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772727697"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772727698"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772727699"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772727700"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772727701"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772727702"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772727703"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772727704"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772727705"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772727706"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772727707"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772727708"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772727709"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772727710"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772727711"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772727712"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772727713"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772727714"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772727715"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772727716"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772727717"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772727718"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772727719"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772727720"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772727721"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772727722"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772727723"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772727724"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772727725"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772727726"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772727727"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772727728"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772727729"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772727730"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772727731"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772727732"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772727733"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772727734"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772727735"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772727736"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772727737"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772727738"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40" w:name="_Toc11352126"/>
      <w:bookmarkStart w:id="641" w:name="_Toc20318016"/>
      <w:bookmarkStart w:id="642" w:name="_Toc27299914"/>
      <w:bookmarkStart w:id="643" w:name="_Toc29673183"/>
      <w:bookmarkStart w:id="644" w:name="_Toc29673324"/>
      <w:bookmarkStart w:id="645" w:name="_Toc29674317"/>
      <w:bookmarkStart w:id="646" w:name="_Toc36645547"/>
      <w:bookmarkStart w:id="647" w:name="_Toc45810592"/>
      <w:bookmarkStart w:id="648" w:name="_Toc16211191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40"/>
      <w:bookmarkEnd w:id="641"/>
      <w:bookmarkEnd w:id="642"/>
      <w:bookmarkEnd w:id="643"/>
      <w:bookmarkEnd w:id="644"/>
      <w:bookmarkEnd w:id="645"/>
      <w:bookmarkEnd w:id="646"/>
      <w:bookmarkEnd w:id="647"/>
      <w:bookmarkEnd w:id="648"/>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772727739"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772727740"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772727741"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772727742"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772727743"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772727744"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772727745"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772727746"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772727747"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772727748"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772727749"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772727750"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772727751"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772727752"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772727753"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772727754"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772727755"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772727756"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772727757"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772727758"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772727759"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772727760"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772727761"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772727762"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772727763"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772727764"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772727765"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772727766"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772727767"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772727768"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772727769"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772727770"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772727771"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772727772"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772727773"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772727774"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772727775"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772727776"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772727777"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772727778"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772727779"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772727780"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772727781"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772727782"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772727783"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772727784"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772727785"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772727786"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772727787"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772727788"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772727789"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772727790"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772727791"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772727792"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772727793"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772727794"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772727795"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772727796"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772727797"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772727798"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772727799"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772727800"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772727801"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772727802"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772727803"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772727804"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772727805"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772727806"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772727807"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772727808"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772727809"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772727810"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772727811"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772727812"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772727813"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772727814"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772727815"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772727816"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772727817"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772727818"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772727819"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772727820"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772727821"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772727822"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772727823"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772727824"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772727825"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772727826"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772727827"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772727828"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772727829"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772727830"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772727831"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772727832"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772727833"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772727834"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772727835"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772727836"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772727837"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772727838"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772727839"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772727840"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772727841"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772727842"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772727843"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772727844"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772727845"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772727846"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772727847"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772727848"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772727849"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772727850"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772727851"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772727852"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772727853"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772727854"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772727855"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772727856"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772727857"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772727858"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772727859"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772727860"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772727861"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772727862"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772727863"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772727864"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772727865"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772727866"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772727867"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772727868"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772727869"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772727870"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772727871"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772727872"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772727873"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772727874"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772727875"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772727876"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772727877"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772727878"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772727879"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772727880"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772727881"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772727882"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772727883"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772727884"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772727885"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772727886"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772727887"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772727888"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772727889" r:id="rId1547"/>
        </w:object>
      </w:r>
      <w:r w:rsidR="00833FB6" w:rsidRPr="0048482F">
        <w:rPr>
          <w:color w:val="000000"/>
          <w:lang w:val="en-US"/>
        </w:rPr>
        <w:t xml:space="preserve"> weakest non-zero coefficients are reported, where </w:t>
      </w:r>
      <w:bookmarkStart w:id="649"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772727890" r:id="rId1549"/>
        </w:object>
      </w:r>
      <w:bookmarkEnd w:id="649"/>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772727891"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772727892"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772727893"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772727894"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772727895"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772727896"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772727897"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772727898"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772727899"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772727900"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772727901"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772727902"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772727903"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772727904"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772727905"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772727906"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772727907"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772727908"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772727909"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772727910"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772727911"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772727912"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772727913"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772727914"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772727915"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772727916"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772727917"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772727918"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772727919"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772727920"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772727921"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772727922"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772727923"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772727924"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772727925"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772727926"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772727927"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772727928"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772727929"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772727930"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772727931"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772727932"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772727933"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772727934"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772727935"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772727936"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772727937"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772727938"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772727939"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772727940"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772727941"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772727942"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772727943"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772727944"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772727945"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772727946"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772727947"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772727948"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772727949"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772727950"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772727951"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772727952"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772727953"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772727954"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772727955"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772727956"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772727957"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772727958"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772727959"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772727960"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772727961"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772727962"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772727963"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772727964"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772727965"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772727966"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772727967"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772727968"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772727969"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772727970"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772727971"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772727972"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772727973"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772727974"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772727975"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772727976"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772727977"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772727978"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772727979"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772727980"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772727981"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772727982"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772727983"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772727984"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772727985"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772727986"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772727987"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772727988"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772727989"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772727990"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772727991"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772727992"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772727993"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772727994"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772727995"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50" w:name="_Toc11352127"/>
      <w:bookmarkStart w:id="651" w:name="_Toc20318017"/>
      <w:bookmarkStart w:id="652" w:name="_Toc27299915"/>
      <w:bookmarkStart w:id="653" w:name="_Toc29673184"/>
      <w:bookmarkStart w:id="654" w:name="_Toc29673325"/>
      <w:bookmarkStart w:id="655" w:name="_Toc29674318"/>
      <w:bookmarkStart w:id="656" w:name="_Toc36645548"/>
      <w:bookmarkStart w:id="657" w:name="_Toc45810593"/>
      <w:bookmarkStart w:id="658" w:name="_Toc162111915"/>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50"/>
      <w:bookmarkEnd w:id="651"/>
      <w:bookmarkEnd w:id="652"/>
      <w:bookmarkEnd w:id="653"/>
      <w:bookmarkEnd w:id="654"/>
      <w:bookmarkEnd w:id="655"/>
      <w:bookmarkEnd w:id="656"/>
      <w:bookmarkEnd w:id="657"/>
      <w:bookmarkEnd w:id="658"/>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772727996" r:id="rId174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772727997"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772727998"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772727999"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772728000"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772728001"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772728002" r:id="rId175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772728003"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772728004"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772728005"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772728006"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772728007"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772728008"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772728009"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772728010"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772728011"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772728012"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772728013"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772728014"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772728015"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772728016"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772728017"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772728018"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772728019"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772728020"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772728021"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772728022"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772728023"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772728024"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772728025"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772728026"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772728027"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772728028"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772728029"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772728030"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772728031"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772728032"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772728033"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772728034"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772728035"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772728036"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772728037"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772728038"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772728039"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772728040"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772728041"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772728042"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772728043"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772728044"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772728045"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772728046"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772728047"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772728048"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772728049"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772728050"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772728051"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772728052"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772728053"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772728054"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772728055"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772728056"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772728057"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772728058"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772728059"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772728060"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772728061"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772728062"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772728063"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772728064"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772728065"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772728066"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772728067"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772728068"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772728069"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772728070"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772728071"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772728072"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772728073"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772728074"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772728075"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772728076"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772728077"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772728078"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772728079"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772728080"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772728081"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772728082"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772728083"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772728084"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772728085"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772728086"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772728087"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772728088"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772728089"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772728090"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772728091"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772728092"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772728093"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772728094"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772728095"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772728096"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772728097"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772728098"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772728099"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772728100"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772728101"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772728102"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772728103"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772728104"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772728105"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772728106"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772728107"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772728108"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772728109"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772728110" r:id="rId188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772728111"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772728112"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772728113"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772728114"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772728115"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772728116"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772728117"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9" w:name="_Toc29673185"/>
      <w:bookmarkStart w:id="660" w:name="_Toc29673326"/>
      <w:bookmarkStart w:id="661" w:name="_Toc29674319"/>
      <w:bookmarkStart w:id="662" w:name="_Toc36645549"/>
      <w:bookmarkStart w:id="663" w:name="_Toc45810594"/>
      <w:bookmarkStart w:id="664" w:name="_Toc162111916"/>
      <w:r>
        <w:t>5.2.2.2.5</w:t>
      </w:r>
      <w:r>
        <w:tab/>
        <w:t>Enhanced Type II Codebook</w:t>
      </w:r>
      <w:bookmarkEnd w:id="659"/>
      <w:bookmarkEnd w:id="660"/>
      <w:bookmarkEnd w:id="661"/>
      <w:bookmarkEnd w:id="662"/>
      <w:bookmarkEnd w:id="663"/>
      <w:bookmarkEnd w:id="664"/>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5" w:name="_Ref21610708"/>
      <w:r w:rsidRPr="006F1E36">
        <w:t>Table 5.2.2.2.5-</w:t>
      </w:r>
      <w:bookmarkEnd w:id="665"/>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E31AD6"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772728118"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772728119" r:id="rId1890"/>
        </w:object>
      </w:r>
      <w:r>
        <w:rPr>
          <w:color w:val="000000"/>
        </w:rPr>
        <w:t xml:space="preserve"> where</w:t>
      </w:r>
    </w:p>
    <w:p w14:paraId="31883666" w14:textId="77777777" w:rsidR="00DF1C31" w:rsidRDefault="00E31AD6"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6"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6"/>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E31AD6"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E31AD6"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E31AD6"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E31AD6"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E31AD6"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E31AD6"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E31AD6"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E31AD6"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E31AD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E31AD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E31AD6"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E31AD6"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E31AD6"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E31AD6"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E31AD6"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E31AD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E31AD6"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E31AD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E31AD6"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E31AD6"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7"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7"/>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8"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8"/>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9" w:name="_Ref21611118"/>
      <w:r w:rsidRPr="000F0603">
        <w:t>Table 5.2.2.2.</w:t>
      </w:r>
      <w:r w:rsidRPr="000F0603">
        <w:rPr>
          <w:lang w:val="en-US"/>
        </w:rPr>
        <w:t>5</w:t>
      </w:r>
      <w:r w:rsidRPr="000F0603">
        <w:t>-</w:t>
      </w:r>
      <w:bookmarkEnd w:id="669"/>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E31AD6"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E31AD6"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E31AD6"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E31AD6"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70" w:name="_Ref21611214"/>
      <w:r>
        <w:rPr>
          <w:lang w:eastAsia="en-GB"/>
        </w:rPr>
        <w:t>Table 5.2.2.2.5-</w:t>
      </w:r>
      <w:bookmarkEnd w:id="670"/>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E31AD6"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E31AD6"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E31AD6"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E31AD6"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1" w:name="_Hlk25261061"/>
      <w:r>
        <w:t xml:space="preserve">Find the largest </w:t>
      </w:r>
      <w:bookmarkStart w:id="672"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2"/>
      <w:r w:rsidR="005A3EA8">
        <w:t xml:space="preserve"> </w:t>
      </w:r>
      <w:r>
        <w:t>in</w:t>
      </w:r>
      <w:r w:rsidR="00677BC1">
        <w:t xml:space="preserve"> Table 5.2.2.2.5-4</w:t>
      </w:r>
      <w:r>
        <w:t xml:space="preserve"> such that</w:t>
      </w:r>
    </w:p>
    <w:bookmarkStart w:id="673" w:name="_Hlk25260872"/>
    <w:bookmarkEnd w:id="671"/>
    <w:p w14:paraId="418E9271" w14:textId="1596F84A" w:rsidR="00E057DC" w:rsidRPr="00217B06" w:rsidRDefault="00E31AD6"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4" w:name="_Hlk25261112"/>
    <w:bookmarkEnd w:id="673"/>
    <w:p w14:paraId="1594C0AF" w14:textId="77777777" w:rsidR="00E057DC" w:rsidRDefault="00E31AD6"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4"/>
      <w:r w:rsidR="00E057DC">
        <w:rPr>
          <w:i/>
        </w:rPr>
        <w:t xml:space="preserve"> </w:t>
      </w:r>
    </w:p>
    <w:p w14:paraId="06B0C5EE" w14:textId="77777777" w:rsidR="00E057DC" w:rsidRDefault="00E31AD6"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E31AD6"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5" w:name="_Hlk25261144"/>
    <w:p w14:paraId="24E91FD2" w14:textId="359426D6" w:rsidR="00E057DC" w:rsidRPr="004913E8" w:rsidRDefault="00E31AD6"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5"/>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E31AD6"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6" w:name="_Hlk25261251"/>
    <w:p w14:paraId="0A29967C" w14:textId="07924064" w:rsidR="00E057DC" w:rsidRDefault="00E31AD6"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6"/>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7" w:name="_Ref21611295"/>
      <w:r>
        <w:rPr>
          <w:lang w:eastAsia="en-GB"/>
        </w:rPr>
        <w:t>Table 5.2.2.2.5-</w:t>
      </w:r>
      <w:bookmarkEnd w:id="677"/>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772728120"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772728121"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8"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9"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9"/>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8"/>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E31AD6"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E31AD6"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80"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80"/>
      <w:r>
        <w:t>.</w:t>
      </w:r>
    </w:p>
    <w:p w14:paraId="0B44ACC7" w14:textId="3C5B0814" w:rsidR="00E057DC" w:rsidRDefault="00E057DC" w:rsidP="002F09CC">
      <w:pPr>
        <w:pStyle w:val="TH"/>
        <w:rPr>
          <w:lang w:eastAsia="en-GB"/>
        </w:rPr>
      </w:pPr>
      <w:bookmarkStart w:id="681" w:name="_Ref21611421"/>
      <w:r>
        <w:rPr>
          <w:lang w:eastAsia="en-GB"/>
        </w:rPr>
        <w:t>Table 5.2.2.2.5-</w:t>
      </w:r>
      <w:bookmarkEnd w:id="681"/>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E31AD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E31AD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E31AD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E31AD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2" w:name="_Hlk25261774"/>
          <w:p w14:paraId="4ED107AC" w14:textId="2BA70110" w:rsidR="00E057DC" w:rsidRDefault="00E31AD6"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2"/>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703381"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E31AD6"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703381"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E31AD6"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E31AD6"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3" w:name="_Toc29673186"/>
      <w:bookmarkStart w:id="684" w:name="_Toc29673327"/>
      <w:bookmarkStart w:id="685" w:name="_Toc29674320"/>
      <w:bookmarkStart w:id="686" w:name="_Toc36645550"/>
      <w:bookmarkStart w:id="687" w:name="_Toc45810595"/>
      <w:bookmarkStart w:id="688" w:name="_Toc162111917"/>
      <w:r>
        <w:t>5.2.2.2.</w:t>
      </w:r>
      <w:r>
        <w:rPr>
          <w:lang w:val="en-US"/>
        </w:rPr>
        <w:t>6</w:t>
      </w:r>
      <w:r>
        <w:tab/>
      </w:r>
      <w:r>
        <w:rPr>
          <w:lang w:val="en-US"/>
        </w:rPr>
        <w:t xml:space="preserve">Enhanced </w:t>
      </w:r>
      <w:r>
        <w:t>Type II Port Selection Codebook</w:t>
      </w:r>
      <w:bookmarkEnd w:id="683"/>
      <w:bookmarkEnd w:id="684"/>
      <w:bookmarkEnd w:id="685"/>
      <w:bookmarkEnd w:id="686"/>
      <w:bookmarkEnd w:id="687"/>
      <w:bookmarkEnd w:id="688"/>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9" w:name="_Ref22192296"/>
      <w:r>
        <w:rPr>
          <w:lang w:eastAsia="en-GB"/>
        </w:rPr>
        <w:t>Table 5.2.2.2.6-</w:t>
      </w:r>
      <w:bookmarkEnd w:id="689"/>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E31AD6"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E31AD6"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90" w:name="_Ref22278551"/>
      <w:r>
        <w:rPr>
          <w:lang w:eastAsia="en-GB"/>
        </w:rPr>
        <w:t>Table 5.2.2.2.6-</w:t>
      </w:r>
      <w:bookmarkEnd w:id="690"/>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E31AD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E31AD6"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E31AD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E31AD6"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E31AD6"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1" w:name="_Toc162111918"/>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1"/>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E31AD6"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E31AD6"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E31AD6"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E31AD6"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E31AD6"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E31AD6"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E31AD6"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E31AD6"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E31AD6"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E31AD6"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E31AD6"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E31AD6"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E31AD6"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E31AD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E31AD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E31AD6"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E31AD6"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E31AD6"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E31AD6"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E31AD6"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E31AD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E31AD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E31AD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E31AD6"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E31AD6"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E31AD6"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E31AD6"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E31AD6"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E31AD6"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E31AD6"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E31AD6"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E31AD6"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E31AD6"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E31AD6"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E31AD6"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2" w:name="_Toc11352128"/>
      <w:bookmarkStart w:id="693" w:name="_Toc20318018"/>
      <w:bookmarkStart w:id="694" w:name="_Toc27299916"/>
      <w:bookmarkStart w:id="695" w:name="_Toc29673187"/>
      <w:bookmarkStart w:id="696" w:name="_Toc29673328"/>
      <w:bookmarkStart w:id="697" w:name="_Toc29674321"/>
      <w:bookmarkStart w:id="698" w:name="_Toc36645551"/>
      <w:bookmarkStart w:id="699" w:name="_Toc45810596"/>
      <w:bookmarkStart w:id="700" w:name="_Toc162111919"/>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2"/>
      <w:bookmarkEnd w:id="693"/>
      <w:bookmarkEnd w:id="694"/>
      <w:bookmarkEnd w:id="695"/>
      <w:bookmarkEnd w:id="696"/>
      <w:bookmarkEnd w:id="697"/>
      <w:bookmarkEnd w:id="698"/>
      <w:bookmarkEnd w:id="699"/>
      <w:bookmarkEnd w:id="700"/>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1" w:name="_Toc11352129"/>
      <w:bookmarkStart w:id="702" w:name="_Toc20318019"/>
      <w:bookmarkStart w:id="703" w:name="_Toc27299917"/>
      <w:bookmarkStart w:id="704" w:name="_Toc29673188"/>
      <w:bookmarkStart w:id="705" w:name="_Toc29673329"/>
      <w:bookmarkStart w:id="706" w:name="_Toc29674322"/>
      <w:bookmarkStart w:id="707" w:name="_Toc36645552"/>
      <w:bookmarkStart w:id="708" w:name="_Toc45810597"/>
      <w:bookmarkStart w:id="709" w:name="_Toc162111920"/>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1"/>
      <w:bookmarkEnd w:id="702"/>
      <w:bookmarkEnd w:id="703"/>
      <w:bookmarkEnd w:id="704"/>
      <w:bookmarkEnd w:id="705"/>
      <w:bookmarkEnd w:id="706"/>
      <w:bookmarkEnd w:id="707"/>
      <w:bookmarkEnd w:id="708"/>
      <w:bookmarkEnd w:id="709"/>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10"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10"/>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11" w:name="_Toc11352130"/>
      <w:bookmarkStart w:id="712" w:name="_Toc20318020"/>
      <w:bookmarkStart w:id="713" w:name="_Toc27299918"/>
      <w:bookmarkStart w:id="714" w:name="_Toc29673189"/>
      <w:bookmarkStart w:id="715" w:name="_Toc29673330"/>
      <w:bookmarkStart w:id="716" w:name="_Toc29674323"/>
      <w:bookmarkStart w:id="717" w:name="_Toc36645553"/>
      <w:bookmarkStart w:id="718" w:name="_Toc45810598"/>
      <w:bookmarkStart w:id="719" w:name="_Toc162111921"/>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11"/>
      <w:bookmarkEnd w:id="712"/>
      <w:bookmarkEnd w:id="713"/>
      <w:bookmarkEnd w:id="714"/>
      <w:bookmarkEnd w:id="715"/>
      <w:bookmarkEnd w:id="716"/>
      <w:bookmarkEnd w:id="717"/>
      <w:bookmarkEnd w:id="718"/>
      <w:bookmarkEnd w:id="719"/>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20"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20"/>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21"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772728122"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772728123"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772728124"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772728125" r:id="rId1900"/>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772728126"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772728127"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772728128"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772728129" r:id="rId1906"/>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772728130"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772728131"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22" w:name="_Toc11352131"/>
      <w:bookmarkStart w:id="723" w:name="_Toc20318021"/>
      <w:bookmarkStart w:id="724" w:name="_Toc27299919"/>
      <w:bookmarkStart w:id="725" w:name="_Toc29673190"/>
      <w:bookmarkStart w:id="726" w:name="_Toc29673331"/>
      <w:bookmarkStart w:id="727" w:name="_Toc29674324"/>
      <w:bookmarkStart w:id="728" w:name="_Toc36645554"/>
      <w:bookmarkStart w:id="729" w:name="_Toc45810599"/>
      <w:bookmarkStart w:id="730" w:name="_Toc162111922"/>
      <w:r>
        <w:t>5.2.2.5</w:t>
      </w:r>
      <w:r>
        <w:tab/>
      </w:r>
      <w:r w:rsidRPr="00507BB2">
        <w:t>CSI reference resource definition</w:t>
      </w:r>
      <w:bookmarkEnd w:id="722"/>
      <w:bookmarkEnd w:id="723"/>
      <w:bookmarkEnd w:id="724"/>
      <w:bookmarkEnd w:id="725"/>
      <w:bookmarkEnd w:id="726"/>
      <w:bookmarkEnd w:id="727"/>
      <w:bookmarkEnd w:id="728"/>
      <w:bookmarkEnd w:id="729"/>
      <w:bookmarkEnd w:id="73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772728132"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772728133" r:id="rId1914"/>
        </w:object>
      </w:r>
      <w:r>
        <w:t xml:space="preserve">and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772728134"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772728135" r:id="rId1917"/>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772728136"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772728137"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772728138"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772728139"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1" w:name="_Toc11352132"/>
      <w:bookmarkStart w:id="732" w:name="_Toc20318022"/>
      <w:bookmarkStart w:id="733" w:name="_Toc27299920"/>
      <w:bookmarkStart w:id="734" w:name="_Toc29673191"/>
      <w:bookmarkStart w:id="735" w:name="_Toc29673332"/>
      <w:bookmarkStart w:id="736" w:name="_Toc29674325"/>
      <w:bookmarkStart w:id="737" w:name="_Toc36645555"/>
      <w:bookmarkStart w:id="738" w:name="_Toc45810600"/>
      <w:bookmarkStart w:id="739" w:name="_Toc162111923"/>
      <w:bookmarkEnd w:id="72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1"/>
      <w:bookmarkEnd w:id="732"/>
      <w:bookmarkEnd w:id="733"/>
      <w:bookmarkEnd w:id="734"/>
      <w:bookmarkEnd w:id="735"/>
      <w:bookmarkEnd w:id="736"/>
      <w:bookmarkEnd w:id="737"/>
      <w:bookmarkEnd w:id="738"/>
      <w:bookmarkEnd w:id="739"/>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40" w:name="_Hlk500827675"/>
      <w:r w:rsidR="0042112F">
        <w:t xml:space="preserve"> of a DCI format 0_1 </w:t>
      </w:r>
      <w:r w:rsidR="00382673">
        <w:t xml:space="preserve">or DCI format 0_2 </w:t>
      </w:r>
      <w:r w:rsidR="0042112F">
        <w:t>which triggers an aperiodic CSI trigger state</w:t>
      </w:r>
      <w:r w:rsidR="00605BFF" w:rsidRPr="0048482F">
        <w:t>.</w:t>
      </w:r>
    </w:p>
    <w:bookmarkEnd w:id="740"/>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1"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1"/>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772728140"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772728141"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772728142"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2"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2"/>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3"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E31AD6"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E31AD6"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E31AD6"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E31AD6"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772728143"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772728144"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772728145"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4" w:name="_Hlk515473278"/>
      <w:bookmarkEnd w:id="74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4"/>
    </w:p>
    <w:p w14:paraId="5116668D" w14:textId="77777777" w:rsidR="004A6977" w:rsidRPr="0048482F" w:rsidRDefault="00383C04" w:rsidP="00FC1C90">
      <w:pPr>
        <w:pStyle w:val="Heading3"/>
        <w:rPr>
          <w:color w:val="000000"/>
        </w:rPr>
      </w:pPr>
      <w:bookmarkStart w:id="745" w:name="_Toc11352133"/>
      <w:bookmarkStart w:id="746" w:name="_Toc20318023"/>
      <w:bookmarkStart w:id="747" w:name="_Toc27299921"/>
      <w:bookmarkStart w:id="748" w:name="_Toc29673192"/>
      <w:bookmarkStart w:id="749" w:name="_Toc29673333"/>
      <w:bookmarkStart w:id="750" w:name="_Toc29674326"/>
      <w:bookmarkStart w:id="751" w:name="_Toc36645556"/>
      <w:bookmarkStart w:id="752" w:name="_Toc45810601"/>
      <w:bookmarkStart w:id="753" w:name="_Toc162111924"/>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5"/>
      <w:bookmarkEnd w:id="746"/>
      <w:bookmarkEnd w:id="747"/>
      <w:bookmarkEnd w:id="748"/>
      <w:bookmarkEnd w:id="749"/>
      <w:bookmarkEnd w:id="750"/>
      <w:bookmarkEnd w:id="751"/>
      <w:bookmarkEnd w:id="752"/>
      <w:bookmarkEnd w:id="753"/>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MS Mincho"/>
          <w:i/>
          <w:iCs/>
          <w:color w:val="000000"/>
        </w:rPr>
        <w:t>csi-ReportMode</w:t>
      </w:r>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4" w:name="_Toc11352134"/>
      <w:bookmarkStart w:id="755" w:name="_Toc20318024"/>
      <w:bookmarkStart w:id="756" w:name="_Toc27299922"/>
      <w:bookmarkStart w:id="757" w:name="_Toc29673193"/>
      <w:bookmarkStart w:id="758" w:name="_Toc29673334"/>
      <w:bookmarkStart w:id="759" w:name="_Toc29674327"/>
      <w:bookmarkStart w:id="760" w:name="_Toc36645557"/>
      <w:bookmarkStart w:id="761" w:name="_Toc45810602"/>
      <w:bookmarkStart w:id="762" w:name="_Toc162111925"/>
      <w:r w:rsidRPr="0048482F">
        <w:rPr>
          <w:color w:val="000000"/>
        </w:rPr>
        <w:t>5.2.</w:t>
      </w:r>
      <w:r w:rsidR="00445D75" w:rsidRPr="0048482F">
        <w:rPr>
          <w:color w:val="000000"/>
        </w:rPr>
        <w:t>5</w:t>
      </w:r>
      <w:r w:rsidRPr="0048482F">
        <w:rPr>
          <w:color w:val="000000"/>
        </w:rPr>
        <w:tab/>
        <w:t>Priority rules for CSI reports</w:t>
      </w:r>
      <w:bookmarkEnd w:id="754"/>
      <w:bookmarkEnd w:id="755"/>
      <w:bookmarkEnd w:id="756"/>
      <w:bookmarkEnd w:id="757"/>
      <w:bookmarkEnd w:id="758"/>
      <w:bookmarkEnd w:id="759"/>
      <w:bookmarkEnd w:id="760"/>
      <w:bookmarkEnd w:id="761"/>
      <w:bookmarkEnd w:id="762"/>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772728146"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772728147"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772728148"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772728149"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772728150"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772728151"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772728152" r:id="rId1960"/>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772728153"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772728154"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3" w:name="OLE_LINK2"/>
      <w:bookmarkStart w:id="76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3"/>
      <w:bookmarkEnd w:id="76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5" w:name="_Toc11352135"/>
      <w:bookmarkStart w:id="766" w:name="_Toc20318025"/>
      <w:bookmarkStart w:id="767" w:name="_Toc27299923"/>
      <w:bookmarkStart w:id="768" w:name="_Toc29673194"/>
      <w:bookmarkStart w:id="769" w:name="_Toc29673335"/>
      <w:bookmarkStart w:id="770" w:name="_Toc29674328"/>
      <w:bookmarkStart w:id="771" w:name="_Toc36645558"/>
      <w:bookmarkStart w:id="772" w:name="_Toc45810603"/>
      <w:bookmarkStart w:id="773" w:name="_Toc162111926"/>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5"/>
      <w:bookmarkEnd w:id="766"/>
      <w:bookmarkEnd w:id="767"/>
      <w:bookmarkEnd w:id="768"/>
      <w:bookmarkEnd w:id="769"/>
      <w:bookmarkEnd w:id="770"/>
      <w:bookmarkEnd w:id="771"/>
      <w:bookmarkEnd w:id="772"/>
      <w:bookmarkEnd w:id="773"/>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4" w:name="_Hlk45742881"/>
      <w:bookmarkStart w:id="775" w:name="_Hlk500865557"/>
      <w:bookmarkStart w:id="776"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772728155" r:id="rId1966"/>
        </w:object>
      </w:r>
      <w:bookmarkEnd w:id="774"/>
      <w:bookmarkEnd w:id="775"/>
      <w:bookmarkEnd w:id="77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772728156"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772728157"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7"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7"/>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772728158"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772728159"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8" w:name="_Toc29673195"/>
      <w:bookmarkStart w:id="779" w:name="_Toc29673336"/>
      <w:bookmarkStart w:id="780" w:name="_Toc29674329"/>
      <w:bookmarkStart w:id="781" w:name="_Toc36645559"/>
      <w:bookmarkStart w:id="782" w:name="_Toc45810604"/>
      <w:bookmarkStart w:id="783" w:name="_Toc162111927"/>
      <w:r w:rsidRPr="005B6234">
        <w:t>5.3.1</w:t>
      </w:r>
      <w:r w:rsidRPr="005B6234">
        <w:tab/>
        <w:t>Application delay of the minimum scheduling offset restriction</w:t>
      </w:r>
      <w:bookmarkEnd w:id="778"/>
      <w:bookmarkEnd w:id="779"/>
      <w:bookmarkEnd w:id="780"/>
      <w:bookmarkEnd w:id="781"/>
      <w:bookmarkEnd w:id="782"/>
      <w:bookmarkEnd w:id="783"/>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4" w:name="_Toc11352136"/>
      <w:bookmarkStart w:id="785" w:name="_Toc20318026"/>
      <w:bookmarkStart w:id="786" w:name="_Toc27299924"/>
      <w:bookmarkStart w:id="787" w:name="_Toc29673196"/>
      <w:bookmarkStart w:id="788" w:name="_Toc29673337"/>
      <w:bookmarkStart w:id="789" w:name="_Toc29674330"/>
      <w:bookmarkStart w:id="790" w:name="_Toc36645560"/>
      <w:bookmarkStart w:id="791" w:name="_Toc45810605"/>
      <w:bookmarkStart w:id="792" w:name="_Hlk508655659"/>
      <w:bookmarkStart w:id="793" w:name="_Toc162111928"/>
      <w:r>
        <w:t>5.4</w:t>
      </w:r>
      <w:r w:rsidRPr="0048482F">
        <w:tab/>
        <w:t xml:space="preserve">UE </w:t>
      </w:r>
      <w:r>
        <w:t>CSI computation time</w:t>
      </w:r>
      <w:bookmarkEnd w:id="784"/>
      <w:bookmarkEnd w:id="785"/>
      <w:bookmarkEnd w:id="786"/>
      <w:bookmarkEnd w:id="787"/>
      <w:bookmarkEnd w:id="788"/>
      <w:bookmarkEnd w:id="789"/>
      <w:bookmarkEnd w:id="790"/>
      <w:bookmarkEnd w:id="791"/>
      <w:bookmarkEnd w:id="793"/>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772728160"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772728161"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772728162"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772728163"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4" w:name="_Toc29673197"/>
      <w:bookmarkStart w:id="795" w:name="_Toc29673338"/>
      <w:bookmarkStart w:id="796" w:name="_Toc29674331"/>
      <w:bookmarkStart w:id="797" w:name="_Toc36645561"/>
      <w:bookmarkStart w:id="798" w:name="_Toc45810606"/>
      <w:bookmarkStart w:id="799" w:name="_Toc162111929"/>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4"/>
      <w:bookmarkEnd w:id="795"/>
      <w:bookmarkEnd w:id="796"/>
      <w:bookmarkEnd w:id="797"/>
      <w:bookmarkEnd w:id="798"/>
      <w:bookmarkEnd w:id="799"/>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00" w:name="_Toc11352137"/>
      <w:bookmarkStart w:id="801" w:name="_Toc20318027"/>
      <w:bookmarkStart w:id="802" w:name="_Toc27299925"/>
      <w:bookmarkStart w:id="803" w:name="_Toc29673198"/>
      <w:bookmarkStart w:id="804" w:name="_Toc29673339"/>
      <w:bookmarkStart w:id="805" w:name="_Toc29674332"/>
      <w:bookmarkStart w:id="806" w:name="_Toc36645562"/>
      <w:bookmarkStart w:id="807" w:name="_Toc45810607"/>
      <w:bookmarkStart w:id="808" w:name="_Toc162111930"/>
      <w:bookmarkEnd w:id="792"/>
      <w:r w:rsidRPr="0048482F">
        <w:rPr>
          <w:color w:val="000000"/>
        </w:rPr>
        <w:t>6</w:t>
      </w:r>
      <w:r w:rsidR="004A6977" w:rsidRPr="0048482F">
        <w:rPr>
          <w:color w:val="000000"/>
        </w:rPr>
        <w:tab/>
        <w:t>Physical uplink shared channel related procedure</w:t>
      </w:r>
      <w:bookmarkEnd w:id="800"/>
      <w:bookmarkEnd w:id="801"/>
      <w:bookmarkEnd w:id="802"/>
      <w:bookmarkEnd w:id="803"/>
      <w:bookmarkEnd w:id="804"/>
      <w:bookmarkEnd w:id="805"/>
      <w:bookmarkEnd w:id="806"/>
      <w:bookmarkEnd w:id="807"/>
      <w:bookmarkEnd w:id="808"/>
    </w:p>
    <w:p w14:paraId="4B9F3A6F" w14:textId="77777777" w:rsidR="004A6977" w:rsidRPr="0048482F" w:rsidRDefault="00AE5F9B" w:rsidP="00FC1C90">
      <w:pPr>
        <w:pStyle w:val="Heading2"/>
        <w:rPr>
          <w:color w:val="000000"/>
        </w:rPr>
      </w:pPr>
      <w:bookmarkStart w:id="809" w:name="_Toc11352138"/>
      <w:bookmarkStart w:id="810" w:name="_Toc20318028"/>
      <w:bookmarkStart w:id="811" w:name="_Toc27299926"/>
      <w:bookmarkStart w:id="812" w:name="_Toc29673199"/>
      <w:bookmarkStart w:id="813" w:name="_Toc29673340"/>
      <w:bookmarkStart w:id="814" w:name="_Toc29674333"/>
      <w:bookmarkStart w:id="815" w:name="_Toc36645563"/>
      <w:bookmarkStart w:id="816" w:name="_Toc45810608"/>
      <w:bookmarkStart w:id="817" w:name="_Toc162111931"/>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9"/>
      <w:bookmarkEnd w:id="810"/>
      <w:bookmarkEnd w:id="811"/>
      <w:bookmarkEnd w:id="812"/>
      <w:bookmarkEnd w:id="813"/>
      <w:bookmarkEnd w:id="814"/>
      <w:bookmarkEnd w:id="815"/>
      <w:bookmarkEnd w:id="816"/>
      <w:bookmarkEnd w:id="817"/>
    </w:p>
    <w:p w14:paraId="633750F0" w14:textId="634DDFBD" w:rsidR="00B9095D" w:rsidRDefault="00B9095D" w:rsidP="00B9095D">
      <w:pPr>
        <w:rPr>
          <w:color w:val="000000"/>
          <w:lang w:val="en-US"/>
        </w:rPr>
      </w:pPr>
      <w:bookmarkStart w:id="818"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9" w:name="_Hlk48575656"/>
      <w:r w:rsidR="001D0605" w:rsidRPr="006E3AD1">
        <w:rPr>
          <w:i/>
          <w:color w:val="000000"/>
          <w:kern w:val="2"/>
        </w:rPr>
        <w:t>codebookSubsetDCI-0-2</w:t>
      </w:r>
      <w:bookmarkEnd w:id="819"/>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FFFC1C5"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w:t>
      </w:r>
      <w:r w:rsidR="00E21BF7">
        <w:t xml:space="preserve"> </w:t>
      </w:r>
      <w:r w:rsidR="00E21BF7" w:rsidRPr="00E618D3">
        <w:rPr>
          <w:color w:val="000000" w:themeColor="text1"/>
        </w:rPr>
        <w:t xml:space="preserve">not overlapping with a DL symbol indicated by </w:t>
      </w:r>
      <w:r w:rsidR="00E21BF7" w:rsidRPr="00E618D3">
        <w:rPr>
          <w:i/>
          <w:iCs/>
          <w:color w:val="000000" w:themeColor="text1"/>
        </w:rPr>
        <w:t>tdd-UL-DL-ConfigurationCommon</w:t>
      </w:r>
      <w:r w:rsidR="00E21BF7" w:rsidRPr="00E618D3">
        <w:rPr>
          <w:color w:val="000000" w:themeColor="text1"/>
        </w:rPr>
        <w:t xml:space="preserve"> or </w:t>
      </w:r>
      <w:r w:rsidR="00E21BF7" w:rsidRPr="00E618D3">
        <w:rPr>
          <w:i/>
          <w:iCs/>
          <w:color w:val="000000" w:themeColor="text1"/>
        </w:rPr>
        <w:t xml:space="preserve">tdd-UL-DL-ConfigurationDedicated </w:t>
      </w:r>
      <w:r w:rsidR="00E21BF7" w:rsidRPr="00E618D3">
        <w:rPr>
          <w:color w:val="000000" w:themeColor="text1"/>
        </w:rPr>
        <w:t xml:space="preserve">if provided, or a symbol of an SS/PBCH block with index provided by </w:t>
      </w:r>
      <w:r w:rsidR="00E21BF7" w:rsidRPr="00E618D3">
        <w:rPr>
          <w:i/>
          <w:iCs/>
          <w:color w:val="000000" w:themeColor="text1"/>
        </w:rPr>
        <w:t>ssb-PositionsInBurst</w:t>
      </w:r>
      <w:r w:rsidR="002D48EA">
        <w:t xml:space="preserve">, HARQ process ID is then incremented by 1 for each subsequent PUSCH(s) in the scheduled order, with modulo </w:t>
      </w:r>
      <w:r w:rsidR="00E21BF7" w:rsidRPr="001104EE">
        <w:rPr>
          <w:color w:val="000000" w:themeColor="text1"/>
        </w:rPr>
        <w:t xml:space="preserve">operation </w:t>
      </w:r>
      <w:r w:rsidR="00E21BF7" w:rsidRPr="001104EE">
        <w:rPr>
          <w:color w:val="000000" w:themeColor="text1"/>
          <w:lang w:val="en-US"/>
        </w:rPr>
        <w:t xml:space="preserve">of </w:t>
      </w:r>
      <w:r w:rsidR="00E21BF7" w:rsidRPr="001104EE">
        <w:rPr>
          <w:i/>
          <w:iCs/>
          <w:color w:val="000000" w:themeColor="text1"/>
          <w:lang w:val="en-US"/>
        </w:rPr>
        <w:t>nrofHARQ-ProcessesForPUSCH</w:t>
      </w:r>
      <w:r w:rsidR="00E21BF7" w:rsidRPr="001104EE">
        <w:rPr>
          <w:color w:val="000000" w:themeColor="text1"/>
          <w:lang w:val="en-US"/>
        </w:rPr>
        <w:t xml:space="preserve"> </w:t>
      </w:r>
      <w:r w:rsidR="002D48EA">
        <w:t>applied</w:t>
      </w:r>
      <w:r w:rsidR="000A57D9">
        <w:t xml:space="preserve"> </w:t>
      </w:r>
      <w:r w:rsidR="000A57D9">
        <w:rPr>
          <w:rFonts w:eastAsia="Malgun Gothic"/>
          <w:lang w:eastAsia="ko-KR"/>
        </w:rPr>
        <w:t xml:space="preserve">if </w:t>
      </w:r>
      <w:r w:rsidR="000A57D9">
        <w:rPr>
          <w:rFonts w:eastAsia="Malgun Gothic"/>
          <w:i/>
          <w:lang w:eastAsia="ko-KR"/>
        </w:rPr>
        <w:t>nrofHARQ-ProcessesForPUSCH</w:t>
      </w:r>
      <w:r w:rsidR="000A57D9">
        <w:rPr>
          <w:rFonts w:eastAsia="Malgun Gothic"/>
          <w:lang w:eastAsia="ko-KR"/>
        </w:rPr>
        <w:t xml:space="preserve"> is provided, </w:t>
      </w:r>
      <w:r w:rsidR="00CF024C" w:rsidRPr="000D2AB4">
        <w:rPr>
          <w:color w:val="000000" w:themeColor="text1"/>
        </w:rPr>
        <w:t xml:space="preserve">or with modulo operation </w:t>
      </w:r>
      <w:r w:rsidR="00CF024C" w:rsidRPr="000D2AB4">
        <w:rPr>
          <w:color w:val="000000" w:themeColor="text1"/>
          <w:lang w:val="en-US"/>
        </w:rPr>
        <w:t xml:space="preserve">of </w:t>
      </w:r>
      <w:r w:rsidR="00CF024C" w:rsidRPr="000D2AB4">
        <w:rPr>
          <w:i/>
          <w:iCs/>
          <w:color w:val="000000" w:themeColor="text1"/>
          <w:lang w:val="en-US"/>
        </w:rPr>
        <w:t xml:space="preserve">nrofHARQ-ProcessesForPUSCH-r17 </w:t>
      </w:r>
      <w:r w:rsidR="00CF024C" w:rsidRPr="000D2AB4">
        <w:rPr>
          <w:color w:val="000000" w:themeColor="text1"/>
        </w:rPr>
        <w:t xml:space="preserve">applied if </w:t>
      </w:r>
      <w:r w:rsidR="00CF024C" w:rsidRPr="000D2AB4">
        <w:rPr>
          <w:i/>
          <w:color w:val="000000" w:themeColor="text1"/>
        </w:rPr>
        <w:t xml:space="preserve">nrofHARQ-ProcessesForPUSCH-r17 </w:t>
      </w:r>
      <w:r w:rsidR="00CF024C" w:rsidRPr="000D2AB4">
        <w:rPr>
          <w:color w:val="000000" w:themeColor="text1"/>
        </w:rPr>
        <w:t>is provided,</w:t>
      </w:r>
      <w:r w:rsidR="00CF024C">
        <w:rPr>
          <w:color w:val="000000" w:themeColor="text1"/>
        </w:rPr>
        <w:t xml:space="preserve"> </w:t>
      </w:r>
      <w:r w:rsidR="000A57D9">
        <w:rPr>
          <w:rFonts w:eastAsia="Malgun Gothic"/>
          <w:lang w:eastAsia="ko-KR"/>
        </w:rPr>
        <w:t>or with modulo operation of 16 applied, otherwise</w:t>
      </w:r>
      <w:r w:rsidR="002D48EA">
        <w:t xml:space="preserve">. </w:t>
      </w:r>
      <w:r w:rsidR="00E21BF7">
        <w:rPr>
          <w:lang w:val="en-US"/>
        </w:rPr>
        <w:t>HARQ process ID is not incremented for PUSCH(s) not transm</w:t>
      </w:r>
      <w:r w:rsidR="00E21BF7" w:rsidRPr="008A2067">
        <w:rPr>
          <w:color w:val="000000" w:themeColor="text1"/>
          <w:lang w:val="en-US"/>
        </w:rPr>
        <w:t xml:space="preserve">itted </w:t>
      </w:r>
      <w:r w:rsidR="00E21BF7" w:rsidRPr="008A2067">
        <w:rPr>
          <w:color w:val="000000" w:themeColor="text1"/>
        </w:rPr>
        <w:t xml:space="preserve">if at least one of the symbols indicated by the indexed row of the used resource allocation table in the slot overlaps with a DL symbol indicated by </w:t>
      </w:r>
      <w:r w:rsidR="00E21BF7" w:rsidRPr="008A2067">
        <w:rPr>
          <w:i/>
          <w:iCs/>
          <w:color w:val="000000" w:themeColor="text1"/>
        </w:rPr>
        <w:t>tdd-UL-DL-ConfigurationCommon</w:t>
      </w:r>
      <w:r w:rsidR="00E21BF7" w:rsidRPr="008A2067">
        <w:rPr>
          <w:color w:val="000000" w:themeColor="text1"/>
        </w:rPr>
        <w:t xml:space="preserve"> or </w:t>
      </w:r>
      <w:r w:rsidR="00E21BF7" w:rsidRPr="008A2067">
        <w:rPr>
          <w:i/>
          <w:iCs/>
          <w:color w:val="000000" w:themeColor="text1"/>
        </w:rPr>
        <w:t xml:space="preserve">tdd-UL-DL-ConfigurationDedicated </w:t>
      </w:r>
      <w:r w:rsidR="00E21BF7" w:rsidRPr="008A2067">
        <w:rPr>
          <w:color w:val="000000" w:themeColor="text1"/>
        </w:rPr>
        <w:t xml:space="preserve">if provided, or a symbol of an SS/PBCH block with index provided by </w:t>
      </w:r>
      <w:r w:rsidR="00E21BF7" w:rsidRPr="008A2067">
        <w:rPr>
          <w:i/>
          <w:iCs/>
          <w:color w:val="000000" w:themeColor="text1"/>
        </w:rPr>
        <w:t>ssb-PositionsInBurst</w:t>
      </w:r>
      <w:r w:rsidR="00E21BF7" w:rsidRPr="008A2067">
        <w:rPr>
          <w:color w:val="000000" w:themeColor="text1"/>
        </w:rPr>
        <w:t xml:space="preserve">.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rsidR="00570F50">
        <w:rPr>
          <w:i/>
        </w:rPr>
        <w:t xml:space="preserve"> </w:t>
      </w:r>
      <w:r w:rsidR="00570F50">
        <w:rPr>
          <w:iCs/>
        </w:rPr>
        <w:t>on a scheduling cell</w:t>
      </w:r>
      <w:r w:rsidR="00570F50">
        <w:t>,</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rsidR="00570F50">
        <w:rPr>
          <w:i/>
        </w:rPr>
        <w:t xml:space="preserve"> </w:t>
      </w:r>
      <w:r w:rsidR="00570F50">
        <w:rPr>
          <w:iCs/>
        </w:rPr>
        <w:t>of the scheduling cell</w:t>
      </w:r>
      <w:r>
        <w:t xml:space="preserve">. </w:t>
      </w:r>
      <w:r w:rsidR="0093254E" w:rsidRPr="001F3B4F">
        <w:t xml:space="preserve">When the </w:t>
      </w:r>
      <w:r w:rsidR="00F57760">
        <w:t xml:space="preserve">PDCCH reception includes two </w:t>
      </w:r>
      <w:r w:rsidR="0093254E" w:rsidRPr="001F3B4F">
        <w:t xml:space="preserve">PDCCH candidates </w:t>
      </w:r>
      <w:r w:rsidR="00F57760">
        <w:t>from two respective search space sets, as described in clause 10.1 of [6, TS 38.213]</w:t>
      </w:r>
      <w:r w:rsidR="0093254E" w:rsidRPr="001F3B4F">
        <w:t>,</w:t>
      </w:r>
      <w:r w:rsidR="0093254E" w:rsidRPr="001F3B4F">
        <w:rPr>
          <w:color w:val="000000"/>
        </w:rPr>
        <w:t xml:space="preserve"> for the purpose of determining the PDCCH ending in symbol </w:t>
      </w:r>
      <w:r w:rsidR="0093254E" w:rsidRPr="001F3B4F">
        <w:rPr>
          <w:i/>
        </w:rPr>
        <w:t>i</w:t>
      </w:r>
      <w:r w:rsidR="0093254E" w:rsidRPr="001F3B4F">
        <w:rPr>
          <w:color w:val="000000"/>
        </w:rPr>
        <w:t xml:space="preserve">, the PDCCH candidate that ends later in time is used.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20"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20"/>
    </w:p>
    <w:p w14:paraId="2DD372EA" w14:textId="09259C5B"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00EF61C8" w:rsidRPr="003226CB">
        <w:rPr>
          <w:rFonts w:hint="eastAsia"/>
          <w:lang w:eastAsia="zh-CN"/>
        </w:rPr>
        <w:t>,</w:t>
      </w:r>
      <w:r w:rsidR="00EF61C8" w:rsidRPr="003226CB">
        <w:rPr>
          <w:rFonts w:hAnsi="Cambria Math"/>
          <w:lang w:val="en-US"/>
        </w:rPr>
        <w:t xml:space="preserve"> </w:t>
      </w:r>
      <w:r w:rsidR="00EF61C8" w:rsidRPr="003226CB">
        <w:rPr>
          <w:shd w:val="clear" w:color="auto" w:fill="FFFFFF"/>
          <w:lang w:val="en-US"/>
        </w:rPr>
        <w:t>if the UE is not provided</w:t>
      </w:r>
      <w:r w:rsidR="00CF024C">
        <w:rPr>
          <w:shd w:val="clear" w:color="auto" w:fill="FFFFFF"/>
          <w:lang w:val="en-US"/>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or the UE is </w:t>
      </w:r>
      <w:r w:rsidR="00EF61C8" w:rsidRPr="003226CB">
        <w:rPr>
          <w:shd w:val="clear" w:color="auto" w:fill="FFFFFF"/>
        </w:rPr>
        <w:t>provided</w:t>
      </w:r>
      <w:r w:rsidR="00EF61C8">
        <w:rPr>
          <w:shd w:val="clear" w:color="auto" w:fill="FFFFFF"/>
        </w:rPr>
        <w:t xml:space="preserve"> </w:t>
      </w:r>
      <w:r w:rsidR="00CF024C" w:rsidRPr="003226CB">
        <w:rPr>
          <w:i/>
          <w:iCs/>
          <w:shd w:val="clear" w:color="auto" w:fill="FFFFFF"/>
        </w:rPr>
        <w:t>prio</w:t>
      </w:r>
      <w:r w:rsidR="00CF024C">
        <w:rPr>
          <w:i/>
          <w:iCs/>
          <w:shd w:val="clear" w:color="auto" w:fill="FFFFFF"/>
        </w:rPr>
        <w:t>LowDG-HighCG</w:t>
      </w:r>
      <w:r w:rsidR="00EF61C8">
        <w:rPr>
          <w:shd w:val="clear" w:color="auto" w:fill="FFFFFF"/>
        </w:rPr>
        <w:t xml:space="preserve"> </w:t>
      </w:r>
      <w:r w:rsidR="00EF61C8" w:rsidRPr="003226CB">
        <w:rPr>
          <w:shd w:val="clear" w:color="auto" w:fill="FFFFFF"/>
        </w:rPr>
        <w:t>or</w:t>
      </w:r>
      <w:r w:rsidR="00EF61C8">
        <w:rPr>
          <w:shd w:val="clear" w:color="auto" w:fill="FFFFFF"/>
        </w:rPr>
        <w:t xml:space="preserve"> </w:t>
      </w:r>
      <w:r w:rsidR="00CF024C" w:rsidRPr="003226CB">
        <w:rPr>
          <w:i/>
          <w:iCs/>
          <w:shd w:val="clear" w:color="auto" w:fill="FFFFFF"/>
        </w:rPr>
        <w:t>prio</w:t>
      </w:r>
      <w:r w:rsidR="00CF024C">
        <w:rPr>
          <w:i/>
          <w:iCs/>
          <w:shd w:val="clear" w:color="auto" w:fill="FFFFFF"/>
        </w:rPr>
        <w:t>HighDG-LowCG</w:t>
      </w:r>
      <w:r w:rsidR="00EF61C8" w:rsidRPr="003226CB">
        <w:rPr>
          <w:shd w:val="clear" w:color="auto" w:fill="FFFFFF"/>
          <w:lang w:val="en-US"/>
        </w:rPr>
        <w:t xml:space="preserve"> and the two PUSCHs have the same priority index as described in Clause 9 of [6, TS 38.213]</w:t>
      </w:r>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43EC4867" w:rsidR="007644C2" w:rsidRPr="0093254E" w:rsidRDefault="002D48EA" w:rsidP="0093254E">
      <w:pPr>
        <w:pStyle w:val="ListParagraph"/>
        <w:spacing w:after="180"/>
        <w:ind w:left="0"/>
        <w:rPr>
          <w:rFonts w:ascii="Times New Roman" w:hAnsi="Times New Roman"/>
          <w:sz w:val="20"/>
          <w:szCs w:val="20"/>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r w:rsidR="0093254E">
        <w:rPr>
          <w:rFonts w:ascii="Times New Roman" w:hAnsi="Times New Roman"/>
          <w:color w:val="000000" w:themeColor="text1"/>
          <w:sz w:val="20"/>
          <w:szCs w:val="20"/>
          <w:lang w:eastAsia="ko-KR"/>
        </w:rPr>
        <w:t xml:space="preserve"> </w:t>
      </w:r>
      <w:r w:rsidR="007644C2" w:rsidRPr="0093254E">
        <w:rPr>
          <w:rFonts w:ascii="Times New Roman" w:hAnsi="Times New Roman"/>
          <w:sz w:val="20"/>
          <w:szCs w:val="20"/>
        </w:rPr>
        <w:t xml:space="preserve">A UE is not expected to be scheduled by a PDCCH ending in symbol </w:t>
      </w:r>
      <m:oMath>
        <m:r>
          <w:rPr>
            <w:rFonts w:ascii="Cambria Math" w:hAnsi="Cambria Math"/>
            <w:sz w:val="20"/>
            <w:szCs w:val="20"/>
          </w:rPr>
          <m:t>i</m:t>
        </m:r>
      </m:oMath>
      <w:r w:rsidR="007644C2" w:rsidRPr="0093254E">
        <w:rPr>
          <w:rFonts w:ascii="Times New Roman" w:hAnsi="Times New Roman"/>
          <w:sz w:val="20"/>
          <w:szCs w:val="20"/>
        </w:rPr>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sz w:val="20"/>
            <w:szCs w:val="20"/>
          </w:rPr>
          <m:t>j</m:t>
        </m:r>
      </m:oMath>
      <w:r w:rsidR="007644C2" w:rsidRPr="0093254E">
        <w:rPr>
          <w:rFonts w:ascii="Times New Roman" w:hAnsi="Times New Roman"/>
          <w:sz w:val="20"/>
          <w:szCs w:val="20"/>
        </w:rPr>
        <w:t xml:space="preserve"> after symbol </w:t>
      </w:r>
      <m:oMath>
        <m:r>
          <w:rPr>
            <w:rFonts w:ascii="Cambria Math" w:hAnsi="Cambria Math"/>
            <w:sz w:val="20"/>
            <w:szCs w:val="20"/>
          </w:rPr>
          <m:t>i</m:t>
        </m:r>
      </m:oMath>
      <w:r w:rsidR="007644C2" w:rsidRPr="0093254E">
        <w:rPr>
          <w:rFonts w:ascii="Times New Roman" w:hAnsi="Times New Roman"/>
          <w:sz w:val="20"/>
          <w:szCs w:val="20"/>
        </w:rPr>
        <w:t xml:space="preserve">, and if the gap between the end of PDCCH and the beginning of symbol </w:t>
      </w:r>
      <m:oMath>
        <m:r>
          <w:rPr>
            <w:rFonts w:ascii="Cambria Math" w:hAnsi="Cambria Math"/>
            <w:sz w:val="20"/>
            <w:szCs w:val="20"/>
          </w:rPr>
          <m:t>j</m:t>
        </m:r>
      </m:oMath>
      <w:r w:rsidR="007644C2" w:rsidRPr="0093254E">
        <w:rPr>
          <w:rFonts w:ascii="Times New Roman" w:hAnsi="Times New Roman"/>
          <w:sz w:val="20"/>
          <w:szCs w:val="20"/>
        </w:rPr>
        <w:t xml:space="preserve"> is less than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symbols. The value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oMath>
      <w:r w:rsidR="007644C2" w:rsidRPr="0093254E">
        <w:rPr>
          <w:rFonts w:ascii="Times New Roman" w:hAnsi="Times New Roman"/>
          <w:sz w:val="20"/>
          <w:szCs w:val="20"/>
        </w:rPr>
        <w:t xml:space="preserve"> in symbols is determined according to the UE processing capability defined in </w:t>
      </w:r>
      <w:r w:rsidR="0093254E">
        <w:rPr>
          <w:rFonts w:ascii="Times New Roman" w:hAnsi="Times New Roman"/>
          <w:sz w:val="20"/>
          <w:szCs w:val="20"/>
        </w:rPr>
        <w:t>c</w:t>
      </w:r>
      <w:r w:rsidR="0093254E" w:rsidRPr="0093254E">
        <w:rPr>
          <w:rFonts w:ascii="Times New Roman" w:hAnsi="Times New Roman"/>
          <w:sz w:val="20"/>
          <w:szCs w:val="20"/>
        </w:rPr>
        <w:t xml:space="preserve">lause </w:t>
      </w:r>
      <w:r w:rsidR="007644C2" w:rsidRPr="0093254E">
        <w:rPr>
          <w:rFonts w:ascii="Times New Roman" w:hAnsi="Times New Roman"/>
          <w:sz w:val="20"/>
          <w:szCs w:val="20"/>
        </w:rPr>
        <w:t xml:space="preserve">6.4,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2</m:t>
            </m:r>
          </m:sub>
        </m:sSub>
        <m:r>
          <w:rPr>
            <w:rFonts w:ascii="Cambria Math" w:hAnsi="Cambria Math"/>
            <w:sz w:val="20"/>
            <w:szCs w:val="20"/>
          </w:rPr>
          <m:t xml:space="preserve"> </m:t>
        </m:r>
      </m:oMath>
      <w:r w:rsidR="007644C2" w:rsidRPr="0093254E">
        <w:rPr>
          <w:rFonts w:ascii="Times New Roman" w:hAnsi="Times New Roman"/>
          <w:sz w:val="20"/>
          <w:szCs w:val="20"/>
        </w:rPr>
        <w:t>and the symbol duration are based on the minimum of the subcarrier spacing corresponding to the PUSCH with configured grant and the subcarrier spacing of the PDCCH scheduling the PUSCH.</w:t>
      </w:r>
    </w:p>
    <w:p w14:paraId="4E77C7AB" w14:textId="3E4CB3F4" w:rsidR="000B491D" w:rsidRDefault="00CE686E" w:rsidP="000B491D">
      <w:pPr>
        <w:rPr>
          <w:color w:val="000000"/>
        </w:rPr>
      </w:pPr>
      <w:bookmarkStart w:id="821" w:name="_Hlk512252948"/>
      <w:bookmarkEnd w:id="818"/>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1"/>
    <w:p w14:paraId="1F32E410" w14:textId="2B03F978"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0A57D9">
        <w:rPr>
          <w:rFonts w:eastAsia="Malgun Gothic"/>
          <w:i/>
          <w:lang w:eastAsia="ko-KR"/>
        </w:rPr>
        <w:t>nrofHARQ-ProcessesForPUSCH</w:t>
      </w:r>
      <w:r w:rsidR="000A57D9">
        <w:rPr>
          <w:rFonts w:eastAsia="Malgun Gothic"/>
          <w:lang w:eastAsia="ko-KR"/>
        </w:rPr>
        <w:t xml:space="preserve">, </w:t>
      </w:r>
      <w:r w:rsidR="00D37F97" w:rsidRPr="000D2AB4">
        <w:rPr>
          <w:color w:val="000000" w:themeColor="text1"/>
        </w:rPr>
        <w:t>or</w:t>
      </w:r>
      <w:r w:rsidR="00D37F97" w:rsidRPr="000D2AB4">
        <w:rPr>
          <w:i/>
          <w:color w:val="000000" w:themeColor="text1"/>
        </w:rPr>
        <w:t xml:space="preserve"> nrofHARQ-ProcessesForPUSCH-r17</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2" w:name="_Toc11352139"/>
      <w:bookmarkStart w:id="823" w:name="_Toc20318029"/>
      <w:bookmarkStart w:id="824" w:name="_Toc27299927"/>
      <w:bookmarkStart w:id="825" w:name="_Toc29673200"/>
      <w:bookmarkStart w:id="826" w:name="_Toc29673341"/>
      <w:bookmarkStart w:id="827" w:name="_Toc29674334"/>
      <w:bookmarkStart w:id="828" w:name="_Toc36645564"/>
      <w:bookmarkStart w:id="829" w:name="_Toc45810609"/>
      <w:bookmarkStart w:id="830" w:name="_Toc162111932"/>
      <w:r w:rsidRPr="0048482F">
        <w:rPr>
          <w:color w:val="000000"/>
        </w:rPr>
        <w:t>6</w:t>
      </w:r>
      <w:r w:rsidR="004A6977" w:rsidRPr="0048482F">
        <w:rPr>
          <w:color w:val="000000"/>
        </w:rPr>
        <w:t>.1.1</w:t>
      </w:r>
      <w:r w:rsidR="004A6977" w:rsidRPr="0048482F">
        <w:rPr>
          <w:color w:val="000000"/>
        </w:rPr>
        <w:tab/>
        <w:t>Transmission schemes</w:t>
      </w:r>
      <w:bookmarkEnd w:id="822"/>
      <w:bookmarkEnd w:id="823"/>
      <w:bookmarkEnd w:id="824"/>
      <w:bookmarkEnd w:id="825"/>
      <w:bookmarkEnd w:id="826"/>
      <w:bookmarkEnd w:id="827"/>
      <w:bookmarkEnd w:id="828"/>
      <w:bookmarkEnd w:id="829"/>
      <w:bookmarkEnd w:id="830"/>
    </w:p>
    <w:p w14:paraId="07562EC6" w14:textId="446A61DC" w:rsidR="003959C8" w:rsidRPr="0048482F" w:rsidRDefault="003959C8" w:rsidP="00BC64BD">
      <w:pPr>
        <w:rPr>
          <w:color w:val="000000"/>
        </w:rPr>
      </w:pPr>
      <w:bookmarkStart w:id="83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2" w:name="_Toc11352140"/>
      <w:bookmarkStart w:id="833" w:name="_Toc20318030"/>
      <w:bookmarkStart w:id="834" w:name="_Toc27299928"/>
      <w:bookmarkStart w:id="835" w:name="_Toc29673201"/>
      <w:bookmarkStart w:id="836" w:name="_Toc29673342"/>
      <w:bookmarkStart w:id="837" w:name="_Toc29674335"/>
      <w:bookmarkStart w:id="838" w:name="_Toc36645565"/>
      <w:bookmarkStart w:id="839" w:name="_Toc45810610"/>
      <w:bookmarkStart w:id="840" w:name="_Toc162111933"/>
      <w:r w:rsidRPr="0048482F">
        <w:rPr>
          <w:color w:val="000000"/>
        </w:rPr>
        <w:t>6.1.1.1</w:t>
      </w:r>
      <w:r w:rsidRPr="0048482F">
        <w:rPr>
          <w:color w:val="000000"/>
        </w:rPr>
        <w:tab/>
        <w:t xml:space="preserve">Codebook based UL </w:t>
      </w:r>
      <w:r w:rsidR="00FE5EBE" w:rsidRPr="0048482F">
        <w:rPr>
          <w:color w:val="000000"/>
        </w:rPr>
        <w:t>transmission</w:t>
      </w:r>
      <w:bookmarkEnd w:id="832"/>
      <w:bookmarkEnd w:id="833"/>
      <w:bookmarkEnd w:id="834"/>
      <w:bookmarkEnd w:id="835"/>
      <w:bookmarkEnd w:id="836"/>
      <w:bookmarkEnd w:id="837"/>
      <w:bookmarkEnd w:id="838"/>
      <w:bookmarkEnd w:id="839"/>
      <w:bookmarkEnd w:id="840"/>
    </w:p>
    <w:p w14:paraId="3F10C8EF" w14:textId="77777777" w:rsidR="00040FB6" w:rsidRDefault="002B15DE" w:rsidP="00040FB6">
      <w:pPr>
        <w:rPr>
          <w:color w:val="000000" w:themeColor="text1"/>
        </w:rPr>
      </w:pPr>
      <w:bookmarkStart w:id="841"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2"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2"/>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3" w:name="_Hlk512442647"/>
      <w:r w:rsidRPr="00AF547C">
        <w:rPr>
          <w:i/>
        </w:rPr>
        <w:t>codebookSubset</w:t>
      </w:r>
      <w:bookmarkEnd w:id="843"/>
      <w:r w:rsidRPr="00AF547C">
        <w:rPr>
          <w:i/>
        </w:rPr>
        <w:t xml:space="preserve"> </w:t>
      </w:r>
      <w:r>
        <w:t xml:space="preserve">in </w:t>
      </w:r>
      <w:bookmarkStart w:id="844" w:name="_Hlk512442667"/>
      <w:r w:rsidR="000174D2">
        <w:rPr>
          <w:i/>
        </w:rPr>
        <w:t>pusch-Config</w:t>
      </w:r>
      <w:bookmarkEnd w:id="844"/>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5" w:name="_Toc11352141"/>
      <w:bookmarkStart w:id="846" w:name="_Toc20318031"/>
      <w:bookmarkStart w:id="847" w:name="_Toc27299929"/>
      <w:bookmarkStart w:id="848" w:name="_Toc29673202"/>
      <w:bookmarkStart w:id="849" w:name="_Toc29673343"/>
      <w:bookmarkStart w:id="850" w:name="_Toc29674336"/>
      <w:bookmarkStart w:id="851" w:name="_Toc36645566"/>
      <w:bookmarkStart w:id="852" w:name="_Toc45810611"/>
      <w:bookmarkStart w:id="853" w:name="_Toc162111934"/>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5"/>
      <w:bookmarkEnd w:id="846"/>
      <w:bookmarkEnd w:id="847"/>
      <w:bookmarkEnd w:id="848"/>
      <w:bookmarkEnd w:id="849"/>
      <w:bookmarkEnd w:id="850"/>
      <w:bookmarkEnd w:id="851"/>
      <w:bookmarkEnd w:id="852"/>
      <w:bookmarkEnd w:id="853"/>
    </w:p>
    <w:bookmarkEnd w:id="841"/>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4"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7" w:name="_Hlk515954588"/>
      <w:r w:rsidRPr="000B4CDA">
        <w:t xml:space="preserve">reception of the </w:t>
      </w:r>
      <w:r>
        <w:t>aperiodic NZP</w:t>
      </w:r>
      <w:r w:rsidRPr="000B4CDA">
        <w:t xml:space="preserve">-CSI-RS resource and the first symbol </w:t>
      </w:r>
      <w:bookmarkEnd w:id="857"/>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6"/>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772728164"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8" w:name="_Toc11352142"/>
      <w:bookmarkStart w:id="859" w:name="_Toc20318032"/>
      <w:bookmarkStart w:id="860" w:name="_Toc27299930"/>
      <w:bookmarkStart w:id="861" w:name="_Toc29673203"/>
      <w:bookmarkStart w:id="862" w:name="_Toc29673344"/>
      <w:bookmarkStart w:id="863" w:name="_Toc29674337"/>
      <w:bookmarkStart w:id="864" w:name="_Toc36645567"/>
      <w:bookmarkStart w:id="865" w:name="_Toc45810612"/>
      <w:bookmarkStart w:id="866" w:name="_Toc162111935"/>
      <w:bookmarkEnd w:id="831"/>
      <w:bookmarkEnd w:id="855"/>
      <w:r w:rsidRPr="0048482F">
        <w:rPr>
          <w:color w:val="000000"/>
        </w:rPr>
        <w:t>6</w:t>
      </w:r>
      <w:r w:rsidR="004A6977" w:rsidRPr="0048482F">
        <w:rPr>
          <w:color w:val="000000"/>
        </w:rPr>
        <w:t>.1.2</w:t>
      </w:r>
      <w:r w:rsidR="004A6977" w:rsidRPr="0048482F">
        <w:rPr>
          <w:color w:val="000000"/>
        </w:rPr>
        <w:tab/>
        <w:t>Resource allocation</w:t>
      </w:r>
      <w:bookmarkEnd w:id="858"/>
      <w:bookmarkEnd w:id="859"/>
      <w:bookmarkEnd w:id="860"/>
      <w:bookmarkEnd w:id="861"/>
      <w:bookmarkEnd w:id="862"/>
      <w:bookmarkEnd w:id="863"/>
      <w:bookmarkEnd w:id="864"/>
      <w:bookmarkEnd w:id="865"/>
      <w:bookmarkEnd w:id="866"/>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7" w:name="_Toc11352143"/>
      <w:bookmarkStart w:id="868" w:name="_Toc20318033"/>
      <w:bookmarkStart w:id="869" w:name="_Toc27299931"/>
      <w:bookmarkStart w:id="870" w:name="_Toc29673204"/>
      <w:bookmarkStart w:id="871" w:name="_Toc29673345"/>
      <w:bookmarkStart w:id="872" w:name="_Toc29674338"/>
      <w:bookmarkStart w:id="873" w:name="_Toc36645568"/>
      <w:bookmarkStart w:id="874" w:name="_Toc45810613"/>
      <w:bookmarkStart w:id="875" w:name="_Toc162111936"/>
      <w:r w:rsidRPr="0048482F">
        <w:rPr>
          <w:color w:val="000000"/>
        </w:rPr>
        <w:t>6.1.2.1</w:t>
      </w:r>
      <w:r w:rsidRPr="0048482F">
        <w:rPr>
          <w:color w:val="000000"/>
        </w:rPr>
        <w:tab/>
        <w:t>Resource allocation in time domain</w:t>
      </w:r>
      <w:bookmarkEnd w:id="867"/>
      <w:bookmarkEnd w:id="868"/>
      <w:bookmarkEnd w:id="869"/>
      <w:bookmarkEnd w:id="870"/>
      <w:bookmarkEnd w:id="871"/>
      <w:bookmarkEnd w:id="872"/>
      <w:bookmarkEnd w:id="873"/>
      <w:bookmarkEnd w:id="874"/>
      <w:bookmarkEnd w:id="875"/>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772728165"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772728166"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772728167"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772728168" r:id="rId1990"/>
        </w:object>
      </w:r>
      <w:r>
        <w:t xml:space="preserve"> is the </w:t>
      </w:r>
      <w:r>
        <w:rPr>
          <w:i/>
        </w:rPr>
        <w:t>(m+1)</w:t>
      </w:r>
      <w:r>
        <w:t xml:space="preserve">th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772728169"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4C64CDE0" w14:textId="654023DF" w:rsidR="00602D62" w:rsidRDefault="00820DDF" w:rsidP="00602D62">
      <w:pPr>
        <w:pStyle w:val="B1"/>
      </w:pPr>
      <w:r w:rsidRPr="0048482F">
        <w:rPr>
          <w:color w:val="000000"/>
        </w:rPr>
        <w:t>-</w:t>
      </w:r>
      <w:r w:rsidRPr="0048482F">
        <w:rPr>
          <w:color w:val="000000"/>
        </w:rPr>
        <w:tab/>
      </w:r>
      <w:bookmarkStart w:id="876"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7"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772728170" r:id="rId1994"/>
        </w:object>
      </w:r>
      <w:bookmarkEnd w:id="877"/>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where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rsidR="00AF3F83">
        <w:rPr>
          <w:lang w:eastAsia="ko-KR"/>
        </w:rPr>
        <w:t xml:space="preserve"> is a parameter configured by higher layer as specified in clause 4.2 of [6 TS 38.213]</w:t>
      </w:r>
      <w:r w:rsidR="00F93B4E" w:rsidRPr="00C9130A">
        <w:rPr>
          <w:color w:val="000000" w:themeColor="text1"/>
          <w:lang w:eastAsia="ja-JP"/>
        </w:rPr>
        <w:t>, and</w:t>
      </w:r>
      <w:r w:rsidRPr="0048482F">
        <w:rPr>
          <w:color w:val="000000"/>
        </w:rPr>
        <w:t xml:space="preserve"> 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6"/>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772728171"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772728172"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E40669">
        <w:rPr>
          <w:color w:val="000000" w:themeColor="text1"/>
        </w:rPr>
        <w:t>the scheduling DCI is other than DCI format 0_0 with CRC scrambled by TC-RNTI</w:t>
      </w:r>
      <w:r w:rsidR="00E40669" w:rsidRPr="0022136C">
        <w:rPr>
          <w:color w:val="000000" w:themeColor="text1"/>
        </w:rPr>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772728173" r:id="rId1998"/>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772728174" r:id="rId1999"/>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772728175"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772728176"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772728177"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772728178"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8"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8"/>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772728179"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772728180"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772728181"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772728182"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772728183"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772728184"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9"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9"/>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80"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80"/>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1" w:name="_Toc11352144"/>
      <w:bookmarkStart w:id="882" w:name="_Toc20318034"/>
      <w:bookmarkStart w:id="883" w:name="_Toc27299932"/>
      <w:bookmarkStart w:id="884" w:name="_Toc29673205"/>
      <w:bookmarkStart w:id="885" w:name="_Toc29673346"/>
      <w:bookmarkStart w:id="886" w:name="_Toc29674339"/>
      <w:bookmarkStart w:id="887" w:name="_Toc36645569"/>
      <w:bookmarkStart w:id="888" w:name="_Toc45810614"/>
      <w:bookmarkStart w:id="889" w:name="_Hlk512344529"/>
      <w:bookmarkStart w:id="890" w:name="_Toc162111937"/>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1"/>
      <w:bookmarkEnd w:id="882"/>
      <w:bookmarkEnd w:id="883"/>
      <w:bookmarkEnd w:id="884"/>
      <w:bookmarkEnd w:id="885"/>
      <w:bookmarkEnd w:id="886"/>
      <w:bookmarkEnd w:id="887"/>
      <w:bookmarkEnd w:id="888"/>
      <w:bookmarkEnd w:id="890"/>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1"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1"/>
      <w:bookmarkEnd w:id="892"/>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9"/>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3" w:name="_Toc11352145"/>
      <w:bookmarkStart w:id="894" w:name="_Toc20318035"/>
      <w:bookmarkStart w:id="895" w:name="_Toc27299933"/>
      <w:bookmarkStart w:id="896" w:name="_Toc29673206"/>
      <w:bookmarkStart w:id="897" w:name="_Toc29673347"/>
      <w:bookmarkStart w:id="898" w:name="_Toc29674340"/>
      <w:bookmarkStart w:id="899" w:name="_Toc36645570"/>
      <w:bookmarkStart w:id="900" w:name="_Toc45810615"/>
      <w:bookmarkStart w:id="901" w:name="_Toc162111938"/>
      <w:r w:rsidRPr="0048482F">
        <w:rPr>
          <w:color w:val="000000"/>
        </w:rPr>
        <w:t>6.1.2.2</w:t>
      </w:r>
      <w:r w:rsidRPr="0048482F">
        <w:rPr>
          <w:color w:val="000000"/>
        </w:rPr>
        <w:tab/>
        <w:t>Resource allocation in frequency domain</w:t>
      </w:r>
      <w:bookmarkEnd w:id="893"/>
      <w:bookmarkEnd w:id="894"/>
      <w:bookmarkEnd w:id="895"/>
      <w:bookmarkEnd w:id="896"/>
      <w:bookmarkEnd w:id="897"/>
      <w:bookmarkEnd w:id="898"/>
      <w:bookmarkEnd w:id="899"/>
      <w:bookmarkEnd w:id="900"/>
      <w:bookmarkEnd w:id="901"/>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2"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2"/>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3" w:name="_Toc11352146"/>
      <w:bookmarkStart w:id="904" w:name="_Toc20318036"/>
      <w:bookmarkStart w:id="905" w:name="_Toc27299934"/>
      <w:bookmarkStart w:id="906" w:name="_Toc29673207"/>
      <w:bookmarkStart w:id="907" w:name="_Toc29673348"/>
      <w:bookmarkStart w:id="908" w:name="_Toc29674341"/>
      <w:bookmarkStart w:id="909" w:name="_Toc36645571"/>
      <w:bookmarkStart w:id="910" w:name="_Toc45810616"/>
      <w:bookmarkStart w:id="911" w:name="_Toc162111939"/>
      <w:r w:rsidRPr="0048482F">
        <w:rPr>
          <w:color w:val="000000"/>
        </w:rPr>
        <w:t>6.1.2.2.1</w:t>
      </w:r>
      <w:r w:rsidRPr="0048482F">
        <w:rPr>
          <w:color w:val="000000"/>
        </w:rPr>
        <w:tab/>
        <w:t>Uplink resource allocation type 0</w:t>
      </w:r>
      <w:bookmarkEnd w:id="903"/>
      <w:bookmarkEnd w:id="904"/>
      <w:bookmarkEnd w:id="905"/>
      <w:bookmarkEnd w:id="906"/>
      <w:bookmarkEnd w:id="907"/>
      <w:bookmarkEnd w:id="908"/>
      <w:bookmarkEnd w:id="909"/>
      <w:bookmarkEnd w:id="910"/>
      <w:bookmarkEnd w:id="911"/>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772728185"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772728186"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772728187"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772728188"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772728189"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772728190"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772728191"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772728192"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2" w:name="_Toc11352147"/>
      <w:bookmarkStart w:id="913" w:name="_Toc20318037"/>
      <w:bookmarkStart w:id="914" w:name="_Toc27299935"/>
      <w:bookmarkStart w:id="915" w:name="_Toc29673208"/>
      <w:bookmarkStart w:id="916" w:name="_Toc29673349"/>
      <w:bookmarkStart w:id="917" w:name="_Toc29674342"/>
      <w:bookmarkStart w:id="918" w:name="_Toc36645572"/>
      <w:bookmarkStart w:id="919" w:name="_Toc45810617"/>
      <w:bookmarkStart w:id="920" w:name="_Toc162111940"/>
      <w:r w:rsidRPr="0048482F">
        <w:rPr>
          <w:color w:val="000000"/>
        </w:rPr>
        <w:t>6.1.2.2.2</w:t>
      </w:r>
      <w:r w:rsidRPr="0048482F">
        <w:rPr>
          <w:color w:val="000000"/>
        </w:rPr>
        <w:tab/>
        <w:t>Uplink resource allocation type 1</w:t>
      </w:r>
      <w:bookmarkEnd w:id="912"/>
      <w:bookmarkEnd w:id="913"/>
      <w:bookmarkEnd w:id="914"/>
      <w:bookmarkEnd w:id="915"/>
      <w:bookmarkEnd w:id="916"/>
      <w:bookmarkEnd w:id="917"/>
      <w:bookmarkEnd w:id="918"/>
      <w:bookmarkEnd w:id="919"/>
      <w:bookmarkEnd w:id="92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772728193"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772728194"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772728195"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772728196"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772728197"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772728198"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772728199"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772728200"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772728201"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772728202"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772728203"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772728204"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772728205"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772728206"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772728207"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772728208"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772728209"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772728210"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772728211"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772728212"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772728213"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772728214"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772728215"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772728216"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772728217"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772728218"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772728219" r:id="rId2071"/>
        </w:object>
      </w:r>
      <w:r w:rsidRPr="0048482F">
        <w:rPr>
          <w:color w:val="000000"/>
        </w:rPr>
        <w:t>.</w:t>
      </w:r>
    </w:p>
    <w:p w14:paraId="7E2CCF47" w14:textId="77777777" w:rsidR="008828E8" w:rsidRDefault="008828E8" w:rsidP="008828E8">
      <w:pPr>
        <w:pStyle w:val="Heading5"/>
        <w:rPr>
          <w:color w:val="000000"/>
          <w:lang w:val="en-US"/>
        </w:rPr>
      </w:pPr>
      <w:bookmarkStart w:id="921" w:name="_Toc29673209"/>
      <w:bookmarkStart w:id="922" w:name="_Toc29673350"/>
      <w:bookmarkStart w:id="923" w:name="_Toc29674343"/>
      <w:bookmarkStart w:id="924" w:name="_Toc36645573"/>
      <w:bookmarkStart w:id="925" w:name="_Toc45810618"/>
      <w:bookmarkStart w:id="926" w:name="_Toc162111941"/>
      <w:r>
        <w:rPr>
          <w:color w:val="000000"/>
        </w:rPr>
        <w:t>6.1.2.2</w:t>
      </w:r>
      <w:r>
        <w:rPr>
          <w:color w:val="000000"/>
          <w:lang w:val="en-US"/>
        </w:rPr>
        <w:t>.3</w:t>
      </w:r>
      <w:r>
        <w:rPr>
          <w:color w:val="000000"/>
        </w:rPr>
        <w:tab/>
        <w:t xml:space="preserve">Uplink resource allocation type </w:t>
      </w:r>
      <w:r>
        <w:rPr>
          <w:color w:val="000000"/>
          <w:lang w:val="en-US"/>
        </w:rPr>
        <w:t>2</w:t>
      </w:r>
      <w:bookmarkEnd w:id="921"/>
      <w:bookmarkEnd w:id="922"/>
      <w:bookmarkEnd w:id="923"/>
      <w:bookmarkEnd w:id="924"/>
      <w:bookmarkEnd w:id="925"/>
      <w:bookmarkEnd w:id="926"/>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772728220"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772728221"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772728222"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772728223"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772728224"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E31AD6"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E31AD6"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7" w:name="_Toc11352148"/>
      <w:bookmarkStart w:id="928" w:name="_Toc20318038"/>
      <w:bookmarkStart w:id="929" w:name="_Toc27299936"/>
      <w:bookmarkStart w:id="930" w:name="_Toc29673210"/>
      <w:bookmarkStart w:id="931" w:name="_Toc29673351"/>
      <w:bookmarkStart w:id="932" w:name="_Toc29674344"/>
      <w:bookmarkStart w:id="933" w:name="_Toc36645574"/>
      <w:bookmarkStart w:id="934" w:name="_Toc45810619"/>
      <w:bookmarkStart w:id="935" w:name="_Toc162111942"/>
      <w:r w:rsidRPr="0048482F">
        <w:t>6.1.2.3</w:t>
      </w:r>
      <w:r w:rsidRPr="0048482F">
        <w:tab/>
        <w:t>Resource allocation for uplink transmission with</w:t>
      </w:r>
      <w:r w:rsidR="0056657C">
        <w:t xml:space="preserve"> configured</w:t>
      </w:r>
      <w:r w:rsidRPr="0048482F">
        <w:t xml:space="preserve"> grant</w:t>
      </w:r>
      <w:bookmarkEnd w:id="927"/>
      <w:bookmarkEnd w:id="928"/>
      <w:bookmarkEnd w:id="929"/>
      <w:bookmarkEnd w:id="930"/>
      <w:bookmarkEnd w:id="931"/>
      <w:bookmarkEnd w:id="932"/>
      <w:bookmarkEnd w:id="933"/>
      <w:bookmarkEnd w:id="934"/>
      <w:bookmarkEnd w:id="935"/>
    </w:p>
    <w:p w14:paraId="52FDDDCA" w14:textId="2B95389F" w:rsidR="0056657C" w:rsidRDefault="00545E1E" w:rsidP="0056657C">
      <w:pPr>
        <w:rPr>
          <w:color w:val="000000"/>
        </w:rPr>
      </w:pPr>
      <w:bookmarkStart w:id="936" w:name="_Hlk498078682"/>
      <w:bookmarkStart w:id="93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6"/>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8" w:name="_Toc162111943"/>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8"/>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9" w:name="_Hlk86181028"/>
      <w:r>
        <w:t xml:space="preserve">When the transmission occasions are associated with the first and second SRS resource sets, </w:t>
      </w:r>
      <w:bookmarkEnd w:id="939"/>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40"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1" w:name="_Toc162111944"/>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1"/>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2" w:name="_Toc162111945"/>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2"/>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3" w:name="_Toc11352149"/>
      <w:bookmarkStart w:id="944" w:name="_Toc20318039"/>
      <w:bookmarkStart w:id="945" w:name="_Toc27299937"/>
      <w:bookmarkStart w:id="946" w:name="_Toc29673211"/>
      <w:bookmarkStart w:id="947" w:name="_Toc29673352"/>
      <w:bookmarkStart w:id="948" w:name="_Toc29674345"/>
      <w:bookmarkStart w:id="949" w:name="_Toc36645575"/>
      <w:bookmarkStart w:id="950" w:name="_Toc45810620"/>
      <w:bookmarkStart w:id="951" w:name="_Toc162111946"/>
      <w:bookmarkEnd w:id="937"/>
      <w:bookmarkEnd w:id="940"/>
      <w:r w:rsidRPr="0048482F">
        <w:rPr>
          <w:color w:val="000000"/>
        </w:rPr>
        <w:t>6.1.3</w:t>
      </w:r>
      <w:r w:rsidR="00905BEE" w:rsidRPr="0048482F">
        <w:rPr>
          <w:color w:val="000000"/>
        </w:rPr>
        <w:tab/>
      </w:r>
      <w:r w:rsidRPr="0048482F">
        <w:rPr>
          <w:color w:val="000000"/>
        </w:rPr>
        <w:t>UE procedure for applying transform precoding on PUSCH</w:t>
      </w:r>
      <w:bookmarkEnd w:id="943"/>
      <w:bookmarkEnd w:id="944"/>
      <w:bookmarkEnd w:id="945"/>
      <w:bookmarkEnd w:id="946"/>
      <w:bookmarkEnd w:id="947"/>
      <w:bookmarkEnd w:id="948"/>
      <w:bookmarkEnd w:id="949"/>
      <w:bookmarkEnd w:id="950"/>
      <w:bookmarkEnd w:id="951"/>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2"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2"/>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3" w:name="_Toc11352150"/>
      <w:bookmarkStart w:id="954" w:name="_Toc20318040"/>
      <w:bookmarkStart w:id="955" w:name="_Toc27299938"/>
      <w:bookmarkStart w:id="956" w:name="_Toc29673212"/>
      <w:bookmarkStart w:id="957" w:name="_Toc29673353"/>
      <w:bookmarkStart w:id="958" w:name="_Toc29674346"/>
      <w:bookmarkStart w:id="959" w:name="_Toc36645576"/>
      <w:bookmarkStart w:id="960" w:name="_Toc45810621"/>
      <w:bookmarkStart w:id="961" w:name="_Toc16211194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3"/>
      <w:bookmarkEnd w:id="954"/>
      <w:bookmarkEnd w:id="955"/>
      <w:bookmarkEnd w:id="956"/>
      <w:bookmarkEnd w:id="957"/>
      <w:bookmarkEnd w:id="958"/>
      <w:bookmarkEnd w:id="959"/>
      <w:bookmarkEnd w:id="960"/>
      <w:bookmarkEnd w:id="96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772728225"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772728226"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772728227"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772728228"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E31AD6"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E31AD6"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2" w:name="_Toc11352151"/>
      <w:bookmarkStart w:id="963" w:name="_Toc20318041"/>
      <w:bookmarkStart w:id="964" w:name="_Toc27299939"/>
      <w:bookmarkStart w:id="965" w:name="_Toc29673213"/>
      <w:bookmarkStart w:id="966" w:name="_Toc29673354"/>
      <w:bookmarkStart w:id="967" w:name="_Toc29674347"/>
      <w:bookmarkStart w:id="968" w:name="_Toc36645577"/>
      <w:bookmarkStart w:id="969" w:name="_Toc45810622"/>
      <w:bookmarkStart w:id="970" w:name="_Toc162111948"/>
      <w:r w:rsidRPr="0048482F">
        <w:rPr>
          <w:color w:val="000000"/>
        </w:rPr>
        <w:t>6.1.4.1</w:t>
      </w:r>
      <w:r w:rsidRPr="0048482F">
        <w:rPr>
          <w:color w:val="000000"/>
        </w:rPr>
        <w:tab/>
        <w:t>Modulation order and target code rate determination</w:t>
      </w:r>
      <w:bookmarkEnd w:id="962"/>
      <w:bookmarkEnd w:id="963"/>
      <w:bookmarkEnd w:id="964"/>
      <w:bookmarkEnd w:id="965"/>
      <w:bookmarkEnd w:id="966"/>
      <w:bookmarkEnd w:id="967"/>
      <w:bookmarkEnd w:id="968"/>
      <w:bookmarkEnd w:id="969"/>
      <w:bookmarkEnd w:id="970"/>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1"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1"/>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2" w:name="_Hlk523070388"/>
      <w:r w:rsidR="009C4201" w:rsidRPr="004174B8">
        <w:rPr>
          <w:color w:val="000000"/>
          <w:lang w:val="en-GB"/>
        </w:rPr>
        <w:t>MCS-C-RNTI</w:t>
      </w:r>
      <w:bookmarkEnd w:id="972"/>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3" w:name="_Toc11352152"/>
      <w:bookmarkStart w:id="974" w:name="_Toc20318042"/>
      <w:bookmarkStart w:id="975" w:name="_Toc27299940"/>
      <w:bookmarkStart w:id="976" w:name="_Toc29673214"/>
      <w:bookmarkStart w:id="977" w:name="_Toc29673355"/>
      <w:bookmarkStart w:id="978" w:name="_Toc29674348"/>
      <w:bookmarkStart w:id="979" w:name="_Toc36645578"/>
      <w:bookmarkStart w:id="980" w:name="_Toc45810623"/>
      <w:bookmarkStart w:id="981" w:name="_Toc162111949"/>
      <w:r w:rsidRPr="0048482F">
        <w:rPr>
          <w:color w:val="000000"/>
        </w:rPr>
        <w:t>6.1.4.2</w:t>
      </w:r>
      <w:r w:rsidR="009B18F9">
        <w:rPr>
          <w:color w:val="000000"/>
        </w:rPr>
        <w:tab/>
      </w:r>
      <w:r w:rsidRPr="0048482F">
        <w:rPr>
          <w:color w:val="000000"/>
        </w:rPr>
        <w:t>Transport block size determination</w:t>
      </w:r>
      <w:bookmarkEnd w:id="973"/>
      <w:bookmarkEnd w:id="974"/>
      <w:bookmarkEnd w:id="975"/>
      <w:bookmarkEnd w:id="976"/>
      <w:bookmarkEnd w:id="977"/>
      <w:bookmarkEnd w:id="978"/>
      <w:bookmarkEnd w:id="979"/>
      <w:bookmarkEnd w:id="980"/>
      <w:bookmarkEnd w:id="981"/>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772728229"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772728230"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772728231"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772728232"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772728233"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772728234"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772728235"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772728236"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772728237" r:id="rId2101"/>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2" w:name="_Hlk512515248"/>
      <w:r w:rsidR="008A4239" w:rsidRPr="00F35584">
        <w:rPr>
          <w:i/>
        </w:rPr>
        <w:t>PUSCH-ServingCellConfig</w:t>
      </w:r>
      <w:bookmarkEnd w:id="982"/>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772728238"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772728239"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772728240"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772728241"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772728242"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772728243"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772728244"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772728245"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772728246"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15" o:title=""/>
          </v:shape>
          <o:OLEObject Type="Embed" ProgID="Equation.3" ShapeID="_x0000_i2384" DrawAspect="Content" ObjectID="_1772728247"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772728248"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772728249"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0" o:title=""/>
          </v:shape>
          <o:OLEObject Type="Embed" ProgID="Equation.3" ShapeID="_x0000_i2387" DrawAspect="Content" ObjectID="_1772728250"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772728251"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3" w:name="_Toc11352153"/>
      <w:bookmarkStart w:id="984" w:name="_Toc20318043"/>
      <w:bookmarkStart w:id="985" w:name="_Toc27299941"/>
      <w:bookmarkStart w:id="986" w:name="_Toc29673215"/>
      <w:bookmarkStart w:id="987" w:name="_Toc29673356"/>
      <w:bookmarkStart w:id="988" w:name="_Toc29674349"/>
      <w:bookmarkStart w:id="989" w:name="_Toc36645579"/>
      <w:bookmarkStart w:id="990" w:name="_Toc45810624"/>
      <w:bookmarkStart w:id="991" w:name="_Toc162111950"/>
      <w:r w:rsidRPr="00217FD9">
        <w:rPr>
          <w:rFonts w:eastAsia="Malgun Gothic"/>
        </w:rPr>
        <w:t>6.1.5</w:t>
      </w:r>
      <w:r w:rsidRPr="00217FD9">
        <w:rPr>
          <w:rFonts w:eastAsia="Malgun Gothic"/>
        </w:rPr>
        <w:tab/>
        <w:t>Code block group based PUSCH transmission</w:t>
      </w:r>
      <w:bookmarkEnd w:id="983"/>
      <w:bookmarkEnd w:id="984"/>
      <w:bookmarkEnd w:id="985"/>
      <w:bookmarkEnd w:id="986"/>
      <w:bookmarkEnd w:id="987"/>
      <w:bookmarkEnd w:id="988"/>
      <w:bookmarkEnd w:id="989"/>
      <w:bookmarkEnd w:id="990"/>
      <w:bookmarkEnd w:id="991"/>
    </w:p>
    <w:p w14:paraId="2F284F00" w14:textId="77777777" w:rsidR="00C46F24" w:rsidRPr="00217FD9" w:rsidRDefault="00C46F24" w:rsidP="00C46F24">
      <w:pPr>
        <w:pStyle w:val="Heading4"/>
        <w:rPr>
          <w:rFonts w:eastAsia="Malgun Gothic"/>
        </w:rPr>
      </w:pPr>
      <w:bookmarkStart w:id="992" w:name="_Toc11352154"/>
      <w:bookmarkStart w:id="993" w:name="_Toc20318044"/>
      <w:bookmarkStart w:id="994" w:name="_Toc27299942"/>
      <w:bookmarkStart w:id="995" w:name="_Toc29673216"/>
      <w:bookmarkStart w:id="996" w:name="_Toc29673357"/>
      <w:bookmarkStart w:id="997" w:name="_Toc29674350"/>
      <w:bookmarkStart w:id="998" w:name="_Toc36645580"/>
      <w:bookmarkStart w:id="999" w:name="_Toc45810625"/>
      <w:bookmarkStart w:id="1000" w:name="_Toc162111951"/>
      <w:r w:rsidRPr="00217FD9">
        <w:rPr>
          <w:rFonts w:eastAsia="Malgun Gothic"/>
        </w:rPr>
        <w:t>6.1.5.1</w:t>
      </w:r>
      <w:r w:rsidRPr="00217FD9">
        <w:rPr>
          <w:rFonts w:eastAsia="Malgun Gothic"/>
        </w:rPr>
        <w:tab/>
        <w:t>UE procedure for grouping of code blocks to code block groups</w:t>
      </w:r>
      <w:bookmarkEnd w:id="992"/>
      <w:bookmarkEnd w:id="993"/>
      <w:bookmarkEnd w:id="994"/>
      <w:bookmarkEnd w:id="995"/>
      <w:bookmarkEnd w:id="996"/>
      <w:bookmarkEnd w:id="997"/>
      <w:bookmarkEnd w:id="998"/>
      <w:bookmarkEnd w:id="999"/>
      <w:bookmarkEnd w:id="1000"/>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772728252"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772728253"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772728254"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772728255"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772728256"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772728257"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772728258"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772728259"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772728260" r:id="rId2132"/>
        </w:object>
      </w:r>
      <w:r>
        <w:rPr>
          <w:rFonts w:eastAsia="Malgun Gothic"/>
        </w:rPr>
        <w:t>.</w:t>
      </w:r>
    </w:p>
    <w:p w14:paraId="5338F123" w14:textId="77777777" w:rsidR="00C46F24" w:rsidRPr="00217FD9" w:rsidRDefault="00C46F24" w:rsidP="00C46F24">
      <w:pPr>
        <w:pStyle w:val="Heading4"/>
        <w:rPr>
          <w:rFonts w:eastAsia="Malgun Gothic"/>
        </w:rPr>
      </w:pPr>
      <w:bookmarkStart w:id="1001" w:name="_Toc11352155"/>
      <w:bookmarkStart w:id="1002" w:name="_Toc20318045"/>
      <w:bookmarkStart w:id="1003" w:name="_Toc27299943"/>
      <w:bookmarkStart w:id="1004" w:name="_Toc29673217"/>
      <w:bookmarkStart w:id="1005" w:name="_Toc29673358"/>
      <w:bookmarkStart w:id="1006" w:name="_Toc29674351"/>
      <w:bookmarkStart w:id="1007" w:name="_Toc36645581"/>
      <w:bookmarkStart w:id="1008" w:name="_Toc45810626"/>
      <w:bookmarkStart w:id="1009" w:name="_Toc16211195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1"/>
      <w:bookmarkEnd w:id="1002"/>
      <w:bookmarkEnd w:id="1003"/>
      <w:bookmarkEnd w:id="1004"/>
      <w:bookmarkEnd w:id="1005"/>
      <w:bookmarkEnd w:id="1006"/>
      <w:bookmarkEnd w:id="1007"/>
      <w:bookmarkEnd w:id="1008"/>
      <w:bookmarkEnd w:id="1009"/>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10" w:name="_Toc45810627"/>
      <w:bookmarkStart w:id="1011" w:name="_Toc162111953"/>
      <w:r w:rsidRPr="00705185">
        <w:t>6.1.</w:t>
      </w:r>
      <w:r>
        <w:t>6</w:t>
      </w:r>
      <w:r>
        <w:tab/>
      </w:r>
      <w:r w:rsidRPr="00705185">
        <w:t>Uplink switching</w:t>
      </w:r>
      <w:bookmarkEnd w:id="1010"/>
      <w:bookmarkEnd w:id="1011"/>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2" w:name="_Hlk39056336"/>
      <w:r>
        <w:t>If a</w:t>
      </w:r>
      <w:r w:rsidRPr="00705185">
        <w:t xml:space="preserve"> </w:t>
      </w:r>
      <w:r w:rsidRPr="00705185">
        <w:rPr>
          <w:lang w:val="en-AU"/>
        </w:rPr>
        <w:t>UE</w:t>
      </w:r>
      <w:r w:rsidRPr="00705185">
        <w:t xml:space="preserve"> </w:t>
      </w:r>
      <w:r>
        <w:t xml:space="preserve">indicated a capability for uplink switching with </w:t>
      </w:r>
      <w:bookmarkEnd w:id="1012"/>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4" w:name="_Toc45810628"/>
      <w:bookmarkStart w:id="1015" w:name="_Toc162111954"/>
      <w:r>
        <w:t>6</w:t>
      </w:r>
      <w:r w:rsidRPr="0048482F">
        <w:t>.1.</w:t>
      </w:r>
      <w:r>
        <w:t>6</w:t>
      </w:r>
      <w:r w:rsidRPr="0048482F">
        <w:t>.</w:t>
      </w:r>
      <w:r>
        <w:t>1</w:t>
      </w:r>
      <w:r w:rsidRPr="0048482F">
        <w:tab/>
      </w:r>
      <w:r>
        <w:t>Uplink switching for EN-DC</w:t>
      </w:r>
      <w:bookmarkEnd w:id="1014"/>
      <w:bookmarkEnd w:id="1015"/>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6" w:name="_Toc45810629"/>
      <w:bookmarkStart w:id="1017" w:name="_Toc162111955"/>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6"/>
      <w:bookmarkEnd w:id="1017"/>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8" w:name="_Toc162111956"/>
      <w:r>
        <w:t>6</w:t>
      </w:r>
      <w:r w:rsidRPr="0048482F">
        <w:t>.1.</w:t>
      </w:r>
      <w:r>
        <w:t>6</w:t>
      </w:r>
      <w:r w:rsidRPr="0048482F">
        <w:t>.</w:t>
      </w:r>
      <w:r>
        <w:t>2.1</w:t>
      </w:r>
      <w:r w:rsidRPr="0048482F">
        <w:tab/>
      </w:r>
      <w:r w:rsidR="003276D6">
        <w:rPr>
          <w:lang w:val="en-GB"/>
        </w:rPr>
        <w:t>void</w:t>
      </w:r>
      <w:bookmarkEnd w:id="1018"/>
    </w:p>
    <w:p w14:paraId="23DA70EC" w14:textId="78A51FF0" w:rsidR="00DD0567" w:rsidRPr="0048482F" w:rsidRDefault="00DD0567" w:rsidP="00DD0567">
      <w:pPr>
        <w:pStyle w:val="Heading4"/>
        <w:rPr>
          <w:color w:val="000000"/>
        </w:rPr>
      </w:pPr>
      <w:bookmarkStart w:id="1019" w:name="_Toc45810630"/>
      <w:bookmarkStart w:id="1020" w:name="_Toc162111957"/>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9"/>
      <w:bookmarkEnd w:id="1020"/>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2" w:name="_Toc162111958"/>
      <w:r w:rsidRPr="0048482F">
        <w:t>6.1.</w:t>
      </w:r>
      <w:r>
        <w:t>7</w:t>
      </w:r>
      <w:r w:rsidRPr="0048482F">
        <w:tab/>
      </w:r>
      <w:r>
        <w:t>UE</w:t>
      </w:r>
      <w:r w:rsidRPr="0048482F">
        <w:t xml:space="preserve"> </w:t>
      </w:r>
      <w:r>
        <w:t>procedure for determining time domain windows for bundling DM-RS</w:t>
      </w:r>
      <w:bookmarkEnd w:id="1022"/>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7D1B57"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or when </w:t>
      </w:r>
      <w:r w:rsidR="005A28BF" w:rsidRPr="009C400D">
        <w:rPr>
          <w:i/>
          <w:iCs/>
        </w:rPr>
        <w:t>AvailableSlotCounting</w:t>
      </w:r>
      <w:r w:rsidR="005A28BF" w:rsidRPr="009C400D">
        <w:t xml:space="preserve"> is disabled,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536862D" w:rsidR="005A28BF" w:rsidRPr="009C400D" w:rsidRDefault="009C400D" w:rsidP="009C400D">
      <w:pPr>
        <w:pStyle w:val="B1"/>
      </w:pPr>
      <w:r>
        <w:t>-</w:t>
      </w:r>
      <w:r>
        <w:tab/>
      </w:r>
      <w:r w:rsidR="005A28BF" w:rsidRPr="009C400D">
        <w:t>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3" w:name="_Toc11352156"/>
      <w:bookmarkStart w:id="1024" w:name="_Toc20318046"/>
      <w:bookmarkStart w:id="1025" w:name="_Toc27299944"/>
      <w:bookmarkStart w:id="1026" w:name="_Toc29673218"/>
      <w:bookmarkStart w:id="1027" w:name="_Toc29673359"/>
      <w:bookmarkStart w:id="1028" w:name="_Toc29674352"/>
      <w:bookmarkStart w:id="1029" w:name="_Toc36645582"/>
      <w:bookmarkStart w:id="1030" w:name="_Toc45810631"/>
      <w:bookmarkStart w:id="1031" w:name="_Toc162111959"/>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3"/>
      <w:bookmarkEnd w:id="1024"/>
      <w:bookmarkEnd w:id="1025"/>
      <w:bookmarkEnd w:id="1026"/>
      <w:bookmarkEnd w:id="1027"/>
      <w:bookmarkEnd w:id="1028"/>
      <w:bookmarkEnd w:id="1029"/>
      <w:bookmarkEnd w:id="1030"/>
      <w:bookmarkEnd w:id="1031"/>
    </w:p>
    <w:p w14:paraId="3F55CF88" w14:textId="77777777" w:rsidR="004A6977" w:rsidRPr="0048482F" w:rsidRDefault="00AE5F9B" w:rsidP="00C7280B">
      <w:pPr>
        <w:pStyle w:val="Heading3"/>
        <w:rPr>
          <w:color w:val="000000"/>
        </w:rPr>
      </w:pPr>
      <w:bookmarkStart w:id="1032" w:name="_Toc11352157"/>
      <w:bookmarkStart w:id="1033" w:name="_Toc20318047"/>
      <w:bookmarkStart w:id="1034" w:name="_Toc27299945"/>
      <w:bookmarkStart w:id="1035" w:name="_Toc29673219"/>
      <w:bookmarkStart w:id="1036" w:name="_Toc29673360"/>
      <w:bookmarkStart w:id="1037" w:name="_Toc29674353"/>
      <w:bookmarkStart w:id="1038" w:name="_Toc36645583"/>
      <w:bookmarkStart w:id="1039" w:name="_Toc45810632"/>
      <w:bookmarkStart w:id="1040" w:name="_Toc162111960"/>
      <w:r w:rsidRPr="0048482F">
        <w:rPr>
          <w:color w:val="000000"/>
        </w:rPr>
        <w:t>6</w:t>
      </w:r>
      <w:r w:rsidR="004A6977" w:rsidRPr="0048482F">
        <w:rPr>
          <w:color w:val="000000"/>
        </w:rPr>
        <w:t>.2.1</w:t>
      </w:r>
      <w:r w:rsidR="004A6977" w:rsidRPr="0048482F">
        <w:rPr>
          <w:color w:val="000000"/>
        </w:rPr>
        <w:tab/>
        <w:t>UE sounding procedure</w:t>
      </w:r>
      <w:bookmarkEnd w:id="1032"/>
      <w:bookmarkEnd w:id="1033"/>
      <w:bookmarkEnd w:id="1034"/>
      <w:bookmarkEnd w:id="1035"/>
      <w:bookmarkEnd w:id="1036"/>
      <w:bookmarkEnd w:id="1037"/>
      <w:bookmarkEnd w:id="1038"/>
      <w:bookmarkEnd w:id="1039"/>
      <w:bookmarkEnd w:id="1040"/>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772728261"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34EED1B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w:t>
      </w:r>
      <w:r>
        <w:t xml:space="preserve">or </w:t>
      </w:r>
      <w:r w:rsidRPr="00EB27FC">
        <w:t xml:space="preserve">a CSI-RS resource in an </w:t>
      </w:r>
      <w:r w:rsidRPr="00EB27FC">
        <w:rPr>
          <w:i/>
          <w:color w:val="000000"/>
        </w:rPr>
        <w:t xml:space="preserve">NZP-CSI-RS-ResourceSet </w:t>
      </w:r>
      <w:r w:rsidRPr="00EB27FC">
        <w:t xml:space="preserve">configured with higher layer parameter </w:t>
      </w:r>
      <w:r w:rsidRPr="00EB27FC">
        <w:rPr>
          <w:i/>
        </w:rPr>
        <w:t>trs-Info</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1" w:name="_Hlk512512251"/>
      <w:r w:rsidR="008A4239" w:rsidRPr="007D4A7A">
        <w:rPr>
          <w:i/>
        </w:rPr>
        <w:t>nrofSRS-Ports</w:t>
      </w:r>
      <w:bookmarkEnd w:id="1041"/>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772728262" r:id="rId2136"/>
        </w:object>
      </w:r>
      <w:r w:rsidRPr="0048482F">
        <w:rPr>
          <w:color w:val="000000"/>
        </w:rPr>
        <w:t>and</w:t>
      </w:r>
      <w:bookmarkEnd w:id="1042"/>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772728263" r:id="rId2138"/>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772728264"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772728265" r:id="rId21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772728266"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4" w:name="_Hlk495170565"/>
      <w:bookmarkStart w:id="1045" w:name="_Hlk498637686"/>
      <w:bookmarkEnd w:id="104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772728267"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46" w:name="_Hlk497223612"/>
      <w:bookmarkEnd w:id="1044"/>
      <w:bookmarkEnd w:id="1045"/>
      <w:r w:rsidRPr="0048482F">
        <w:rPr>
          <w:rFonts w:eastAsia="MS Mincho"/>
          <w:iCs/>
          <w:color w:val="000000"/>
          <w:lang w:val="en-US" w:eastAsia="ja-JP"/>
        </w:rPr>
        <w:t xml:space="preserve">For a UE configured with one or more SRS resource configuration(s), and when the higher layer parameter </w:t>
      </w:r>
      <w:bookmarkStart w:id="1047" w:name="_Hlk512515572"/>
      <w:r w:rsidR="00ED00A3" w:rsidRPr="00B91DBE">
        <w:rPr>
          <w:i/>
        </w:rPr>
        <w:t>resourceType</w:t>
      </w:r>
      <w:bookmarkEnd w:id="104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48" w:name="_Hlk512513074"/>
      <w:r w:rsidRPr="00B91DBE">
        <w:rPr>
          <w:i/>
        </w:rPr>
        <w:t>spatialRelationInfo</w:t>
      </w:r>
      <w:bookmarkEnd w:id="1048"/>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4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4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50"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50"/>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772728268"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772728269" r:id="rId2147"/>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772728270" r:id="rId2148"/>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772728271"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772728272"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772728273"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772728274" r:id="rId2154"/>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51" w:name="_Hlk498636457"/>
      <w:bookmarkStart w:id="1052" w:name="_Hlk498636712"/>
      <w:bookmarkStart w:id="1053"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1"/>
      <w:r w:rsidR="00944687" w:rsidRPr="0048482F">
        <w:t>carrying only CSI report</w:t>
      </w:r>
      <w:r>
        <w:t>(</w:t>
      </w:r>
      <w:r w:rsidR="00944687" w:rsidRPr="0048482F">
        <w:t>s</w:t>
      </w:r>
      <w:r>
        <w:t>)</w:t>
      </w:r>
      <w:r w:rsidR="00206A32" w:rsidRPr="0048482F">
        <w:t xml:space="preserve">, </w:t>
      </w:r>
      <w:r>
        <w:t>or only L1-RSRP report(s)</w:t>
      </w:r>
      <w:bookmarkEnd w:id="105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5"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5"/>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6" w:name="_Toc11352158"/>
      <w:bookmarkStart w:id="1057" w:name="_Toc20318048"/>
      <w:bookmarkStart w:id="1058" w:name="_Toc27299946"/>
      <w:bookmarkStart w:id="1059" w:name="_Toc29673220"/>
      <w:bookmarkStart w:id="1060" w:name="_Toc29673361"/>
      <w:bookmarkStart w:id="1061" w:name="_Toc29674354"/>
      <w:bookmarkStart w:id="1062" w:name="_Toc36645584"/>
      <w:bookmarkStart w:id="1063" w:name="_Toc45810633"/>
      <w:bookmarkStart w:id="1064" w:name="_Hlk497934490"/>
      <w:bookmarkStart w:id="1065" w:name="_Toc162111961"/>
      <w:bookmarkEnd w:id="1053"/>
      <w:bookmarkEnd w:id="105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6"/>
      <w:bookmarkEnd w:id="1057"/>
      <w:bookmarkEnd w:id="1058"/>
      <w:bookmarkEnd w:id="1059"/>
      <w:bookmarkEnd w:id="1060"/>
      <w:bookmarkEnd w:id="1061"/>
      <w:bookmarkEnd w:id="1062"/>
      <w:bookmarkEnd w:id="1063"/>
      <w:bookmarkEnd w:id="1065"/>
    </w:p>
    <w:p w14:paraId="7F787714" w14:textId="43D0E4A6" w:rsidR="003F405D" w:rsidRDefault="00724A32" w:rsidP="003F405D">
      <w:pPr>
        <w:rPr>
          <w:color w:val="000000"/>
        </w:rPr>
      </w:pPr>
      <w:bookmarkStart w:id="106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772728275"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772728276"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772728277"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772728278"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772728279"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772728280"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772728281"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772728282"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772728283"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6"/>
    </w:p>
    <w:p w14:paraId="631CD05E" w14:textId="25771D1F" w:rsidR="00B10CD1" w:rsidRPr="0048482F" w:rsidRDefault="001C54B9" w:rsidP="00B10CD1">
      <w:pPr>
        <w:pStyle w:val="Heading4"/>
        <w:rPr>
          <w:color w:val="000000"/>
        </w:rPr>
      </w:pPr>
      <w:bookmarkStart w:id="1067" w:name="_Toc11352159"/>
      <w:bookmarkStart w:id="1068" w:name="_Toc20318049"/>
      <w:bookmarkStart w:id="1069" w:name="_Toc27299947"/>
      <w:bookmarkStart w:id="1070" w:name="_Toc29673221"/>
      <w:bookmarkStart w:id="1071" w:name="_Toc29673362"/>
      <w:bookmarkStart w:id="1072" w:name="_Toc29674355"/>
      <w:bookmarkStart w:id="1073" w:name="_Toc36645585"/>
      <w:bookmarkStart w:id="1074" w:name="_Toc45810634"/>
      <w:bookmarkStart w:id="1075" w:name="_Toc162111962"/>
      <w:bookmarkEnd w:id="106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7"/>
      <w:bookmarkEnd w:id="1068"/>
      <w:bookmarkEnd w:id="1069"/>
      <w:bookmarkEnd w:id="1070"/>
      <w:bookmarkEnd w:id="1071"/>
      <w:bookmarkEnd w:id="1072"/>
      <w:bookmarkEnd w:id="1073"/>
      <w:bookmarkEnd w:id="1074"/>
      <w:bookmarkEnd w:id="1075"/>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r w:rsidR="00FE0F9B">
        <w:rPr>
          <w:i/>
          <w:iCs/>
          <w:lang w:eastAsia="zh-CN"/>
        </w:rPr>
        <w:t>srs-ExtensionAperiodicSRS</w:t>
      </w:r>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r w:rsidR="00A67480">
        <w:rPr>
          <w:i/>
          <w:iCs/>
          <w:lang w:eastAsia="zh-CN"/>
        </w:rPr>
        <w:t>srs-ExtensionAperiodicSRS</w:t>
      </w:r>
      <w:r w:rsidR="00A67480">
        <w:rPr>
          <w:rFonts w:eastAsia="MS Mincho"/>
          <w:iCs/>
          <w:lang w:val="en-US" w:eastAsia="ja-JP"/>
        </w:rPr>
        <w:t xml:space="preserve"> and/or </w:t>
      </w:r>
      <w:r w:rsidR="00A67480">
        <w:rPr>
          <w:rFonts w:cs="Arial"/>
          <w:i/>
          <w:iCs/>
          <w:szCs w:val="18"/>
          <w:lang w:eastAsia="en-GB"/>
        </w:rPr>
        <w:t>srs-OneAP-SRS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r w:rsidR="00154566" w:rsidRPr="00343897">
        <w:rPr>
          <w:rFonts w:eastAsia="MS Mincho"/>
          <w:i/>
          <w:color w:val="000000" w:themeColor="text1"/>
        </w:rPr>
        <w:t>resourceType</w:t>
      </w:r>
      <w:r w:rsidR="00154566" w:rsidRPr="00343897">
        <w:rPr>
          <w:rFonts w:eastAsia="MS Mincho"/>
          <w:color w:val="000000" w:themeColor="text1"/>
        </w:rPr>
        <w:t xml:space="preserve"> in </w:t>
      </w:r>
      <w:r w:rsidR="00154566" w:rsidRPr="00343897">
        <w:rPr>
          <w:rFonts w:eastAsia="MS Mincho"/>
          <w:i/>
          <w:color w:val="000000" w:themeColor="text1"/>
        </w:rPr>
        <w:t>SRS-ResourceSet</w:t>
      </w:r>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76"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76"/>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r w:rsidRPr="00343897">
        <w:rPr>
          <w:rFonts w:eastAsia="MS Mincho"/>
          <w:i/>
          <w:iCs/>
          <w:color w:val="000000" w:themeColor="text1"/>
          <w:lang w:val="en-US" w:eastAsia="ja-JP"/>
        </w:rPr>
        <w:t>resourceType</w:t>
      </w:r>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SRS-ResourceSet</w:t>
      </w:r>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r w:rsidRPr="00CB28B1">
        <w:rPr>
          <w:rFonts w:eastAsia="MS Mincho"/>
          <w:i/>
          <w:iCs/>
          <w:color w:val="000000" w:themeColor="text1"/>
          <w:lang w:val="en-US" w:eastAsia="ja-JP"/>
        </w:rPr>
        <w:t>resourceType</w:t>
      </w:r>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SRS-ResourceSet</w:t>
      </w:r>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7583C19A"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the UE shall expect that the more than one set are 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772728284"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772728285"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7" w:name="_Toc11352160"/>
      <w:bookmarkStart w:id="1078" w:name="_Toc20318050"/>
      <w:bookmarkStart w:id="1079" w:name="_Toc27299948"/>
      <w:bookmarkStart w:id="1080" w:name="_Toc29673222"/>
      <w:bookmarkStart w:id="1081" w:name="_Toc29673363"/>
      <w:bookmarkStart w:id="1082" w:name="_Toc29674356"/>
      <w:bookmarkStart w:id="1083" w:name="_Toc36645586"/>
      <w:bookmarkStart w:id="1084" w:name="_Toc45810635"/>
      <w:bookmarkStart w:id="1085" w:name="_Toc162111963"/>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7"/>
      <w:bookmarkEnd w:id="1078"/>
      <w:bookmarkEnd w:id="1079"/>
      <w:bookmarkEnd w:id="1080"/>
      <w:bookmarkEnd w:id="1081"/>
      <w:bookmarkEnd w:id="1082"/>
      <w:bookmarkEnd w:id="1083"/>
      <w:bookmarkEnd w:id="1084"/>
      <w:bookmarkEnd w:id="1085"/>
    </w:p>
    <w:p w14:paraId="612F0124" w14:textId="77777777" w:rsidR="004917AB" w:rsidRPr="004917AB" w:rsidRDefault="004917AB" w:rsidP="004917AB">
      <w:pPr>
        <w:rPr>
          <w:rFonts w:eastAsia="Batang"/>
        </w:rPr>
      </w:pPr>
      <w:bookmarkStart w:id="1086"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7"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8"/>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9" w:name="_Toc29673223"/>
      <w:bookmarkStart w:id="1090" w:name="_Toc29673364"/>
      <w:bookmarkStart w:id="1091" w:name="_Toc29674357"/>
      <w:bookmarkStart w:id="1092" w:name="_Toc36645587"/>
      <w:bookmarkStart w:id="1093" w:name="_Toc45810636"/>
      <w:bookmarkStart w:id="1094" w:name="_Toc162111964"/>
      <w:r w:rsidRPr="0048482F">
        <w:t>6.2.1.</w:t>
      </w:r>
      <w:r>
        <w:t>4</w:t>
      </w:r>
      <w:r w:rsidRPr="0048482F">
        <w:tab/>
        <w:t xml:space="preserve">UE sounding procedure </w:t>
      </w:r>
      <w:r>
        <w:t>for positioning purposes</w:t>
      </w:r>
      <w:bookmarkEnd w:id="1089"/>
      <w:bookmarkEnd w:id="1090"/>
      <w:bookmarkEnd w:id="1091"/>
      <w:bookmarkEnd w:id="1092"/>
      <w:bookmarkEnd w:id="1093"/>
      <w:bookmarkEnd w:id="1094"/>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5" w:name="_Toc11352161"/>
      <w:bookmarkStart w:id="1096" w:name="_Toc20318051"/>
      <w:bookmarkStart w:id="1097" w:name="_Toc27299949"/>
      <w:bookmarkStart w:id="1098" w:name="_Toc29673224"/>
      <w:bookmarkStart w:id="1099" w:name="_Toc29673365"/>
      <w:bookmarkStart w:id="1100" w:name="_Toc29674358"/>
      <w:bookmarkStart w:id="1101" w:name="_Toc36645588"/>
      <w:bookmarkStart w:id="1102" w:name="_Toc45810637"/>
      <w:bookmarkStart w:id="1103" w:name="_Toc162111965"/>
      <w:r w:rsidRPr="0048482F">
        <w:rPr>
          <w:color w:val="000000"/>
        </w:rPr>
        <w:t>6.2.2</w:t>
      </w:r>
      <w:r w:rsidRPr="0048482F">
        <w:rPr>
          <w:color w:val="000000"/>
        </w:rPr>
        <w:tab/>
        <w:t>UE DM-RS transmission procedure</w:t>
      </w:r>
      <w:bookmarkEnd w:id="1095"/>
      <w:bookmarkEnd w:id="1096"/>
      <w:bookmarkEnd w:id="1097"/>
      <w:bookmarkEnd w:id="1098"/>
      <w:bookmarkEnd w:id="1099"/>
      <w:bookmarkEnd w:id="1100"/>
      <w:bookmarkEnd w:id="1101"/>
      <w:bookmarkEnd w:id="1102"/>
      <w:bookmarkEnd w:id="1103"/>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6"/>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772728286"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772728287"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772728288"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4" w:name="_Toc11352162"/>
      <w:bookmarkStart w:id="1105" w:name="_Toc20318052"/>
      <w:bookmarkStart w:id="1106" w:name="_Toc27299950"/>
      <w:bookmarkStart w:id="1107" w:name="_Toc29673225"/>
      <w:bookmarkStart w:id="1108" w:name="_Toc29673366"/>
      <w:bookmarkStart w:id="1109" w:name="_Toc29674359"/>
      <w:bookmarkStart w:id="1110" w:name="_Toc36645589"/>
      <w:bookmarkStart w:id="1111" w:name="_Toc45810638"/>
      <w:bookmarkStart w:id="1112" w:name="_Toc162111966"/>
      <w:r w:rsidRPr="0048482F">
        <w:rPr>
          <w:color w:val="000000"/>
        </w:rPr>
        <w:t>6.2.3</w:t>
      </w:r>
      <w:r w:rsidR="00D12C51" w:rsidRPr="0048482F">
        <w:rPr>
          <w:color w:val="000000"/>
        </w:rPr>
        <w:tab/>
        <w:t>UE PT-RS transmission procedure</w:t>
      </w:r>
      <w:bookmarkEnd w:id="1104"/>
      <w:bookmarkEnd w:id="1105"/>
      <w:bookmarkEnd w:id="1106"/>
      <w:bookmarkEnd w:id="1107"/>
      <w:bookmarkEnd w:id="1108"/>
      <w:bookmarkEnd w:id="1109"/>
      <w:bookmarkEnd w:id="1110"/>
      <w:bookmarkEnd w:id="1111"/>
      <w:bookmarkEnd w:id="1112"/>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3"/>
    </w:p>
    <w:p w14:paraId="5CF1BF60" w14:textId="77777777" w:rsidR="004B461C" w:rsidRDefault="004B461C" w:rsidP="004B461C">
      <w:pPr>
        <w:pStyle w:val="Heading4"/>
        <w:rPr>
          <w:color w:val="000000"/>
        </w:rPr>
      </w:pPr>
      <w:bookmarkStart w:id="1114" w:name="_Toc11352163"/>
      <w:bookmarkStart w:id="1115" w:name="_Toc20318053"/>
      <w:bookmarkStart w:id="1116" w:name="_Toc27299951"/>
      <w:bookmarkStart w:id="1117" w:name="_Toc29673226"/>
      <w:bookmarkStart w:id="1118" w:name="_Toc29673367"/>
      <w:bookmarkStart w:id="1119" w:name="_Toc29674360"/>
      <w:bookmarkStart w:id="1120" w:name="_Toc36645590"/>
      <w:bookmarkStart w:id="1121" w:name="_Toc45810639"/>
      <w:bookmarkStart w:id="1122" w:name="_Toc162111967"/>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4"/>
      <w:bookmarkEnd w:id="1115"/>
      <w:bookmarkEnd w:id="1116"/>
      <w:bookmarkEnd w:id="1117"/>
      <w:bookmarkEnd w:id="1118"/>
      <w:bookmarkEnd w:id="1119"/>
      <w:bookmarkEnd w:id="1120"/>
      <w:bookmarkEnd w:id="1121"/>
      <w:bookmarkEnd w:id="112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772728289"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772728290"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772728291"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772728292"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772728293"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772728294"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772728295"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5" w:name="_Hlk512520180"/>
      <w:r w:rsidR="00BF0CE9" w:rsidRPr="00F35584">
        <w:rPr>
          <w:i/>
        </w:rPr>
        <w:t>PTRS-UplinkConfig</w:t>
      </w:r>
      <w:bookmarkEnd w:id="1125"/>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6" w:name="_Hlk500758550"/>
      <w:bookmarkStart w:id="1127"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6"/>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772728296"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772728297"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772728298"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772728299"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772728300"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772728301"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772728302"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772728303"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772728304"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8" w:name="_Toc11352164"/>
      <w:bookmarkStart w:id="1129" w:name="_Toc20318054"/>
      <w:bookmarkStart w:id="1130" w:name="_Toc27299952"/>
      <w:bookmarkStart w:id="1131" w:name="_Toc29673227"/>
      <w:bookmarkStart w:id="1132" w:name="_Toc29673368"/>
      <w:bookmarkStart w:id="1133" w:name="_Toc29674361"/>
      <w:bookmarkStart w:id="1134" w:name="_Toc36645591"/>
      <w:bookmarkStart w:id="1135" w:name="_Toc45810640"/>
      <w:bookmarkStart w:id="1136" w:name="_Toc162111968"/>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8"/>
      <w:bookmarkEnd w:id="1129"/>
      <w:bookmarkEnd w:id="1130"/>
      <w:bookmarkEnd w:id="1131"/>
      <w:bookmarkEnd w:id="1132"/>
      <w:bookmarkEnd w:id="1133"/>
      <w:bookmarkEnd w:id="1134"/>
      <w:bookmarkEnd w:id="1135"/>
      <w:bookmarkEnd w:id="1136"/>
    </w:p>
    <w:bookmarkEnd w:id="1124"/>
    <w:bookmarkEnd w:id="112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772728305"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772728306"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772728307"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772728308"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772728309"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7" w:name="_Hlk11336166"/>
      <w:bookmarkEnd w:id="1123"/>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772728310"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772728311"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772728312" r:id="rId2210"/>
              </w:object>
            </w:r>
          </w:p>
        </w:tc>
      </w:tr>
    </w:tbl>
    <w:p w14:paraId="75835097" w14:textId="77777777" w:rsidR="00655151" w:rsidRDefault="00655151" w:rsidP="00655151">
      <w:bookmarkStart w:id="1138" w:name="_Hlk496168081"/>
    </w:p>
    <w:p w14:paraId="0E5F93CD" w14:textId="77777777" w:rsidR="00951A6F" w:rsidRDefault="00AE5F9B" w:rsidP="00951A6F">
      <w:pPr>
        <w:pStyle w:val="Heading2"/>
      </w:pPr>
      <w:bookmarkStart w:id="1139" w:name="_Toc11352165"/>
      <w:bookmarkStart w:id="1140" w:name="_Toc20318055"/>
      <w:bookmarkStart w:id="1141" w:name="_Toc27299953"/>
      <w:bookmarkStart w:id="1142" w:name="_Toc29673228"/>
      <w:bookmarkStart w:id="1143" w:name="_Toc29673369"/>
      <w:bookmarkStart w:id="1144" w:name="_Toc29674362"/>
      <w:bookmarkStart w:id="1145" w:name="_Toc36645592"/>
      <w:bookmarkStart w:id="1146" w:name="_Toc45810641"/>
      <w:bookmarkStart w:id="1147" w:name="_Toc162111969"/>
      <w:bookmarkEnd w:id="1137"/>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9"/>
      <w:bookmarkEnd w:id="1140"/>
      <w:bookmarkEnd w:id="1141"/>
      <w:bookmarkEnd w:id="1142"/>
      <w:bookmarkEnd w:id="1143"/>
      <w:bookmarkEnd w:id="1144"/>
      <w:bookmarkEnd w:id="1145"/>
      <w:bookmarkEnd w:id="1146"/>
      <w:bookmarkEnd w:id="1147"/>
    </w:p>
    <w:p w14:paraId="03B5D580" w14:textId="1E12C75C" w:rsidR="00951A6F" w:rsidRPr="0048482F" w:rsidRDefault="00951A6F" w:rsidP="00951A6F">
      <w:pPr>
        <w:pStyle w:val="Heading3"/>
      </w:pPr>
      <w:bookmarkStart w:id="1148" w:name="_Toc29673229"/>
      <w:bookmarkStart w:id="1149" w:name="_Toc29673370"/>
      <w:bookmarkStart w:id="1150" w:name="_Toc29674363"/>
      <w:bookmarkStart w:id="1151" w:name="_Toc36645593"/>
      <w:bookmarkStart w:id="1152" w:name="_Toc45810642"/>
      <w:bookmarkStart w:id="1153" w:name="_Toc162111970"/>
      <w:r w:rsidRPr="0048482F">
        <w:t>6.</w:t>
      </w:r>
      <w:r>
        <w:t>3</w:t>
      </w:r>
      <w:r w:rsidRPr="0048482F">
        <w:t>.1</w:t>
      </w:r>
      <w:r w:rsidRPr="0048482F">
        <w:tab/>
      </w:r>
      <w:r>
        <w:t>Frequency hopping for PUSCH repetition Type A</w:t>
      </w:r>
      <w:bookmarkEnd w:id="1148"/>
      <w:bookmarkEnd w:id="1149"/>
      <w:bookmarkEnd w:id="1150"/>
      <w:bookmarkEnd w:id="1151"/>
      <w:bookmarkEnd w:id="1152"/>
      <w:r w:rsidR="00D238A4">
        <w:t xml:space="preserve"> and for TB processing over multiple slots</w:t>
      </w:r>
      <w:bookmarkEnd w:id="1153"/>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772728313"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772728314"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772728315"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772728316"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772728317"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772728318"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772728319"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772728320"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772728321"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772728322"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r w:rsidR="00144DCB">
        <w:rPr>
          <w:rFonts w:eastAsia="MS Mincho"/>
          <w:i/>
          <w:color w:val="000000"/>
          <w:lang w:eastAsia="ja-JP"/>
        </w:rPr>
        <w:t>pusch</w:t>
      </w:r>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772728323"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144DCB">
        <w:rPr>
          <w:rFonts w:eastAsia="DengXian"/>
          <w:i/>
        </w:rPr>
        <w:t>pusch</w:t>
      </w:r>
      <w:r w:rsidR="00144DCB" w:rsidRPr="00E24869">
        <w:rPr>
          <w:rFonts w:eastAsia="DengXian"/>
          <w:i/>
        </w:rPr>
        <w:t>-Frequency</w:t>
      </w:r>
      <w:r w:rsidR="00144DCB">
        <w:rPr>
          <w:rFonts w:eastAsia="DengXian"/>
          <w:i/>
        </w:rPr>
        <w:t>H</w:t>
      </w:r>
      <w:r w:rsidR="00144DCB"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772728324"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772728325"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4" w:name="_Toc29673230"/>
      <w:bookmarkStart w:id="1155" w:name="_Toc29673371"/>
      <w:bookmarkStart w:id="1156" w:name="_Toc29674364"/>
      <w:bookmarkStart w:id="1157" w:name="_Toc36645594"/>
      <w:bookmarkStart w:id="1158" w:name="_Toc45810643"/>
      <w:bookmarkStart w:id="1159" w:name="_Toc162111971"/>
      <w:r w:rsidRPr="00780527">
        <w:rPr>
          <w:color w:val="000000" w:themeColor="text1"/>
        </w:rPr>
        <w:t>6.3.2</w:t>
      </w:r>
      <w:r w:rsidRPr="00780527">
        <w:rPr>
          <w:color w:val="000000" w:themeColor="text1"/>
        </w:rPr>
        <w:tab/>
        <w:t>Frequency hopping for PUSCH repetition Type B</w:t>
      </w:r>
      <w:bookmarkEnd w:id="1154"/>
      <w:bookmarkEnd w:id="1155"/>
      <w:bookmarkEnd w:id="1156"/>
      <w:bookmarkEnd w:id="1157"/>
      <w:bookmarkEnd w:id="1158"/>
      <w:bookmarkEnd w:id="1159"/>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BE8AA4D">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r:link="rId2235"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772728326" r:id="rId2236"/>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60" w:name="_Toc11352166"/>
      <w:bookmarkStart w:id="1161" w:name="_Toc20318056"/>
      <w:bookmarkStart w:id="1162" w:name="_Toc27299954"/>
      <w:bookmarkStart w:id="1163" w:name="_Toc29673231"/>
      <w:bookmarkStart w:id="1164" w:name="_Toc29673372"/>
      <w:bookmarkStart w:id="1165" w:name="_Toc29674365"/>
      <w:bookmarkStart w:id="1166" w:name="_Toc36645595"/>
      <w:bookmarkStart w:id="1167" w:name="_Toc45810644"/>
      <w:bookmarkStart w:id="1168" w:name="_Toc162111972"/>
      <w:bookmarkEnd w:id="113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60"/>
      <w:bookmarkEnd w:id="1161"/>
      <w:bookmarkEnd w:id="1162"/>
      <w:bookmarkEnd w:id="1163"/>
      <w:bookmarkEnd w:id="1164"/>
      <w:bookmarkEnd w:id="1165"/>
      <w:bookmarkEnd w:id="1166"/>
      <w:bookmarkEnd w:id="1167"/>
      <w:bookmarkEnd w:id="1168"/>
    </w:p>
    <w:p w14:paraId="71B630CD" w14:textId="3FECCC8D" w:rsidR="00A57FCC" w:rsidRPr="0048482F" w:rsidRDefault="00FB06E1" w:rsidP="00FB06E1">
      <w:pPr>
        <w:rPr>
          <w:color w:val="000000"/>
          <w:lang w:val="en-AU"/>
        </w:rPr>
      </w:pPr>
      <w:bookmarkStart w:id="1169" w:name="_Hlk496825264"/>
      <w:bookmarkStart w:id="117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1"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2" w:name="_Hlk45746554"/>
      <w:bookmarkEnd w:id="1171"/>
      <w:r w:rsidR="00BD0AAB" w:rsidRPr="00774F96">
        <w:rPr>
          <w:color w:val="000000"/>
          <w:position w:val="-14"/>
        </w:rPr>
        <w:object w:dxaOrig="5240" w:dyaOrig="380" w14:anchorId="3D5C309D">
          <v:shape id="_x0000_i2464" type="#_x0000_t75" style="width:269.25pt;height:18.75pt" o:ole="">
            <v:imagedata r:id="rId2237" o:title=""/>
          </v:shape>
          <o:OLEObject Type="Embed" ProgID="Equation.DSMT4" ShapeID="_x0000_i2464" DrawAspect="Content" ObjectID="_1772728327" r:id="rId2238"/>
        </w:object>
      </w:r>
      <w:bookmarkEnd w:id="1172"/>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772728328" r:id="rId2239"/>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772728329" r:id="rId2240"/>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3"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3"/>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1" o:title=""/>
          </v:shape>
          <o:OLEObject Type="Embed" ProgID="Equation.DSMT4" ShapeID="_x0000_i2467" DrawAspect="Content" ObjectID="_1772728330" r:id="rId2242"/>
        </w:object>
      </w:r>
      <w:r w:rsidRPr="004567DC">
        <w:t xml:space="preserve"> equals to </w:t>
      </w:r>
      <w:r>
        <w:t xml:space="preserve">the switching gap duration and </w:t>
      </w:r>
      <w:bookmarkStart w:id="1174"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4"/>
      <w:r>
        <w:t xml:space="preserve">, </w:t>
      </w:r>
      <w:r w:rsidRPr="004567DC">
        <w:t xml:space="preserve">otherwise </w:t>
      </w:r>
      <w:r w:rsidRPr="00BD0AAB">
        <w:rPr>
          <w:i/>
          <w:position w:val="-10"/>
        </w:rPr>
        <w:object w:dxaOrig="680" w:dyaOrig="300" w14:anchorId="589C4BA4">
          <v:shape id="_x0000_i2468" type="#_x0000_t75" style="width:33.75pt;height:15pt" o:ole="">
            <v:imagedata r:id="rId2243" o:title=""/>
          </v:shape>
          <o:OLEObject Type="Embed" ProgID="Equation.DSMT4" ShapeID="_x0000_i2468" DrawAspect="Content" ObjectID="_1772728331" r:id="rId2244"/>
        </w:object>
      </w:r>
      <w:r>
        <w:t>.</w:t>
      </w:r>
      <w:r w:rsidRPr="004567DC">
        <w:t xml:space="preserve"> </w:t>
      </w:r>
    </w:p>
    <w:bookmarkEnd w:id="116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5" o:title=""/>
          </v:shape>
          <o:OLEObject Type="Embed" ProgID="Equation.3" ShapeID="_x0000_i2469" DrawAspect="Content" ObjectID="_1772728332" r:id="rId224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7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7" o:title=""/>
                </v:shape>
                <o:OLEObject Type="Embed" ProgID="Equation.3" ShapeID="_x0000_i2470" DrawAspect="Content" ObjectID="_1772728333" r:id="rId224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7" o:title=""/>
                </v:shape>
                <o:OLEObject Type="Embed" ProgID="Equation.3" ShapeID="_x0000_i2471" DrawAspect="Content" ObjectID="_1772728334" r:id="rId224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5" w:name="_Toc29673232"/>
      <w:bookmarkStart w:id="1176" w:name="_Toc29673373"/>
      <w:bookmarkStart w:id="1177" w:name="_Toc29674366"/>
      <w:bookmarkStart w:id="1178" w:name="_Toc36645596"/>
      <w:bookmarkStart w:id="1179" w:name="_Toc45810645"/>
      <w:bookmarkStart w:id="1180" w:name="_Toc162111973"/>
      <w:r>
        <w:t>7</w:t>
      </w:r>
      <w:r>
        <w:tab/>
        <w:t>UE procedures for transmitting and receiving on a carrier with intra-cell guard bands</w:t>
      </w:r>
      <w:bookmarkEnd w:id="1175"/>
      <w:bookmarkEnd w:id="1176"/>
      <w:bookmarkEnd w:id="1177"/>
      <w:bookmarkEnd w:id="1178"/>
      <w:bookmarkEnd w:id="1179"/>
      <w:bookmarkEnd w:id="1180"/>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E31AD6"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E31AD6"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1" w:name="_Toc29673233"/>
      <w:bookmarkStart w:id="1182" w:name="_Toc29673374"/>
      <w:bookmarkStart w:id="1183" w:name="_Toc29674367"/>
      <w:bookmarkStart w:id="1184" w:name="_Toc36645597"/>
      <w:bookmarkStart w:id="1185" w:name="_Toc45810646"/>
      <w:bookmarkStart w:id="1186" w:name="_Toc162111974"/>
      <w:r>
        <w:t>8</w:t>
      </w:r>
      <w:r>
        <w:tab/>
        <w:t>P</w:t>
      </w:r>
      <w:r w:rsidR="00BB6B10" w:rsidRPr="00D5702E">
        <w:t xml:space="preserve">hysical </w:t>
      </w:r>
      <w:r w:rsidR="00BB6B10">
        <w:t>sidelink</w:t>
      </w:r>
      <w:r w:rsidR="00BB6B10" w:rsidRPr="00D5702E">
        <w:t xml:space="preserve"> shared channel related procedures</w:t>
      </w:r>
      <w:bookmarkEnd w:id="1181"/>
      <w:bookmarkEnd w:id="1182"/>
      <w:bookmarkEnd w:id="1183"/>
      <w:bookmarkEnd w:id="1184"/>
      <w:bookmarkEnd w:id="1185"/>
      <w:bookmarkEnd w:id="1186"/>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7" w:name="_Toc29673234"/>
      <w:bookmarkStart w:id="1188" w:name="_Toc29673375"/>
      <w:bookmarkStart w:id="1189" w:name="_Toc29674368"/>
      <w:bookmarkStart w:id="1190" w:name="_Toc36645598"/>
      <w:bookmarkStart w:id="1191" w:name="_Toc45810647"/>
      <w:bookmarkStart w:id="1192" w:name="_Toc162111975"/>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7"/>
      <w:bookmarkEnd w:id="1188"/>
      <w:bookmarkEnd w:id="1189"/>
      <w:bookmarkEnd w:id="1190"/>
      <w:bookmarkEnd w:id="1191"/>
      <w:bookmarkEnd w:id="119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3"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2E68F76C">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0" r:link="rId2251"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4" w:name="_Toc29673235"/>
      <w:bookmarkStart w:id="1195" w:name="_Toc29673376"/>
      <w:bookmarkStart w:id="1196" w:name="_Toc29674369"/>
      <w:bookmarkStart w:id="1197" w:name="_Toc36645599"/>
      <w:bookmarkStart w:id="1198" w:name="_Toc45810648"/>
      <w:bookmarkStart w:id="1199" w:name="_Toc162111976"/>
      <w:bookmarkEnd w:id="1193"/>
      <w:r>
        <w:rPr>
          <w:color w:val="000000"/>
        </w:rPr>
        <w:t>8</w:t>
      </w:r>
      <w:r w:rsidRPr="0048482F">
        <w:rPr>
          <w:color w:val="000000"/>
        </w:rPr>
        <w:t>.1.1</w:t>
      </w:r>
      <w:r w:rsidRPr="0048482F">
        <w:rPr>
          <w:color w:val="000000"/>
        </w:rPr>
        <w:tab/>
        <w:t>Transmission schemes</w:t>
      </w:r>
      <w:bookmarkEnd w:id="1194"/>
      <w:bookmarkEnd w:id="1195"/>
      <w:bookmarkEnd w:id="1196"/>
      <w:bookmarkEnd w:id="1197"/>
      <w:bookmarkEnd w:id="1198"/>
      <w:bookmarkEnd w:id="1199"/>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00" w:name="_Toc29673236"/>
      <w:bookmarkStart w:id="1201" w:name="_Toc29673377"/>
      <w:bookmarkStart w:id="1202" w:name="_Toc29674370"/>
      <w:bookmarkStart w:id="1203" w:name="_Toc36645600"/>
      <w:bookmarkStart w:id="1204" w:name="_Toc45810649"/>
      <w:bookmarkStart w:id="1205" w:name="_Toc162111977"/>
      <w:r>
        <w:rPr>
          <w:color w:val="000000"/>
        </w:rPr>
        <w:t>8</w:t>
      </w:r>
      <w:r w:rsidRPr="0048482F">
        <w:rPr>
          <w:color w:val="000000"/>
        </w:rPr>
        <w:t>.1.</w:t>
      </w:r>
      <w:r>
        <w:rPr>
          <w:color w:val="000000"/>
        </w:rPr>
        <w:t>2</w:t>
      </w:r>
      <w:r w:rsidRPr="0048482F">
        <w:rPr>
          <w:color w:val="000000"/>
        </w:rPr>
        <w:tab/>
      </w:r>
      <w:r>
        <w:rPr>
          <w:color w:val="000000"/>
        </w:rPr>
        <w:t>Resource allocation</w:t>
      </w:r>
      <w:bookmarkEnd w:id="1200"/>
      <w:bookmarkEnd w:id="1201"/>
      <w:bookmarkEnd w:id="1202"/>
      <w:bookmarkEnd w:id="1203"/>
      <w:bookmarkEnd w:id="1204"/>
      <w:bookmarkEnd w:id="1205"/>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6" w:name="_Toc29673237"/>
      <w:bookmarkStart w:id="1207" w:name="_Toc29673378"/>
      <w:bookmarkStart w:id="1208" w:name="_Toc29674371"/>
      <w:bookmarkStart w:id="1209" w:name="_Toc36645601"/>
      <w:bookmarkStart w:id="1210" w:name="_Toc45810650"/>
      <w:bookmarkStart w:id="1211" w:name="_Toc162111978"/>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6"/>
      <w:bookmarkEnd w:id="1207"/>
      <w:bookmarkEnd w:id="1208"/>
      <w:bookmarkEnd w:id="1209"/>
      <w:bookmarkEnd w:id="1210"/>
      <w:bookmarkEnd w:id="1211"/>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2" w:name="_Toc29673238"/>
      <w:bookmarkStart w:id="1213" w:name="_Toc29673379"/>
      <w:bookmarkStart w:id="1214" w:name="_Toc29674372"/>
      <w:bookmarkStart w:id="1215" w:name="_Toc36645602"/>
      <w:bookmarkStart w:id="1216" w:name="_Toc45810651"/>
      <w:bookmarkStart w:id="1217" w:name="_Toc162111979"/>
      <w:r>
        <w:t>8</w:t>
      </w:r>
      <w:r w:rsidRPr="0048482F">
        <w:t>.1.</w:t>
      </w:r>
      <w:r>
        <w:t>2</w:t>
      </w:r>
      <w:r w:rsidRPr="0048482F">
        <w:t>.</w:t>
      </w:r>
      <w:r>
        <w:t>2</w:t>
      </w:r>
      <w:r w:rsidRPr="0048482F">
        <w:tab/>
      </w:r>
      <w:r>
        <w:t>Resource allocation in frequency domain</w:t>
      </w:r>
      <w:bookmarkEnd w:id="1212"/>
      <w:bookmarkEnd w:id="1213"/>
      <w:bookmarkEnd w:id="1214"/>
      <w:bookmarkEnd w:id="1215"/>
      <w:bookmarkEnd w:id="1216"/>
      <w:bookmarkEnd w:id="1217"/>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8" w:name="_Hlk26182315"/>
      <w:bookmarkStart w:id="1219" w:name="_Toc29673239"/>
      <w:bookmarkStart w:id="1220" w:name="_Toc29673380"/>
      <w:bookmarkStart w:id="1221" w:name="_Toc29674373"/>
      <w:bookmarkStart w:id="1222" w:name="_Toc36645603"/>
      <w:bookmarkStart w:id="1223" w:name="_Toc45810652"/>
      <w:bookmarkStart w:id="1224" w:name="_Toc162111980"/>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8"/>
      <w:r w:rsidRPr="00873545">
        <w:rPr>
          <w:color w:val="000000"/>
        </w:rPr>
        <w:t>transport block size determination</w:t>
      </w:r>
      <w:bookmarkEnd w:id="1219"/>
      <w:bookmarkEnd w:id="1220"/>
      <w:bookmarkEnd w:id="1221"/>
      <w:bookmarkEnd w:id="1222"/>
      <w:bookmarkEnd w:id="1223"/>
      <w:bookmarkEnd w:id="1224"/>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5" w:name="_Toc29673240"/>
      <w:bookmarkStart w:id="1226" w:name="_Toc29673381"/>
      <w:bookmarkStart w:id="1227" w:name="_Toc29674374"/>
      <w:bookmarkStart w:id="1228" w:name="_Toc36645604"/>
      <w:bookmarkStart w:id="1229" w:name="_Toc45810653"/>
      <w:bookmarkStart w:id="1230" w:name="_Toc162111981"/>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5"/>
      <w:bookmarkEnd w:id="1226"/>
      <w:bookmarkEnd w:id="1227"/>
      <w:bookmarkEnd w:id="1228"/>
      <w:bookmarkEnd w:id="1229"/>
      <w:bookmarkEnd w:id="1230"/>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1" w:name="_Toc29673241"/>
      <w:bookmarkStart w:id="1232" w:name="_Toc29673382"/>
      <w:bookmarkStart w:id="1233" w:name="_Toc29674375"/>
      <w:bookmarkStart w:id="1234" w:name="_Toc36645605"/>
      <w:bookmarkStart w:id="1235" w:name="_Toc45810654"/>
      <w:bookmarkStart w:id="1236" w:name="_Toc162111982"/>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1"/>
      <w:bookmarkEnd w:id="1232"/>
      <w:bookmarkEnd w:id="1233"/>
      <w:bookmarkEnd w:id="1234"/>
      <w:bookmarkEnd w:id="1235"/>
      <w:bookmarkEnd w:id="1236"/>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772728335" r:id="rId2252"/>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772728336" r:id="rId225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E31AD6"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772728337" r:id="rId2254"/>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7" w:name="_Toc29673242"/>
      <w:bookmarkStart w:id="1238" w:name="_Toc29673383"/>
      <w:bookmarkStart w:id="1239" w:name="_Toc29674376"/>
      <w:bookmarkStart w:id="1240" w:name="_Toc36645606"/>
      <w:bookmarkStart w:id="1241" w:name="_Toc45810655"/>
      <w:bookmarkStart w:id="1242" w:name="_Toc162111983"/>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7"/>
      <w:bookmarkEnd w:id="1238"/>
      <w:bookmarkEnd w:id="1239"/>
      <w:bookmarkEnd w:id="1240"/>
      <w:bookmarkEnd w:id="1241"/>
      <w:bookmarkEnd w:id="1242"/>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3"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3"/>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4"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4"/>
    </w:p>
    <w:p w14:paraId="3F94E0AC" w14:textId="707DBB82" w:rsidR="00FC5EB3" w:rsidRDefault="00FA7A54" w:rsidP="00FC5EB3">
      <w:pPr>
        <w:pStyle w:val="B1"/>
        <w:rPr>
          <w:rFonts w:eastAsia="Malgun Gothic"/>
          <w:lang w:eastAsia="en-GB"/>
        </w:rPr>
      </w:pPr>
      <w:bookmarkStart w:id="1245"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5"/>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E31AD6"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6"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6"/>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7"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7"/>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8" w:name="OLE_LINK8"/>
      <w:bookmarkStart w:id="1249"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8"/>
      <w:bookmarkEnd w:id="1249"/>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E31AD6"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E31AD6"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E31AD6"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E31AD6"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50" w:name="_Toc162111984"/>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50"/>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1" w:name="_Hlk86966259"/>
      <w:r w:rsidR="00D02AD2" w:rsidRPr="00D16407">
        <w:t xml:space="preserve">SCI </w:t>
      </w:r>
      <w:r w:rsidR="00D02AD2">
        <w:t>format 1-A</w:t>
      </w:r>
      <w:bookmarkEnd w:id="1251"/>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2" w:name="_Toc162111985"/>
      <w:r>
        <w:t>8</w:t>
      </w:r>
      <w:r w:rsidRPr="0048482F">
        <w:t>.</w:t>
      </w:r>
      <w:r>
        <w:t>1</w:t>
      </w:r>
      <w:r w:rsidRPr="0048482F">
        <w:t>.</w:t>
      </w:r>
      <w:r>
        <w:t>4B</w:t>
      </w:r>
      <w:r w:rsidRPr="0048482F">
        <w:tab/>
      </w:r>
      <w:r w:rsidR="00B80B23">
        <w:rPr>
          <w:lang w:val="en-GB"/>
        </w:rPr>
        <w:t>Void</w:t>
      </w:r>
      <w:bookmarkEnd w:id="1252"/>
      <w:r>
        <w:t xml:space="preserve"> </w:t>
      </w:r>
    </w:p>
    <w:p w14:paraId="7454AABD" w14:textId="065A11B0" w:rsidR="00D02AD2" w:rsidRDefault="00D02AD2" w:rsidP="00D67418">
      <w:pPr>
        <w:pStyle w:val="Heading3"/>
      </w:pPr>
      <w:bookmarkStart w:id="1253" w:name="_Toc162111986"/>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3"/>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4" w:name="_Toc29673243"/>
      <w:bookmarkStart w:id="1255" w:name="_Toc29673384"/>
      <w:bookmarkStart w:id="1256" w:name="_Toc29674377"/>
      <w:bookmarkStart w:id="1257" w:name="_Toc36645607"/>
      <w:bookmarkStart w:id="1258" w:name="_Toc45810656"/>
      <w:bookmarkStart w:id="1259" w:name="_Toc162111987"/>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4"/>
      <w:bookmarkEnd w:id="1255"/>
      <w:bookmarkEnd w:id="1256"/>
      <w:bookmarkEnd w:id="1257"/>
      <w:bookmarkEnd w:id="1258"/>
      <w:bookmarkEnd w:id="1259"/>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60" w:name="_Toc162111988"/>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60"/>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1" w:name="_Toc36645608"/>
      <w:bookmarkStart w:id="1262" w:name="_Toc45810657"/>
      <w:bookmarkStart w:id="1263" w:name="_Toc162111989"/>
      <w:r>
        <w:t>8.1.6</w:t>
      </w:r>
      <w:r>
        <w:tab/>
        <w:t>Sidelink congestion control in sidelink resource allocation mode 2</w:t>
      </w:r>
      <w:bookmarkEnd w:id="1261"/>
      <w:bookmarkEnd w:id="1262"/>
      <w:bookmarkEnd w:id="1263"/>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4" w:name="_Toc45810658"/>
      <w:bookmarkStart w:id="1265" w:name="_Toc162111990"/>
      <w:r w:rsidRPr="00A54784">
        <w:t>8.1.</w:t>
      </w:r>
      <w:r>
        <w:t>7</w:t>
      </w:r>
      <w:r w:rsidRPr="00A54784">
        <w:tab/>
        <w:t xml:space="preserve">UE procedure for determining </w:t>
      </w:r>
      <w:r>
        <w:t>the number of logical slots for a reservation period</w:t>
      </w:r>
      <w:bookmarkEnd w:id="1264"/>
      <w:bookmarkEnd w:id="126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E31AD6"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703381">
        <w:pict w14:anchorId="699EBD2E">
          <v:shape id="_x0000_i2475" type="#_x0000_t75" style="width:93pt;height:19.5pt" equationxml="&lt;">
            <v:imagedata r:id="rId2255"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6" w:name="_Toc29673244"/>
      <w:bookmarkStart w:id="1267" w:name="_Toc29673385"/>
      <w:bookmarkStart w:id="1268" w:name="_Toc29674378"/>
      <w:bookmarkStart w:id="1269" w:name="_Toc36645609"/>
      <w:bookmarkStart w:id="1270" w:name="_Toc45810659"/>
      <w:bookmarkStart w:id="1271" w:name="_Toc162111991"/>
      <w:r>
        <w:t>8</w:t>
      </w:r>
      <w:r w:rsidRPr="0048482F">
        <w:t>.</w:t>
      </w:r>
      <w:r>
        <w:t>2</w:t>
      </w:r>
      <w:r w:rsidRPr="0048482F">
        <w:tab/>
      </w:r>
      <w:r w:rsidRPr="00C63894">
        <w:t>UE procedure for transmitting sidelink reference signals</w:t>
      </w:r>
      <w:bookmarkEnd w:id="1266"/>
      <w:bookmarkEnd w:id="1267"/>
      <w:bookmarkEnd w:id="1268"/>
      <w:bookmarkEnd w:id="1269"/>
      <w:bookmarkEnd w:id="1270"/>
      <w:bookmarkEnd w:id="1271"/>
    </w:p>
    <w:p w14:paraId="49068B82" w14:textId="7268F6A3" w:rsidR="00BB6B10" w:rsidRDefault="00BB6B10" w:rsidP="00A24532">
      <w:pPr>
        <w:pStyle w:val="Heading3"/>
      </w:pPr>
      <w:bookmarkStart w:id="1272" w:name="_Toc29673245"/>
      <w:bookmarkStart w:id="1273" w:name="_Toc29673386"/>
      <w:bookmarkStart w:id="1274" w:name="_Toc29674379"/>
      <w:bookmarkStart w:id="1275" w:name="_Toc36645610"/>
      <w:bookmarkStart w:id="1276" w:name="_Toc45810660"/>
      <w:bookmarkStart w:id="1277" w:name="_Toc162111992"/>
      <w:r>
        <w:t>8</w:t>
      </w:r>
      <w:r w:rsidRPr="0048482F">
        <w:t>.</w:t>
      </w:r>
      <w:r>
        <w:t>2</w:t>
      </w:r>
      <w:r w:rsidRPr="0048482F">
        <w:t>.</w:t>
      </w:r>
      <w:r>
        <w:t>1</w:t>
      </w:r>
      <w:r w:rsidRPr="0048482F">
        <w:tab/>
      </w:r>
      <w:r>
        <w:t>CSI-RS transmission procedure</w:t>
      </w:r>
      <w:bookmarkEnd w:id="1272"/>
      <w:bookmarkEnd w:id="1273"/>
      <w:bookmarkEnd w:id="1274"/>
      <w:bookmarkEnd w:id="1275"/>
      <w:bookmarkEnd w:id="1276"/>
      <w:bookmarkEnd w:id="1277"/>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8" w:name="_Toc29673246"/>
      <w:bookmarkStart w:id="1279" w:name="_Toc29673387"/>
      <w:bookmarkStart w:id="1280" w:name="_Toc29674380"/>
      <w:bookmarkStart w:id="1281" w:name="_Toc36645611"/>
      <w:bookmarkStart w:id="1282" w:name="_Toc45810661"/>
      <w:bookmarkStart w:id="1283" w:name="_Toc162111993"/>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8"/>
      <w:bookmarkEnd w:id="1279"/>
      <w:bookmarkEnd w:id="1280"/>
      <w:bookmarkEnd w:id="1281"/>
      <w:bookmarkEnd w:id="1282"/>
      <w:bookmarkEnd w:id="1283"/>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4" w:name="_Toc29673247"/>
      <w:bookmarkStart w:id="1285" w:name="_Toc29673388"/>
      <w:bookmarkStart w:id="1286" w:name="_Toc29674381"/>
      <w:bookmarkStart w:id="1287" w:name="_Toc36645612"/>
      <w:bookmarkStart w:id="1288" w:name="_Toc45810662"/>
      <w:bookmarkStart w:id="1289" w:name="_Toc162111994"/>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4"/>
      <w:bookmarkEnd w:id="1285"/>
      <w:bookmarkEnd w:id="1286"/>
      <w:bookmarkEnd w:id="1287"/>
      <w:bookmarkEnd w:id="1288"/>
      <w:bookmarkEnd w:id="1289"/>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90" w:name="_Toc29673248"/>
      <w:bookmarkStart w:id="1291" w:name="_Toc29673389"/>
      <w:bookmarkStart w:id="1292" w:name="_Toc29674382"/>
      <w:bookmarkStart w:id="1293" w:name="_Toc36645613"/>
      <w:bookmarkStart w:id="1294" w:name="_Toc45810663"/>
      <w:bookmarkStart w:id="1295" w:name="_Toc162111995"/>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90"/>
      <w:bookmarkEnd w:id="1291"/>
      <w:bookmarkEnd w:id="1292"/>
      <w:bookmarkEnd w:id="1293"/>
      <w:bookmarkEnd w:id="1294"/>
      <w:bookmarkEnd w:id="1295"/>
    </w:p>
    <w:p w14:paraId="4037F1E5" w14:textId="54FAEDF4"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6" w:name="_Toc29673249"/>
      <w:bookmarkStart w:id="1297" w:name="_Toc29673390"/>
      <w:bookmarkStart w:id="1298" w:name="_Toc29674383"/>
      <w:bookmarkStart w:id="1299" w:name="_Toc36645614"/>
      <w:bookmarkStart w:id="1300" w:name="_Toc45810664"/>
      <w:bookmarkStart w:id="1301" w:name="_Toc162111996"/>
      <w:r>
        <w:rPr>
          <w:color w:val="000000"/>
        </w:rPr>
        <w:t>8.4</w:t>
      </w:r>
      <w:r w:rsidRPr="0048482F">
        <w:rPr>
          <w:color w:val="000000"/>
        </w:rPr>
        <w:tab/>
      </w:r>
      <w:r w:rsidRPr="00D5702E">
        <w:t xml:space="preserve">UE procedure for receiving </w:t>
      </w:r>
      <w:r>
        <w:t>reference signals</w:t>
      </w:r>
      <w:bookmarkEnd w:id="1296"/>
      <w:bookmarkEnd w:id="1297"/>
      <w:bookmarkEnd w:id="1298"/>
      <w:bookmarkEnd w:id="1299"/>
      <w:bookmarkEnd w:id="1300"/>
      <w:bookmarkEnd w:id="1301"/>
    </w:p>
    <w:p w14:paraId="3867A9D5" w14:textId="77777777" w:rsidR="00BB6B10" w:rsidRDefault="00BB6B10" w:rsidP="00BB6B10">
      <w:pPr>
        <w:pStyle w:val="Heading3"/>
        <w:rPr>
          <w:color w:val="000000"/>
        </w:rPr>
      </w:pPr>
      <w:bookmarkStart w:id="1302" w:name="_Toc29673250"/>
      <w:bookmarkStart w:id="1303" w:name="_Toc29673391"/>
      <w:bookmarkStart w:id="1304" w:name="_Toc29674384"/>
      <w:bookmarkStart w:id="1305" w:name="_Toc36645615"/>
      <w:bookmarkStart w:id="1306" w:name="_Toc45810665"/>
      <w:bookmarkStart w:id="1307" w:name="_Toc162111997"/>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2"/>
      <w:bookmarkEnd w:id="1303"/>
      <w:bookmarkEnd w:id="1304"/>
      <w:bookmarkEnd w:id="1305"/>
      <w:bookmarkEnd w:id="1306"/>
      <w:bookmarkEnd w:id="1307"/>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8" w:name="_Toc29673251"/>
      <w:bookmarkStart w:id="1309" w:name="_Toc29673392"/>
      <w:bookmarkStart w:id="1310" w:name="_Toc29674385"/>
      <w:bookmarkStart w:id="1311" w:name="_Toc36645616"/>
      <w:bookmarkStart w:id="1312" w:name="_Toc45810666"/>
      <w:bookmarkStart w:id="1313" w:name="_Toc162111998"/>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8"/>
      <w:bookmarkEnd w:id="1309"/>
      <w:bookmarkEnd w:id="1310"/>
      <w:bookmarkEnd w:id="1311"/>
      <w:bookmarkEnd w:id="1312"/>
      <w:bookmarkEnd w:id="1313"/>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4" w:name="_Toc29673252"/>
      <w:bookmarkStart w:id="1315" w:name="_Toc29673393"/>
      <w:bookmarkStart w:id="1316" w:name="_Toc29674386"/>
      <w:bookmarkStart w:id="1317" w:name="_Toc36645617"/>
      <w:bookmarkStart w:id="1318" w:name="_Toc45810667"/>
      <w:bookmarkStart w:id="1319" w:name="_Toc162111999"/>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4"/>
      <w:bookmarkEnd w:id="1315"/>
      <w:bookmarkEnd w:id="1316"/>
      <w:bookmarkEnd w:id="1317"/>
      <w:bookmarkEnd w:id="1318"/>
      <w:bookmarkEnd w:id="1319"/>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20" w:name="_Toc29673253"/>
      <w:bookmarkStart w:id="1321" w:name="_Toc29673394"/>
      <w:bookmarkStart w:id="1322" w:name="_Toc29674387"/>
      <w:bookmarkStart w:id="1323" w:name="_Toc36645618"/>
      <w:bookmarkStart w:id="1324" w:name="_Toc45810668"/>
      <w:bookmarkStart w:id="1325" w:name="_Toc162112000"/>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20"/>
      <w:bookmarkEnd w:id="1321"/>
      <w:bookmarkEnd w:id="1322"/>
      <w:bookmarkEnd w:id="1323"/>
      <w:bookmarkEnd w:id="1324"/>
      <w:bookmarkEnd w:id="1325"/>
    </w:p>
    <w:p w14:paraId="1CA26807" w14:textId="77777777" w:rsidR="00BB6B10" w:rsidRDefault="00BB6B10" w:rsidP="00BB6B10">
      <w:pPr>
        <w:pStyle w:val="Heading3"/>
      </w:pPr>
      <w:bookmarkStart w:id="1326" w:name="_Toc29673254"/>
      <w:bookmarkStart w:id="1327" w:name="_Toc29673395"/>
      <w:bookmarkStart w:id="1328" w:name="_Toc29674388"/>
      <w:bookmarkStart w:id="1329" w:name="_Toc36645619"/>
      <w:bookmarkStart w:id="1330" w:name="_Toc45810669"/>
      <w:bookmarkStart w:id="1331" w:name="_Toc162112001"/>
      <w:r>
        <w:t>8.5.1</w:t>
      </w:r>
      <w:r>
        <w:tab/>
      </w:r>
      <w:r w:rsidRPr="00D71B84">
        <w:t>Channel state information framework</w:t>
      </w:r>
      <w:bookmarkEnd w:id="1326"/>
      <w:bookmarkEnd w:id="1327"/>
      <w:bookmarkEnd w:id="1328"/>
      <w:bookmarkEnd w:id="1329"/>
      <w:bookmarkEnd w:id="1330"/>
      <w:bookmarkEnd w:id="1331"/>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2" w:name="_Toc29673255"/>
      <w:bookmarkStart w:id="1333" w:name="_Toc29673396"/>
      <w:bookmarkStart w:id="1334" w:name="_Toc29674389"/>
      <w:bookmarkStart w:id="1335" w:name="_Toc36645620"/>
      <w:bookmarkStart w:id="1336" w:name="_Toc45810670"/>
      <w:bookmarkStart w:id="1337" w:name="_Toc162112002"/>
      <w:r>
        <w:t>8.5.1.1</w:t>
      </w:r>
      <w:r w:rsidR="00A57AAA">
        <w:tab/>
      </w:r>
      <w:r w:rsidRPr="000D2CF1">
        <w:t>Reporting configurations</w:t>
      </w:r>
      <w:bookmarkEnd w:id="1332"/>
      <w:bookmarkEnd w:id="1333"/>
      <w:bookmarkEnd w:id="1334"/>
      <w:bookmarkEnd w:id="1335"/>
      <w:bookmarkEnd w:id="1336"/>
      <w:bookmarkEnd w:id="1337"/>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8" w:name="_Toc29673256"/>
      <w:bookmarkStart w:id="1339" w:name="_Toc29673397"/>
      <w:bookmarkStart w:id="1340" w:name="_Toc29674390"/>
      <w:bookmarkStart w:id="1341" w:name="_Toc36645621"/>
      <w:bookmarkStart w:id="1342" w:name="_Toc45810671"/>
      <w:bookmarkStart w:id="1343" w:name="_Toc162112003"/>
      <w:r>
        <w:t>8.5.1.2</w:t>
      </w:r>
      <w:r w:rsidR="00A57AAA">
        <w:tab/>
      </w:r>
      <w:r>
        <w:t xml:space="preserve">Triggering of </w:t>
      </w:r>
      <w:r w:rsidR="007270A8">
        <w:t xml:space="preserve">sidelink </w:t>
      </w:r>
      <w:r>
        <w:t>CSI reports</w:t>
      </w:r>
      <w:bookmarkEnd w:id="1338"/>
      <w:bookmarkEnd w:id="1339"/>
      <w:bookmarkEnd w:id="1340"/>
      <w:bookmarkEnd w:id="1341"/>
      <w:bookmarkEnd w:id="1342"/>
      <w:bookmarkEnd w:id="1343"/>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4" w:name="_Toc29673257"/>
      <w:bookmarkStart w:id="1345" w:name="_Toc29673398"/>
      <w:bookmarkStart w:id="1346" w:name="_Toc29674391"/>
      <w:bookmarkStart w:id="1347" w:name="_Toc36645622"/>
      <w:bookmarkStart w:id="1348" w:name="_Toc45810672"/>
      <w:bookmarkStart w:id="1349" w:name="_Toc162112004"/>
      <w:r>
        <w:t>8.5.2</w:t>
      </w:r>
      <w:r>
        <w:tab/>
      </w:r>
      <w:r w:rsidRPr="00D71B84">
        <w:t>Channel state information</w:t>
      </w:r>
      <w:bookmarkEnd w:id="1344"/>
      <w:bookmarkEnd w:id="1345"/>
      <w:bookmarkEnd w:id="1346"/>
      <w:bookmarkEnd w:id="1347"/>
      <w:bookmarkEnd w:id="1348"/>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162112005"/>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162112006"/>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162112007"/>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162112008"/>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772728338" r:id="rId2256"/>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162112009"/>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162112010"/>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7" o:title=""/>
                </v:shape>
                <o:OLEObject Type="Embed" ProgID="Equation.3" ShapeID="_x0000_i2477" DrawAspect="Content" ObjectID="_1772728339" r:id="rId2257"/>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162112011"/>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r w:rsidRPr="007623B6">
        <w:rPr>
          <w:rFonts w:eastAsia="MS Mincho"/>
          <w:i/>
          <w:color w:val="000000"/>
          <w:lang w:val="en-US" w:eastAsia="ja-JP"/>
        </w:rPr>
        <w:t>pdc-Info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-DL-PRS-PDC-ResourceSet</w:t>
      </w:r>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r w:rsidRPr="006C3E6D">
        <w:rPr>
          <w:rFonts w:eastAsia="MS Mincho"/>
          <w:i/>
          <w:color w:val="000000"/>
          <w:lang w:val="en-US" w:eastAsia="ja-JP"/>
        </w:rPr>
        <w:t>pdc-Info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384" w:name="_Toc90388095"/>
      <w:bookmarkStart w:id="1385" w:name="_Toc162112012"/>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336586C" w:rsidR="00080512" w:rsidRPr="0048482F" w:rsidRDefault="00080512"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bookmarkStart w:id="1396" w:name="_Toc162112013"/>
      <w:r w:rsidRPr="0048482F">
        <w:t xml:space="preserve">Annex </w:t>
      </w:r>
      <w:r w:rsidR="00D005D8">
        <w:rPr>
          <w:lang w:val="en-GB"/>
        </w:rPr>
        <w:t>&lt;</w:t>
      </w:r>
      <w:r w:rsidR="00453CC8" w:rsidRPr="0048482F">
        <w:t>A</w:t>
      </w:r>
      <w:r w:rsidR="00D005D8">
        <w:rPr>
          <w:lang w:val="en-GB"/>
        </w:rPr>
        <w:t>&gt;</w:t>
      </w:r>
      <w:r w:rsidRPr="0048482F">
        <w:t xml:space="preserve"> (informative):</w:t>
      </w:r>
      <w:r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777419">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37401">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F01C45">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75D3D">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F33061">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8E782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E06CBD">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2651FF">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E1B0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2B555B">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FF364F">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367CA1">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1C62B8">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3C48C3">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911C72">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83213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12499D">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B15095">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90557E">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EB12FE">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2B7F70">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D11293">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A633D7">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1B6B39">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A147E5">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083B44">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51717">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7B0517">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54A3B">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A84BFD">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342A0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3657DE">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290C10">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2C213D">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38411E">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E90BE2">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C57B7">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EC3B09">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95F95">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8E5DEA">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75751A">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EB5E95">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9B71D0">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B4243B">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10B1A">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FF126B">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9C241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262F4A">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DC48D1">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B62A28">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BF06F5">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A15D3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07517B">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85719D">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2B73A0">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02796B">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3C3232">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B67A51">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1B2335">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1C5B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DA3370">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B65DD1">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20CDF">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07433">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2D2561">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39225E">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5F743F">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6152B4">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2961B3">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31349">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F91BFE">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392D07">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8D322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A10C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5E32CA">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B72A68">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1D3BF0">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1A780C">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55668A">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FA037D">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636BB0">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7F5D38">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124B23">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234B11">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A1525">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756E80">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9E19E4">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247E5B">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ED34B3">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9505B0">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8C16C5">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352474">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B34ED7">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326F15">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8244CE">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E08FC">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2357CA">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511BAB">
        <w:tc>
          <w:tcPr>
            <w:tcW w:w="849" w:type="dxa"/>
            <w:tcBorders>
              <w:top w:val="single" w:sz="6" w:space="0" w:color="auto"/>
              <w:left w:val="single" w:sz="6" w:space="0" w:color="auto"/>
              <w:bottom w:val="single" w:sz="6" w:space="0" w:color="auto"/>
              <w:right w:val="single" w:sz="6" w:space="0" w:color="auto"/>
            </w:tcBorders>
            <w:shd w:val="solid" w:color="FFFFFF" w:fill="auto"/>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4611A8">
        <w:tc>
          <w:tcPr>
            <w:tcW w:w="849" w:type="dxa"/>
            <w:tcBorders>
              <w:top w:val="single" w:sz="6" w:space="0" w:color="auto"/>
              <w:left w:val="single" w:sz="6" w:space="0" w:color="auto"/>
              <w:bottom w:val="single" w:sz="6" w:space="0" w:color="auto"/>
              <w:right w:val="single" w:sz="6" w:space="0" w:color="auto"/>
            </w:tcBorders>
            <w:shd w:val="solid" w:color="FFFFFF" w:fill="auto"/>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757904">
        <w:tc>
          <w:tcPr>
            <w:tcW w:w="849" w:type="dxa"/>
            <w:tcBorders>
              <w:top w:val="single" w:sz="6" w:space="0" w:color="auto"/>
              <w:left w:val="single" w:sz="6" w:space="0" w:color="auto"/>
              <w:bottom w:val="single" w:sz="6" w:space="0" w:color="auto"/>
              <w:right w:val="single" w:sz="6" w:space="0" w:color="auto"/>
            </w:tcBorders>
            <w:shd w:val="solid" w:color="FFFFFF" w:fill="auto"/>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31095B">
        <w:tc>
          <w:tcPr>
            <w:tcW w:w="849" w:type="dxa"/>
            <w:tcBorders>
              <w:top w:val="single" w:sz="6" w:space="0" w:color="auto"/>
              <w:left w:val="single" w:sz="6" w:space="0" w:color="auto"/>
              <w:bottom w:val="single" w:sz="6" w:space="0" w:color="auto"/>
              <w:right w:val="single" w:sz="6" w:space="0" w:color="auto"/>
            </w:tcBorders>
            <w:shd w:val="solid" w:color="FFFFFF" w:fill="auto"/>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3B4585">
        <w:tc>
          <w:tcPr>
            <w:tcW w:w="849" w:type="dxa"/>
            <w:tcBorders>
              <w:top w:val="single" w:sz="6" w:space="0" w:color="auto"/>
              <w:left w:val="single" w:sz="6" w:space="0" w:color="auto"/>
              <w:bottom w:val="single" w:sz="6" w:space="0" w:color="auto"/>
              <w:right w:val="single" w:sz="6" w:space="0" w:color="auto"/>
            </w:tcBorders>
            <w:shd w:val="solid" w:color="FFFFFF" w:fill="auto"/>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2539B6">
        <w:tc>
          <w:tcPr>
            <w:tcW w:w="849" w:type="dxa"/>
            <w:tcBorders>
              <w:top w:val="single" w:sz="6" w:space="0" w:color="auto"/>
              <w:left w:val="single" w:sz="6" w:space="0" w:color="auto"/>
              <w:bottom w:val="single" w:sz="6" w:space="0" w:color="auto"/>
              <w:right w:val="single" w:sz="6" w:space="0" w:color="auto"/>
            </w:tcBorders>
            <w:shd w:val="solid" w:color="FFFFFF" w:fill="auto"/>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0B0182">
        <w:tc>
          <w:tcPr>
            <w:tcW w:w="849" w:type="dxa"/>
            <w:tcBorders>
              <w:top w:val="single" w:sz="6" w:space="0" w:color="auto"/>
              <w:left w:val="single" w:sz="6" w:space="0" w:color="auto"/>
              <w:bottom w:val="single" w:sz="6" w:space="0" w:color="auto"/>
              <w:right w:val="single" w:sz="6" w:space="0" w:color="auto"/>
            </w:tcBorders>
            <w:shd w:val="solid" w:color="FFFFFF" w:fill="auto"/>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BC6DB7">
        <w:tc>
          <w:tcPr>
            <w:tcW w:w="849" w:type="dxa"/>
            <w:tcBorders>
              <w:top w:val="single" w:sz="6" w:space="0" w:color="auto"/>
              <w:left w:val="single" w:sz="6" w:space="0" w:color="auto"/>
              <w:bottom w:val="single" w:sz="6" w:space="0" w:color="auto"/>
              <w:right w:val="single" w:sz="6" w:space="0" w:color="auto"/>
            </w:tcBorders>
            <w:shd w:val="solid" w:color="FFFFFF" w:fill="auto"/>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DD3AA8">
        <w:tc>
          <w:tcPr>
            <w:tcW w:w="849" w:type="dxa"/>
            <w:tcBorders>
              <w:top w:val="single" w:sz="6" w:space="0" w:color="auto"/>
              <w:left w:val="single" w:sz="6" w:space="0" w:color="auto"/>
              <w:bottom w:val="single" w:sz="6" w:space="0" w:color="auto"/>
              <w:right w:val="single" w:sz="6" w:space="0" w:color="auto"/>
            </w:tcBorders>
            <w:shd w:val="solid" w:color="FFFFFF" w:fill="auto"/>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9F73F5">
        <w:tc>
          <w:tcPr>
            <w:tcW w:w="849" w:type="dxa"/>
            <w:tcBorders>
              <w:top w:val="single" w:sz="6" w:space="0" w:color="auto"/>
              <w:left w:val="single" w:sz="6" w:space="0" w:color="auto"/>
              <w:bottom w:val="single" w:sz="6" w:space="0" w:color="auto"/>
              <w:right w:val="single" w:sz="6" w:space="0" w:color="auto"/>
            </w:tcBorders>
            <w:shd w:val="solid" w:color="FFFFFF" w:fill="auto"/>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3F165E">
        <w:tc>
          <w:tcPr>
            <w:tcW w:w="849" w:type="dxa"/>
            <w:tcBorders>
              <w:top w:val="single" w:sz="6" w:space="0" w:color="auto"/>
              <w:left w:val="single" w:sz="6" w:space="0" w:color="auto"/>
              <w:bottom w:val="single" w:sz="6" w:space="0" w:color="auto"/>
              <w:right w:val="single" w:sz="6" w:space="0" w:color="auto"/>
            </w:tcBorders>
            <w:shd w:val="solid" w:color="FFFFFF" w:fill="auto"/>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0B669E">
        <w:tc>
          <w:tcPr>
            <w:tcW w:w="849" w:type="dxa"/>
            <w:tcBorders>
              <w:top w:val="single" w:sz="6" w:space="0" w:color="auto"/>
              <w:left w:val="single" w:sz="6" w:space="0" w:color="auto"/>
              <w:bottom w:val="single" w:sz="6" w:space="0" w:color="auto"/>
              <w:right w:val="single" w:sz="6" w:space="0" w:color="auto"/>
            </w:tcBorders>
            <w:shd w:val="solid" w:color="FFFFFF" w:fill="auto"/>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E72941">
        <w:tc>
          <w:tcPr>
            <w:tcW w:w="849" w:type="dxa"/>
            <w:tcBorders>
              <w:top w:val="single" w:sz="6" w:space="0" w:color="auto"/>
              <w:left w:val="single" w:sz="6" w:space="0" w:color="auto"/>
              <w:bottom w:val="single" w:sz="6" w:space="0" w:color="auto"/>
              <w:right w:val="single" w:sz="6" w:space="0" w:color="auto"/>
            </w:tcBorders>
            <w:shd w:val="solid" w:color="FFFFFF" w:fill="auto"/>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2B03E5">
        <w:tc>
          <w:tcPr>
            <w:tcW w:w="849" w:type="dxa"/>
            <w:tcBorders>
              <w:top w:val="single" w:sz="6" w:space="0" w:color="auto"/>
              <w:left w:val="single" w:sz="6" w:space="0" w:color="auto"/>
              <w:bottom w:val="single" w:sz="6" w:space="0" w:color="auto"/>
              <w:right w:val="single" w:sz="6" w:space="0" w:color="auto"/>
            </w:tcBorders>
            <w:shd w:val="solid" w:color="FFFFFF" w:fill="auto"/>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A377E0">
        <w:tc>
          <w:tcPr>
            <w:tcW w:w="849" w:type="dxa"/>
            <w:tcBorders>
              <w:top w:val="single" w:sz="6" w:space="0" w:color="auto"/>
              <w:left w:val="single" w:sz="6" w:space="0" w:color="auto"/>
              <w:bottom w:val="single" w:sz="6" w:space="0" w:color="auto"/>
              <w:right w:val="single" w:sz="6" w:space="0" w:color="auto"/>
            </w:tcBorders>
            <w:shd w:val="solid" w:color="FFFFFF" w:fill="auto"/>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570F50">
        <w:tc>
          <w:tcPr>
            <w:tcW w:w="849" w:type="dxa"/>
            <w:tcBorders>
              <w:top w:val="single" w:sz="6" w:space="0" w:color="auto"/>
              <w:left w:val="single" w:sz="6" w:space="0" w:color="auto"/>
              <w:bottom w:val="single" w:sz="6" w:space="0" w:color="auto"/>
              <w:right w:val="single" w:sz="6" w:space="0" w:color="auto"/>
            </w:tcBorders>
            <w:shd w:val="solid" w:color="FFFFFF" w:fill="auto"/>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BB79CF">
        <w:tc>
          <w:tcPr>
            <w:tcW w:w="849" w:type="dxa"/>
            <w:tcBorders>
              <w:top w:val="single" w:sz="6" w:space="0" w:color="auto"/>
              <w:left w:val="single" w:sz="6" w:space="0" w:color="auto"/>
              <w:bottom w:val="single" w:sz="6" w:space="0" w:color="auto"/>
              <w:right w:val="single" w:sz="6" w:space="0" w:color="auto"/>
            </w:tcBorders>
            <w:shd w:val="solid" w:color="FFFFFF" w:fill="auto"/>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2E3E0B">
        <w:tc>
          <w:tcPr>
            <w:tcW w:w="849" w:type="dxa"/>
            <w:tcBorders>
              <w:top w:val="single" w:sz="6" w:space="0" w:color="auto"/>
              <w:left w:val="single" w:sz="6" w:space="0" w:color="auto"/>
              <w:bottom w:val="single" w:sz="6" w:space="0" w:color="auto"/>
              <w:right w:val="single" w:sz="6" w:space="0" w:color="auto"/>
            </w:tcBorders>
            <w:shd w:val="solid" w:color="FFFFFF" w:fill="auto"/>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3575D">
        <w:tc>
          <w:tcPr>
            <w:tcW w:w="849" w:type="dxa"/>
            <w:tcBorders>
              <w:top w:val="single" w:sz="6" w:space="0" w:color="auto"/>
              <w:left w:val="single" w:sz="6" w:space="0" w:color="auto"/>
              <w:bottom w:val="single" w:sz="6" w:space="0" w:color="auto"/>
              <w:right w:val="single" w:sz="6" w:space="0" w:color="auto"/>
            </w:tcBorders>
            <w:shd w:val="solid" w:color="FFFFFF" w:fill="auto"/>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F6060B">
        <w:tc>
          <w:tcPr>
            <w:tcW w:w="849" w:type="dxa"/>
            <w:tcBorders>
              <w:top w:val="single" w:sz="6" w:space="0" w:color="auto"/>
              <w:left w:val="single" w:sz="6" w:space="0" w:color="auto"/>
              <w:bottom w:val="single" w:sz="6" w:space="0" w:color="auto"/>
              <w:right w:val="single" w:sz="6" w:space="0" w:color="auto"/>
            </w:tcBorders>
            <w:shd w:val="solid" w:color="FFFFFF" w:fill="auto"/>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1A171E">
        <w:tc>
          <w:tcPr>
            <w:tcW w:w="849" w:type="dxa"/>
            <w:tcBorders>
              <w:top w:val="single" w:sz="6" w:space="0" w:color="auto"/>
              <w:left w:val="single" w:sz="6" w:space="0" w:color="auto"/>
              <w:bottom w:val="single" w:sz="6" w:space="0" w:color="auto"/>
              <w:right w:val="single" w:sz="6" w:space="0" w:color="auto"/>
            </w:tcBorders>
            <w:shd w:val="solid" w:color="FFFFFF" w:fill="auto"/>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E7224B">
        <w:tc>
          <w:tcPr>
            <w:tcW w:w="849" w:type="dxa"/>
            <w:tcBorders>
              <w:top w:val="single" w:sz="6" w:space="0" w:color="auto"/>
              <w:left w:val="single" w:sz="6" w:space="0" w:color="auto"/>
              <w:bottom w:val="single" w:sz="6" w:space="0" w:color="auto"/>
              <w:right w:val="single" w:sz="6" w:space="0" w:color="auto"/>
            </w:tcBorders>
            <w:shd w:val="solid" w:color="FFFFFF" w:fill="auto"/>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1F2C94">
        <w:tc>
          <w:tcPr>
            <w:tcW w:w="849" w:type="dxa"/>
            <w:tcBorders>
              <w:top w:val="single" w:sz="6" w:space="0" w:color="auto"/>
              <w:left w:val="single" w:sz="6" w:space="0" w:color="auto"/>
              <w:bottom w:val="single" w:sz="6" w:space="0" w:color="auto"/>
              <w:right w:val="single" w:sz="6" w:space="0" w:color="auto"/>
            </w:tcBorders>
            <w:shd w:val="solid" w:color="FFFFFF" w:fill="auto"/>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734FCF">
        <w:tc>
          <w:tcPr>
            <w:tcW w:w="849" w:type="dxa"/>
            <w:tcBorders>
              <w:top w:val="single" w:sz="6" w:space="0" w:color="auto"/>
              <w:left w:val="single" w:sz="6" w:space="0" w:color="auto"/>
              <w:bottom w:val="single" w:sz="6" w:space="0" w:color="auto"/>
              <w:right w:val="single" w:sz="6" w:space="0" w:color="auto"/>
            </w:tcBorders>
            <w:shd w:val="solid" w:color="FFFFFF" w:fill="auto"/>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6B2B2B">
        <w:tc>
          <w:tcPr>
            <w:tcW w:w="849" w:type="dxa"/>
            <w:tcBorders>
              <w:top w:val="single" w:sz="6" w:space="0" w:color="auto"/>
              <w:left w:val="single" w:sz="6" w:space="0" w:color="auto"/>
              <w:bottom w:val="single" w:sz="6" w:space="0" w:color="auto"/>
              <w:right w:val="single" w:sz="6" w:space="0" w:color="auto"/>
            </w:tcBorders>
            <w:shd w:val="solid" w:color="FFFFFF" w:fill="auto"/>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1C52EA">
        <w:tc>
          <w:tcPr>
            <w:tcW w:w="849" w:type="dxa"/>
            <w:tcBorders>
              <w:top w:val="single" w:sz="6" w:space="0" w:color="auto"/>
              <w:left w:val="single" w:sz="6" w:space="0" w:color="auto"/>
              <w:bottom w:val="single" w:sz="6" w:space="0" w:color="auto"/>
              <w:right w:val="single" w:sz="6" w:space="0" w:color="auto"/>
            </w:tcBorders>
            <w:shd w:val="solid" w:color="FFFFFF" w:fill="auto"/>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D512" w14:textId="1523BEDD"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3A971" w14:textId="175DDAD6"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1D5C0A">
        <w:tc>
          <w:tcPr>
            <w:tcW w:w="849" w:type="dxa"/>
            <w:tcBorders>
              <w:top w:val="single" w:sz="6" w:space="0" w:color="auto"/>
              <w:left w:val="single" w:sz="6" w:space="0" w:color="auto"/>
              <w:bottom w:val="single" w:sz="6" w:space="0" w:color="auto"/>
              <w:right w:val="single" w:sz="6" w:space="0" w:color="auto"/>
            </w:tcBorders>
            <w:shd w:val="solid" w:color="FFFFFF" w:fill="auto"/>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D46039">
        <w:tc>
          <w:tcPr>
            <w:tcW w:w="849" w:type="dxa"/>
            <w:tcBorders>
              <w:top w:val="single" w:sz="6" w:space="0" w:color="auto"/>
              <w:left w:val="single" w:sz="6" w:space="0" w:color="auto"/>
              <w:bottom w:val="single" w:sz="6" w:space="0" w:color="auto"/>
              <w:right w:val="single" w:sz="6" w:space="0" w:color="auto"/>
            </w:tcBorders>
            <w:shd w:val="solid" w:color="FFFFFF" w:fill="auto"/>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104CB3">
        <w:tc>
          <w:tcPr>
            <w:tcW w:w="849" w:type="dxa"/>
            <w:tcBorders>
              <w:top w:val="single" w:sz="6" w:space="0" w:color="auto"/>
              <w:left w:val="single" w:sz="6" w:space="0" w:color="auto"/>
              <w:bottom w:val="single" w:sz="6" w:space="0" w:color="auto"/>
              <w:right w:val="single" w:sz="6" w:space="0" w:color="auto"/>
            </w:tcBorders>
            <w:shd w:val="solid" w:color="FFFFFF" w:fill="auto"/>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E1F61" w14:textId="06A10037"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147AA4">
        <w:tc>
          <w:tcPr>
            <w:tcW w:w="849" w:type="dxa"/>
            <w:tcBorders>
              <w:top w:val="single" w:sz="6" w:space="0" w:color="auto"/>
              <w:left w:val="single" w:sz="6" w:space="0" w:color="auto"/>
              <w:bottom w:val="single" w:sz="6" w:space="0" w:color="auto"/>
              <w:right w:val="single" w:sz="6" w:space="0" w:color="auto"/>
            </w:tcBorders>
            <w:shd w:val="solid" w:color="FFFFFF" w:fill="auto"/>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E77979">
        <w:tc>
          <w:tcPr>
            <w:tcW w:w="849" w:type="dxa"/>
            <w:tcBorders>
              <w:top w:val="single" w:sz="6" w:space="0" w:color="auto"/>
              <w:left w:val="single" w:sz="6" w:space="0" w:color="auto"/>
              <w:bottom w:val="single" w:sz="6" w:space="0" w:color="auto"/>
              <w:right w:val="single" w:sz="6" w:space="0" w:color="auto"/>
            </w:tcBorders>
            <w:shd w:val="solid" w:color="FFFFFF" w:fill="auto"/>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0C7284">
        <w:tc>
          <w:tcPr>
            <w:tcW w:w="849" w:type="dxa"/>
            <w:tcBorders>
              <w:top w:val="single" w:sz="6" w:space="0" w:color="auto"/>
              <w:left w:val="single" w:sz="6" w:space="0" w:color="auto"/>
              <w:bottom w:val="single" w:sz="6" w:space="0" w:color="auto"/>
              <w:right w:val="single" w:sz="6" w:space="0" w:color="auto"/>
            </w:tcBorders>
            <w:shd w:val="solid" w:color="FFFFFF" w:fill="auto"/>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126724">
        <w:tc>
          <w:tcPr>
            <w:tcW w:w="849" w:type="dxa"/>
            <w:tcBorders>
              <w:top w:val="single" w:sz="6" w:space="0" w:color="auto"/>
              <w:left w:val="single" w:sz="6" w:space="0" w:color="auto"/>
              <w:bottom w:val="single" w:sz="6" w:space="0" w:color="auto"/>
              <w:right w:val="single" w:sz="6" w:space="0" w:color="auto"/>
            </w:tcBorders>
            <w:shd w:val="solid" w:color="FFFFFF" w:fill="auto"/>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36CE703E" w14:textId="192107D1" w:rsidR="003059C1" w:rsidRPr="00E17FE7" w:rsidRDefault="003059C1"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8B4BC89" w14:textId="0185B948" w:rsidR="003059C1" w:rsidRPr="00E17FE7" w:rsidRDefault="003059C1"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8B1AE95" w14:textId="07EB8544" w:rsidR="003059C1" w:rsidRPr="00247E5B" w:rsidRDefault="003059C1" w:rsidP="00F63658">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8369AA" w14:textId="7211B2B5" w:rsidR="003059C1" w:rsidRPr="00E17FE7" w:rsidRDefault="003059C1"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968F0" w14:textId="01A348AB" w:rsidR="003059C1" w:rsidRDefault="003059C1" w:rsidP="00F6365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B9248" w14:textId="77777777" w:rsidR="003059C1" w:rsidRDefault="003059C1"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A436" w14:textId="1625175F" w:rsidR="003059C1" w:rsidRPr="00E17FE7" w:rsidRDefault="003059C1"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6033FA4E"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16708E"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8E8D8D9" w14:textId="3713E646" w:rsidR="00737D44" w:rsidRPr="00247E5B" w:rsidRDefault="00737D44" w:rsidP="00F63658">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D3A777" w14:textId="1E74EBD4"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C67A2" w14:textId="2862A58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7EC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6D38" w14:textId="27FC0FD2" w:rsidR="00737D44" w:rsidRPr="0018270F" w:rsidRDefault="00737D44" w:rsidP="00F63658">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3C2A8"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0E04C369"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7C95D79"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13CBFE" w14:textId="2DC2F902" w:rsidR="00737D44" w:rsidRPr="00247E5B" w:rsidRDefault="00737D44" w:rsidP="00F63658">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858B5E" w14:textId="6DE7C691"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628D" w14:textId="7777777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1870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D0AB" w14:textId="4F62F935" w:rsidR="00737D44" w:rsidRPr="0018270F" w:rsidRDefault="00737D44" w:rsidP="00F63658">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00CE1"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155E99A" w14:textId="77777777" w:rsidR="00C424CA" w:rsidRPr="00E17FE7" w:rsidRDefault="00C424C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EF8094" w14:textId="77777777" w:rsidR="00C424CA" w:rsidRPr="00E17FE7" w:rsidRDefault="00C424C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A247A1E" w14:textId="7E7262DA" w:rsidR="00C424CA" w:rsidRPr="00247E5B" w:rsidRDefault="00C424CA" w:rsidP="00F63658">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6DAE42" w14:textId="4DE2CC27" w:rsidR="00C424CA" w:rsidRPr="00E17FE7" w:rsidRDefault="00C424C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0041" w14:textId="77777777" w:rsidR="00C424CA" w:rsidRDefault="00C424C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9521" w14:textId="77777777" w:rsidR="00C424CA" w:rsidRDefault="00C424C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EF2D3" w14:textId="64EBE802" w:rsidR="00C424CA" w:rsidRPr="0018270F" w:rsidRDefault="00C424CA" w:rsidP="00F63658">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64857" w14:textId="77777777" w:rsidR="00C424CA" w:rsidRPr="00E17FE7" w:rsidRDefault="00C424C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8FBD20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B65893"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170D20D" w14:textId="6669A5A0"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36FD9D" w14:textId="3A4B3406"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2F0C"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D658"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CE746" w14:textId="58EDAE4B" w:rsidR="0059679B" w:rsidRPr="0018270F" w:rsidRDefault="0059679B" w:rsidP="00F63658">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16B8D"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33026DD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F3DBB4E"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E47A17C" w14:textId="77777777"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AFF85" w14:textId="06E6EF2B"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5354"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E9853"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6AE0C" w14:textId="4F827512" w:rsidR="0059679B" w:rsidRPr="0018270F" w:rsidRDefault="0059679B" w:rsidP="00F63658">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FF2FA"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AC1E759"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D50F69"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BCECF7" w14:textId="7C74C257" w:rsidR="00D1457A" w:rsidRPr="00247E5B" w:rsidRDefault="00D1457A" w:rsidP="00F63658">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B6D95" w14:textId="446CFAF0"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7F39F"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A1CC4"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4460" w14:textId="6B3B0273" w:rsidR="00D1457A" w:rsidRPr="0018270F" w:rsidRDefault="00D1457A" w:rsidP="00F63658">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E10F"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DFD4C91"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F47BE"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D202189" w14:textId="77777777" w:rsidR="00D1457A" w:rsidRPr="00247E5B" w:rsidRDefault="00D1457A"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3529E" w14:textId="4A87D869"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6D0A"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D301"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F93F1" w14:textId="3698C8AD" w:rsidR="00D1457A" w:rsidRPr="0018270F" w:rsidRDefault="00D1457A" w:rsidP="00F63658">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88CE"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113F5C8E"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CE778C"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9CD0608" w14:textId="46964A94" w:rsidR="00096B57" w:rsidRPr="00247E5B" w:rsidRDefault="00096B57" w:rsidP="00F63658">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6D4862" w14:textId="77FBFFA7"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EAB9A"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9D7D0" w14:textId="77777777" w:rsidR="00096B57" w:rsidRDefault="00096B57"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90820" w14:textId="069CA950" w:rsidR="00096B57" w:rsidRPr="0018270F" w:rsidRDefault="00096B57" w:rsidP="00F63658">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9967E"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0B17883B"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D20558"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423C681" w14:textId="57C6808E" w:rsidR="00096B57" w:rsidRPr="00247E5B" w:rsidRDefault="00096B57"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30BEB" w14:textId="0D56E11D"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D1408"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52B1" w14:textId="3170FA4E" w:rsidR="00096B57" w:rsidRDefault="00096B57"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F3DB2" w14:textId="4901FE58" w:rsidR="00096B57" w:rsidRPr="0018270F" w:rsidRDefault="00096B57" w:rsidP="00F63658">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EB700"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43F5EDAB"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CAB992E"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E204E4D" w14:textId="74935F01" w:rsidR="00342EBD" w:rsidRPr="00247E5B" w:rsidRDefault="00342EBD" w:rsidP="00F63658">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8E2F2" w14:textId="775B99FB"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4B3D"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1729" w14:textId="1DE21E4A"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5BFC" w14:textId="551A4814" w:rsidR="00342EBD" w:rsidRPr="0018270F" w:rsidRDefault="00342EBD" w:rsidP="00F63658">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48F16"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10404F73"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E349811"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BA7AE0" w14:textId="77777777" w:rsidR="00342EBD" w:rsidRPr="00247E5B" w:rsidRDefault="00342EBD"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08ADC8" w14:textId="7368BBA3"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934B"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294" w14:textId="77777777" w:rsidR="00342EBD" w:rsidRDefault="00342EBD"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85BE7" w14:textId="5B8ACA5A" w:rsidR="00342EBD" w:rsidRPr="0018270F" w:rsidRDefault="00342EBD" w:rsidP="00F63658">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A9B97"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F63658">
        <w:tc>
          <w:tcPr>
            <w:tcW w:w="849" w:type="dxa"/>
            <w:tcBorders>
              <w:top w:val="single" w:sz="6" w:space="0" w:color="auto"/>
              <w:left w:val="single" w:sz="6" w:space="0" w:color="auto"/>
              <w:bottom w:val="single" w:sz="6" w:space="0" w:color="auto"/>
              <w:right w:val="single" w:sz="6" w:space="0" w:color="auto"/>
            </w:tcBorders>
            <w:shd w:val="solid" w:color="FFFFFF" w:fill="auto"/>
          </w:tcPr>
          <w:p w14:paraId="547D8B8D"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F5F8BF8"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898A93" w14:textId="3A96FB7C" w:rsidR="00342EBD" w:rsidRPr="00247E5B" w:rsidRDefault="00342EBD" w:rsidP="00F63658">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960F62" w14:textId="43056639"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8DE40"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D7" w14:textId="07392135"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87CA9" w14:textId="3035C390" w:rsidR="00342EBD" w:rsidRPr="0018270F" w:rsidRDefault="00342EBD" w:rsidP="00F63658">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33018"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bl>
    <w:p w14:paraId="0F6CBBC8" w14:textId="77777777" w:rsidR="003C3971" w:rsidRPr="0048482F" w:rsidRDefault="003C3971" w:rsidP="003B1261">
      <w:pPr>
        <w:rPr>
          <w:color w:val="000000"/>
        </w:rPr>
      </w:pPr>
    </w:p>
    <w:sectPr w:rsidR="003C3971" w:rsidRPr="0048482F" w:rsidSect="000B6BF1">
      <w:headerReference w:type="default" r:id="rId2258"/>
      <w:footerReference w:type="default" r:id="rId22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65E99386"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AD6">
      <w:rPr>
        <w:rFonts w:ascii="Arial" w:hAnsi="Arial" w:cs="Arial"/>
        <w:b/>
        <w:noProof/>
        <w:sz w:val="18"/>
        <w:szCs w:val="18"/>
      </w:rPr>
      <w:t>3GPP TS 38.214 V17.9.0 (2024-03)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7E33CB84"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AD6">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71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B62"/>
    <w:rsid w:val="00176360"/>
    <w:rsid w:val="00176BF3"/>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59C1"/>
    <w:rsid w:val="00305D7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12AB"/>
    <w:rsid w:val="00691930"/>
    <w:rsid w:val="00691DFE"/>
    <w:rsid w:val="00692210"/>
    <w:rsid w:val="006930B2"/>
    <w:rsid w:val="00693472"/>
    <w:rsid w:val="0069409B"/>
    <w:rsid w:val="00694174"/>
    <w:rsid w:val="00694554"/>
    <w:rsid w:val="0069460E"/>
    <w:rsid w:val="0069582E"/>
    <w:rsid w:val="00696DE0"/>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4147C"/>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3066"/>
    <w:rsid w:val="008E3B9C"/>
    <w:rsid w:val="008E3D2E"/>
    <w:rsid w:val="008E3E0E"/>
    <w:rsid w:val="008E4429"/>
    <w:rsid w:val="008E478F"/>
    <w:rsid w:val="008E4BE5"/>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62C"/>
    <w:rsid w:val="00B65705"/>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426B"/>
    <w:rsid w:val="00BA49FE"/>
    <w:rsid w:val="00BA5799"/>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60621"/>
    <w:rsid w:val="00C611E1"/>
    <w:rsid w:val="00C625B4"/>
    <w:rsid w:val="00C62BE6"/>
    <w:rsid w:val="00C62F48"/>
    <w:rsid w:val="00C6355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719"/>
    <o:shapelayout v:ext="edit">
      <o:idmap v:ext="edit" data="2,12"/>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image" Target="media/image799.wmf"/><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3.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image" Target="cid:image011.png@01D5F222.20AEBCB0" TargetMode="External"/><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oleObject" Target="embeddings/oleObject1437.bin"/><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image" Target="media/image796.wmf"/><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openxmlformats.org/officeDocument/2006/relationships/footer" Target="footer1.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image" Target="media/image801.png"/><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image" Target="media/image798.wmf"/><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3.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oleObject" Target="embeddings/oleObject1432.bin"/><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image" Target="media/image800.wmf"/><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header" Target="header1.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260" Type="http://schemas.openxmlformats.org/officeDocument/2006/relationships/fontTable" Target="fontTable.xml"/><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oleObject" Target="embeddings/oleObject1436.bin"/><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oleObject" Target="embeddings/oleObject1442.bin"/><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image" Target="cid:image001.png@01D5F28A.796839E0" TargetMode="External"/><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oleObject" Target="embeddings/oleObject1438.bin"/><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oleObject" Target="embeddings/oleObject1445.bin"/><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4.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image" Target="media/image797.wmf"/><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1.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oleObject" Target="embeddings/oleObject1444.bin"/><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oleObject" Target="embeddings/oleObject1440.bin"/><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oleObject" Target="embeddings/oleObject1435.bin"/><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image" Target="media/image802.png"/><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39.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2261" Type="http://schemas.openxmlformats.org/officeDocument/2006/relationships/theme" Target="theme/theme1.xml"/><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1137</TotalTime>
  <Pages>233</Pages>
  <Words>130373</Words>
  <Characters>743129</Characters>
  <Application>Microsoft Office Word</Application>
  <DocSecurity>0</DocSecurity>
  <Lines>6192</Lines>
  <Paragraphs>1743</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871759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CR0532</cp:lastModifiedBy>
  <cp:revision>142</cp:revision>
  <cp:lastPrinted>2018-06-26T07:44:00Z</cp:lastPrinted>
  <dcterms:created xsi:type="dcterms:W3CDTF">2022-09-16T10:39:00Z</dcterms:created>
  <dcterms:modified xsi:type="dcterms:W3CDTF">2024-03-23T17:44:00Z</dcterms:modified>
</cp:coreProperties>
</file>