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25127B0E" w:rsidR="00BD0CAD" w:rsidRDefault="00BD0CAD">
      <w:pPr>
        <w:pStyle w:val="ZA"/>
        <w:framePr w:wrap="notBeside"/>
      </w:pPr>
      <w:bookmarkStart w:id="0" w:name="page1"/>
      <w:r>
        <w:rPr>
          <w:sz w:val="64"/>
        </w:rPr>
        <w:t xml:space="preserve">3GPP TS 28.622 </w:t>
      </w:r>
      <w:r w:rsidR="00CB7CCB">
        <w:t>V20</w:t>
      </w:r>
      <w:r w:rsidR="006873A6">
        <w:t>.</w:t>
      </w:r>
      <w:r w:rsidR="00CB7CCB">
        <w:rPr>
          <w:lang w:eastAsia="ko-KR"/>
        </w:rPr>
        <w:t>0</w:t>
      </w:r>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r w:rsidR="00513245">
        <w:rPr>
          <w:rFonts w:hint="eastAsia"/>
          <w:sz w:val="32"/>
          <w:lang w:eastAsia="ko-KR"/>
        </w:rPr>
        <w:t>0</w:t>
      </w:r>
      <w:r w:rsidR="00513245">
        <w:rPr>
          <w:sz w:val="32"/>
          <w:lang w:eastAsia="ko-KR"/>
        </w:rPr>
        <w:t>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51078334" w:rsidR="00BD0CAD" w:rsidRDefault="00BD0CAD">
      <w:pPr>
        <w:pStyle w:val="ZT"/>
        <w:framePr w:wrap="notBeside"/>
        <w:rPr>
          <w:i/>
          <w:sz w:val="28"/>
        </w:rPr>
      </w:pPr>
      <w:r>
        <w:t>(</w:t>
      </w:r>
      <w:r>
        <w:rPr>
          <w:rStyle w:val="ZGSM"/>
        </w:rPr>
        <w:t>Release</w:t>
      </w:r>
      <w:r w:rsidR="009E51F3">
        <w:rPr>
          <w:rStyle w:val="ZGSM"/>
        </w:rPr>
        <w:t xml:space="preserve"> </w:t>
      </w:r>
      <w:r w:rsidR="00CB7CCB">
        <w:rPr>
          <w:rStyle w:val="ZGSM"/>
        </w:rPr>
        <w:t>20</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t>Contents</w:t>
      </w:r>
    </w:p>
    <w:p w14:paraId="0B0C4718" w14:textId="4D23FF5E" w:rsidR="00FB07B9"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B07B9">
        <w:rPr>
          <w:noProof/>
        </w:rPr>
        <w:t>Foreword</w:t>
      </w:r>
      <w:r w:rsidR="00FB07B9">
        <w:rPr>
          <w:noProof/>
        </w:rPr>
        <w:tab/>
      </w:r>
      <w:r w:rsidR="00FB07B9">
        <w:rPr>
          <w:noProof/>
        </w:rPr>
        <w:fldChar w:fldCharType="begin" w:fldLock="1"/>
      </w:r>
      <w:r w:rsidR="00FB07B9">
        <w:rPr>
          <w:noProof/>
        </w:rPr>
        <w:instrText xml:space="preserve"> PAGEREF _Toc210131798 \h </w:instrText>
      </w:r>
      <w:r w:rsidR="00FB07B9">
        <w:rPr>
          <w:noProof/>
        </w:rPr>
      </w:r>
      <w:r w:rsidR="00FB07B9">
        <w:rPr>
          <w:noProof/>
        </w:rPr>
        <w:fldChar w:fldCharType="separate"/>
      </w:r>
      <w:r w:rsidR="00FB07B9">
        <w:rPr>
          <w:noProof/>
        </w:rPr>
        <w:t>10</w:t>
      </w:r>
      <w:r w:rsidR="00FB07B9">
        <w:rPr>
          <w:noProof/>
        </w:rPr>
        <w:fldChar w:fldCharType="end"/>
      </w:r>
    </w:p>
    <w:p w14:paraId="711009A1" w14:textId="56FC1C9A" w:rsidR="00FB07B9" w:rsidRDefault="00FB07B9">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_Toc210131799 \h </w:instrText>
      </w:r>
      <w:r>
        <w:rPr>
          <w:noProof/>
        </w:rPr>
      </w:r>
      <w:r>
        <w:rPr>
          <w:noProof/>
        </w:rPr>
        <w:fldChar w:fldCharType="separate"/>
      </w:r>
      <w:r>
        <w:rPr>
          <w:noProof/>
        </w:rPr>
        <w:t>10</w:t>
      </w:r>
      <w:r>
        <w:rPr>
          <w:noProof/>
        </w:rPr>
        <w:fldChar w:fldCharType="end"/>
      </w:r>
    </w:p>
    <w:p w14:paraId="0F4E623F" w14:textId="1DA4FE74" w:rsidR="00FB07B9" w:rsidRDefault="00FB07B9">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_Toc210131800 \h </w:instrText>
      </w:r>
      <w:r>
        <w:rPr>
          <w:noProof/>
        </w:rPr>
      </w:r>
      <w:r>
        <w:rPr>
          <w:noProof/>
        </w:rPr>
        <w:fldChar w:fldCharType="separate"/>
      </w:r>
      <w:r>
        <w:rPr>
          <w:noProof/>
        </w:rPr>
        <w:t>11</w:t>
      </w:r>
      <w:r>
        <w:rPr>
          <w:noProof/>
        </w:rPr>
        <w:fldChar w:fldCharType="end"/>
      </w:r>
    </w:p>
    <w:p w14:paraId="4D1BCEFF" w14:textId="04194FE3" w:rsidR="00FB07B9" w:rsidRDefault="00FB07B9">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_Toc210131801 \h </w:instrText>
      </w:r>
      <w:r>
        <w:rPr>
          <w:noProof/>
        </w:rPr>
      </w:r>
      <w:r>
        <w:rPr>
          <w:noProof/>
        </w:rPr>
        <w:fldChar w:fldCharType="separate"/>
      </w:r>
      <w:r>
        <w:rPr>
          <w:noProof/>
        </w:rPr>
        <w:t>11</w:t>
      </w:r>
      <w:r>
        <w:rPr>
          <w:noProof/>
        </w:rPr>
        <w:fldChar w:fldCharType="end"/>
      </w:r>
    </w:p>
    <w:p w14:paraId="3EE0EABF" w14:textId="3F9A12D9" w:rsidR="00FB07B9" w:rsidRDefault="00FB07B9">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_Toc210131802 \h </w:instrText>
      </w:r>
      <w:r>
        <w:rPr>
          <w:noProof/>
        </w:rPr>
      </w:r>
      <w:r>
        <w:rPr>
          <w:noProof/>
        </w:rPr>
        <w:fldChar w:fldCharType="separate"/>
      </w:r>
      <w:r>
        <w:rPr>
          <w:noProof/>
        </w:rPr>
        <w:t>14</w:t>
      </w:r>
      <w:r>
        <w:rPr>
          <w:noProof/>
        </w:rPr>
        <w:fldChar w:fldCharType="end"/>
      </w:r>
    </w:p>
    <w:p w14:paraId="559A809F" w14:textId="535F2596" w:rsidR="00FB07B9" w:rsidRDefault="00FB07B9">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_Toc210131803 \h </w:instrText>
      </w:r>
      <w:r>
        <w:rPr>
          <w:noProof/>
        </w:rPr>
      </w:r>
      <w:r>
        <w:rPr>
          <w:noProof/>
        </w:rPr>
        <w:fldChar w:fldCharType="separate"/>
      </w:r>
      <w:r>
        <w:rPr>
          <w:noProof/>
        </w:rPr>
        <w:t>14</w:t>
      </w:r>
      <w:r>
        <w:rPr>
          <w:noProof/>
        </w:rPr>
        <w:fldChar w:fldCharType="end"/>
      </w:r>
    </w:p>
    <w:p w14:paraId="2345286F" w14:textId="074BFE72" w:rsidR="00FB07B9" w:rsidRDefault="00FB07B9">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_Toc210131804 \h </w:instrText>
      </w:r>
      <w:r>
        <w:rPr>
          <w:noProof/>
        </w:rPr>
      </w:r>
      <w:r>
        <w:rPr>
          <w:noProof/>
        </w:rPr>
        <w:fldChar w:fldCharType="separate"/>
      </w:r>
      <w:r>
        <w:rPr>
          <w:noProof/>
        </w:rPr>
        <w:t>15</w:t>
      </w:r>
      <w:r>
        <w:rPr>
          <w:noProof/>
        </w:rPr>
        <w:fldChar w:fldCharType="end"/>
      </w:r>
    </w:p>
    <w:p w14:paraId="2F2CE78B" w14:textId="3AAFB22B" w:rsidR="00FB07B9" w:rsidRDefault="00FB07B9">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_Toc210131805 \h </w:instrText>
      </w:r>
      <w:r>
        <w:rPr>
          <w:noProof/>
        </w:rPr>
      </w:r>
      <w:r>
        <w:rPr>
          <w:noProof/>
        </w:rPr>
        <w:fldChar w:fldCharType="separate"/>
      </w:r>
      <w:r>
        <w:rPr>
          <w:noProof/>
        </w:rPr>
        <w:t>16</w:t>
      </w:r>
      <w:r>
        <w:rPr>
          <w:noProof/>
        </w:rPr>
        <w:fldChar w:fldCharType="end"/>
      </w:r>
    </w:p>
    <w:p w14:paraId="68BB8254" w14:textId="6762F8BE" w:rsidR="00FB07B9" w:rsidRDefault="00FB07B9">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_Toc210131806 \h </w:instrText>
      </w:r>
      <w:r>
        <w:rPr>
          <w:noProof/>
        </w:rPr>
      </w:r>
      <w:r>
        <w:rPr>
          <w:noProof/>
        </w:rPr>
        <w:fldChar w:fldCharType="separate"/>
      </w:r>
      <w:r>
        <w:rPr>
          <w:noProof/>
        </w:rPr>
        <w:t>16</w:t>
      </w:r>
      <w:r>
        <w:rPr>
          <w:noProof/>
        </w:rPr>
        <w:fldChar w:fldCharType="end"/>
      </w:r>
    </w:p>
    <w:p w14:paraId="7C83D19D" w14:textId="65179028" w:rsidR="00FB07B9" w:rsidRDefault="00FB07B9">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_Toc210131807 \h </w:instrText>
      </w:r>
      <w:r>
        <w:rPr>
          <w:noProof/>
        </w:rPr>
      </w:r>
      <w:r>
        <w:rPr>
          <w:noProof/>
        </w:rPr>
        <w:fldChar w:fldCharType="separate"/>
      </w:r>
      <w:r>
        <w:rPr>
          <w:noProof/>
        </w:rPr>
        <w:t>16</w:t>
      </w:r>
      <w:r>
        <w:rPr>
          <w:noProof/>
        </w:rPr>
        <w:fldChar w:fldCharType="end"/>
      </w:r>
    </w:p>
    <w:p w14:paraId="680D72F6" w14:textId="72DEEA27" w:rsidR="00FB07B9" w:rsidRDefault="00FB07B9">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_Toc210131808 \h </w:instrText>
      </w:r>
      <w:r>
        <w:rPr>
          <w:noProof/>
        </w:rPr>
      </w:r>
      <w:r>
        <w:rPr>
          <w:noProof/>
        </w:rPr>
        <w:fldChar w:fldCharType="separate"/>
      </w:r>
      <w:r>
        <w:rPr>
          <w:noProof/>
        </w:rPr>
        <w:t>16</w:t>
      </w:r>
      <w:r>
        <w:rPr>
          <w:noProof/>
        </w:rPr>
        <w:fldChar w:fldCharType="end"/>
      </w:r>
    </w:p>
    <w:p w14:paraId="67003C2E" w14:textId="16C86077" w:rsidR="00FB07B9" w:rsidRDefault="00FB07B9">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_Toc210131809 \h </w:instrText>
      </w:r>
      <w:r>
        <w:rPr>
          <w:noProof/>
        </w:rPr>
      </w:r>
      <w:r>
        <w:rPr>
          <w:noProof/>
        </w:rPr>
        <w:fldChar w:fldCharType="separate"/>
      </w:r>
      <w:r>
        <w:rPr>
          <w:noProof/>
        </w:rPr>
        <w:t>22</w:t>
      </w:r>
      <w:r>
        <w:rPr>
          <w:noProof/>
        </w:rPr>
        <w:fldChar w:fldCharType="end"/>
      </w:r>
    </w:p>
    <w:p w14:paraId="0F11915F" w14:textId="72491AE7" w:rsidR="00FB07B9" w:rsidRDefault="00FB07B9">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_Toc210131810 \h </w:instrText>
      </w:r>
      <w:r>
        <w:rPr>
          <w:noProof/>
        </w:rPr>
      </w:r>
      <w:r>
        <w:rPr>
          <w:noProof/>
        </w:rPr>
        <w:fldChar w:fldCharType="separate"/>
      </w:r>
      <w:r>
        <w:rPr>
          <w:noProof/>
        </w:rPr>
        <w:t>26</w:t>
      </w:r>
      <w:r>
        <w:rPr>
          <w:noProof/>
        </w:rPr>
        <w:fldChar w:fldCharType="end"/>
      </w:r>
    </w:p>
    <w:p w14:paraId="3002A921" w14:textId="24529F11" w:rsidR="00FB07B9" w:rsidRDefault="00FB07B9">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Any</w:t>
      </w:r>
      <w:r>
        <w:rPr>
          <w:noProof/>
        </w:rPr>
        <w:tab/>
      </w:r>
      <w:r>
        <w:rPr>
          <w:noProof/>
        </w:rPr>
        <w:fldChar w:fldCharType="begin" w:fldLock="1"/>
      </w:r>
      <w:r>
        <w:rPr>
          <w:noProof/>
        </w:rPr>
        <w:instrText xml:space="preserve"> PAGEREF _Toc210131811 \h </w:instrText>
      </w:r>
      <w:r>
        <w:rPr>
          <w:noProof/>
        </w:rPr>
      </w:r>
      <w:r>
        <w:rPr>
          <w:noProof/>
        </w:rPr>
        <w:fldChar w:fldCharType="separate"/>
      </w:r>
      <w:r>
        <w:rPr>
          <w:noProof/>
        </w:rPr>
        <w:t>26</w:t>
      </w:r>
      <w:r>
        <w:rPr>
          <w:noProof/>
        </w:rPr>
        <w:fldChar w:fldCharType="end"/>
      </w:r>
    </w:p>
    <w:p w14:paraId="711F12A1" w14:textId="592BC840" w:rsidR="00FB07B9" w:rsidRDefault="00FB07B9">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_Toc210131812 \h </w:instrText>
      </w:r>
      <w:r>
        <w:rPr>
          <w:noProof/>
        </w:rPr>
      </w:r>
      <w:r>
        <w:rPr>
          <w:noProof/>
        </w:rPr>
        <w:fldChar w:fldCharType="separate"/>
      </w:r>
      <w:r>
        <w:rPr>
          <w:noProof/>
        </w:rPr>
        <w:t>26</w:t>
      </w:r>
      <w:r>
        <w:rPr>
          <w:noProof/>
        </w:rPr>
        <w:fldChar w:fldCharType="end"/>
      </w:r>
    </w:p>
    <w:p w14:paraId="501A9ACE" w14:textId="588630AD"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4.3.1.2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_Toc210131813 \h </w:instrText>
      </w:r>
      <w:r>
        <w:rPr>
          <w:noProof/>
        </w:rPr>
      </w:r>
      <w:r>
        <w:rPr>
          <w:noProof/>
        </w:rPr>
        <w:fldChar w:fldCharType="separate"/>
      </w:r>
      <w:r>
        <w:rPr>
          <w:noProof/>
        </w:rPr>
        <w:t>26</w:t>
      </w:r>
      <w:r>
        <w:rPr>
          <w:noProof/>
        </w:rPr>
        <w:fldChar w:fldCharType="end"/>
      </w:r>
    </w:p>
    <w:p w14:paraId="27B1B577" w14:textId="1F2A300E"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4.3.1.3</w:t>
      </w:r>
      <w:r>
        <w:rPr>
          <w:rFonts w:asciiTheme="minorHAnsi" w:hAnsiTheme="minorHAnsi" w:cstheme="minorBidi"/>
          <w:noProof/>
          <w:kern w:val="2"/>
          <w:sz w:val="24"/>
          <w:szCs w:val="24"/>
          <w:lang w:eastAsia="en-GB"/>
          <w14:ligatures w14:val="standardContextual"/>
        </w:rPr>
        <w:tab/>
      </w:r>
      <w:r w:rsidRPr="00B543D9">
        <w:rPr>
          <w:noProof/>
          <w:lang w:val="fr-FR"/>
        </w:rPr>
        <w:t>Attribute constraints</w:t>
      </w:r>
      <w:r>
        <w:rPr>
          <w:noProof/>
        </w:rPr>
        <w:tab/>
      </w:r>
      <w:r>
        <w:rPr>
          <w:noProof/>
        </w:rPr>
        <w:fldChar w:fldCharType="begin" w:fldLock="1"/>
      </w:r>
      <w:r>
        <w:rPr>
          <w:noProof/>
        </w:rPr>
        <w:instrText xml:space="preserve"> PAGEREF _Toc210131814 \h </w:instrText>
      </w:r>
      <w:r>
        <w:rPr>
          <w:noProof/>
        </w:rPr>
      </w:r>
      <w:r>
        <w:rPr>
          <w:noProof/>
        </w:rPr>
        <w:fldChar w:fldCharType="separate"/>
      </w:r>
      <w:r>
        <w:rPr>
          <w:noProof/>
        </w:rPr>
        <w:t>26</w:t>
      </w:r>
      <w:r>
        <w:rPr>
          <w:noProof/>
        </w:rPr>
        <w:fldChar w:fldCharType="end"/>
      </w:r>
    </w:p>
    <w:p w14:paraId="678B6DE5" w14:textId="13D23E84"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4.3.1.4</w:t>
      </w:r>
      <w:r>
        <w:rPr>
          <w:rFonts w:asciiTheme="minorHAnsi" w:hAnsiTheme="minorHAnsi" w:cstheme="minorBidi"/>
          <w:noProof/>
          <w:kern w:val="2"/>
          <w:sz w:val="24"/>
          <w:szCs w:val="24"/>
          <w:lang w:eastAsia="en-GB"/>
          <w14:ligatures w14:val="standardContextual"/>
        </w:rPr>
        <w:tab/>
      </w:r>
      <w:r w:rsidRPr="00B543D9">
        <w:rPr>
          <w:noProof/>
          <w:lang w:val="fr-FR"/>
        </w:rPr>
        <w:t>Notifications</w:t>
      </w:r>
      <w:r>
        <w:rPr>
          <w:noProof/>
        </w:rPr>
        <w:tab/>
      </w:r>
      <w:r>
        <w:rPr>
          <w:noProof/>
        </w:rPr>
        <w:fldChar w:fldCharType="begin" w:fldLock="1"/>
      </w:r>
      <w:r>
        <w:rPr>
          <w:noProof/>
        </w:rPr>
        <w:instrText xml:space="preserve"> PAGEREF _Toc210131815 \h </w:instrText>
      </w:r>
      <w:r>
        <w:rPr>
          <w:noProof/>
        </w:rPr>
      </w:r>
      <w:r>
        <w:rPr>
          <w:noProof/>
        </w:rPr>
        <w:fldChar w:fldCharType="separate"/>
      </w:r>
      <w:r>
        <w:rPr>
          <w:noProof/>
        </w:rPr>
        <w:t>26</w:t>
      </w:r>
      <w:r>
        <w:rPr>
          <w:noProof/>
        </w:rPr>
        <w:fldChar w:fldCharType="end"/>
      </w:r>
    </w:p>
    <w:p w14:paraId="6B03D7F6" w14:textId="535D9B1D" w:rsidR="00FB07B9" w:rsidRDefault="00FB07B9">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_Toc210131816 \h </w:instrText>
      </w:r>
      <w:r>
        <w:rPr>
          <w:noProof/>
        </w:rPr>
      </w:r>
      <w:r>
        <w:rPr>
          <w:noProof/>
        </w:rPr>
        <w:fldChar w:fldCharType="separate"/>
      </w:r>
      <w:r>
        <w:rPr>
          <w:noProof/>
        </w:rPr>
        <w:t>26</w:t>
      </w:r>
      <w:r>
        <w:rPr>
          <w:noProof/>
        </w:rPr>
        <w:fldChar w:fldCharType="end"/>
      </w:r>
    </w:p>
    <w:p w14:paraId="0D80D62E" w14:textId="3343CB15" w:rsidR="00FB07B9" w:rsidRDefault="00FB07B9">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MnsAgent</w:t>
      </w:r>
      <w:r>
        <w:rPr>
          <w:noProof/>
        </w:rPr>
        <w:tab/>
      </w:r>
      <w:r>
        <w:rPr>
          <w:noProof/>
        </w:rPr>
        <w:fldChar w:fldCharType="begin" w:fldLock="1"/>
      </w:r>
      <w:r>
        <w:rPr>
          <w:noProof/>
        </w:rPr>
        <w:instrText xml:space="preserve"> PAGEREF _Toc210131817 \h </w:instrText>
      </w:r>
      <w:r>
        <w:rPr>
          <w:noProof/>
        </w:rPr>
      </w:r>
      <w:r>
        <w:rPr>
          <w:noProof/>
        </w:rPr>
        <w:fldChar w:fldCharType="separate"/>
      </w:r>
      <w:r>
        <w:rPr>
          <w:noProof/>
        </w:rPr>
        <w:t>26</w:t>
      </w:r>
      <w:r>
        <w:rPr>
          <w:noProof/>
        </w:rPr>
        <w:fldChar w:fldCharType="end"/>
      </w:r>
    </w:p>
    <w:p w14:paraId="22A56613" w14:textId="0FAE6C9E" w:rsidR="00FB07B9" w:rsidRDefault="00FB07B9">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_Toc210131818 \h </w:instrText>
      </w:r>
      <w:r>
        <w:rPr>
          <w:noProof/>
        </w:rPr>
      </w:r>
      <w:r>
        <w:rPr>
          <w:noProof/>
        </w:rPr>
        <w:fldChar w:fldCharType="separate"/>
      </w:r>
      <w:r>
        <w:rPr>
          <w:noProof/>
        </w:rPr>
        <w:t>26</w:t>
      </w:r>
      <w:r>
        <w:rPr>
          <w:noProof/>
        </w:rPr>
        <w:fldChar w:fldCharType="end"/>
      </w:r>
    </w:p>
    <w:p w14:paraId="3E49A5B1" w14:textId="07934C35" w:rsidR="00FB07B9" w:rsidRDefault="00FB07B9">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_Toc210131819 \h </w:instrText>
      </w:r>
      <w:r>
        <w:rPr>
          <w:noProof/>
        </w:rPr>
      </w:r>
      <w:r>
        <w:rPr>
          <w:noProof/>
        </w:rPr>
        <w:fldChar w:fldCharType="separate"/>
      </w:r>
      <w:r>
        <w:rPr>
          <w:noProof/>
        </w:rPr>
        <w:t>26</w:t>
      </w:r>
      <w:r>
        <w:rPr>
          <w:noProof/>
        </w:rPr>
        <w:fldChar w:fldCharType="end"/>
      </w:r>
    </w:p>
    <w:p w14:paraId="2A665962" w14:textId="659B306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4.3.2a.3</w:t>
      </w:r>
      <w:r>
        <w:rPr>
          <w:rFonts w:asciiTheme="minorHAnsi" w:hAnsiTheme="minorHAnsi" w:cstheme="minorBidi"/>
          <w:noProof/>
          <w:kern w:val="2"/>
          <w:sz w:val="24"/>
          <w:szCs w:val="24"/>
          <w:lang w:eastAsia="en-GB"/>
          <w14:ligatures w14:val="standardContextual"/>
        </w:rPr>
        <w:tab/>
      </w:r>
      <w:r w:rsidRPr="00B543D9">
        <w:rPr>
          <w:noProof/>
          <w:lang w:val="fr-FR"/>
        </w:rPr>
        <w:t>Attribute constraints</w:t>
      </w:r>
      <w:r>
        <w:rPr>
          <w:noProof/>
        </w:rPr>
        <w:tab/>
      </w:r>
      <w:r>
        <w:rPr>
          <w:noProof/>
        </w:rPr>
        <w:fldChar w:fldCharType="begin" w:fldLock="1"/>
      </w:r>
      <w:r>
        <w:rPr>
          <w:noProof/>
        </w:rPr>
        <w:instrText xml:space="preserve"> PAGEREF _Toc210131820 \h </w:instrText>
      </w:r>
      <w:r>
        <w:rPr>
          <w:noProof/>
        </w:rPr>
      </w:r>
      <w:r>
        <w:rPr>
          <w:noProof/>
        </w:rPr>
        <w:fldChar w:fldCharType="separate"/>
      </w:r>
      <w:r>
        <w:rPr>
          <w:noProof/>
        </w:rPr>
        <w:t>27</w:t>
      </w:r>
      <w:r>
        <w:rPr>
          <w:noProof/>
        </w:rPr>
        <w:fldChar w:fldCharType="end"/>
      </w:r>
    </w:p>
    <w:p w14:paraId="337FD586" w14:textId="0200705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4.3.2a.4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_Toc210131821 \h </w:instrText>
      </w:r>
      <w:r>
        <w:rPr>
          <w:noProof/>
        </w:rPr>
      </w:r>
      <w:r>
        <w:rPr>
          <w:noProof/>
        </w:rPr>
        <w:fldChar w:fldCharType="separate"/>
      </w:r>
      <w:r>
        <w:rPr>
          <w:noProof/>
        </w:rPr>
        <w:t>27</w:t>
      </w:r>
      <w:r>
        <w:rPr>
          <w:noProof/>
        </w:rPr>
        <w:fldChar w:fldCharType="end"/>
      </w:r>
    </w:p>
    <w:p w14:paraId="4A2F561D" w14:textId="24FC0818" w:rsidR="00FB07B9" w:rsidRDefault="00FB07B9">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ManagedElement</w:t>
      </w:r>
      <w:r>
        <w:rPr>
          <w:noProof/>
        </w:rPr>
        <w:tab/>
      </w:r>
      <w:r>
        <w:rPr>
          <w:noProof/>
        </w:rPr>
        <w:fldChar w:fldCharType="begin" w:fldLock="1"/>
      </w:r>
      <w:r>
        <w:rPr>
          <w:noProof/>
        </w:rPr>
        <w:instrText xml:space="preserve"> PAGEREF _Toc210131822 \h </w:instrText>
      </w:r>
      <w:r>
        <w:rPr>
          <w:noProof/>
        </w:rPr>
      </w:r>
      <w:r>
        <w:rPr>
          <w:noProof/>
        </w:rPr>
        <w:fldChar w:fldCharType="separate"/>
      </w:r>
      <w:r>
        <w:rPr>
          <w:noProof/>
        </w:rPr>
        <w:t>27</w:t>
      </w:r>
      <w:r>
        <w:rPr>
          <w:noProof/>
        </w:rPr>
        <w:fldChar w:fldCharType="end"/>
      </w:r>
    </w:p>
    <w:p w14:paraId="1507679C" w14:textId="716AF8CE" w:rsidR="00FB07B9" w:rsidRDefault="00FB07B9">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_Toc210131823 \h </w:instrText>
      </w:r>
      <w:r>
        <w:rPr>
          <w:noProof/>
        </w:rPr>
      </w:r>
      <w:r>
        <w:rPr>
          <w:noProof/>
        </w:rPr>
        <w:fldChar w:fldCharType="separate"/>
      </w:r>
      <w:r>
        <w:rPr>
          <w:noProof/>
        </w:rPr>
        <w:t>27</w:t>
      </w:r>
      <w:r>
        <w:rPr>
          <w:noProof/>
        </w:rPr>
        <w:fldChar w:fldCharType="end"/>
      </w:r>
    </w:p>
    <w:p w14:paraId="581E93AD" w14:textId="0886AAE7" w:rsidR="00FB07B9" w:rsidRDefault="00FB07B9">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_Toc210131824 \h </w:instrText>
      </w:r>
      <w:r>
        <w:rPr>
          <w:noProof/>
        </w:rPr>
      </w:r>
      <w:r>
        <w:rPr>
          <w:noProof/>
        </w:rPr>
        <w:fldChar w:fldCharType="separate"/>
      </w:r>
      <w:r>
        <w:rPr>
          <w:noProof/>
        </w:rPr>
        <w:t>27</w:t>
      </w:r>
      <w:r>
        <w:rPr>
          <w:noProof/>
        </w:rPr>
        <w:fldChar w:fldCharType="end"/>
      </w:r>
    </w:p>
    <w:p w14:paraId="2814430B" w14:textId="778F58D5" w:rsidR="00FB07B9" w:rsidRDefault="00FB07B9">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_Toc210131825 \h </w:instrText>
      </w:r>
      <w:r>
        <w:rPr>
          <w:noProof/>
        </w:rPr>
      </w:r>
      <w:r>
        <w:rPr>
          <w:noProof/>
        </w:rPr>
        <w:fldChar w:fldCharType="separate"/>
      </w:r>
      <w:r>
        <w:rPr>
          <w:noProof/>
        </w:rPr>
        <w:t>28</w:t>
      </w:r>
      <w:r>
        <w:rPr>
          <w:noProof/>
        </w:rPr>
        <w:fldChar w:fldCharType="end"/>
      </w:r>
    </w:p>
    <w:p w14:paraId="2C5CC5C1" w14:textId="7CDE2AB5" w:rsidR="00FB07B9" w:rsidRDefault="00FB07B9">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_Toc210131826 \h </w:instrText>
      </w:r>
      <w:r>
        <w:rPr>
          <w:noProof/>
        </w:rPr>
      </w:r>
      <w:r>
        <w:rPr>
          <w:noProof/>
        </w:rPr>
        <w:fldChar w:fldCharType="separate"/>
      </w:r>
      <w:r>
        <w:rPr>
          <w:noProof/>
        </w:rPr>
        <w:t>28</w:t>
      </w:r>
      <w:r>
        <w:rPr>
          <w:noProof/>
        </w:rPr>
        <w:fldChar w:fldCharType="end"/>
      </w:r>
    </w:p>
    <w:p w14:paraId="7E1B3EE6" w14:textId="5384DDAD" w:rsidR="00FB07B9" w:rsidRDefault="00FB07B9">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B543D9">
        <w:rPr>
          <w:rFonts w:ascii="Courier New" w:hAnsi="Courier New"/>
          <w:i/>
          <w:noProof/>
        </w:rPr>
        <w:t>ManagedFunction</w:t>
      </w:r>
      <w:r>
        <w:rPr>
          <w:noProof/>
        </w:rPr>
        <w:tab/>
      </w:r>
      <w:r>
        <w:rPr>
          <w:noProof/>
        </w:rPr>
        <w:fldChar w:fldCharType="begin" w:fldLock="1"/>
      </w:r>
      <w:r>
        <w:rPr>
          <w:noProof/>
        </w:rPr>
        <w:instrText xml:space="preserve"> PAGEREF _Toc210131827 \h </w:instrText>
      </w:r>
      <w:r>
        <w:rPr>
          <w:noProof/>
        </w:rPr>
      </w:r>
      <w:r>
        <w:rPr>
          <w:noProof/>
        </w:rPr>
        <w:fldChar w:fldCharType="separate"/>
      </w:r>
      <w:r>
        <w:rPr>
          <w:noProof/>
        </w:rPr>
        <w:t>28</w:t>
      </w:r>
      <w:r>
        <w:rPr>
          <w:noProof/>
        </w:rPr>
        <w:fldChar w:fldCharType="end"/>
      </w:r>
    </w:p>
    <w:p w14:paraId="7648E9D3" w14:textId="4A79FDD0" w:rsidR="00FB07B9" w:rsidRDefault="00FB07B9">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_Toc210131828 \h </w:instrText>
      </w:r>
      <w:r>
        <w:rPr>
          <w:noProof/>
        </w:rPr>
      </w:r>
      <w:r>
        <w:rPr>
          <w:noProof/>
        </w:rPr>
        <w:fldChar w:fldCharType="separate"/>
      </w:r>
      <w:r>
        <w:rPr>
          <w:noProof/>
        </w:rPr>
        <w:t>28</w:t>
      </w:r>
      <w:r>
        <w:rPr>
          <w:noProof/>
        </w:rPr>
        <w:fldChar w:fldCharType="end"/>
      </w:r>
    </w:p>
    <w:p w14:paraId="663F2F9F" w14:textId="4E0A06DE" w:rsidR="00FB07B9" w:rsidRDefault="00FB07B9">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_Toc210131829 \h </w:instrText>
      </w:r>
      <w:r>
        <w:rPr>
          <w:noProof/>
        </w:rPr>
      </w:r>
      <w:r>
        <w:rPr>
          <w:noProof/>
        </w:rPr>
        <w:fldChar w:fldCharType="separate"/>
      </w:r>
      <w:r>
        <w:rPr>
          <w:noProof/>
        </w:rPr>
        <w:t>28</w:t>
      </w:r>
      <w:r>
        <w:rPr>
          <w:noProof/>
        </w:rPr>
        <w:fldChar w:fldCharType="end"/>
      </w:r>
    </w:p>
    <w:p w14:paraId="2112DD3A" w14:textId="7A2B22DF" w:rsidR="00FB07B9" w:rsidRDefault="00FB07B9">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_Toc210131830 \h </w:instrText>
      </w:r>
      <w:r>
        <w:rPr>
          <w:noProof/>
        </w:rPr>
      </w:r>
      <w:r>
        <w:rPr>
          <w:noProof/>
        </w:rPr>
        <w:fldChar w:fldCharType="separate"/>
      </w:r>
      <w:r>
        <w:rPr>
          <w:noProof/>
        </w:rPr>
        <w:t>28</w:t>
      </w:r>
      <w:r>
        <w:rPr>
          <w:noProof/>
        </w:rPr>
        <w:fldChar w:fldCharType="end"/>
      </w:r>
    </w:p>
    <w:p w14:paraId="6BBDB436" w14:textId="7FDA2B96" w:rsidR="00FB07B9" w:rsidRDefault="00FB07B9">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_Toc210131831 \h </w:instrText>
      </w:r>
      <w:r>
        <w:rPr>
          <w:noProof/>
        </w:rPr>
      </w:r>
      <w:r>
        <w:rPr>
          <w:noProof/>
        </w:rPr>
        <w:fldChar w:fldCharType="separate"/>
      </w:r>
      <w:r>
        <w:rPr>
          <w:noProof/>
        </w:rPr>
        <w:t>28</w:t>
      </w:r>
      <w:r>
        <w:rPr>
          <w:noProof/>
        </w:rPr>
        <w:fldChar w:fldCharType="end"/>
      </w:r>
    </w:p>
    <w:p w14:paraId="67B77A05" w14:textId="454E26AF" w:rsidR="00FB07B9" w:rsidRDefault="00FB07B9">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ManagementNode</w:t>
      </w:r>
      <w:r>
        <w:rPr>
          <w:noProof/>
        </w:rPr>
        <w:tab/>
      </w:r>
      <w:r>
        <w:rPr>
          <w:noProof/>
        </w:rPr>
        <w:fldChar w:fldCharType="begin" w:fldLock="1"/>
      </w:r>
      <w:r>
        <w:rPr>
          <w:noProof/>
        </w:rPr>
        <w:instrText xml:space="preserve"> PAGEREF _Toc210131832 \h </w:instrText>
      </w:r>
      <w:r>
        <w:rPr>
          <w:noProof/>
        </w:rPr>
      </w:r>
      <w:r>
        <w:rPr>
          <w:noProof/>
        </w:rPr>
        <w:fldChar w:fldCharType="separate"/>
      </w:r>
      <w:r>
        <w:rPr>
          <w:noProof/>
        </w:rPr>
        <w:t>29</w:t>
      </w:r>
      <w:r>
        <w:rPr>
          <w:noProof/>
        </w:rPr>
        <w:fldChar w:fldCharType="end"/>
      </w:r>
    </w:p>
    <w:p w14:paraId="04D0FC25" w14:textId="39EC83CE" w:rsidR="00FB07B9" w:rsidRDefault="00FB07B9">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_Toc210131833 \h </w:instrText>
      </w:r>
      <w:r>
        <w:rPr>
          <w:noProof/>
        </w:rPr>
      </w:r>
      <w:r>
        <w:rPr>
          <w:noProof/>
        </w:rPr>
        <w:fldChar w:fldCharType="separate"/>
      </w:r>
      <w:r>
        <w:rPr>
          <w:noProof/>
        </w:rPr>
        <w:t>29</w:t>
      </w:r>
      <w:r>
        <w:rPr>
          <w:noProof/>
        </w:rPr>
        <w:fldChar w:fldCharType="end"/>
      </w:r>
    </w:p>
    <w:p w14:paraId="6065C140" w14:textId="48A35579" w:rsidR="00FB07B9" w:rsidRDefault="00FB07B9">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_Toc210131834 \h </w:instrText>
      </w:r>
      <w:r>
        <w:rPr>
          <w:noProof/>
        </w:rPr>
      </w:r>
      <w:r>
        <w:rPr>
          <w:noProof/>
        </w:rPr>
        <w:fldChar w:fldCharType="separate"/>
      </w:r>
      <w:r>
        <w:rPr>
          <w:noProof/>
        </w:rPr>
        <w:t>29</w:t>
      </w:r>
      <w:r>
        <w:rPr>
          <w:noProof/>
        </w:rPr>
        <w:fldChar w:fldCharType="end"/>
      </w:r>
    </w:p>
    <w:p w14:paraId="3AB39BBA" w14:textId="16D2D99D" w:rsidR="00FB07B9" w:rsidRDefault="00FB07B9">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_Toc210131835 \h </w:instrText>
      </w:r>
      <w:r>
        <w:rPr>
          <w:noProof/>
        </w:rPr>
      </w:r>
      <w:r>
        <w:rPr>
          <w:noProof/>
        </w:rPr>
        <w:fldChar w:fldCharType="separate"/>
      </w:r>
      <w:r>
        <w:rPr>
          <w:noProof/>
        </w:rPr>
        <w:t>29</w:t>
      </w:r>
      <w:r>
        <w:rPr>
          <w:noProof/>
        </w:rPr>
        <w:fldChar w:fldCharType="end"/>
      </w:r>
    </w:p>
    <w:p w14:paraId="176A027E" w14:textId="55871C2C" w:rsidR="00FB07B9" w:rsidRDefault="00FB07B9">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_Toc210131836 \h </w:instrText>
      </w:r>
      <w:r>
        <w:rPr>
          <w:noProof/>
        </w:rPr>
      </w:r>
      <w:r>
        <w:rPr>
          <w:noProof/>
        </w:rPr>
        <w:fldChar w:fldCharType="separate"/>
      </w:r>
      <w:r>
        <w:rPr>
          <w:noProof/>
        </w:rPr>
        <w:t>29</w:t>
      </w:r>
      <w:r>
        <w:rPr>
          <w:noProof/>
        </w:rPr>
        <w:fldChar w:fldCharType="end"/>
      </w:r>
    </w:p>
    <w:p w14:paraId="58EE6008" w14:textId="224450FA" w:rsidR="00FB07B9" w:rsidRDefault="00FB07B9">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MeContext</w:t>
      </w:r>
      <w:r>
        <w:rPr>
          <w:noProof/>
        </w:rPr>
        <w:tab/>
      </w:r>
      <w:r>
        <w:rPr>
          <w:noProof/>
        </w:rPr>
        <w:fldChar w:fldCharType="begin" w:fldLock="1"/>
      </w:r>
      <w:r>
        <w:rPr>
          <w:noProof/>
        </w:rPr>
        <w:instrText xml:space="preserve"> PAGEREF _Toc210131837 \h </w:instrText>
      </w:r>
      <w:r>
        <w:rPr>
          <w:noProof/>
        </w:rPr>
      </w:r>
      <w:r>
        <w:rPr>
          <w:noProof/>
        </w:rPr>
        <w:fldChar w:fldCharType="separate"/>
      </w:r>
      <w:r>
        <w:rPr>
          <w:noProof/>
        </w:rPr>
        <w:t>29</w:t>
      </w:r>
      <w:r>
        <w:rPr>
          <w:noProof/>
        </w:rPr>
        <w:fldChar w:fldCharType="end"/>
      </w:r>
    </w:p>
    <w:p w14:paraId="4BE6FEF4" w14:textId="77F7E7FB" w:rsidR="00FB07B9" w:rsidRDefault="00FB07B9">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_Toc210131838 \h </w:instrText>
      </w:r>
      <w:r>
        <w:rPr>
          <w:noProof/>
        </w:rPr>
      </w:r>
      <w:r>
        <w:rPr>
          <w:noProof/>
        </w:rPr>
        <w:fldChar w:fldCharType="separate"/>
      </w:r>
      <w:r>
        <w:rPr>
          <w:noProof/>
        </w:rPr>
        <w:t>29</w:t>
      </w:r>
      <w:r>
        <w:rPr>
          <w:noProof/>
        </w:rPr>
        <w:fldChar w:fldCharType="end"/>
      </w:r>
    </w:p>
    <w:p w14:paraId="77CFADA1" w14:textId="0FF0903B" w:rsidR="00FB07B9" w:rsidRDefault="00FB07B9">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_Toc210131839 \h </w:instrText>
      </w:r>
      <w:r>
        <w:rPr>
          <w:noProof/>
        </w:rPr>
      </w:r>
      <w:r>
        <w:rPr>
          <w:noProof/>
        </w:rPr>
        <w:fldChar w:fldCharType="separate"/>
      </w:r>
      <w:r>
        <w:rPr>
          <w:noProof/>
        </w:rPr>
        <w:t>30</w:t>
      </w:r>
      <w:r>
        <w:rPr>
          <w:noProof/>
        </w:rPr>
        <w:fldChar w:fldCharType="end"/>
      </w:r>
    </w:p>
    <w:p w14:paraId="7544F544" w14:textId="3625467C" w:rsidR="00FB07B9" w:rsidRDefault="00FB07B9">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_Toc210131840 \h </w:instrText>
      </w:r>
      <w:r>
        <w:rPr>
          <w:noProof/>
        </w:rPr>
      </w:r>
      <w:r>
        <w:rPr>
          <w:noProof/>
        </w:rPr>
        <w:fldChar w:fldCharType="separate"/>
      </w:r>
      <w:r>
        <w:rPr>
          <w:noProof/>
        </w:rPr>
        <w:t>30</w:t>
      </w:r>
      <w:r>
        <w:rPr>
          <w:noProof/>
        </w:rPr>
        <w:fldChar w:fldCharType="end"/>
      </w:r>
    </w:p>
    <w:p w14:paraId="7182349A" w14:textId="6150089A" w:rsidR="00FB07B9" w:rsidRDefault="00FB07B9">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_Toc210131841 \h </w:instrText>
      </w:r>
      <w:r>
        <w:rPr>
          <w:noProof/>
        </w:rPr>
      </w:r>
      <w:r>
        <w:rPr>
          <w:noProof/>
        </w:rPr>
        <w:fldChar w:fldCharType="separate"/>
      </w:r>
      <w:r>
        <w:rPr>
          <w:noProof/>
        </w:rPr>
        <w:t>30</w:t>
      </w:r>
      <w:r>
        <w:rPr>
          <w:noProof/>
        </w:rPr>
        <w:fldChar w:fldCharType="end"/>
      </w:r>
    </w:p>
    <w:p w14:paraId="2B28DE60" w14:textId="443539E5" w:rsidR="00FB07B9" w:rsidRDefault="00FB07B9">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SubNetwork</w:t>
      </w:r>
      <w:r>
        <w:rPr>
          <w:noProof/>
        </w:rPr>
        <w:tab/>
      </w:r>
      <w:r>
        <w:rPr>
          <w:noProof/>
        </w:rPr>
        <w:fldChar w:fldCharType="begin" w:fldLock="1"/>
      </w:r>
      <w:r>
        <w:rPr>
          <w:noProof/>
        </w:rPr>
        <w:instrText xml:space="preserve"> PAGEREF _Toc210131842 \h </w:instrText>
      </w:r>
      <w:r>
        <w:rPr>
          <w:noProof/>
        </w:rPr>
      </w:r>
      <w:r>
        <w:rPr>
          <w:noProof/>
        </w:rPr>
        <w:fldChar w:fldCharType="separate"/>
      </w:r>
      <w:r>
        <w:rPr>
          <w:noProof/>
        </w:rPr>
        <w:t>30</w:t>
      </w:r>
      <w:r>
        <w:rPr>
          <w:noProof/>
        </w:rPr>
        <w:fldChar w:fldCharType="end"/>
      </w:r>
    </w:p>
    <w:p w14:paraId="59E7C80A" w14:textId="5CB915D5" w:rsidR="00FB07B9" w:rsidRDefault="00FB07B9">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_Toc210131843 \h </w:instrText>
      </w:r>
      <w:r>
        <w:rPr>
          <w:noProof/>
        </w:rPr>
      </w:r>
      <w:r>
        <w:rPr>
          <w:noProof/>
        </w:rPr>
        <w:fldChar w:fldCharType="separate"/>
      </w:r>
      <w:r>
        <w:rPr>
          <w:noProof/>
        </w:rPr>
        <w:t>30</w:t>
      </w:r>
      <w:r>
        <w:rPr>
          <w:noProof/>
        </w:rPr>
        <w:fldChar w:fldCharType="end"/>
      </w:r>
    </w:p>
    <w:p w14:paraId="2BF20632" w14:textId="40AD92DF" w:rsidR="00FB07B9" w:rsidRDefault="00FB07B9">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_Toc210131844 \h </w:instrText>
      </w:r>
      <w:r>
        <w:rPr>
          <w:noProof/>
        </w:rPr>
      </w:r>
      <w:r>
        <w:rPr>
          <w:noProof/>
        </w:rPr>
        <w:fldChar w:fldCharType="separate"/>
      </w:r>
      <w:r>
        <w:rPr>
          <w:noProof/>
        </w:rPr>
        <w:t>30</w:t>
      </w:r>
      <w:r>
        <w:rPr>
          <w:noProof/>
        </w:rPr>
        <w:fldChar w:fldCharType="end"/>
      </w:r>
    </w:p>
    <w:p w14:paraId="7EE4687A" w14:textId="351D07BF" w:rsidR="00FB07B9" w:rsidRDefault="00FB07B9">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_Toc210131845 \h </w:instrText>
      </w:r>
      <w:r>
        <w:rPr>
          <w:noProof/>
        </w:rPr>
      </w:r>
      <w:r>
        <w:rPr>
          <w:noProof/>
        </w:rPr>
        <w:fldChar w:fldCharType="separate"/>
      </w:r>
      <w:r>
        <w:rPr>
          <w:noProof/>
        </w:rPr>
        <w:t>30</w:t>
      </w:r>
      <w:r>
        <w:rPr>
          <w:noProof/>
        </w:rPr>
        <w:fldChar w:fldCharType="end"/>
      </w:r>
    </w:p>
    <w:p w14:paraId="1B8918FE" w14:textId="7AA2074B" w:rsidR="00FB07B9" w:rsidRDefault="00FB07B9">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_Toc210131846 \h </w:instrText>
      </w:r>
      <w:r>
        <w:rPr>
          <w:noProof/>
        </w:rPr>
      </w:r>
      <w:r>
        <w:rPr>
          <w:noProof/>
        </w:rPr>
        <w:fldChar w:fldCharType="separate"/>
      </w:r>
      <w:r>
        <w:rPr>
          <w:noProof/>
        </w:rPr>
        <w:t>30</w:t>
      </w:r>
      <w:r>
        <w:rPr>
          <w:noProof/>
        </w:rPr>
        <w:fldChar w:fldCharType="end"/>
      </w:r>
    </w:p>
    <w:p w14:paraId="759087BC" w14:textId="2BDB86DB" w:rsidR="00FB07B9" w:rsidRDefault="00FB07B9">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B543D9">
        <w:rPr>
          <w:rFonts w:ascii="Courier New" w:hAnsi="Courier New"/>
          <w:iCs/>
          <w:noProof/>
        </w:rPr>
        <w:t>TopX</w:t>
      </w:r>
      <w:r>
        <w:rPr>
          <w:noProof/>
        </w:rPr>
        <w:tab/>
      </w:r>
      <w:r>
        <w:rPr>
          <w:noProof/>
        </w:rPr>
        <w:fldChar w:fldCharType="begin" w:fldLock="1"/>
      </w:r>
      <w:r>
        <w:rPr>
          <w:noProof/>
        </w:rPr>
        <w:instrText xml:space="preserve"> PAGEREF _Toc210131847 \h </w:instrText>
      </w:r>
      <w:r>
        <w:rPr>
          <w:noProof/>
        </w:rPr>
      </w:r>
      <w:r>
        <w:rPr>
          <w:noProof/>
        </w:rPr>
        <w:fldChar w:fldCharType="separate"/>
      </w:r>
      <w:r>
        <w:rPr>
          <w:noProof/>
        </w:rPr>
        <w:t>31</w:t>
      </w:r>
      <w:r>
        <w:rPr>
          <w:noProof/>
        </w:rPr>
        <w:fldChar w:fldCharType="end"/>
      </w:r>
    </w:p>
    <w:p w14:paraId="44B431BB" w14:textId="3ADE6C91" w:rsidR="00FB07B9" w:rsidRDefault="00FB07B9">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_Toc210131848 \h </w:instrText>
      </w:r>
      <w:r>
        <w:rPr>
          <w:noProof/>
        </w:rPr>
      </w:r>
      <w:r>
        <w:rPr>
          <w:noProof/>
        </w:rPr>
        <w:fldChar w:fldCharType="separate"/>
      </w:r>
      <w:r>
        <w:rPr>
          <w:noProof/>
        </w:rPr>
        <w:t>31</w:t>
      </w:r>
      <w:r>
        <w:rPr>
          <w:noProof/>
        </w:rPr>
        <w:fldChar w:fldCharType="end"/>
      </w:r>
    </w:p>
    <w:p w14:paraId="4FE4A547" w14:textId="1AB3CD61" w:rsidR="00FB07B9" w:rsidRDefault="00FB07B9">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_Toc210131849 \h </w:instrText>
      </w:r>
      <w:r>
        <w:rPr>
          <w:noProof/>
        </w:rPr>
      </w:r>
      <w:r>
        <w:rPr>
          <w:noProof/>
        </w:rPr>
        <w:fldChar w:fldCharType="separate"/>
      </w:r>
      <w:r>
        <w:rPr>
          <w:noProof/>
        </w:rPr>
        <w:t>31</w:t>
      </w:r>
      <w:r>
        <w:rPr>
          <w:noProof/>
        </w:rPr>
        <w:fldChar w:fldCharType="end"/>
      </w:r>
    </w:p>
    <w:p w14:paraId="11A5868A" w14:textId="28126F4E" w:rsidR="00FB07B9" w:rsidRDefault="00FB07B9">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_Toc210131850 \h </w:instrText>
      </w:r>
      <w:r>
        <w:rPr>
          <w:noProof/>
        </w:rPr>
      </w:r>
      <w:r>
        <w:rPr>
          <w:noProof/>
        </w:rPr>
        <w:fldChar w:fldCharType="separate"/>
      </w:r>
      <w:r>
        <w:rPr>
          <w:noProof/>
        </w:rPr>
        <w:t>31</w:t>
      </w:r>
      <w:r>
        <w:rPr>
          <w:noProof/>
        </w:rPr>
        <w:fldChar w:fldCharType="end"/>
      </w:r>
    </w:p>
    <w:p w14:paraId="16270545" w14:textId="75821718" w:rsidR="00FB07B9" w:rsidRDefault="00FB07B9">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_Toc210131851 \h </w:instrText>
      </w:r>
      <w:r>
        <w:rPr>
          <w:noProof/>
        </w:rPr>
      </w:r>
      <w:r>
        <w:rPr>
          <w:noProof/>
        </w:rPr>
        <w:fldChar w:fldCharType="separate"/>
      </w:r>
      <w:r>
        <w:rPr>
          <w:noProof/>
        </w:rPr>
        <w:t>31</w:t>
      </w:r>
      <w:r>
        <w:rPr>
          <w:noProof/>
        </w:rPr>
        <w:fldChar w:fldCharType="end"/>
      </w:r>
    </w:p>
    <w:p w14:paraId="7201F730" w14:textId="5B51543A" w:rsidR="00FB07B9" w:rsidRDefault="00FB07B9">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VsDataContainer</w:t>
      </w:r>
      <w:r>
        <w:rPr>
          <w:noProof/>
        </w:rPr>
        <w:tab/>
      </w:r>
      <w:r>
        <w:rPr>
          <w:noProof/>
        </w:rPr>
        <w:fldChar w:fldCharType="begin" w:fldLock="1"/>
      </w:r>
      <w:r>
        <w:rPr>
          <w:noProof/>
        </w:rPr>
        <w:instrText xml:space="preserve"> PAGEREF _Toc210131852 \h </w:instrText>
      </w:r>
      <w:r>
        <w:rPr>
          <w:noProof/>
        </w:rPr>
      </w:r>
      <w:r>
        <w:rPr>
          <w:noProof/>
        </w:rPr>
        <w:fldChar w:fldCharType="separate"/>
      </w:r>
      <w:r>
        <w:rPr>
          <w:noProof/>
        </w:rPr>
        <w:t>31</w:t>
      </w:r>
      <w:r>
        <w:rPr>
          <w:noProof/>
        </w:rPr>
        <w:fldChar w:fldCharType="end"/>
      </w:r>
    </w:p>
    <w:p w14:paraId="5074E572" w14:textId="0DA8BA78" w:rsidR="00FB07B9" w:rsidRDefault="00FB07B9">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_Toc210131853 \h </w:instrText>
      </w:r>
      <w:r>
        <w:rPr>
          <w:noProof/>
        </w:rPr>
      </w:r>
      <w:r>
        <w:rPr>
          <w:noProof/>
        </w:rPr>
        <w:fldChar w:fldCharType="separate"/>
      </w:r>
      <w:r>
        <w:rPr>
          <w:noProof/>
        </w:rPr>
        <w:t>31</w:t>
      </w:r>
      <w:r>
        <w:rPr>
          <w:noProof/>
        </w:rPr>
        <w:fldChar w:fldCharType="end"/>
      </w:r>
    </w:p>
    <w:p w14:paraId="2F932DBE" w14:textId="1293D161" w:rsidR="00FB07B9" w:rsidRDefault="00FB07B9">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_Toc210131854 \h </w:instrText>
      </w:r>
      <w:r>
        <w:rPr>
          <w:noProof/>
        </w:rPr>
      </w:r>
      <w:r>
        <w:rPr>
          <w:noProof/>
        </w:rPr>
        <w:fldChar w:fldCharType="separate"/>
      </w:r>
      <w:r>
        <w:rPr>
          <w:noProof/>
        </w:rPr>
        <w:t>31</w:t>
      </w:r>
      <w:r>
        <w:rPr>
          <w:noProof/>
        </w:rPr>
        <w:fldChar w:fldCharType="end"/>
      </w:r>
    </w:p>
    <w:p w14:paraId="3C4E9802" w14:textId="27B5679C" w:rsidR="00FB07B9" w:rsidRDefault="00FB07B9">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_Toc210131855 \h </w:instrText>
      </w:r>
      <w:r>
        <w:rPr>
          <w:noProof/>
        </w:rPr>
      </w:r>
      <w:r>
        <w:rPr>
          <w:noProof/>
        </w:rPr>
        <w:fldChar w:fldCharType="separate"/>
      </w:r>
      <w:r>
        <w:rPr>
          <w:noProof/>
        </w:rPr>
        <w:t>31</w:t>
      </w:r>
      <w:r>
        <w:rPr>
          <w:noProof/>
        </w:rPr>
        <w:fldChar w:fldCharType="end"/>
      </w:r>
    </w:p>
    <w:p w14:paraId="2E2A513B" w14:textId="463CBF5D" w:rsidR="00FB07B9" w:rsidRDefault="00FB07B9">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_Toc210131856 \h </w:instrText>
      </w:r>
      <w:r>
        <w:rPr>
          <w:noProof/>
        </w:rPr>
      </w:r>
      <w:r>
        <w:rPr>
          <w:noProof/>
        </w:rPr>
        <w:fldChar w:fldCharType="separate"/>
      </w:r>
      <w:r>
        <w:rPr>
          <w:noProof/>
        </w:rPr>
        <w:t>31</w:t>
      </w:r>
      <w:r>
        <w:rPr>
          <w:noProof/>
        </w:rPr>
        <w:fldChar w:fldCharType="end"/>
      </w:r>
    </w:p>
    <w:p w14:paraId="287B095F" w14:textId="6DE3825D" w:rsidR="00FB07B9" w:rsidRDefault="00FB07B9">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B543D9">
        <w:rPr>
          <w:rFonts w:ascii="Courier New" w:hAnsi="Courier New"/>
          <w:i/>
          <w:noProof/>
        </w:rPr>
        <w:t>Link</w:t>
      </w:r>
      <w:r>
        <w:rPr>
          <w:noProof/>
        </w:rPr>
        <w:tab/>
      </w:r>
      <w:r>
        <w:rPr>
          <w:noProof/>
        </w:rPr>
        <w:fldChar w:fldCharType="begin" w:fldLock="1"/>
      </w:r>
      <w:r>
        <w:rPr>
          <w:noProof/>
        </w:rPr>
        <w:instrText xml:space="preserve"> PAGEREF _Toc210131857 \h </w:instrText>
      </w:r>
      <w:r>
        <w:rPr>
          <w:noProof/>
        </w:rPr>
      </w:r>
      <w:r>
        <w:rPr>
          <w:noProof/>
        </w:rPr>
        <w:fldChar w:fldCharType="separate"/>
      </w:r>
      <w:r>
        <w:rPr>
          <w:noProof/>
        </w:rPr>
        <w:t>31</w:t>
      </w:r>
      <w:r>
        <w:rPr>
          <w:noProof/>
        </w:rPr>
        <w:fldChar w:fldCharType="end"/>
      </w:r>
    </w:p>
    <w:p w14:paraId="13233930" w14:textId="2D0E4351" w:rsidR="00FB07B9" w:rsidRDefault="00FB07B9">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_Toc210131858 \h </w:instrText>
      </w:r>
      <w:r>
        <w:rPr>
          <w:noProof/>
        </w:rPr>
      </w:r>
      <w:r>
        <w:rPr>
          <w:noProof/>
        </w:rPr>
        <w:fldChar w:fldCharType="separate"/>
      </w:r>
      <w:r>
        <w:rPr>
          <w:noProof/>
        </w:rPr>
        <w:t>31</w:t>
      </w:r>
      <w:r>
        <w:rPr>
          <w:noProof/>
        </w:rPr>
        <w:fldChar w:fldCharType="end"/>
      </w:r>
    </w:p>
    <w:p w14:paraId="49559857" w14:textId="0D262918" w:rsidR="00FB07B9" w:rsidRDefault="00FB07B9">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_Toc210131859 \h </w:instrText>
      </w:r>
      <w:r>
        <w:rPr>
          <w:noProof/>
        </w:rPr>
      </w:r>
      <w:r>
        <w:rPr>
          <w:noProof/>
        </w:rPr>
        <w:fldChar w:fldCharType="separate"/>
      </w:r>
      <w:r>
        <w:rPr>
          <w:noProof/>
        </w:rPr>
        <w:t>32</w:t>
      </w:r>
      <w:r>
        <w:rPr>
          <w:noProof/>
        </w:rPr>
        <w:fldChar w:fldCharType="end"/>
      </w:r>
    </w:p>
    <w:p w14:paraId="73C21A65" w14:textId="72EA6CAB" w:rsidR="00FB07B9" w:rsidRDefault="00FB07B9">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_Toc210131860 \h </w:instrText>
      </w:r>
      <w:r>
        <w:rPr>
          <w:noProof/>
        </w:rPr>
      </w:r>
      <w:r>
        <w:rPr>
          <w:noProof/>
        </w:rPr>
        <w:fldChar w:fldCharType="separate"/>
      </w:r>
      <w:r>
        <w:rPr>
          <w:noProof/>
        </w:rPr>
        <w:t>32</w:t>
      </w:r>
      <w:r>
        <w:rPr>
          <w:noProof/>
        </w:rPr>
        <w:fldChar w:fldCharType="end"/>
      </w:r>
    </w:p>
    <w:p w14:paraId="787B77E5" w14:textId="11256B13" w:rsidR="00FB07B9" w:rsidRDefault="00FB07B9">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_Toc210131861 \h </w:instrText>
      </w:r>
      <w:r>
        <w:rPr>
          <w:noProof/>
        </w:rPr>
      </w:r>
      <w:r>
        <w:rPr>
          <w:noProof/>
        </w:rPr>
        <w:fldChar w:fldCharType="separate"/>
      </w:r>
      <w:r>
        <w:rPr>
          <w:noProof/>
        </w:rPr>
        <w:t>32</w:t>
      </w:r>
      <w:r>
        <w:rPr>
          <w:noProof/>
        </w:rPr>
        <w:fldChar w:fldCharType="end"/>
      </w:r>
    </w:p>
    <w:p w14:paraId="33B378EA" w14:textId="2CE8B762" w:rsidR="00FB07B9" w:rsidRDefault="00FB07B9">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B543D9">
        <w:rPr>
          <w:rFonts w:ascii="Courier New" w:hAnsi="Courier New"/>
          <w:i/>
          <w:noProof/>
        </w:rPr>
        <w:t>EP_RP</w:t>
      </w:r>
      <w:r>
        <w:rPr>
          <w:noProof/>
        </w:rPr>
        <w:tab/>
      </w:r>
      <w:r>
        <w:rPr>
          <w:noProof/>
        </w:rPr>
        <w:fldChar w:fldCharType="begin" w:fldLock="1"/>
      </w:r>
      <w:r>
        <w:rPr>
          <w:noProof/>
        </w:rPr>
        <w:instrText xml:space="preserve"> PAGEREF _Toc210131862 \h </w:instrText>
      </w:r>
      <w:r>
        <w:rPr>
          <w:noProof/>
        </w:rPr>
      </w:r>
      <w:r>
        <w:rPr>
          <w:noProof/>
        </w:rPr>
        <w:fldChar w:fldCharType="separate"/>
      </w:r>
      <w:r>
        <w:rPr>
          <w:noProof/>
        </w:rPr>
        <w:t>32</w:t>
      </w:r>
      <w:r>
        <w:rPr>
          <w:noProof/>
        </w:rPr>
        <w:fldChar w:fldCharType="end"/>
      </w:r>
    </w:p>
    <w:p w14:paraId="07327211" w14:textId="214AC2A3" w:rsidR="00FB07B9" w:rsidRDefault="00FB07B9">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_Toc210131863 \h </w:instrText>
      </w:r>
      <w:r>
        <w:rPr>
          <w:noProof/>
        </w:rPr>
      </w:r>
      <w:r>
        <w:rPr>
          <w:noProof/>
        </w:rPr>
        <w:fldChar w:fldCharType="separate"/>
      </w:r>
      <w:r>
        <w:rPr>
          <w:noProof/>
        </w:rPr>
        <w:t>32</w:t>
      </w:r>
      <w:r>
        <w:rPr>
          <w:noProof/>
        </w:rPr>
        <w:fldChar w:fldCharType="end"/>
      </w:r>
    </w:p>
    <w:p w14:paraId="354EAD79" w14:textId="0E0841B3" w:rsidR="00FB07B9" w:rsidRDefault="00FB07B9">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_Toc210131864 \h </w:instrText>
      </w:r>
      <w:r>
        <w:rPr>
          <w:noProof/>
        </w:rPr>
      </w:r>
      <w:r>
        <w:rPr>
          <w:noProof/>
        </w:rPr>
        <w:fldChar w:fldCharType="separate"/>
      </w:r>
      <w:r>
        <w:rPr>
          <w:noProof/>
        </w:rPr>
        <w:t>32</w:t>
      </w:r>
      <w:r>
        <w:rPr>
          <w:noProof/>
        </w:rPr>
        <w:fldChar w:fldCharType="end"/>
      </w:r>
    </w:p>
    <w:p w14:paraId="2661D6BF" w14:textId="727E9608" w:rsidR="00FB07B9" w:rsidRDefault="00FB07B9">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_Toc210131865 \h </w:instrText>
      </w:r>
      <w:r>
        <w:rPr>
          <w:noProof/>
        </w:rPr>
      </w:r>
      <w:r>
        <w:rPr>
          <w:noProof/>
        </w:rPr>
        <w:fldChar w:fldCharType="separate"/>
      </w:r>
      <w:r>
        <w:rPr>
          <w:noProof/>
        </w:rPr>
        <w:t>33</w:t>
      </w:r>
      <w:r>
        <w:rPr>
          <w:noProof/>
        </w:rPr>
        <w:fldChar w:fldCharType="end"/>
      </w:r>
    </w:p>
    <w:p w14:paraId="1278246C" w14:textId="4D88E0F4" w:rsidR="00FB07B9" w:rsidRDefault="00FB07B9">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_Toc210131866 \h </w:instrText>
      </w:r>
      <w:r>
        <w:rPr>
          <w:noProof/>
        </w:rPr>
      </w:r>
      <w:r>
        <w:rPr>
          <w:noProof/>
        </w:rPr>
        <w:fldChar w:fldCharType="separate"/>
      </w:r>
      <w:r>
        <w:rPr>
          <w:noProof/>
        </w:rPr>
        <w:t>33</w:t>
      </w:r>
      <w:r>
        <w:rPr>
          <w:noProof/>
        </w:rPr>
        <w:fldChar w:fldCharType="end"/>
      </w:r>
    </w:p>
    <w:p w14:paraId="2619FE34" w14:textId="627B01C3"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_Toc210131867 \h </w:instrText>
      </w:r>
      <w:r>
        <w:rPr>
          <w:noProof/>
        </w:rPr>
      </w:r>
      <w:r>
        <w:rPr>
          <w:noProof/>
        </w:rPr>
        <w:fldChar w:fldCharType="separate"/>
      </w:r>
      <w:r>
        <w:rPr>
          <w:noProof/>
        </w:rPr>
        <w:t>33</w:t>
      </w:r>
      <w:r>
        <w:rPr>
          <w:noProof/>
        </w:rPr>
        <w:fldChar w:fldCharType="end"/>
      </w:r>
    </w:p>
    <w:p w14:paraId="4E39E8DB" w14:textId="1EB33B1A"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_Toc210131868 \h </w:instrText>
      </w:r>
      <w:r>
        <w:rPr>
          <w:noProof/>
        </w:rPr>
      </w:r>
      <w:r>
        <w:rPr>
          <w:noProof/>
        </w:rPr>
        <w:fldChar w:fldCharType="separate"/>
      </w:r>
      <w:r>
        <w:rPr>
          <w:noProof/>
        </w:rPr>
        <w:t>33</w:t>
      </w:r>
      <w:r>
        <w:rPr>
          <w:noProof/>
        </w:rPr>
        <w:fldChar w:fldCharType="end"/>
      </w:r>
    </w:p>
    <w:p w14:paraId="1EA6FCD7" w14:textId="5BEF994C"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_Toc210131869 \h </w:instrText>
      </w:r>
      <w:r>
        <w:rPr>
          <w:noProof/>
        </w:rPr>
      </w:r>
      <w:r>
        <w:rPr>
          <w:noProof/>
        </w:rPr>
        <w:fldChar w:fldCharType="separate"/>
      </w:r>
      <w:r>
        <w:rPr>
          <w:noProof/>
        </w:rPr>
        <w:t>33</w:t>
      </w:r>
      <w:r>
        <w:rPr>
          <w:noProof/>
        </w:rPr>
        <w:fldChar w:fldCharType="end"/>
      </w:r>
    </w:p>
    <w:p w14:paraId="073E916F" w14:textId="48DCF71E"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_Toc210131870 \h </w:instrText>
      </w:r>
      <w:r>
        <w:rPr>
          <w:noProof/>
        </w:rPr>
      </w:r>
      <w:r>
        <w:rPr>
          <w:noProof/>
        </w:rPr>
        <w:fldChar w:fldCharType="separate"/>
      </w:r>
      <w:r>
        <w:rPr>
          <w:noProof/>
        </w:rPr>
        <w:t>33</w:t>
      </w:r>
      <w:r>
        <w:rPr>
          <w:noProof/>
        </w:rPr>
        <w:fldChar w:fldCharType="end"/>
      </w:r>
    </w:p>
    <w:p w14:paraId="065E1430" w14:textId="2522828A"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543D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_Toc210131871 \h </w:instrText>
      </w:r>
      <w:r>
        <w:rPr>
          <w:noProof/>
        </w:rPr>
      </w:r>
      <w:r>
        <w:rPr>
          <w:noProof/>
        </w:rPr>
        <w:fldChar w:fldCharType="separate"/>
      </w:r>
      <w:r>
        <w:rPr>
          <w:noProof/>
        </w:rPr>
        <w:t>33</w:t>
      </w:r>
      <w:r>
        <w:rPr>
          <w:noProof/>
        </w:rPr>
        <w:fldChar w:fldCharType="end"/>
      </w:r>
    </w:p>
    <w:p w14:paraId="62392624" w14:textId="0EAA9415" w:rsidR="00FB07B9" w:rsidRDefault="00FB07B9">
      <w:pPr>
        <w:pStyle w:val="TOC4"/>
        <w:rPr>
          <w:rFonts w:asciiTheme="minorHAnsi" w:hAnsiTheme="minorHAnsi" w:cstheme="minorBidi"/>
          <w:noProof/>
          <w:kern w:val="2"/>
          <w:sz w:val="24"/>
          <w:szCs w:val="24"/>
          <w:lang w:eastAsia="en-GB"/>
          <w14:ligatures w14:val="standardContextual"/>
        </w:rPr>
      </w:pPr>
      <w:r w:rsidRPr="00B543D9">
        <w:rPr>
          <w:rFonts w:eastAsia="SimSun"/>
          <w:noProof/>
        </w:rPr>
        <w:t>4.3.16.1</w:t>
      </w:r>
      <w:r>
        <w:rPr>
          <w:rFonts w:asciiTheme="minorHAnsi" w:hAnsiTheme="minorHAnsi" w:cstheme="minorBidi"/>
          <w:noProof/>
          <w:kern w:val="2"/>
          <w:sz w:val="24"/>
          <w:szCs w:val="24"/>
          <w:lang w:eastAsia="en-GB"/>
          <w14:ligatures w14:val="standardContextual"/>
        </w:rPr>
        <w:tab/>
      </w:r>
      <w:r w:rsidRPr="00B543D9">
        <w:rPr>
          <w:rFonts w:eastAsia="SimSun"/>
          <w:noProof/>
        </w:rPr>
        <w:t>Definition</w:t>
      </w:r>
      <w:r>
        <w:rPr>
          <w:noProof/>
        </w:rPr>
        <w:tab/>
      </w:r>
      <w:r>
        <w:rPr>
          <w:noProof/>
        </w:rPr>
        <w:fldChar w:fldCharType="begin" w:fldLock="1"/>
      </w:r>
      <w:r>
        <w:rPr>
          <w:noProof/>
        </w:rPr>
        <w:instrText xml:space="preserve"> PAGEREF _Toc210131872 \h </w:instrText>
      </w:r>
      <w:r>
        <w:rPr>
          <w:noProof/>
        </w:rPr>
      </w:r>
      <w:r>
        <w:rPr>
          <w:noProof/>
        </w:rPr>
        <w:fldChar w:fldCharType="separate"/>
      </w:r>
      <w:r>
        <w:rPr>
          <w:noProof/>
        </w:rPr>
        <w:t>33</w:t>
      </w:r>
      <w:r>
        <w:rPr>
          <w:noProof/>
        </w:rPr>
        <w:fldChar w:fldCharType="end"/>
      </w:r>
    </w:p>
    <w:p w14:paraId="45790F77" w14:textId="2B79CC9E" w:rsidR="00FB07B9" w:rsidRDefault="00FB07B9">
      <w:pPr>
        <w:pStyle w:val="TOC4"/>
        <w:rPr>
          <w:rFonts w:asciiTheme="minorHAnsi" w:hAnsiTheme="minorHAnsi" w:cstheme="minorBidi"/>
          <w:noProof/>
          <w:kern w:val="2"/>
          <w:sz w:val="24"/>
          <w:szCs w:val="24"/>
          <w:lang w:eastAsia="en-GB"/>
          <w14:ligatures w14:val="standardContextual"/>
        </w:rPr>
      </w:pPr>
      <w:r w:rsidRPr="00B543D9">
        <w:rPr>
          <w:rFonts w:eastAsia="SimSun"/>
          <w:noProof/>
        </w:rPr>
        <w:t>4.3.16.2</w:t>
      </w:r>
      <w:r>
        <w:rPr>
          <w:rFonts w:asciiTheme="minorHAnsi" w:hAnsiTheme="minorHAnsi" w:cstheme="minorBidi"/>
          <w:noProof/>
          <w:kern w:val="2"/>
          <w:sz w:val="24"/>
          <w:szCs w:val="24"/>
          <w:lang w:eastAsia="en-GB"/>
          <w14:ligatures w14:val="standardContextual"/>
        </w:rPr>
        <w:tab/>
      </w:r>
      <w:r w:rsidRPr="00B543D9">
        <w:rPr>
          <w:rFonts w:eastAsia="SimSun"/>
          <w:noProof/>
        </w:rPr>
        <w:t>Attributes</w:t>
      </w:r>
      <w:r>
        <w:rPr>
          <w:noProof/>
        </w:rPr>
        <w:tab/>
      </w:r>
      <w:r>
        <w:rPr>
          <w:noProof/>
        </w:rPr>
        <w:fldChar w:fldCharType="begin" w:fldLock="1"/>
      </w:r>
      <w:r>
        <w:rPr>
          <w:noProof/>
        </w:rPr>
        <w:instrText xml:space="preserve"> PAGEREF _Toc210131873 \h </w:instrText>
      </w:r>
      <w:r>
        <w:rPr>
          <w:noProof/>
        </w:rPr>
      </w:r>
      <w:r>
        <w:rPr>
          <w:noProof/>
        </w:rPr>
        <w:fldChar w:fldCharType="separate"/>
      </w:r>
      <w:r>
        <w:rPr>
          <w:noProof/>
        </w:rPr>
        <w:t>34</w:t>
      </w:r>
      <w:r>
        <w:rPr>
          <w:noProof/>
        </w:rPr>
        <w:fldChar w:fldCharType="end"/>
      </w:r>
    </w:p>
    <w:p w14:paraId="505320A5" w14:textId="22C80DAF" w:rsidR="00FB07B9" w:rsidRDefault="00FB07B9">
      <w:pPr>
        <w:pStyle w:val="TOC4"/>
        <w:rPr>
          <w:rFonts w:asciiTheme="minorHAnsi" w:hAnsiTheme="minorHAnsi" w:cstheme="minorBidi"/>
          <w:noProof/>
          <w:kern w:val="2"/>
          <w:sz w:val="24"/>
          <w:szCs w:val="24"/>
          <w:lang w:eastAsia="en-GB"/>
          <w14:ligatures w14:val="standardContextual"/>
        </w:rPr>
      </w:pPr>
      <w:r w:rsidRPr="00B543D9">
        <w:rPr>
          <w:rFonts w:eastAsia="SimSun"/>
          <w:noProof/>
        </w:rPr>
        <w:t>4.3.16.3</w:t>
      </w:r>
      <w:r>
        <w:rPr>
          <w:rFonts w:asciiTheme="minorHAnsi" w:hAnsiTheme="minorHAnsi" w:cstheme="minorBidi"/>
          <w:noProof/>
          <w:kern w:val="2"/>
          <w:sz w:val="24"/>
          <w:szCs w:val="24"/>
          <w:lang w:eastAsia="en-GB"/>
          <w14:ligatures w14:val="standardContextual"/>
        </w:rPr>
        <w:tab/>
      </w:r>
      <w:r w:rsidRPr="00B543D9">
        <w:rPr>
          <w:rFonts w:eastAsia="SimSun"/>
          <w:noProof/>
        </w:rPr>
        <w:t>Attribute constraints</w:t>
      </w:r>
      <w:r>
        <w:rPr>
          <w:noProof/>
        </w:rPr>
        <w:tab/>
      </w:r>
      <w:r>
        <w:rPr>
          <w:noProof/>
        </w:rPr>
        <w:fldChar w:fldCharType="begin" w:fldLock="1"/>
      </w:r>
      <w:r>
        <w:rPr>
          <w:noProof/>
        </w:rPr>
        <w:instrText xml:space="preserve"> PAGEREF _Toc210131874 \h </w:instrText>
      </w:r>
      <w:r>
        <w:rPr>
          <w:noProof/>
        </w:rPr>
      </w:r>
      <w:r>
        <w:rPr>
          <w:noProof/>
        </w:rPr>
        <w:fldChar w:fldCharType="separate"/>
      </w:r>
      <w:r>
        <w:rPr>
          <w:noProof/>
        </w:rPr>
        <w:t>34</w:t>
      </w:r>
      <w:r>
        <w:rPr>
          <w:noProof/>
        </w:rPr>
        <w:fldChar w:fldCharType="end"/>
      </w:r>
    </w:p>
    <w:p w14:paraId="201840AC" w14:textId="749E8049" w:rsidR="00FB07B9" w:rsidRDefault="00FB07B9">
      <w:pPr>
        <w:pStyle w:val="TOC4"/>
        <w:rPr>
          <w:rFonts w:asciiTheme="minorHAnsi" w:hAnsiTheme="minorHAnsi" w:cstheme="minorBidi"/>
          <w:noProof/>
          <w:kern w:val="2"/>
          <w:sz w:val="24"/>
          <w:szCs w:val="24"/>
          <w:lang w:eastAsia="en-GB"/>
          <w14:ligatures w14:val="standardContextual"/>
        </w:rPr>
      </w:pPr>
      <w:r w:rsidRPr="00B543D9">
        <w:rPr>
          <w:rFonts w:eastAsia="SimSun"/>
          <w:noProof/>
        </w:rPr>
        <w:t>4.3.16.4</w:t>
      </w:r>
      <w:r>
        <w:rPr>
          <w:rFonts w:asciiTheme="minorHAnsi" w:hAnsiTheme="minorHAnsi" w:cstheme="minorBidi"/>
          <w:noProof/>
          <w:kern w:val="2"/>
          <w:sz w:val="24"/>
          <w:szCs w:val="24"/>
          <w:lang w:eastAsia="en-GB"/>
          <w14:ligatures w14:val="standardContextual"/>
        </w:rPr>
        <w:tab/>
      </w:r>
      <w:r w:rsidRPr="00B543D9">
        <w:rPr>
          <w:rFonts w:eastAsia="SimSun"/>
          <w:noProof/>
        </w:rPr>
        <w:t>Notifications</w:t>
      </w:r>
      <w:r>
        <w:rPr>
          <w:noProof/>
        </w:rPr>
        <w:tab/>
      </w:r>
      <w:r>
        <w:rPr>
          <w:noProof/>
        </w:rPr>
        <w:fldChar w:fldCharType="begin" w:fldLock="1"/>
      </w:r>
      <w:r>
        <w:rPr>
          <w:noProof/>
        </w:rPr>
        <w:instrText xml:space="preserve"> PAGEREF _Toc210131875 \h </w:instrText>
      </w:r>
      <w:r>
        <w:rPr>
          <w:noProof/>
        </w:rPr>
      </w:r>
      <w:r>
        <w:rPr>
          <w:noProof/>
        </w:rPr>
        <w:fldChar w:fldCharType="separate"/>
      </w:r>
      <w:r>
        <w:rPr>
          <w:noProof/>
        </w:rPr>
        <w:t>34</w:t>
      </w:r>
      <w:r>
        <w:rPr>
          <w:noProof/>
        </w:rPr>
        <w:fldChar w:fldCharType="end"/>
      </w:r>
    </w:p>
    <w:p w14:paraId="5D75BB15" w14:textId="15283E10"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rPr>
        <w:t>4.3.17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_Toc210131876 \h </w:instrText>
      </w:r>
      <w:r>
        <w:rPr>
          <w:noProof/>
        </w:rPr>
      </w:r>
      <w:r>
        <w:rPr>
          <w:noProof/>
        </w:rPr>
        <w:fldChar w:fldCharType="separate"/>
      </w:r>
      <w:r>
        <w:rPr>
          <w:noProof/>
        </w:rPr>
        <w:t>34</w:t>
      </w:r>
      <w:r>
        <w:rPr>
          <w:noProof/>
        </w:rPr>
        <w:fldChar w:fldCharType="end"/>
      </w:r>
    </w:p>
    <w:p w14:paraId="0897021A" w14:textId="4038BC1C"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rPr>
        <w:t>4.3.18</w:t>
      </w:r>
      <w:r>
        <w:rPr>
          <w:rFonts w:asciiTheme="minorHAnsi" w:hAnsiTheme="minorHAnsi" w:cstheme="minorBidi"/>
          <w:noProof/>
          <w:kern w:val="2"/>
          <w:sz w:val="24"/>
          <w:szCs w:val="24"/>
          <w:lang w:eastAsia="en-GB"/>
          <w14:ligatures w14:val="standardContextual"/>
        </w:rPr>
        <w:tab/>
      </w:r>
      <w:r w:rsidRPr="00B543D9">
        <w:rPr>
          <w:noProof/>
          <w:lang w:val="en-US"/>
        </w:rPr>
        <w:t>Void</w:t>
      </w:r>
      <w:r>
        <w:rPr>
          <w:noProof/>
        </w:rPr>
        <w:tab/>
      </w:r>
      <w:r>
        <w:rPr>
          <w:noProof/>
        </w:rPr>
        <w:fldChar w:fldCharType="begin" w:fldLock="1"/>
      </w:r>
      <w:r>
        <w:rPr>
          <w:noProof/>
        </w:rPr>
        <w:instrText xml:space="preserve"> PAGEREF _Toc210131877 \h </w:instrText>
      </w:r>
      <w:r>
        <w:rPr>
          <w:noProof/>
        </w:rPr>
      </w:r>
      <w:r>
        <w:rPr>
          <w:noProof/>
        </w:rPr>
        <w:fldChar w:fldCharType="separate"/>
      </w:r>
      <w:r>
        <w:rPr>
          <w:noProof/>
        </w:rPr>
        <w:t>34</w:t>
      </w:r>
      <w:r>
        <w:rPr>
          <w:noProof/>
        </w:rPr>
        <w:fldChar w:fldCharType="end"/>
      </w:r>
    </w:p>
    <w:p w14:paraId="24386162" w14:textId="09DD0E18"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rPr>
        <w:t>4.3.19</w:t>
      </w:r>
      <w:r>
        <w:rPr>
          <w:rFonts w:asciiTheme="minorHAnsi" w:hAnsiTheme="minorHAnsi" w:cstheme="minorBidi"/>
          <w:noProof/>
          <w:kern w:val="2"/>
          <w:sz w:val="24"/>
          <w:szCs w:val="24"/>
          <w:lang w:eastAsia="en-GB"/>
          <w14:ligatures w14:val="standardContextual"/>
        </w:rPr>
        <w:tab/>
      </w:r>
      <w:r w:rsidRPr="00B543D9">
        <w:rPr>
          <w:noProof/>
          <w:lang w:val="en-US"/>
        </w:rPr>
        <w:t>Void</w:t>
      </w:r>
      <w:r>
        <w:rPr>
          <w:noProof/>
        </w:rPr>
        <w:tab/>
      </w:r>
      <w:r>
        <w:rPr>
          <w:noProof/>
        </w:rPr>
        <w:fldChar w:fldCharType="begin" w:fldLock="1"/>
      </w:r>
      <w:r>
        <w:rPr>
          <w:noProof/>
        </w:rPr>
        <w:instrText xml:space="preserve"> PAGEREF _Toc210131878 \h </w:instrText>
      </w:r>
      <w:r>
        <w:rPr>
          <w:noProof/>
        </w:rPr>
      </w:r>
      <w:r>
        <w:rPr>
          <w:noProof/>
        </w:rPr>
        <w:fldChar w:fldCharType="separate"/>
      </w:r>
      <w:r>
        <w:rPr>
          <w:noProof/>
        </w:rPr>
        <w:t>34</w:t>
      </w:r>
      <w:r>
        <w:rPr>
          <w:noProof/>
        </w:rPr>
        <w:fldChar w:fldCharType="end"/>
      </w:r>
    </w:p>
    <w:p w14:paraId="21FCC073" w14:textId="4161507D"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 xml:space="preserve">ManagedEntity </w:t>
      </w:r>
      <w:r w:rsidRPr="00B543D9">
        <w:rPr>
          <w:noProof/>
          <w:lang w:val="en-US" w:eastAsia="zh-CN"/>
        </w:rPr>
        <w:t>&lt;&lt;</w:t>
      </w:r>
      <w:r w:rsidRPr="00B543D9">
        <w:rPr>
          <w:rFonts w:ascii="Courier New" w:hAnsi="Courier New" w:cs="Courier New"/>
          <w:noProof/>
          <w:lang w:val="en-US" w:eastAsia="zh-CN"/>
        </w:rPr>
        <w:t>ProxyClass</w:t>
      </w:r>
      <w:r w:rsidRPr="00B543D9">
        <w:rPr>
          <w:noProof/>
          <w:lang w:val="en-US" w:eastAsia="zh-CN"/>
        </w:rPr>
        <w:t>&gt;&gt;</w:t>
      </w:r>
      <w:r>
        <w:rPr>
          <w:noProof/>
        </w:rPr>
        <w:tab/>
      </w:r>
      <w:r>
        <w:rPr>
          <w:noProof/>
        </w:rPr>
        <w:fldChar w:fldCharType="begin" w:fldLock="1"/>
      </w:r>
      <w:r>
        <w:rPr>
          <w:noProof/>
        </w:rPr>
        <w:instrText xml:space="preserve"> PAGEREF _Toc210131879 \h </w:instrText>
      </w:r>
      <w:r>
        <w:rPr>
          <w:noProof/>
        </w:rPr>
      </w:r>
      <w:r>
        <w:rPr>
          <w:noProof/>
        </w:rPr>
        <w:fldChar w:fldCharType="separate"/>
      </w:r>
      <w:r>
        <w:rPr>
          <w:noProof/>
        </w:rPr>
        <w:t>34</w:t>
      </w:r>
      <w:r>
        <w:rPr>
          <w:noProof/>
        </w:rPr>
        <w:fldChar w:fldCharType="end"/>
      </w:r>
    </w:p>
    <w:p w14:paraId="786FB911" w14:textId="02C3A9C9"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_Toc210131880 \h </w:instrText>
      </w:r>
      <w:r>
        <w:rPr>
          <w:noProof/>
        </w:rPr>
      </w:r>
      <w:r>
        <w:rPr>
          <w:noProof/>
        </w:rPr>
        <w:fldChar w:fldCharType="separate"/>
      </w:r>
      <w:r>
        <w:rPr>
          <w:noProof/>
        </w:rPr>
        <w:t>34</w:t>
      </w:r>
      <w:r>
        <w:rPr>
          <w:noProof/>
        </w:rPr>
        <w:fldChar w:fldCharType="end"/>
      </w:r>
    </w:p>
    <w:p w14:paraId="711BB157" w14:textId="0DBA183C"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_Toc210131881 \h </w:instrText>
      </w:r>
      <w:r>
        <w:rPr>
          <w:noProof/>
        </w:rPr>
      </w:r>
      <w:r>
        <w:rPr>
          <w:noProof/>
        </w:rPr>
        <w:fldChar w:fldCharType="separate"/>
      </w:r>
      <w:r>
        <w:rPr>
          <w:noProof/>
        </w:rPr>
        <w:t>34</w:t>
      </w:r>
      <w:r>
        <w:rPr>
          <w:noProof/>
        </w:rPr>
        <w:fldChar w:fldCharType="end"/>
      </w:r>
    </w:p>
    <w:p w14:paraId="4E6F53A9" w14:textId="3C333E31"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_Toc210131882 \h </w:instrText>
      </w:r>
      <w:r>
        <w:rPr>
          <w:noProof/>
        </w:rPr>
      </w:r>
      <w:r>
        <w:rPr>
          <w:noProof/>
        </w:rPr>
        <w:fldChar w:fldCharType="separate"/>
      </w:r>
      <w:r>
        <w:rPr>
          <w:noProof/>
        </w:rPr>
        <w:t>35</w:t>
      </w:r>
      <w:r>
        <w:rPr>
          <w:noProof/>
        </w:rPr>
        <w:fldChar w:fldCharType="end"/>
      </w:r>
    </w:p>
    <w:p w14:paraId="1FE95A61" w14:textId="481F8A27"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_Toc210131883 \h </w:instrText>
      </w:r>
      <w:r>
        <w:rPr>
          <w:noProof/>
        </w:rPr>
      </w:r>
      <w:r>
        <w:rPr>
          <w:noProof/>
        </w:rPr>
        <w:fldChar w:fldCharType="separate"/>
      </w:r>
      <w:r>
        <w:rPr>
          <w:noProof/>
        </w:rPr>
        <w:t>35</w:t>
      </w:r>
      <w:r>
        <w:rPr>
          <w:noProof/>
        </w:rPr>
        <w:fldChar w:fldCharType="end"/>
      </w:r>
    </w:p>
    <w:p w14:paraId="563D08DD" w14:textId="15B8701C" w:rsidR="00FB07B9" w:rsidRDefault="00FB07B9">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HeartbeatControl</w:t>
      </w:r>
      <w:r>
        <w:rPr>
          <w:noProof/>
        </w:rPr>
        <w:tab/>
      </w:r>
      <w:r>
        <w:rPr>
          <w:noProof/>
        </w:rPr>
        <w:fldChar w:fldCharType="begin" w:fldLock="1"/>
      </w:r>
      <w:r>
        <w:rPr>
          <w:noProof/>
        </w:rPr>
        <w:instrText xml:space="preserve"> PAGEREF _Toc210131884 \h </w:instrText>
      </w:r>
      <w:r>
        <w:rPr>
          <w:noProof/>
        </w:rPr>
      </w:r>
      <w:r>
        <w:rPr>
          <w:noProof/>
        </w:rPr>
        <w:fldChar w:fldCharType="separate"/>
      </w:r>
      <w:r>
        <w:rPr>
          <w:noProof/>
        </w:rPr>
        <w:t>35</w:t>
      </w:r>
      <w:r>
        <w:rPr>
          <w:noProof/>
        </w:rPr>
        <w:fldChar w:fldCharType="end"/>
      </w:r>
    </w:p>
    <w:p w14:paraId="7E89E704" w14:textId="3CEEBA25" w:rsidR="00FB07B9" w:rsidRDefault="00FB07B9">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_Toc210131885 \h </w:instrText>
      </w:r>
      <w:r>
        <w:rPr>
          <w:noProof/>
        </w:rPr>
      </w:r>
      <w:r>
        <w:rPr>
          <w:noProof/>
        </w:rPr>
        <w:fldChar w:fldCharType="separate"/>
      </w:r>
      <w:r>
        <w:rPr>
          <w:noProof/>
        </w:rPr>
        <w:t>35</w:t>
      </w:r>
      <w:r>
        <w:rPr>
          <w:noProof/>
        </w:rPr>
        <w:fldChar w:fldCharType="end"/>
      </w:r>
    </w:p>
    <w:p w14:paraId="0B707167" w14:textId="0A9CFEC7" w:rsidR="00FB07B9" w:rsidRDefault="00FB07B9">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_Toc210131886 \h </w:instrText>
      </w:r>
      <w:r>
        <w:rPr>
          <w:noProof/>
        </w:rPr>
      </w:r>
      <w:r>
        <w:rPr>
          <w:noProof/>
        </w:rPr>
        <w:fldChar w:fldCharType="separate"/>
      </w:r>
      <w:r>
        <w:rPr>
          <w:noProof/>
        </w:rPr>
        <w:t>35</w:t>
      </w:r>
      <w:r>
        <w:rPr>
          <w:noProof/>
        </w:rPr>
        <w:fldChar w:fldCharType="end"/>
      </w:r>
    </w:p>
    <w:p w14:paraId="73BB3416" w14:textId="082F95BA" w:rsidR="00FB07B9" w:rsidRDefault="00FB07B9">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_Toc210131887 \h </w:instrText>
      </w:r>
      <w:r>
        <w:rPr>
          <w:noProof/>
        </w:rPr>
      </w:r>
      <w:r>
        <w:rPr>
          <w:noProof/>
        </w:rPr>
        <w:fldChar w:fldCharType="separate"/>
      </w:r>
      <w:r>
        <w:rPr>
          <w:noProof/>
        </w:rPr>
        <w:t>35</w:t>
      </w:r>
      <w:r>
        <w:rPr>
          <w:noProof/>
        </w:rPr>
        <w:fldChar w:fldCharType="end"/>
      </w:r>
    </w:p>
    <w:p w14:paraId="6FCA2E9E" w14:textId="35715F4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4.3.21.</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_Toc210131888 \h </w:instrText>
      </w:r>
      <w:r>
        <w:rPr>
          <w:noProof/>
        </w:rPr>
      </w:r>
      <w:r>
        <w:rPr>
          <w:noProof/>
        </w:rPr>
        <w:fldChar w:fldCharType="separate"/>
      </w:r>
      <w:r>
        <w:rPr>
          <w:noProof/>
        </w:rPr>
        <w:t>36</w:t>
      </w:r>
      <w:r>
        <w:rPr>
          <w:noProof/>
        </w:rPr>
        <w:fldChar w:fldCharType="end"/>
      </w:r>
    </w:p>
    <w:p w14:paraId="3A6B62B4" w14:textId="5E2A5202" w:rsidR="00FB07B9" w:rsidRDefault="00FB07B9">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NtfSubscriptionControl</w:t>
      </w:r>
      <w:r>
        <w:rPr>
          <w:noProof/>
        </w:rPr>
        <w:tab/>
      </w:r>
      <w:r>
        <w:rPr>
          <w:noProof/>
        </w:rPr>
        <w:fldChar w:fldCharType="begin" w:fldLock="1"/>
      </w:r>
      <w:r>
        <w:rPr>
          <w:noProof/>
        </w:rPr>
        <w:instrText xml:space="preserve"> PAGEREF _Toc210131889 \h </w:instrText>
      </w:r>
      <w:r>
        <w:rPr>
          <w:noProof/>
        </w:rPr>
      </w:r>
      <w:r>
        <w:rPr>
          <w:noProof/>
        </w:rPr>
        <w:fldChar w:fldCharType="separate"/>
      </w:r>
      <w:r>
        <w:rPr>
          <w:noProof/>
        </w:rPr>
        <w:t>36</w:t>
      </w:r>
      <w:r>
        <w:rPr>
          <w:noProof/>
        </w:rPr>
        <w:fldChar w:fldCharType="end"/>
      </w:r>
    </w:p>
    <w:p w14:paraId="44B65E3E" w14:textId="407F6342" w:rsidR="00FB07B9" w:rsidRDefault="00FB07B9">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_Toc210131890 \h </w:instrText>
      </w:r>
      <w:r>
        <w:rPr>
          <w:noProof/>
        </w:rPr>
      </w:r>
      <w:r>
        <w:rPr>
          <w:noProof/>
        </w:rPr>
        <w:fldChar w:fldCharType="separate"/>
      </w:r>
      <w:r>
        <w:rPr>
          <w:noProof/>
        </w:rPr>
        <w:t>36</w:t>
      </w:r>
      <w:r>
        <w:rPr>
          <w:noProof/>
        </w:rPr>
        <w:fldChar w:fldCharType="end"/>
      </w:r>
    </w:p>
    <w:p w14:paraId="234A5BF9" w14:textId="6072FDC4" w:rsidR="00FB07B9" w:rsidRDefault="00FB07B9">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_Toc210131891 \h </w:instrText>
      </w:r>
      <w:r>
        <w:rPr>
          <w:noProof/>
        </w:rPr>
      </w:r>
      <w:r>
        <w:rPr>
          <w:noProof/>
        </w:rPr>
        <w:fldChar w:fldCharType="separate"/>
      </w:r>
      <w:r>
        <w:rPr>
          <w:noProof/>
        </w:rPr>
        <w:t>37</w:t>
      </w:r>
      <w:r>
        <w:rPr>
          <w:noProof/>
        </w:rPr>
        <w:fldChar w:fldCharType="end"/>
      </w:r>
    </w:p>
    <w:p w14:paraId="76B72510" w14:textId="24AF9AD6" w:rsidR="00FB07B9" w:rsidRDefault="00FB07B9">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_Toc210131892 \h </w:instrText>
      </w:r>
      <w:r>
        <w:rPr>
          <w:noProof/>
        </w:rPr>
      </w:r>
      <w:r>
        <w:rPr>
          <w:noProof/>
        </w:rPr>
        <w:fldChar w:fldCharType="separate"/>
      </w:r>
      <w:r>
        <w:rPr>
          <w:noProof/>
        </w:rPr>
        <w:t>37</w:t>
      </w:r>
      <w:r>
        <w:rPr>
          <w:noProof/>
        </w:rPr>
        <w:fldChar w:fldCharType="end"/>
      </w:r>
    </w:p>
    <w:p w14:paraId="6B15CD32" w14:textId="7AB253C9"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4.3.22.</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_Toc210131893 \h </w:instrText>
      </w:r>
      <w:r>
        <w:rPr>
          <w:noProof/>
        </w:rPr>
      </w:r>
      <w:r>
        <w:rPr>
          <w:noProof/>
        </w:rPr>
        <w:fldChar w:fldCharType="separate"/>
      </w:r>
      <w:r>
        <w:rPr>
          <w:noProof/>
        </w:rPr>
        <w:t>37</w:t>
      </w:r>
      <w:r>
        <w:rPr>
          <w:noProof/>
        </w:rPr>
        <w:fldChar w:fldCharType="end"/>
      </w:r>
    </w:p>
    <w:p w14:paraId="3E6DF711" w14:textId="48FA5D98" w:rsidR="00FB07B9" w:rsidRDefault="00FB07B9">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Scope &lt;&lt;dataType&gt;&gt;</w:t>
      </w:r>
      <w:r>
        <w:rPr>
          <w:noProof/>
        </w:rPr>
        <w:tab/>
      </w:r>
      <w:r>
        <w:rPr>
          <w:noProof/>
        </w:rPr>
        <w:fldChar w:fldCharType="begin" w:fldLock="1"/>
      </w:r>
      <w:r>
        <w:rPr>
          <w:noProof/>
        </w:rPr>
        <w:instrText xml:space="preserve"> PAGEREF _Toc210131894 \h </w:instrText>
      </w:r>
      <w:r>
        <w:rPr>
          <w:noProof/>
        </w:rPr>
      </w:r>
      <w:r>
        <w:rPr>
          <w:noProof/>
        </w:rPr>
        <w:fldChar w:fldCharType="separate"/>
      </w:r>
      <w:r>
        <w:rPr>
          <w:noProof/>
        </w:rPr>
        <w:t>38</w:t>
      </w:r>
      <w:r>
        <w:rPr>
          <w:noProof/>
        </w:rPr>
        <w:fldChar w:fldCharType="end"/>
      </w:r>
    </w:p>
    <w:p w14:paraId="1BAC236A" w14:textId="47872E98" w:rsidR="00FB07B9" w:rsidRDefault="00FB07B9">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_Toc210131895 \h </w:instrText>
      </w:r>
      <w:r>
        <w:rPr>
          <w:noProof/>
        </w:rPr>
      </w:r>
      <w:r>
        <w:rPr>
          <w:noProof/>
        </w:rPr>
        <w:fldChar w:fldCharType="separate"/>
      </w:r>
      <w:r>
        <w:rPr>
          <w:noProof/>
        </w:rPr>
        <w:t>38</w:t>
      </w:r>
      <w:r>
        <w:rPr>
          <w:noProof/>
        </w:rPr>
        <w:fldChar w:fldCharType="end"/>
      </w:r>
    </w:p>
    <w:p w14:paraId="35D763FD" w14:textId="0A4FFCFE" w:rsidR="00FB07B9" w:rsidRDefault="00FB07B9">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_Toc210131896 \h </w:instrText>
      </w:r>
      <w:r>
        <w:rPr>
          <w:noProof/>
        </w:rPr>
      </w:r>
      <w:r>
        <w:rPr>
          <w:noProof/>
        </w:rPr>
        <w:fldChar w:fldCharType="separate"/>
      </w:r>
      <w:r>
        <w:rPr>
          <w:noProof/>
        </w:rPr>
        <w:t>38</w:t>
      </w:r>
      <w:r>
        <w:rPr>
          <w:noProof/>
        </w:rPr>
        <w:fldChar w:fldCharType="end"/>
      </w:r>
    </w:p>
    <w:p w14:paraId="2323A985" w14:textId="31CF4E9E" w:rsidR="00FB07B9" w:rsidRDefault="00FB07B9">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_Toc210131897 \h </w:instrText>
      </w:r>
      <w:r>
        <w:rPr>
          <w:noProof/>
        </w:rPr>
      </w:r>
      <w:r>
        <w:rPr>
          <w:noProof/>
        </w:rPr>
        <w:fldChar w:fldCharType="separate"/>
      </w:r>
      <w:r>
        <w:rPr>
          <w:noProof/>
        </w:rPr>
        <w:t>38</w:t>
      </w:r>
      <w:r>
        <w:rPr>
          <w:noProof/>
        </w:rPr>
        <w:fldChar w:fldCharType="end"/>
      </w:r>
    </w:p>
    <w:p w14:paraId="2A2B072B" w14:textId="3D2125F2"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4.3.23.</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_Toc210131898 \h </w:instrText>
      </w:r>
      <w:r>
        <w:rPr>
          <w:noProof/>
        </w:rPr>
      </w:r>
      <w:r>
        <w:rPr>
          <w:noProof/>
        </w:rPr>
        <w:fldChar w:fldCharType="separate"/>
      </w:r>
      <w:r>
        <w:rPr>
          <w:noProof/>
        </w:rPr>
        <w:t>38</w:t>
      </w:r>
      <w:r>
        <w:rPr>
          <w:noProof/>
        </w:rPr>
        <w:fldChar w:fldCharType="end"/>
      </w:r>
    </w:p>
    <w:p w14:paraId="4FBECAC5" w14:textId="5810DA82"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4.3.24</w:t>
      </w:r>
      <w:r>
        <w:rPr>
          <w:rFonts w:asciiTheme="minorHAnsi" w:hAnsiTheme="minorHAnsi" w:cstheme="minorBidi"/>
          <w:noProof/>
          <w:kern w:val="2"/>
          <w:sz w:val="24"/>
          <w:szCs w:val="24"/>
          <w:lang w:eastAsia="en-GB"/>
          <w14:ligatures w14:val="standardContextual"/>
        </w:rPr>
        <w:tab/>
      </w:r>
      <w:r w:rsidRPr="00B543D9">
        <w:rPr>
          <w:noProof/>
          <w:lang w:val="en-US"/>
        </w:rPr>
        <w:t>Void</w:t>
      </w:r>
      <w:r>
        <w:rPr>
          <w:noProof/>
        </w:rPr>
        <w:tab/>
      </w:r>
      <w:r>
        <w:rPr>
          <w:noProof/>
        </w:rPr>
        <w:fldChar w:fldCharType="begin" w:fldLock="1"/>
      </w:r>
      <w:r>
        <w:rPr>
          <w:noProof/>
        </w:rPr>
        <w:instrText xml:space="preserve"> PAGEREF _Toc210131899 \h </w:instrText>
      </w:r>
      <w:r>
        <w:rPr>
          <w:noProof/>
        </w:rPr>
      </w:r>
      <w:r>
        <w:rPr>
          <w:noProof/>
        </w:rPr>
        <w:fldChar w:fldCharType="separate"/>
      </w:r>
      <w:r>
        <w:rPr>
          <w:noProof/>
        </w:rPr>
        <w:t>38</w:t>
      </w:r>
      <w:r>
        <w:rPr>
          <w:noProof/>
        </w:rPr>
        <w:fldChar w:fldCharType="end"/>
      </w:r>
    </w:p>
    <w:p w14:paraId="6575D2B6" w14:textId="01E682D4"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_Toc210131900 \h </w:instrText>
      </w:r>
      <w:r>
        <w:rPr>
          <w:noProof/>
        </w:rPr>
      </w:r>
      <w:r>
        <w:rPr>
          <w:noProof/>
        </w:rPr>
        <w:fldChar w:fldCharType="separate"/>
      </w:r>
      <w:r>
        <w:rPr>
          <w:noProof/>
        </w:rPr>
        <w:t>38</w:t>
      </w:r>
      <w:r>
        <w:rPr>
          <w:noProof/>
        </w:rPr>
        <w:fldChar w:fldCharType="end"/>
      </w:r>
    </w:p>
    <w:p w14:paraId="74218693" w14:textId="4063428C"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4.3.27</w:t>
      </w:r>
      <w:r>
        <w:rPr>
          <w:rFonts w:asciiTheme="minorHAnsi" w:hAnsiTheme="minorHAnsi" w:cstheme="minorBidi"/>
          <w:noProof/>
          <w:kern w:val="2"/>
          <w:sz w:val="24"/>
          <w:szCs w:val="24"/>
          <w:lang w:eastAsia="en-GB"/>
          <w14:ligatures w14:val="standardContextual"/>
        </w:rPr>
        <w:tab/>
      </w:r>
      <w:r w:rsidRPr="00B543D9">
        <w:rPr>
          <w:noProof/>
          <w:lang w:val="en-US" w:eastAsia="zh-CN"/>
        </w:rPr>
        <w:t>Void</w:t>
      </w:r>
      <w:r>
        <w:rPr>
          <w:noProof/>
        </w:rPr>
        <w:tab/>
      </w:r>
      <w:r>
        <w:rPr>
          <w:noProof/>
        </w:rPr>
        <w:fldChar w:fldCharType="begin" w:fldLock="1"/>
      </w:r>
      <w:r>
        <w:rPr>
          <w:noProof/>
        </w:rPr>
        <w:instrText xml:space="preserve"> PAGEREF _Toc210131901 \h </w:instrText>
      </w:r>
      <w:r>
        <w:rPr>
          <w:noProof/>
        </w:rPr>
      </w:r>
      <w:r>
        <w:rPr>
          <w:noProof/>
        </w:rPr>
        <w:fldChar w:fldCharType="separate"/>
      </w:r>
      <w:r>
        <w:rPr>
          <w:noProof/>
        </w:rPr>
        <w:t>38</w:t>
      </w:r>
      <w:r>
        <w:rPr>
          <w:noProof/>
        </w:rPr>
        <w:fldChar w:fldCharType="end"/>
      </w:r>
    </w:p>
    <w:p w14:paraId="4534BC46" w14:textId="10F99C88"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_Toc210131902 \h </w:instrText>
      </w:r>
      <w:r>
        <w:rPr>
          <w:noProof/>
        </w:rPr>
      </w:r>
      <w:r>
        <w:rPr>
          <w:noProof/>
        </w:rPr>
        <w:fldChar w:fldCharType="separate"/>
      </w:r>
      <w:r>
        <w:rPr>
          <w:noProof/>
        </w:rPr>
        <w:t>38</w:t>
      </w:r>
      <w:r>
        <w:rPr>
          <w:noProof/>
        </w:rPr>
        <w:fldChar w:fldCharType="end"/>
      </w:r>
    </w:p>
    <w:p w14:paraId="1327A179" w14:textId="5F834D93" w:rsidR="00FB07B9" w:rsidRDefault="00FB07B9">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543D9">
        <w:rPr>
          <w:rFonts w:ascii="Courier New" w:hAnsi="Courier New"/>
          <w:i/>
          <w:noProof/>
        </w:rPr>
        <w:t>Top</w:t>
      </w:r>
      <w:r>
        <w:rPr>
          <w:noProof/>
        </w:rPr>
        <w:tab/>
      </w:r>
      <w:r>
        <w:rPr>
          <w:noProof/>
        </w:rPr>
        <w:fldChar w:fldCharType="begin" w:fldLock="1"/>
      </w:r>
      <w:r>
        <w:rPr>
          <w:noProof/>
        </w:rPr>
        <w:instrText xml:space="preserve"> PAGEREF _Toc210131903 \h </w:instrText>
      </w:r>
      <w:r>
        <w:rPr>
          <w:noProof/>
        </w:rPr>
      </w:r>
      <w:r>
        <w:rPr>
          <w:noProof/>
        </w:rPr>
        <w:fldChar w:fldCharType="separate"/>
      </w:r>
      <w:r>
        <w:rPr>
          <w:noProof/>
        </w:rPr>
        <w:t>38</w:t>
      </w:r>
      <w:r>
        <w:rPr>
          <w:noProof/>
        </w:rPr>
        <w:fldChar w:fldCharType="end"/>
      </w:r>
    </w:p>
    <w:p w14:paraId="726A62D7" w14:textId="0606E377" w:rsidR="00FB07B9" w:rsidRDefault="00FB07B9">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_Toc210131904 \h </w:instrText>
      </w:r>
      <w:r>
        <w:rPr>
          <w:noProof/>
        </w:rPr>
      </w:r>
      <w:r>
        <w:rPr>
          <w:noProof/>
        </w:rPr>
        <w:fldChar w:fldCharType="separate"/>
      </w:r>
      <w:r>
        <w:rPr>
          <w:noProof/>
        </w:rPr>
        <w:t>38</w:t>
      </w:r>
      <w:r>
        <w:rPr>
          <w:noProof/>
        </w:rPr>
        <w:fldChar w:fldCharType="end"/>
      </w:r>
    </w:p>
    <w:p w14:paraId="765EC1AC" w14:textId="2BD8EFA4" w:rsidR="00FB07B9" w:rsidRDefault="00FB07B9">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_Toc210131905 \h </w:instrText>
      </w:r>
      <w:r>
        <w:rPr>
          <w:noProof/>
        </w:rPr>
      </w:r>
      <w:r>
        <w:rPr>
          <w:noProof/>
        </w:rPr>
        <w:fldChar w:fldCharType="separate"/>
      </w:r>
      <w:r>
        <w:rPr>
          <w:noProof/>
        </w:rPr>
        <w:t>38</w:t>
      </w:r>
      <w:r>
        <w:rPr>
          <w:noProof/>
        </w:rPr>
        <w:fldChar w:fldCharType="end"/>
      </w:r>
    </w:p>
    <w:p w14:paraId="2C38CF28" w14:textId="6CBE39A3" w:rsidR="00FB07B9" w:rsidRDefault="00FB07B9">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_Toc210131906 \h </w:instrText>
      </w:r>
      <w:r>
        <w:rPr>
          <w:noProof/>
        </w:rPr>
      </w:r>
      <w:r>
        <w:rPr>
          <w:noProof/>
        </w:rPr>
        <w:fldChar w:fldCharType="separate"/>
      </w:r>
      <w:r>
        <w:rPr>
          <w:noProof/>
        </w:rPr>
        <w:t>38</w:t>
      </w:r>
      <w:r>
        <w:rPr>
          <w:noProof/>
        </w:rPr>
        <w:fldChar w:fldCharType="end"/>
      </w:r>
    </w:p>
    <w:p w14:paraId="1A700C1F" w14:textId="59EF471C" w:rsidR="00FB07B9" w:rsidRDefault="00FB07B9">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_Toc210131907 \h </w:instrText>
      </w:r>
      <w:r>
        <w:rPr>
          <w:noProof/>
        </w:rPr>
      </w:r>
      <w:r>
        <w:rPr>
          <w:noProof/>
        </w:rPr>
        <w:fldChar w:fldCharType="separate"/>
      </w:r>
      <w:r>
        <w:rPr>
          <w:noProof/>
        </w:rPr>
        <w:t>39</w:t>
      </w:r>
      <w:r>
        <w:rPr>
          <w:noProof/>
        </w:rPr>
        <w:fldChar w:fldCharType="end"/>
      </w:r>
    </w:p>
    <w:p w14:paraId="578DCBE4" w14:textId="35420069" w:rsidR="00FB07B9" w:rsidRDefault="00FB07B9">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TraceJob</w:t>
      </w:r>
      <w:r>
        <w:rPr>
          <w:noProof/>
        </w:rPr>
        <w:tab/>
      </w:r>
      <w:r>
        <w:rPr>
          <w:noProof/>
        </w:rPr>
        <w:fldChar w:fldCharType="begin" w:fldLock="1"/>
      </w:r>
      <w:r>
        <w:rPr>
          <w:noProof/>
        </w:rPr>
        <w:instrText xml:space="preserve"> PAGEREF _Toc210131908 \h </w:instrText>
      </w:r>
      <w:r>
        <w:rPr>
          <w:noProof/>
        </w:rPr>
      </w:r>
      <w:r>
        <w:rPr>
          <w:noProof/>
        </w:rPr>
        <w:fldChar w:fldCharType="separate"/>
      </w:r>
      <w:r>
        <w:rPr>
          <w:noProof/>
        </w:rPr>
        <w:t>39</w:t>
      </w:r>
      <w:r>
        <w:rPr>
          <w:noProof/>
        </w:rPr>
        <w:fldChar w:fldCharType="end"/>
      </w:r>
    </w:p>
    <w:p w14:paraId="75D3C05E" w14:textId="3ACA35A5" w:rsidR="00FB07B9" w:rsidRDefault="00FB07B9">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_Toc210131909 \h </w:instrText>
      </w:r>
      <w:r>
        <w:rPr>
          <w:noProof/>
        </w:rPr>
      </w:r>
      <w:r>
        <w:rPr>
          <w:noProof/>
        </w:rPr>
        <w:fldChar w:fldCharType="separate"/>
      </w:r>
      <w:r>
        <w:rPr>
          <w:noProof/>
        </w:rPr>
        <w:t>39</w:t>
      </w:r>
      <w:r>
        <w:rPr>
          <w:noProof/>
        </w:rPr>
        <w:fldChar w:fldCharType="end"/>
      </w:r>
    </w:p>
    <w:p w14:paraId="5787CE7B" w14:textId="090EE841" w:rsidR="00FB07B9" w:rsidRDefault="00FB07B9">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_Toc210131910 \h </w:instrText>
      </w:r>
      <w:r>
        <w:rPr>
          <w:noProof/>
        </w:rPr>
      </w:r>
      <w:r>
        <w:rPr>
          <w:noProof/>
        </w:rPr>
        <w:fldChar w:fldCharType="separate"/>
      </w:r>
      <w:r>
        <w:rPr>
          <w:noProof/>
        </w:rPr>
        <w:t>39</w:t>
      </w:r>
      <w:r>
        <w:rPr>
          <w:noProof/>
        </w:rPr>
        <w:fldChar w:fldCharType="end"/>
      </w:r>
    </w:p>
    <w:p w14:paraId="10093A19" w14:textId="7CA33CE7" w:rsidR="00FB07B9" w:rsidRDefault="00FB07B9">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_Toc210131911 \h </w:instrText>
      </w:r>
      <w:r>
        <w:rPr>
          <w:noProof/>
        </w:rPr>
      </w:r>
      <w:r>
        <w:rPr>
          <w:noProof/>
        </w:rPr>
        <w:fldChar w:fldCharType="separate"/>
      </w:r>
      <w:r>
        <w:rPr>
          <w:noProof/>
        </w:rPr>
        <w:t>40</w:t>
      </w:r>
      <w:r>
        <w:rPr>
          <w:noProof/>
        </w:rPr>
        <w:fldChar w:fldCharType="end"/>
      </w:r>
    </w:p>
    <w:p w14:paraId="4D069CC2" w14:textId="317E6B0B"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4.3.30.</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_Toc210131912 \h </w:instrText>
      </w:r>
      <w:r>
        <w:rPr>
          <w:noProof/>
        </w:rPr>
      </w:r>
      <w:r>
        <w:rPr>
          <w:noProof/>
        </w:rPr>
        <w:fldChar w:fldCharType="separate"/>
      </w:r>
      <w:r>
        <w:rPr>
          <w:noProof/>
        </w:rPr>
        <w:t>40</w:t>
      </w:r>
      <w:r>
        <w:rPr>
          <w:noProof/>
        </w:rPr>
        <w:fldChar w:fldCharType="end"/>
      </w:r>
    </w:p>
    <w:p w14:paraId="11B8A9DA" w14:textId="1A10C5FF" w:rsidR="00FB07B9" w:rsidRDefault="00FB07B9">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_Toc210131913 \h </w:instrText>
      </w:r>
      <w:r>
        <w:rPr>
          <w:noProof/>
        </w:rPr>
      </w:r>
      <w:r>
        <w:rPr>
          <w:noProof/>
        </w:rPr>
        <w:fldChar w:fldCharType="separate"/>
      </w:r>
      <w:r>
        <w:rPr>
          <w:noProof/>
        </w:rPr>
        <w:t>40</w:t>
      </w:r>
      <w:r>
        <w:rPr>
          <w:noProof/>
        </w:rPr>
        <w:fldChar w:fldCharType="end"/>
      </w:r>
    </w:p>
    <w:p w14:paraId="7458CED5" w14:textId="631808F7" w:rsidR="00FB07B9" w:rsidRDefault="00FB07B9">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_Toc210131914 \h </w:instrText>
      </w:r>
      <w:r>
        <w:rPr>
          <w:noProof/>
        </w:rPr>
      </w:r>
      <w:r>
        <w:rPr>
          <w:noProof/>
        </w:rPr>
        <w:fldChar w:fldCharType="separate"/>
      </w:r>
      <w:r>
        <w:rPr>
          <w:noProof/>
        </w:rPr>
        <w:t>40</w:t>
      </w:r>
      <w:r>
        <w:rPr>
          <w:noProof/>
        </w:rPr>
        <w:fldChar w:fldCharType="end"/>
      </w:r>
    </w:p>
    <w:p w14:paraId="0E03BBE4" w14:textId="6C1E26CC" w:rsidR="00FB07B9" w:rsidRDefault="00FB07B9">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_Toc210131915 \h </w:instrText>
      </w:r>
      <w:r>
        <w:rPr>
          <w:noProof/>
        </w:rPr>
      </w:r>
      <w:r>
        <w:rPr>
          <w:noProof/>
        </w:rPr>
        <w:fldChar w:fldCharType="separate"/>
      </w:r>
      <w:r>
        <w:rPr>
          <w:noProof/>
        </w:rPr>
        <w:t>42</w:t>
      </w:r>
      <w:r>
        <w:rPr>
          <w:noProof/>
        </w:rPr>
        <w:fldChar w:fldCharType="end"/>
      </w:r>
    </w:p>
    <w:p w14:paraId="404BCCB4" w14:textId="6DD4B6F4" w:rsidR="00FB07B9" w:rsidRDefault="00FB07B9">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_Toc210131916 \h </w:instrText>
      </w:r>
      <w:r>
        <w:rPr>
          <w:noProof/>
        </w:rPr>
      </w:r>
      <w:r>
        <w:rPr>
          <w:noProof/>
        </w:rPr>
        <w:fldChar w:fldCharType="separate"/>
      </w:r>
      <w:r>
        <w:rPr>
          <w:noProof/>
        </w:rPr>
        <w:t>42</w:t>
      </w:r>
      <w:r>
        <w:rPr>
          <w:noProof/>
        </w:rPr>
        <w:fldChar w:fldCharType="end"/>
      </w:r>
    </w:p>
    <w:p w14:paraId="36F8FC0B" w14:textId="64772E40" w:rsidR="00FB07B9" w:rsidRDefault="00FB07B9">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_Toc210131917 \h </w:instrText>
      </w:r>
      <w:r>
        <w:rPr>
          <w:noProof/>
        </w:rPr>
      </w:r>
      <w:r>
        <w:rPr>
          <w:noProof/>
        </w:rPr>
        <w:fldChar w:fldCharType="separate"/>
      </w:r>
      <w:r>
        <w:rPr>
          <w:noProof/>
        </w:rPr>
        <w:t>42</w:t>
      </w:r>
      <w:r>
        <w:rPr>
          <w:noProof/>
        </w:rPr>
        <w:fldChar w:fldCharType="end"/>
      </w:r>
    </w:p>
    <w:p w14:paraId="08EA05FF" w14:textId="7AA86AF1"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4.3.32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 xml:space="preserve">SupportedPerfMetricGroup </w:t>
      </w:r>
      <w:r w:rsidRPr="00B543D9">
        <w:rPr>
          <w:noProof/>
          <w:lang w:val="en-US" w:eastAsia="zh-CN"/>
        </w:rPr>
        <w:t>&lt;&lt;</w:t>
      </w:r>
      <w:r w:rsidRPr="00B543D9">
        <w:rPr>
          <w:rFonts w:ascii="Courier New" w:hAnsi="Courier New" w:cs="Courier New"/>
          <w:noProof/>
          <w:lang w:val="en-US" w:eastAsia="zh-CN"/>
        </w:rPr>
        <w:t>dataType</w:t>
      </w:r>
      <w:r w:rsidRPr="00B543D9">
        <w:rPr>
          <w:noProof/>
          <w:lang w:val="en-US" w:eastAsia="zh-CN"/>
        </w:rPr>
        <w:t>&gt;&gt;</w:t>
      </w:r>
      <w:r>
        <w:rPr>
          <w:noProof/>
        </w:rPr>
        <w:tab/>
      </w:r>
      <w:r>
        <w:rPr>
          <w:noProof/>
        </w:rPr>
        <w:fldChar w:fldCharType="begin" w:fldLock="1"/>
      </w:r>
      <w:r>
        <w:rPr>
          <w:noProof/>
        </w:rPr>
        <w:instrText xml:space="preserve"> PAGEREF _Toc210131918 \h </w:instrText>
      </w:r>
      <w:r>
        <w:rPr>
          <w:noProof/>
        </w:rPr>
      </w:r>
      <w:r>
        <w:rPr>
          <w:noProof/>
        </w:rPr>
        <w:fldChar w:fldCharType="separate"/>
      </w:r>
      <w:r>
        <w:rPr>
          <w:noProof/>
        </w:rPr>
        <w:t>42</w:t>
      </w:r>
      <w:r>
        <w:rPr>
          <w:noProof/>
        </w:rPr>
        <w:fldChar w:fldCharType="end"/>
      </w:r>
    </w:p>
    <w:p w14:paraId="14F4AC81" w14:textId="00E65FA0" w:rsidR="00FB07B9" w:rsidRDefault="00FB07B9">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_Toc210131919 \h </w:instrText>
      </w:r>
      <w:r>
        <w:rPr>
          <w:noProof/>
        </w:rPr>
      </w:r>
      <w:r>
        <w:rPr>
          <w:noProof/>
        </w:rPr>
        <w:fldChar w:fldCharType="separate"/>
      </w:r>
      <w:r>
        <w:rPr>
          <w:noProof/>
        </w:rPr>
        <w:t>42</w:t>
      </w:r>
      <w:r>
        <w:rPr>
          <w:noProof/>
        </w:rPr>
        <w:fldChar w:fldCharType="end"/>
      </w:r>
    </w:p>
    <w:p w14:paraId="098A926E" w14:textId="1347F433" w:rsidR="00FB07B9" w:rsidRDefault="00FB07B9">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_Toc210131920 \h </w:instrText>
      </w:r>
      <w:r>
        <w:rPr>
          <w:noProof/>
        </w:rPr>
      </w:r>
      <w:r>
        <w:rPr>
          <w:noProof/>
        </w:rPr>
        <w:fldChar w:fldCharType="separate"/>
      </w:r>
      <w:r>
        <w:rPr>
          <w:noProof/>
        </w:rPr>
        <w:t>42</w:t>
      </w:r>
      <w:r>
        <w:rPr>
          <w:noProof/>
        </w:rPr>
        <w:fldChar w:fldCharType="end"/>
      </w:r>
    </w:p>
    <w:p w14:paraId="242036F7" w14:textId="45C02CFD" w:rsidR="00FB07B9" w:rsidRDefault="00FB07B9">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_Toc210131921 \h </w:instrText>
      </w:r>
      <w:r>
        <w:rPr>
          <w:noProof/>
        </w:rPr>
      </w:r>
      <w:r>
        <w:rPr>
          <w:noProof/>
        </w:rPr>
        <w:fldChar w:fldCharType="separate"/>
      </w:r>
      <w:r>
        <w:rPr>
          <w:noProof/>
        </w:rPr>
        <w:t>42</w:t>
      </w:r>
      <w:r>
        <w:rPr>
          <w:noProof/>
        </w:rPr>
        <w:fldChar w:fldCharType="end"/>
      </w:r>
    </w:p>
    <w:p w14:paraId="02E973A2" w14:textId="7BD1729A" w:rsidR="00FB07B9" w:rsidRDefault="00FB07B9">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_Toc210131922 \h </w:instrText>
      </w:r>
      <w:r>
        <w:rPr>
          <w:noProof/>
        </w:rPr>
      </w:r>
      <w:r>
        <w:rPr>
          <w:noProof/>
        </w:rPr>
        <w:fldChar w:fldCharType="separate"/>
      </w:r>
      <w:r>
        <w:rPr>
          <w:noProof/>
        </w:rPr>
        <w:t>42</w:t>
      </w:r>
      <w:r>
        <w:rPr>
          <w:noProof/>
        </w:rPr>
        <w:fldChar w:fldCharType="end"/>
      </w:r>
    </w:p>
    <w:p w14:paraId="5105AF6B" w14:textId="39354461"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4.3.33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 xml:space="preserve">ReportingCtrl </w:t>
      </w:r>
      <w:r w:rsidRPr="00B543D9">
        <w:rPr>
          <w:rFonts w:ascii="Courier New" w:hAnsi="Courier New" w:cs="Courier New"/>
          <w:noProof/>
        </w:rPr>
        <w:t>&lt;&lt;choice&gt;&gt;</w:t>
      </w:r>
      <w:r>
        <w:rPr>
          <w:noProof/>
        </w:rPr>
        <w:tab/>
      </w:r>
      <w:r>
        <w:rPr>
          <w:noProof/>
        </w:rPr>
        <w:fldChar w:fldCharType="begin" w:fldLock="1"/>
      </w:r>
      <w:r>
        <w:rPr>
          <w:noProof/>
        </w:rPr>
        <w:instrText xml:space="preserve"> PAGEREF _Toc210131923 \h </w:instrText>
      </w:r>
      <w:r>
        <w:rPr>
          <w:noProof/>
        </w:rPr>
      </w:r>
      <w:r>
        <w:rPr>
          <w:noProof/>
        </w:rPr>
        <w:fldChar w:fldCharType="separate"/>
      </w:r>
      <w:r>
        <w:rPr>
          <w:noProof/>
        </w:rPr>
        <w:t>43</w:t>
      </w:r>
      <w:r>
        <w:rPr>
          <w:noProof/>
        </w:rPr>
        <w:fldChar w:fldCharType="end"/>
      </w:r>
    </w:p>
    <w:p w14:paraId="62278419" w14:textId="7E005457" w:rsidR="00FB07B9" w:rsidRDefault="00FB07B9">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_Toc210131924 \h </w:instrText>
      </w:r>
      <w:r>
        <w:rPr>
          <w:noProof/>
        </w:rPr>
      </w:r>
      <w:r>
        <w:rPr>
          <w:noProof/>
        </w:rPr>
        <w:fldChar w:fldCharType="separate"/>
      </w:r>
      <w:r>
        <w:rPr>
          <w:noProof/>
        </w:rPr>
        <w:t>43</w:t>
      </w:r>
      <w:r>
        <w:rPr>
          <w:noProof/>
        </w:rPr>
        <w:fldChar w:fldCharType="end"/>
      </w:r>
    </w:p>
    <w:p w14:paraId="210396F7" w14:textId="2911F1D0" w:rsidR="00FB07B9" w:rsidRDefault="00FB07B9">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_Toc210131925 \h </w:instrText>
      </w:r>
      <w:r>
        <w:rPr>
          <w:noProof/>
        </w:rPr>
      </w:r>
      <w:r>
        <w:rPr>
          <w:noProof/>
        </w:rPr>
        <w:fldChar w:fldCharType="separate"/>
      </w:r>
      <w:r>
        <w:rPr>
          <w:noProof/>
        </w:rPr>
        <w:t>43</w:t>
      </w:r>
      <w:r>
        <w:rPr>
          <w:noProof/>
        </w:rPr>
        <w:fldChar w:fldCharType="end"/>
      </w:r>
    </w:p>
    <w:p w14:paraId="21C33A14" w14:textId="4D90E579"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4.3.33.3</w:t>
      </w:r>
      <w:r>
        <w:rPr>
          <w:rFonts w:asciiTheme="minorHAnsi" w:hAnsiTheme="minorHAnsi" w:cstheme="minorBidi"/>
          <w:noProof/>
          <w:kern w:val="2"/>
          <w:sz w:val="24"/>
          <w:szCs w:val="24"/>
          <w:lang w:eastAsia="en-GB"/>
          <w14:ligatures w14:val="standardContextual"/>
        </w:rPr>
        <w:tab/>
      </w:r>
      <w:r w:rsidRPr="00B543D9">
        <w:rPr>
          <w:noProof/>
          <w:lang w:val="fr-FR"/>
        </w:rPr>
        <w:t>Attribute constraints</w:t>
      </w:r>
      <w:r>
        <w:rPr>
          <w:noProof/>
        </w:rPr>
        <w:tab/>
      </w:r>
      <w:r>
        <w:rPr>
          <w:noProof/>
        </w:rPr>
        <w:fldChar w:fldCharType="begin" w:fldLock="1"/>
      </w:r>
      <w:r>
        <w:rPr>
          <w:noProof/>
        </w:rPr>
        <w:instrText xml:space="preserve"> PAGEREF _Toc210131926 \h </w:instrText>
      </w:r>
      <w:r>
        <w:rPr>
          <w:noProof/>
        </w:rPr>
      </w:r>
      <w:r>
        <w:rPr>
          <w:noProof/>
        </w:rPr>
        <w:fldChar w:fldCharType="separate"/>
      </w:r>
      <w:r>
        <w:rPr>
          <w:noProof/>
        </w:rPr>
        <w:t>44</w:t>
      </w:r>
      <w:r>
        <w:rPr>
          <w:noProof/>
        </w:rPr>
        <w:fldChar w:fldCharType="end"/>
      </w:r>
    </w:p>
    <w:p w14:paraId="5997DB85" w14:textId="48F3A63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4.3.33.</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_Toc210131927 \h </w:instrText>
      </w:r>
      <w:r>
        <w:rPr>
          <w:noProof/>
        </w:rPr>
      </w:r>
      <w:r>
        <w:rPr>
          <w:noProof/>
        </w:rPr>
        <w:fldChar w:fldCharType="separate"/>
      </w:r>
      <w:r>
        <w:rPr>
          <w:noProof/>
        </w:rPr>
        <w:t>44</w:t>
      </w:r>
      <w:r>
        <w:rPr>
          <w:noProof/>
        </w:rPr>
        <w:fldChar w:fldCharType="end"/>
      </w:r>
    </w:p>
    <w:p w14:paraId="31CD5762" w14:textId="4629D172" w:rsidR="00FB07B9" w:rsidRDefault="00FB07B9">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ThresholdInfo &lt;&lt;dataType&gt;&gt;</w:t>
      </w:r>
      <w:r>
        <w:rPr>
          <w:noProof/>
        </w:rPr>
        <w:tab/>
      </w:r>
      <w:r>
        <w:rPr>
          <w:noProof/>
        </w:rPr>
        <w:fldChar w:fldCharType="begin" w:fldLock="1"/>
      </w:r>
      <w:r>
        <w:rPr>
          <w:noProof/>
        </w:rPr>
        <w:instrText xml:space="preserve"> PAGEREF _Toc210131928 \h </w:instrText>
      </w:r>
      <w:r>
        <w:rPr>
          <w:noProof/>
        </w:rPr>
      </w:r>
      <w:r>
        <w:rPr>
          <w:noProof/>
        </w:rPr>
        <w:fldChar w:fldCharType="separate"/>
      </w:r>
      <w:r>
        <w:rPr>
          <w:noProof/>
        </w:rPr>
        <w:t>44</w:t>
      </w:r>
      <w:r>
        <w:rPr>
          <w:noProof/>
        </w:rPr>
        <w:fldChar w:fldCharType="end"/>
      </w:r>
    </w:p>
    <w:p w14:paraId="2D9E0AD1" w14:textId="4CDA2C8B" w:rsidR="00FB07B9" w:rsidRDefault="00FB07B9">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_Toc210131929 \h </w:instrText>
      </w:r>
      <w:r>
        <w:rPr>
          <w:noProof/>
        </w:rPr>
      </w:r>
      <w:r>
        <w:rPr>
          <w:noProof/>
        </w:rPr>
        <w:fldChar w:fldCharType="separate"/>
      </w:r>
      <w:r>
        <w:rPr>
          <w:noProof/>
        </w:rPr>
        <w:t>44</w:t>
      </w:r>
      <w:r>
        <w:rPr>
          <w:noProof/>
        </w:rPr>
        <w:fldChar w:fldCharType="end"/>
      </w:r>
    </w:p>
    <w:p w14:paraId="2311C0F4" w14:textId="327707FC"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4.3.34.2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_Toc210131930 \h </w:instrText>
      </w:r>
      <w:r>
        <w:rPr>
          <w:noProof/>
        </w:rPr>
      </w:r>
      <w:r>
        <w:rPr>
          <w:noProof/>
        </w:rPr>
        <w:fldChar w:fldCharType="separate"/>
      </w:r>
      <w:r>
        <w:rPr>
          <w:noProof/>
        </w:rPr>
        <w:t>44</w:t>
      </w:r>
      <w:r>
        <w:rPr>
          <w:noProof/>
        </w:rPr>
        <w:fldChar w:fldCharType="end"/>
      </w:r>
    </w:p>
    <w:p w14:paraId="7B241FFD" w14:textId="39636484" w:rsidR="00FB07B9" w:rsidRDefault="00FB07B9">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_Toc210131931 \h </w:instrText>
      </w:r>
      <w:r>
        <w:rPr>
          <w:noProof/>
        </w:rPr>
      </w:r>
      <w:r>
        <w:rPr>
          <w:noProof/>
        </w:rPr>
        <w:fldChar w:fldCharType="separate"/>
      </w:r>
      <w:r>
        <w:rPr>
          <w:noProof/>
        </w:rPr>
        <w:t>44</w:t>
      </w:r>
      <w:r>
        <w:rPr>
          <w:noProof/>
        </w:rPr>
        <w:fldChar w:fldCharType="end"/>
      </w:r>
    </w:p>
    <w:p w14:paraId="33EC1476" w14:textId="58594EF8"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4.3.34.</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_Toc210131932 \h </w:instrText>
      </w:r>
      <w:r>
        <w:rPr>
          <w:noProof/>
        </w:rPr>
      </w:r>
      <w:r>
        <w:rPr>
          <w:noProof/>
        </w:rPr>
        <w:fldChar w:fldCharType="separate"/>
      </w:r>
      <w:r>
        <w:rPr>
          <w:noProof/>
        </w:rPr>
        <w:t>44</w:t>
      </w:r>
      <w:r>
        <w:rPr>
          <w:noProof/>
        </w:rPr>
        <w:fldChar w:fldCharType="end"/>
      </w:r>
    </w:p>
    <w:p w14:paraId="02D9CDE9" w14:textId="6BC0869C" w:rsidR="00FB07B9" w:rsidRDefault="00FB07B9">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TraceReference &lt;&lt;dataType&gt;&gt;</w:t>
      </w:r>
      <w:r>
        <w:rPr>
          <w:noProof/>
        </w:rPr>
        <w:tab/>
      </w:r>
      <w:r>
        <w:rPr>
          <w:noProof/>
        </w:rPr>
        <w:fldChar w:fldCharType="begin" w:fldLock="1"/>
      </w:r>
      <w:r>
        <w:rPr>
          <w:noProof/>
        </w:rPr>
        <w:instrText xml:space="preserve"> PAGEREF _Toc210131933 \h </w:instrText>
      </w:r>
      <w:r>
        <w:rPr>
          <w:noProof/>
        </w:rPr>
      </w:r>
      <w:r>
        <w:rPr>
          <w:noProof/>
        </w:rPr>
        <w:fldChar w:fldCharType="separate"/>
      </w:r>
      <w:r>
        <w:rPr>
          <w:noProof/>
        </w:rPr>
        <w:t>44</w:t>
      </w:r>
      <w:r>
        <w:rPr>
          <w:noProof/>
        </w:rPr>
        <w:fldChar w:fldCharType="end"/>
      </w:r>
    </w:p>
    <w:p w14:paraId="78BD0B5A" w14:textId="113021FE" w:rsidR="00FB07B9" w:rsidRDefault="00FB07B9">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_Toc210131934 \h </w:instrText>
      </w:r>
      <w:r>
        <w:rPr>
          <w:noProof/>
        </w:rPr>
      </w:r>
      <w:r>
        <w:rPr>
          <w:noProof/>
        </w:rPr>
        <w:fldChar w:fldCharType="separate"/>
      </w:r>
      <w:r>
        <w:rPr>
          <w:noProof/>
        </w:rPr>
        <w:t>44</w:t>
      </w:r>
      <w:r>
        <w:rPr>
          <w:noProof/>
        </w:rPr>
        <w:fldChar w:fldCharType="end"/>
      </w:r>
    </w:p>
    <w:p w14:paraId="0769863E" w14:textId="2C5CEFCB"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4.3.35.2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_Toc210131935 \h </w:instrText>
      </w:r>
      <w:r>
        <w:rPr>
          <w:noProof/>
        </w:rPr>
      </w:r>
      <w:r>
        <w:rPr>
          <w:noProof/>
        </w:rPr>
        <w:fldChar w:fldCharType="separate"/>
      </w:r>
      <w:r>
        <w:rPr>
          <w:noProof/>
        </w:rPr>
        <w:t>44</w:t>
      </w:r>
      <w:r>
        <w:rPr>
          <w:noProof/>
        </w:rPr>
        <w:fldChar w:fldCharType="end"/>
      </w:r>
    </w:p>
    <w:p w14:paraId="764FBD61" w14:textId="26845B30" w:rsidR="00FB07B9" w:rsidRDefault="00FB07B9">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_Toc210131936 \h </w:instrText>
      </w:r>
      <w:r>
        <w:rPr>
          <w:noProof/>
        </w:rPr>
      </w:r>
      <w:r>
        <w:rPr>
          <w:noProof/>
        </w:rPr>
        <w:fldChar w:fldCharType="separate"/>
      </w:r>
      <w:r>
        <w:rPr>
          <w:noProof/>
        </w:rPr>
        <w:t>45</w:t>
      </w:r>
      <w:r>
        <w:rPr>
          <w:noProof/>
        </w:rPr>
        <w:fldChar w:fldCharType="end"/>
      </w:r>
    </w:p>
    <w:p w14:paraId="6C212FAA" w14:textId="3FFD2270"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4.3.35.</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_Toc210131937 \h </w:instrText>
      </w:r>
      <w:r>
        <w:rPr>
          <w:noProof/>
        </w:rPr>
      </w:r>
      <w:r>
        <w:rPr>
          <w:noProof/>
        </w:rPr>
        <w:fldChar w:fldCharType="separate"/>
      </w:r>
      <w:r>
        <w:rPr>
          <w:noProof/>
        </w:rPr>
        <w:t>45</w:t>
      </w:r>
      <w:r>
        <w:rPr>
          <w:noProof/>
        </w:rPr>
        <w:fldChar w:fldCharType="end"/>
      </w:r>
    </w:p>
    <w:p w14:paraId="502E8FA8" w14:textId="58A25A86" w:rsidR="00FB07B9" w:rsidRDefault="00FB07B9">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AreaConfig &lt;&lt;dataType&gt;&gt;</w:t>
      </w:r>
      <w:r>
        <w:rPr>
          <w:noProof/>
        </w:rPr>
        <w:tab/>
      </w:r>
      <w:r>
        <w:rPr>
          <w:noProof/>
        </w:rPr>
        <w:fldChar w:fldCharType="begin" w:fldLock="1"/>
      </w:r>
      <w:r>
        <w:rPr>
          <w:noProof/>
        </w:rPr>
        <w:instrText xml:space="preserve"> PAGEREF _Toc210131938 \h </w:instrText>
      </w:r>
      <w:r>
        <w:rPr>
          <w:noProof/>
        </w:rPr>
      </w:r>
      <w:r>
        <w:rPr>
          <w:noProof/>
        </w:rPr>
        <w:fldChar w:fldCharType="separate"/>
      </w:r>
      <w:r>
        <w:rPr>
          <w:noProof/>
        </w:rPr>
        <w:t>45</w:t>
      </w:r>
      <w:r>
        <w:rPr>
          <w:noProof/>
        </w:rPr>
        <w:fldChar w:fldCharType="end"/>
      </w:r>
    </w:p>
    <w:p w14:paraId="254A0676" w14:textId="762A3F65" w:rsidR="00FB07B9" w:rsidRDefault="00FB07B9">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_Toc210131939 \h </w:instrText>
      </w:r>
      <w:r>
        <w:rPr>
          <w:noProof/>
        </w:rPr>
      </w:r>
      <w:r>
        <w:rPr>
          <w:noProof/>
        </w:rPr>
        <w:fldChar w:fldCharType="separate"/>
      </w:r>
      <w:r>
        <w:rPr>
          <w:noProof/>
        </w:rPr>
        <w:t>45</w:t>
      </w:r>
      <w:r>
        <w:rPr>
          <w:noProof/>
        </w:rPr>
        <w:fldChar w:fldCharType="end"/>
      </w:r>
    </w:p>
    <w:p w14:paraId="23E69BF5" w14:textId="19A9395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4.3.36.2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_Toc210131940 \h </w:instrText>
      </w:r>
      <w:r>
        <w:rPr>
          <w:noProof/>
        </w:rPr>
      </w:r>
      <w:r>
        <w:rPr>
          <w:noProof/>
        </w:rPr>
        <w:fldChar w:fldCharType="separate"/>
      </w:r>
      <w:r>
        <w:rPr>
          <w:noProof/>
        </w:rPr>
        <w:t>45</w:t>
      </w:r>
      <w:r>
        <w:rPr>
          <w:noProof/>
        </w:rPr>
        <w:fldChar w:fldCharType="end"/>
      </w:r>
    </w:p>
    <w:p w14:paraId="60F9DD98" w14:textId="13538273" w:rsidR="00FB07B9" w:rsidRDefault="00FB07B9">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_Toc210131941 \h </w:instrText>
      </w:r>
      <w:r>
        <w:rPr>
          <w:noProof/>
        </w:rPr>
      </w:r>
      <w:r>
        <w:rPr>
          <w:noProof/>
        </w:rPr>
        <w:fldChar w:fldCharType="separate"/>
      </w:r>
      <w:r>
        <w:rPr>
          <w:noProof/>
        </w:rPr>
        <w:t>45</w:t>
      </w:r>
      <w:r>
        <w:rPr>
          <w:noProof/>
        </w:rPr>
        <w:fldChar w:fldCharType="end"/>
      </w:r>
    </w:p>
    <w:p w14:paraId="6CB6F705" w14:textId="3AD8734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4.3.36.</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_Toc210131942 \h </w:instrText>
      </w:r>
      <w:r>
        <w:rPr>
          <w:noProof/>
        </w:rPr>
      </w:r>
      <w:r>
        <w:rPr>
          <w:noProof/>
        </w:rPr>
        <w:fldChar w:fldCharType="separate"/>
      </w:r>
      <w:r>
        <w:rPr>
          <w:noProof/>
        </w:rPr>
        <w:t>45</w:t>
      </w:r>
      <w:r>
        <w:rPr>
          <w:noProof/>
        </w:rPr>
        <w:fldChar w:fldCharType="end"/>
      </w:r>
    </w:p>
    <w:p w14:paraId="422F5CBF" w14:textId="68BFB593" w:rsidR="00FB07B9" w:rsidRDefault="00FB07B9">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FreqInfo &lt;&lt;dataType&gt;&gt;</w:t>
      </w:r>
      <w:r>
        <w:rPr>
          <w:noProof/>
        </w:rPr>
        <w:tab/>
      </w:r>
      <w:r>
        <w:rPr>
          <w:noProof/>
        </w:rPr>
        <w:fldChar w:fldCharType="begin" w:fldLock="1"/>
      </w:r>
      <w:r>
        <w:rPr>
          <w:noProof/>
        </w:rPr>
        <w:instrText xml:space="preserve"> PAGEREF _Toc210131943 \h </w:instrText>
      </w:r>
      <w:r>
        <w:rPr>
          <w:noProof/>
        </w:rPr>
      </w:r>
      <w:r>
        <w:rPr>
          <w:noProof/>
        </w:rPr>
        <w:fldChar w:fldCharType="separate"/>
      </w:r>
      <w:r>
        <w:rPr>
          <w:noProof/>
        </w:rPr>
        <w:t>45</w:t>
      </w:r>
      <w:r>
        <w:rPr>
          <w:noProof/>
        </w:rPr>
        <w:fldChar w:fldCharType="end"/>
      </w:r>
    </w:p>
    <w:p w14:paraId="2E05F4D0" w14:textId="77988752" w:rsidR="00FB07B9" w:rsidRDefault="00FB07B9">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_Toc210131944 \h </w:instrText>
      </w:r>
      <w:r>
        <w:rPr>
          <w:noProof/>
        </w:rPr>
      </w:r>
      <w:r>
        <w:rPr>
          <w:noProof/>
        </w:rPr>
        <w:fldChar w:fldCharType="separate"/>
      </w:r>
      <w:r>
        <w:rPr>
          <w:noProof/>
        </w:rPr>
        <w:t>45</w:t>
      </w:r>
      <w:r>
        <w:rPr>
          <w:noProof/>
        </w:rPr>
        <w:fldChar w:fldCharType="end"/>
      </w:r>
    </w:p>
    <w:p w14:paraId="358D98D8" w14:textId="6D8BDE20"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4.3.37.2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_Toc210131945 \h </w:instrText>
      </w:r>
      <w:r>
        <w:rPr>
          <w:noProof/>
        </w:rPr>
      </w:r>
      <w:r>
        <w:rPr>
          <w:noProof/>
        </w:rPr>
        <w:fldChar w:fldCharType="separate"/>
      </w:r>
      <w:r>
        <w:rPr>
          <w:noProof/>
        </w:rPr>
        <w:t>45</w:t>
      </w:r>
      <w:r>
        <w:rPr>
          <w:noProof/>
        </w:rPr>
        <w:fldChar w:fldCharType="end"/>
      </w:r>
    </w:p>
    <w:p w14:paraId="142D62AC" w14:textId="7CECBECA" w:rsidR="00FB07B9" w:rsidRDefault="00FB07B9">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_Toc210131946 \h </w:instrText>
      </w:r>
      <w:r>
        <w:rPr>
          <w:noProof/>
        </w:rPr>
      </w:r>
      <w:r>
        <w:rPr>
          <w:noProof/>
        </w:rPr>
        <w:fldChar w:fldCharType="separate"/>
      </w:r>
      <w:r>
        <w:rPr>
          <w:noProof/>
        </w:rPr>
        <w:t>45</w:t>
      </w:r>
      <w:r>
        <w:rPr>
          <w:noProof/>
        </w:rPr>
        <w:fldChar w:fldCharType="end"/>
      </w:r>
    </w:p>
    <w:p w14:paraId="2C2F2FE9" w14:textId="072F2095"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4.3.37.</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_Toc210131947 \h </w:instrText>
      </w:r>
      <w:r>
        <w:rPr>
          <w:noProof/>
        </w:rPr>
      </w:r>
      <w:r>
        <w:rPr>
          <w:noProof/>
        </w:rPr>
        <w:fldChar w:fldCharType="separate"/>
      </w:r>
      <w:r>
        <w:rPr>
          <w:noProof/>
        </w:rPr>
        <w:t>45</w:t>
      </w:r>
      <w:r>
        <w:rPr>
          <w:noProof/>
        </w:rPr>
        <w:fldChar w:fldCharType="end"/>
      </w:r>
    </w:p>
    <w:p w14:paraId="294DC5CD" w14:textId="7B08BA23" w:rsidR="00FB07B9" w:rsidRDefault="00FB07B9">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AreaScope &lt;&lt;dataType&gt;&gt;</w:t>
      </w:r>
      <w:r>
        <w:rPr>
          <w:noProof/>
        </w:rPr>
        <w:tab/>
      </w:r>
      <w:r>
        <w:rPr>
          <w:noProof/>
        </w:rPr>
        <w:fldChar w:fldCharType="begin" w:fldLock="1"/>
      </w:r>
      <w:r>
        <w:rPr>
          <w:noProof/>
        </w:rPr>
        <w:instrText xml:space="preserve"> PAGEREF _Toc210131948 \h </w:instrText>
      </w:r>
      <w:r>
        <w:rPr>
          <w:noProof/>
        </w:rPr>
      </w:r>
      <w:r>
        <w:rPr>
          <w:noProof/>
        </w:rPr>
        <w:fldChar w:fldCharType="separate"/>
      </w:r>
      <w:r>
        <w:rPr>
          <w:noProof/>
        </w:rPr>
        <w:t>46</w:t>
      </w:r>
      <w:r>
        <w:rPr>
          <w:noProof/>
        </w:rPr>
        <w:fldChar w:fldCharType="end"/>
      </w:r>
    </w:p>
    <w:p w14:paraId="27AA203E" w14:textId="776176D7" w:rsidR="00FB07B9" w:rsidRDefault="00FB07B9">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_Toc210131949 \h </w:instrText>
      </w:r>
      <w:r>
        <w:rPr>
          <w:noProof/>
        </w:rPr>
      </w:r>
      <w:r>
        <w:rPr>
          <w:noProof/>
        </w:rPr>
        <w:fldChar w:fldCharType="separate"/>
      </w:r>
      <w:r>
        <w:rPr>
          <w:noProof/>
        </w:rPr>
        <w:t>46</w:t>
      </w:r>
      <w:r>
        <w:rPr>
          <w:noProof/>
        </w:rPr>
        <w:fldChar w:fldCharType="end"/>
      </w:r>
    </w:p>
    <w:p w14:paraId="44A3AB09" w14:textId="6B683BC9"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4.3.38.2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_Toc210131950 \h </w:instrText>
      </w:r>
      <w:r>
        <w:rPr>
          <w:noProof/>
        </w:rPr>
      </w:r>
      <w:r>
        <w:rPr>
          <w:noProof/>
        </w:rPr>
        <w:fldChar w:fldCharType="separate"/>
      </w:r>
      <w:r>
        <w:rPr>
          <w:noProof/>
        </w:rPr>
        <w:t>46</w:t>
      </w:r>
      <w:r>
        <w:rPr>
          <w:noProof/>
        </w:rPr>
        <w:fldChar w:fldCharType="end"/>
      </w:r>
    </w:p>
    <w:p w14:paraId="55E5612B" w14:textId="2A8317B4" w:rsidR="00FB07B9" w:rsidRDefault="00FB07B9">
      <w:pPr>
        <w:pStyle w:val="TOC4"/>
        <w:rPr>
          <w:rFonts w:asciiTheme="minorHAnsi" w:hAnsiTheme="minorHAnsi" w:cstheme="minorBidi"/>
          <w:noProof/>
          <w:kern w:val="2"/>
          <w:sz w:val="24"/>
          <w:szCs w:val="24"/>
          <w:lang w:eastAsia="en-GB"/>
          <w14:ligatures w14:val="standardContextual"/>
        </w:rPr>
      </w:pPr>
      <w:r>
        <w:rPr>
          <w:noProof/>
        </w:rPr>
        <w:t>4.3.38.3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_Toc210131951 \h </w:instrText>
      </w:r>
      <w:r>
        <w:rPr>
          <w:noProof/>
        </w:rPr>
      </w:r>
      <w:r>
        <w:rPr>
          <w:noProof/>
        </w:rPr>
        <w:fldChar w:fldCharType="separate"/>
      </w:r>
      <w:r>
        <w:rPr>
          <w:noProof/>
        </w:rPr>
        <w:t>46</w:t>
      </w:r>
      <w:r>
        <w:rPr>
          <w:noProof/>
        </w:rPr>
        <w:fldChar w:fldCharType="end"/>
      </w:r>
    </w:p>
    <w:p w14:paraId="5BCD93D9" w14:textId="2EA5BA35"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4.3.38.</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_Toc210131952 \h </w:instrText>
      </w:r>
      <w:r>
        <w:rPr>
          <w:noProof/>
        </w:rPr>
      </w:r>
      <w:r>
        <w:rPr>
          <w:noProof/>
        </w:rPr>
        <w:fldChar w:fldCharType="separate"/>
      </w:r>
      <w:r>
        <w:rPr>
          <w:noProof/>
        </w:rPr>
        <w:t>46</w:t>
      </w:r>
      <w:r>
        <w:rPr>
          <w:noProof/>
        </w:rPr>
        <w:fldChar w:fldCharType="end"/>
      </w:r>
    </w:p>
    <w:p w14:paraId="78ADD4E1" w14:textId="48A72517" w:rsidR="00FB07B9" w:rsidRDefault="00FB07B9">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Tai &lt;&lt;dataType&gt;&gt;</w:t>
      </w:r>
      <w:r>
        <w:rPr>
          <w:noProof/>
        </w:rPr>
        <w:tab/>
      </w:r>
      <w:r>
        <w:rPr>
          <w:noProof/>
        </w:rPr>
        <w:fldChar w:fldCharType="begin" w:fldLock="1"/>
      </w:r>
      <w:r>
        <w:rPr>
          <w:noProof/>
        </w:rPr>
        <w:instrText xml:space="preserve"> PAGEREF _Toc210131953 \h </w:instrText>
      </w:r>
      <w:r>
        <w:rPr>
          <w:noProof/>
        </w:rPr>
      </w:r>
      <w:r>
        <w:rPr>
          <w:noProof/>
        </w:rPr>
        <w:fldChar w:fldCharType="separate"/>
      </w:r>
      <w:r>
        <w:rPr>
          <w:noProof/>
        </w:rPr>
        <w:t>46</w:t>
      </w:r>
      <w:r>
        <w:rPr>
          <w:noProof/>
        </w:rPr>
        <w:fldChar w:fldCharType="end"/>
      </w:r>
    </w:p>
    <w:p w14:paraId="3FCCAEE7" w14:textId="69D4A1D0" w:rsidR="00FB07B9" w:rsidRDefault="00FB07B9">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_Toc210131954 \h </w:instrText>
      </w:r>
      <w:r>
        <w:rPr>
          <w:noProof/>
        </w:rPr>
      </w:r>
      <w:r>
        <w:rPr>
          <w:noProof/>
        </w:rPr>
        <w:fldChar w:fldCharType="separate"/>
      </w:r>
      <w:r>
        <w:rPr>
          <w:noProof/>
        </w:rPr>
        <w:t>46</w:t>
      </w:r>
      <w:r>
        <w:rPr>
          <w:noProof/>
        </w:rPr>
        <w:fldChar w:fldCharType="end"/>
      </w:r>
    </w:p>
    <w:p w14:paraId="2A5EB4CD" w14:textId="39A3C1AB"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4.3.39.2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_Toc210131955 \h </w:instrText>
      </w:r>
      <w:r>
        <w:rPr>
          <w:noProof/>
        </w:rPr>
      </w:r>
      <w:r>
        <w:rPr>
          <w:noProof/>
        </w:rPr>
        <w:fldChar w:fldCharType="separate"/>
      </w:r>
      <w:r>
        <w:rPr>
          <w:noProof/>
        </w:rPr>
        <w:t>47</w:t>
      </w:r>
      <w:r>
        <w:rPr>
          <w:noProof/>
        </w:rPr>
        <w:fldChar w:fldCharType="end"/>
      </w:r>
    </w:p>
    <w:p w14:paraId="0E4AF0FF" w14:textId="55E059A4" w:rsidR="00FB07B9" w:rsidRDefault="00FB07B9">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_Toc210131956 \h </w:instrText>
      </w:r>
      <w:r>
        <w:rPr>
          <w:noProof/>
        </w:rPr>
      </w:r>
      <w:r>
        <w:rPr>
          <w:noProof/>
        </w:rPr>
        <w:fldChar w:fldCharType="separate"/>
      </w:r>
      <w:r>
        <w:rPr>
          <w:noProof/>
        </w:rPr>
        <w:t>47</w:t>
      </w:r>
      <w:r>
        <w:rPr>
          <w:noProof/>
        </w:rPr>
        <w:fldChar w:fldCharType="end"/>
      </w:r>
    </w:p>
    <w:p w14:paraId="6C0C15EA" w14:textId="7B065CD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4.3.39.</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_Toc210131957 \h </w:instrText>
      </w:r>
      <w:r>
        <w:rPr>
          <w:noProof/>
        </w:rPr>
      </w:r>
      <w:r>
        <w:rPr>
          <w:noProof/>
        </w:rPr>
        <w:fldChar w:fldCharType="separate"/>
      </w:r>
      <w:r>
        <w:rPr>
          <w:noProof/>
        </w:rPr>
        <w:t>47</w:t>
      </w:r>
      <w:r>
        <w:rPr>
          <w:noProof/>
        </w:rPr>
        <w:fldChar w:fldCharType="end"/>
      </w:r>
    </w:p>
    <w:p w14:paraId="26B1A373" w14:textId="7B7892C9" w:rsidR="00FB07B9" w:rsidRDefault="00FB07B9">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MbsfnArea &lt;&lt;dataType&gt;&gt;</w:t>
      </w:r>
      <w:r>
        <w:rPr>
          <w:noProof/>
        </w:rPr>
        <w:tab/>
      </w:r>
      <w:r>
        <w:rPr>
          <w:noProof/>
        </w:rPr>
        <w:fldChar w:fldCharType="begin" w:fldLock="1"/>
      </w:r>
      <w:r>
        <w:rPr>
          <w:noProof/>
        </w:rPr>
        <w:instrText xml:space="preserve"> PAGEREF _Toc210131958 \h </w:instrText>
      </w:r>
      <w:r>
        <w:rPr>
          <w:noProof/>
        </w:rPr>
      </w:r>
      <w:r>
        <w:rPr>
          <w:noProof/>
        </w:rPr>
        <w:fldChar w:fldCharType="separate"/>
      </w:r>
      <w:r>
        <w:rPr>
          <w:noProof/>
        </w:rPr>
        <w:t>47</w:t>
      </w:r>
      <w:r>
        <w:rPr>
          <w:noProof/>
        </w:rPr>
        <w:fldChar w:fldCharType="end"/>
      </w:r>
    </w:p>
    <w:p w14:paraId="07D84CEB" w14:textId="420535F1" w:rsidR="00FB07B9" w:rsidRDefault="00FB07B9">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_Toc210131959 \h </w:instrText>
      </w:r>
      <w:r>
        <w:rPr>
          <w:noProof/>
        </w:rPr>
      </w:r>
      <w:r>
        <w:rPr>
          <w:noProof/>
        </w:rPr>
        <w:fldChar w:fldCharType="separate"/>
      </w:r>
      <w:r>
        <w:rPr>
          <w:noProof/>
        </w:rPr>
        <w:t>47</w:t>
      </w:r>
      <w:r>
        <w:rPr>
          <w:noProof/>
        </w:rPr>
        <w:fldChar w:fldCharType="end"/>
      </w:r>
    </w:p>
    <w:p w14:paraId="100B9A8E" w14:textId="7A2BC178"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4.3.40.2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_Toc210131960 \h </w:instrText>
      </w:r>
      <w:r>
        <w:rPr>
          <w:noProof/>
        </w:rPr>
      </w:r>
      <w:r>
        <w:rPr>
          <w:noProof/>
        </w:rPr>
        <w:fldChar w:fldCharType="separate"/>
      </w:r>
      <w:r>
        <w:rPr>
          <w:noProof/>
        </w:rPr>
        <w:t>47</w:t>
      </w:r>
      <w:r>
        <w:rPr>
          <w:noProof/>
        </w:rPr>
        <w:fldChar w:fldCharType="end"/>
      </w:r>
    </w:p>
    <w:p w14:paraId="2835027E" w14:textId="48D66CA6" w:rsidR="00FB07B9" w:rsidRDefault="00FB07B9">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_Toc210131961 \h </w:instrText>
      </w:r>
      <w:r>
        <w:rPr>
          <w:noProof/>
        </w:rPr>
      </w:r>
      <w:r>
        <w:rPr>
          <w:noProof/>
        </w:rPr>
        <w:fldChar w:fldCharType="separate"/>
      </w:r>
      <w:r>
        <w:rPr>
          <w:noProof/>
        </w:rPr>
        <w:t>47</w:t>
      </w:r>
      <w:r>
        <w:rPr>
          <w:noProof/>
        </w:rPr>
        <w:fldChar w:fldCharType="end"/>
      </w:r>
    </w:p>
    <w:p w14:paraId="14AD6B80" w14:textId="25E69F2E"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4.3.40.</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_Toc210131962 \h </w:instrText>
      </w:r>
      <w:r>
        <w:rPr>
          <w:noProof/>
        </w:rPr>
      </w:r>
      <w:r>
        <w:rPr>
          <w:noProof/>
        </w:rPr>
        <w:fldChar w:fldCharType="separate"/>
      </w:r>
      <w:r>
        <w:rPr>
          <w:noProof/>
        </w:rPr>
        <w:t>47</w:t>
      </w:r>
      <w:r>
        <w:rPr>
          <w:noProof/>
        </w:rPr>
        <w:fldChar w:fldCharType="end"/>
      </w:r>
    </w:p>
    <w:p w14:paraId="5C01CB2A" w14:textId="04BB9E20" w:rsidR="00FB07B9" w:rsidRDefault="00FB07B9">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eastAsia="zh-CN"/>
        </w:rPr>
        <w:t>MnsRegistry</w:t>
      </w:r>
      <w:r>
        <w:rPr>
          <w:noProof/>
        </w:rPr>
        <w:tab/>
      </w:r>
      <w:r>
        <w:rPr>
          <w:noProof/>
        </w:rPr>
        <w:fldChar w:fldCharType="begin" w:fldLock="1"/>
      </w:r>
      <w:r>
        <w:rPr>
          <w:noProof/>
        </w:rPr>
        <w:instrText xml:space="preserve"> PAGEREF _Toc210131963 \h </w:instrText>
      </w:r>
      <w:r>
        <w:rPr>
          <w:noProof/>
        </w:rPr>
      </w:r>
      <w:r>
        <w:rPr>
          <w:noProof/>
        </w:rPr>
        <w:fldChar w:fldCharType="separate"/>
      </w:r>
      <w:r>
        <w:rPr>
          <w:noProof/>
        </w:rPr>
        <w:t>47</w:t>
      </w:r>
      <w:r>
        <w:rPr>
          <w:noProof/>
        </w:rPr>
        <w:fldChar w:fldCharType="end"/>
      </w:r>
    </w:p>
    <w:p w14:paraId="4BDBF6E7" w14:textId="251B750D" w:rsidR="00FB07B9" w:rsidRDefault="00FB07B9">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_Toc210131964 \h </w:instrText>
      </w:r>
      <w:r>
        <w:rPr>
          <w:noProof/>
        </w:rPr>
      </w:r>
      <w:r>
        <w:rPr>
          <w:noProof/>
        </w:rPr>
        <w:fldChar w:fldCharType="separate"/>
      </w:r>
      <w:r>
        <w:rPr>
          <w:noProof/>
        </w:rPr>
        <w:t>47</w:t>
      </w:r>
      <w:r>
        <w:rPr>
          <w:noProof/>
        </w:rPr>
        <w:fldChar w:fldCharType="end"/>
      </w:r>
    </w:p>
    <w:p w14:paraId="509BE44B" w14:textId="532DB0D5" w:rsidR="00FB07B9" w:rsidRDefault="00FB07B9">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_Toc210131965 \h </w:instrText>
      </w:r>
      <w:r>
        <w:rPr>
          <w:noProof/>
        </w:rPr>
      </w:r>
      <w:r>
        <w:rPr>
          <w:noProof/>
        </w:rPr>
        <w:fldChar w:fldCharType="separate"/>
      </w:r>
      <w:r>
        <w:rPr>
          <w:noProof/>
        </w:rPr>
        <w:t>47</w:t>
      </w:r>
      <w:r>
        <w:rPr>
          <w:noProof/>
        </w:rPr>
        <w:fldChar w:fldCharType="end"/>
      </w:r>
    </w:p>
    <w:p w14:paraId="0791EC10" w14:textId="7852036E" w:rsidR="00FB07B9" w:rsidRDefault="00FB07B9">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_Toc210131966 \h </w:instrText>
      </w:r>
      <w:r>
        <w:rPr>
          <w:noProof/>
        </w:rPr>
      </w:r>
      <w:r>
        <w:rPr>
          <w:noProof/>
        </w:rPr>
        <w:fldChar w:fldCharType="separate"/>
      </w:r>
      <w:r>
        <w:rPr>
          <w:noProof/>
        </w:rPr>
        <w:t>47</w:t>
      </w:r>
      <w:r>
        <w:rPr>
          <w:noProof/>
        </w:rPr>
        <w:fldChar w:fldCharType="end"/>
      </w:r>
    </w:p>
    <w:p w14:paraId="0419DAFD" w14:textId="12C7724E" w:rsidR="00FB07B9" w:rsidRDefault="00FB07B9">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_Toc210131967 \h </w:instrText>
      </w:r>
      <w:r>
        <w:rPr>
          <w:noProof/>
        </w:rPr>
      </w:r>
      <w:r>
        <w:rPr>
          <w:noProof/>
        </w:rPr>
        <w:fldChar w:fldCharType="separate"/>
      </w:r>
      <w:r>
        <w:rPr>
          <w:noProof/>
        </w:rPr>
        <w:t>48</w:t>
      </w:r>
      <w:r>
        <w:rPr>
          <w:noProof/>
        </w:rPr>
        <w:fldChar w:fldCharType="end"/>
      </w:r>
    </w:p>
    <w:p w14:paraId="6EF2BFB9" w14:textId="211A0C98"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4.3.42</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eastAsia="zh-CN"/>
        </w:rPr>
        <w:t>MnsInfo</w:t>
      </w:r>
      <w:r>
        <w:rPr>
          <w:noProof/>
        </w:rPr>
        <w:tab/>
      </w:r>
      <w:r>
        <w:rPr>
          <w:noProof/>
        </w:rPr>
        <w:fldChar w:fldCharType="begin" w:fldLock="1"/>
      </w:r>
      <w:r>
        <w:rPr>
          <w:noProof/>
        </w:rPr>
        <w:instrText xml:space="preserve"> PAGEREF _Toc210131968 \h </w:instrText>
      </w:r>
      <w:r>
        <w:rPr>
          <w:noProof/>
        </w:rPr>
      </w:r>
      <w:r>
        <w:rPr>
          <w:noProof/>
        </w:rPr>
        <w:fldChar w:fldCharType="separate"/>
      </w:r>
      <w:r>
        <w:rPr>
          <w:noProof/>
        </w:rPr>
        <w:t>48</w:t>
      </w:r>
      <w:r>
        <w:rPr>
          <w:noProof/>
        </w:rPr>
        <w:fldChar w:fldCharType="end"/>
      </w:r>
    </w:p>
    <w:p w14:paraId="71B215AA" w14:textId="69C0A1F4" w:rsidR="00FB07B9" w:rsidRDefault="00FB07B9">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_Toc210131969 \h </w:instrText>
      </w:r>
      <w:r>
        <w:rPr>
          <w:noProof/>
        </w:rPr>
      </w:r>
      <w:r>
        <w:rPr>
          <w:noProof/>
        </w:rPr>
        <w:fldChar w:fldCharType="separate"/>
      </w:r>
      <w:r>
        <w:rPr>
          <w:noProof/>
        </w:rPr>
        <w:t>48</w:t>
      </w:r>
      <w:r>
        <w:rPr>
          <w:noProof/>
        </w:rPr>
        <w:fldChar w:fldCharType="end"/>
      </w:r>
    </w:p>
    <w:p w14:paraId="57F60588" w14:textId="305D262F" w:rsidR="00FB07B9" w:rsidRDefault="00FB07B9">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_Toc210131970 \h </w:instrText>
      </w:r>
      <w:r>
        <w:rPr>
          <w:noProof/>
        </w:rPr>
      </w:r>
      <w:r>
        <w:rPr>
          <w:noProof/>
        </w:rPr>
        <w:fldChar w:fldCharType="separate"/>
      </w:r>
      <w:r>
        <w:rPr>
          <w:noProof/>
        </w:rPr>
        <w:t>48</w:t>
      </w:r>
      <w:r>
        <w:rPr>
          <w:noProof/>
        </w:rPr>
        <w:fldChar w:fldCharType="end"/>
      </w:r>
    </w:p>
    <w:p w14:paraId="143F061B" w14:textId="7BAC611C" w:rsidR="00FB07B9" w:rsidRDefault="00FB07B9">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_Toc210131971 \h </w:instrText>
      </w:r>
      <w:r>
        <w:rPr>
          <w:noProof/>
        </w:rPr>
      </w:r>
      <w:r>
        <w:rPr>
          <w:noProof/>
        </w:rPr>
        <w:fldChar w:fldCharType="separate"/>
      </w:r>
      <w:r>
        <w:rPr>
          <w:noProof/>
        </w:rPr>
        <w:t>48</w:t>
      </w:r>
      <w:r>
        <w:rPr>
          <w:noProof/>
        </w:rPr>
        <w:fldChar w:fldCharType="end"/>
      </w:r>
    </w:p>
    <w:p w14:paraId="50D9E92A" w14:textId="3A8215B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4.3.42.</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_Toc210131972 \h </w:instrText>
      </w:r>
      <w:r>
        <w:rPr>
          <w:noProof/>
        </w:rPr>
      </w:r>
      <w:r>
        <w:rPr>
          <w:noProof/>
        </w:rPr>
        <w:fldChar w:fldCharType="separate"/>
      </w:r>
      <w:r>
        <w:rPr>
          <w:noProof/>
        </w:rPr>
        <w:t>48</w:t>
      </w:r>
      <w:r>
        <w:rPr>
          <w:noProof/>
        </w:rPr>
        <w:fldChar w:fldCharType="end"/>
      </w:r>
    </w:p>
    <w:p w14:paraId="52D2C24E" w14:textId="476C4179" w:rsidR="00FB07B9" w:rsidRDefault="00FB07B9">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ProcessMonitor &lt;&lt;dataType&gt;&gt;</w:t>
      </w:r>
      <w:r>
        <w:rPr>
          <w:noProof/>
        </w:rPr>
        <w:tab/>
      </w:r>
      <w:r>
        <w:rPr>
          <w:noProof/>
        </w:rPr>
        <w:fldChar w:fldCharType="begin" w:fldLock="1"/>
      </w:r>
      <w:r>
        <w:rPr>
          <w:noProof/>
        </w:rPr>
        <w:instrText xml:space="preserve"> PAGEREF _Toc210131973 \h </w:instrText>
      </w:r>
      <w:r>
        <w:rPr>
          <w:noProof/>
        </w:rPr>
      </w:r>
      <w:r>
        <w:rPr>
          <w:noProof/>
        </w:rPr>
        <w:fldChar w:fldCharType="separate"/>
      </w:r>
      <w:r>
        <w:rPr>
          <w:noProof/>
        </w:rPr>
        <w:t>48</w:t>
      </w:r>
      <w:r>
        <w:rPr>
          <w:noProof/>
        </w:rPr>
        <w:fldChar w:fldCharType="end"/>
      </w:r>
    </w:p>
    <w:p w14:paraId="7A750033" w14:textId="0D90BCF3" w:rsidR="00FB07B9" w:rsidRDefault="00FB07B9">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_Toc210131974 \h </w:instrText>
      </w:r>
      <w:r>
        <w:rPr>
          <w:noProof/>
        </w:rPr>
      </w:r>
      <w:r>
        <w:rPr>
          <w:noProof/>
        </w:rPr>
        <w:fldChar w:fldCharType="separate"/>
      </w:r>
      <w:r>
        <w:rPr>
          <w:noProof/>
        </w:rPr>
        <w:t>48</w:t>
      </w:r>
      <w:r>
        <w:rPr>
          <w:noProof/>
        </w:rPr>
        <w:fldChar w:fldCharType="end"/>
      </w:r>
    </w:p>
    <w:p w14:paraId="7595AADF" w14:textId="0B7CC5C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4.3.43.2</w:t>
      </w:r>
      <w:r>
        <w:rPr>
          <w:rFonts w:asciiTheme="minorHAnsi" w:hAnsiTheme="minorHAnsi" w:cstheme="minorBidi"/>
          <w:noProof/>
          <w:kern w:val="2"/>
          <w:sz w:val="24"/>
          <w:szCs w:val="24"/>
          <w:lang w:eastAsia="en-GB"/>
          <w14:ligatures w14:val="standardContextual"/>
        </w:rPr>
        <w:tab/>
      </w:r>
      <w:r w:rsidRPr="00B543D9">
        <w:rPr>
          <w:noProof/>
          <w:lang w:val="en-US"/>
        </w:rPr>
        <w:t>Attributes</w:t>
      </w:r>
      <w:r>
        <w:rPr>
          <w:noProof/>
        </w:rPr>
        <w:tab/>
      </w:r>
      <w:r>
        <w:rPr>
          <w:noProof/>
        </w:rPr>
        <w:fldChar w:fldCharType="begin" w:fldLock="1"/>
      </w:r>
      <w:r>
        <w:rPr>
          <w:noProof/>
        </w:rPr>
        <w:instrText xml:space="preserve"> PAGEREF _Toc210131975 \h </w:instrText>
      </w:r>
      <w:r>
        <w:rPr>
          <w:noProof/>
        </w:rPr>
      </w:r>
      <w:r>
        <w:rPr>
          <w:noProof/>
        </w:rPr>
        <w:fldChar w:fldCharType="separate"/>
      </w:r>
      <w:r>
        <w:rPr>
          <w:noProof/>
        </w:rPr>
        <w:t>49</w:t>
      </w:r>
      <w:r>
        <w:rPr>
          <w:noProof/>
        </w:rPr>
        <w:fldChar w:fldCharType="end"/>
      </w:r>
    </w:p>
    <w:p w14:paraId="09C92114" w14:textId="5266DFB5" w:rsidR="00FB07B9" w:rsidRDefault="00FB07B9">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_Toc210131976 \h </w:instrText>
      </w:r>
      <w:r>
        <w:rPr>
          <w:noProof/>
        </w:rPr>
      </w:r>
      <w:r>
        <w:rPr>
          <w:noProof/>
        </w:rPr>
        <w:fldChar w:fldCharType="separate"/>
      </w:r>
      <w:r>
        <w:rPr>
          <w:noProof/>
        </w:rPr>
        <w:t>49</w:t>
      </w:r>
      <w:r>
        <w:rPr>
          <w:noProof/>
        </w:rPr>
        <w:fldChar w:fldCharType="end"/>
      </w:r>
    </w:p>
    <w:p w14:paraId="0406BDAF" w14:textId="6C8E95D4"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4.3.43.</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_Toc210131977 \h </w:instrText>
      </w:r>
      <w:r>
        <w:rPr>
          <w:noProof/>
        </w:rPr>
      </w:r>
      <w:r>
        <w:rPr>
          <w:noProof/>
        </w:rPr>
        <w:fldChar w:fldCharType="separate"/>
      </w:r>
      <w:r>
        <w:rPr>
          <w:noProof/>
        </w:rPr>
        <w:t>50</w:t>
      </w:r>
      <w:r>
        <w:rPr>
          <w:noProof/>
        </w:rPr>
        <w:fldChar w:fldCharType="end"/>
      </w:r>
    </w:p>
    <w:p w14:paraId="11A785A5" w14:textId="4AE3E028" w:rsidR="00FB07B9" w:rsidRDefault="00FB07B9">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Files</w:t>
      </w:r>
      <w:r>
        <w:rPr>
          <w:noProof/>
        </w:rPr>
        <w:tab/>
      </w:r>
      <w:r>
        <w:rPr>
          <w:noProof/>
        </w:rPr>
        <w:fldChar w:fldCharType="begin" w:fldLock="1"/>
      </w:r>
      <w:r>
        <w:rPr>
          <w:noProof/>
        </w:rPr>
        <w:instrText xml:space="preserve"> PAGEREF _Toc210131978 \h </w:instrText>
      </w:r>
      <w:r>
        <w:rPr>
          <w:noProof/>
        </w:rPr>
      </w:r>
      <w:r>
        <w:rPr>
          <w:noProof/>
        </w:rPr>
        <w:fldChar w:fldCharType="separate"/>
      </w:r>
      <w:r>
        <w:rPr>
          <w:noProof/>
        </w:rPr>
        <w:t>50</w:t>
      </w:r>
      <w:r>
        <w:rPr>
          <w:noProof/>
        </w:rPr>
        <w:fldChar w:fldCharType="end"/>
      </w:r>
    </w:p>
    <w:p w14:paraId="62BEBEB7" w14:textId="666E04C2" w:rsidR="00FB07B9" w:rsidRDefault="00FB07B9">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_Toc210131979 \h </w:instrText>
      </w:r>
      <w:r>
        <w:rPr>
          <w:noProof/>
        </w:rPr>
      </w:r>
      <w:r>
        <w:rPr>
          <w:noProof/>
        </w:rPr>
        <w:fldChar w:fldCharType="separate"/>
      </w:r>
      <w:r>
        <w:rPr>
          <w:noProof/>
        </w:rPr>
        <w:t>50</w:t>
      </w:r>
      <w:r>
        <w:rPr>
          <w:noProof/>
        </w:rPr>
        <w:fldChar w:fldCharType="end"/>
      </w:r>
    </w:p>
    <w:p w14:paraId="4AA76006" w14:textId="5853FFA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4.3.44.2</w:t>
      </w:r>
      <w:r>
        <w:rPr>
          <w:rFonts w:asciiTheme="minorHAnsi" w:hAnsiTheme="minorHAnsi" w:cstheme="minorBidi"/>
          <w:noProof/>
          <w:kern w:val="2"/>
          <w:sz w:val="24"/>
          <w:szCs w:val="24"/>
          <w:lang w:eastAsia="en-GB"/>
          <w14:ligatures w14:val="standardContextual"/>
        </w:rPr>
        <w:tab/>
      </w:r>
      <w:r w:rsidRPr="00B543D9">
        <w:rPr>
          <w:noProof/>
          <w:lang w:val="en-US"/>
        </w:rPr>
        <w:t>Attributes</w:t>
      </w:r>
      <w:r>
        <w:rPr>
          <w:noProof/>
        </w:rPr>
        <w:tab/>
      </w:r>
      <w:r>
        <w:rPr>
          <w:noProof/>
        </w:rPr>
        <w:fldChar w:fldCharType="begin" w:fldLock="1"/>
      </w:r>
      <w:r>
        <w:rPr>
          <w:noProof/>
        </w:rPr>
        <w:instrText xml:space="preserve"> PAGEREF _Toc210131980 \h </w:instrText>
      </w:r>
      <w:r>
        <w:rPr>
          <w:noProof/>
        </w:rPr>
      </w:r>
      <w:r>
        <w:rPr>
          <w:noProof/>
        </w:rPr>
        <w:fldChar w:fldCharType="separate"/>
      </w:r>
      <w:r>
        <w:rPr>
          <w:noProof/>
        </w:rPr>
        <w:t>50</w:t>
      </w:r>
      <w:r>
        <w:rPr>
          <w:noProof/>
        </w:rPr>
        <w:fldChar w:fldCharType="end"/>
      </w:r>
    </w:p>
    <w:p w14:paraId="121BB574" w14:textId="66EBC8EC" w:rsidR="00FB07B9" w:rsidRDefault="00FB07B9">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_Toc210131981 \h </w:instrText>
      </w:r>
      <w:r>
        <w:rPr>
          <w:noProof/>
        </w:rPr>
      </w:r>
      <w:r>
        <w:rPr>
          <w:noProof/>
        </w:rPr>
        <w:fldChar w:fldCharType="separate"/>
      </w:r>
      <w:r>
        <w:rPr>
          <w:noProof/>
        </w:rPr>
        <w:t>51</w:t>
      </w:r>
      <w:r>
        <w:rPr>
          <w:noProof/>
        </w:rPr>
        <w:fldChar w:fldCharType="end"/>
      </w:r>
    </w:p>
    <w:p w14:paraId="4C0CCC80" w14:textId="41BD8C5A" w:rsidR="00FB07B9" w:rsidRDefault="00FB07B9">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_Toc210131982 \h </w:instrText>
      </w:r>
      <w:r>
        <w:rPr>
          <w:noProof/>
        </w:rPr>
      </w:r>
      <w:r>
        <w:rPr>
          <w:noProof/>
        </w:rPr>
        <w:fldChar w:fldCharType="separate"/>
      </w:r>
      <w:r>
        <w:rPr>
          <w:noProof/>
        </w:rPr>
        <w:t>51</w:t>
      </w:r>
      <w:r>
        <w:rPr>
          <w:noProof/>
        </w:rPr>
        <w:fldChar w:fldCharType="end"/>
      </w:r>
    </w:p>
    <w:p w14:paraId="220E2E88" w14:textId="60AAEC29" w:rsidR="00FB07B9" w:rsidRDefault="00FB07B9">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File</w:t>
      </w:r>
      <w:r>
        <w:rPr>
          <w:noProof/>
        </w:rPr>
        <w:tab/>
      </w:r>
      <w:r>
        <w:rPr>
          <w:noProof/>
        </w:rPr>
        <w:fldChar w:fldCharType="begin" w:fldLock="1"/>
      </w:r>
      <w:r>
        <w:rPr>
          <w:noProof/>
        </w:rPr>
        <w:instrText xml:space="preserve"> PAGEREF _Toc210131983 \h </w:instrText>
      </w:r>
      <w:r>
        <w:rPr>
          <w:noProof/>
        </w:rPr>
      </w:r>
      <w:r>
        <w:rPr>
          <w:noProof/>
        </w:rPr>
        <w:fldChar w:fldCharType="separate"/>
      </w:r>
      <w:r>
        <w:rPr>
          <w:noProof/>
        </w:rPr>
        <w:t>51</w:t>
      </w:r>
      <w:r>
        <w:rPr>
          <w:noProof/>
        </w:rPr>
        <w:fldChar w:fldCharType="end"/>
      </w:r>
    </w:p>
    <w:p w14:paraId="151BDDB1" w14:textId="70F2A4C5" w:rsidR="00FB07B9" w:rsidRDefault="00FB07B9">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_Toc210131984 \h </w:instrText>
      </w:r>
      <w:r>
        <w:rPr>
          <w:noProof/>
        </w:rPr>
      </w:r>
      <w:r>
        <w:rPr>
          <w:noProof/>
        </w:rPr>
        <w:fldChar w:fldCharType="separate"/>
      </w:r>
      <w:r>
        <w:rPr>
          <w:noProof/>
        </w:rPr>
        <w:t>51</w:t>
      </w:r>
      <w:r>
        <w:rPr>
          <w:noProof/>
        </w:rPr>
        <w:fldChar w:fldCharType="end"/>
      </w:r>
    </w:p>
    <w:p w14:paraId="6914914F" w14:textId="7792651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4.3.45.2</w:t>
      </w:r>
      <w:r>
        <w:rPr>
          <w:rFonts w:asciiTheme="minorHAnsi" w:hAnsiTheme="minorHAnsi" w:cstheme="minorBidi"/>
          <w:noProof/>
          <w:kern w:val="2"/>
          <w:sz w:val="24"/>
          <w:szCs w:val="24"/>
          <w:lang w:eastAsia="en-GB"/>
          <w14:ligatures w14:val="standardContextual"/>
        </w:rPr>
        <w:tab/>
      </w:r>
      <w:r w:rsidRPr="00B543D9">
        <w:rPr>
          <w:noProof/>
          <w:lang w:val="en-US"/>
        </w:rPr>
        <w:t>Attributes</w:t>
      </w:r>
      <w:r>
        <w:rPr>
          <w:noProof/>
        </w:rPr>
        <w:tab/>
      </w:r>
      <w:r>
        <w:rPr>
          <w:noProof/>
        </w:rPr>
        <w:fldChar w:fldCharType="begin" w:fldLock="1"/>
      </w:r>
      <w:r>
        <w:rPr>
          <w:noProof/>
        </w:rPr>
        <w:instrText xml:space="preserve"> PAGEREF _Toc210131985 \h </w:instrText>
      </w:r>
      <w:r>
        <w:rPr>
          <w:noProof/>
        </w:rPr>
      </w:r>
      <w:r>
        <w:rPr>
          <w:noProof/>
        </w:rPr>
        <w:fldChar w:fldCharType="separate"/>
      </w:r>
      <w:r>
        <w:rPr>
          <w:noProof/>
        </w:rPr>
        <w:t>52</w:t>
      </w:r>
      <w:r>
        <w:rPr>
          <w:noProof/>
        </w:rPr>
        <w:fldChar w:fldCharType="end"/>
      </w:r>
    </w:p>
    <w:p w14:paraId="551784E0" w14:textId="10EE99D9"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4.3.45.3</w:t>
      </w:r>
      <w:r>
        <w:rPr>
          <w:rFonts w:asciiTheme="minorHAnsi" w:hAnsiTheme="minorHAnsi" w:cstheme="minorBidi"/>
          <w:noProof/>
          <w:kern w:val="2"/>
          <w:sz w:val="24"/>
          <w:szCs w:val="24"/>
          <w:lang w:eastAsia="en-GB"/>
          <w14:ligatures w14:val="standardContextual"/>
        </w:rPr>
        <w:tab/>
      </w:r>
      <w:r w:rsidRPr="00B543D9">
        <w:rPr>
          <w:noProof/>
          <w:lang w:val="fr-FR"/>
        </w:rPr>
        <w:t>Attribute constraints</w:t>
      </w:r>
      <w:r>
        <w:rPr>
          <w:noProof/>
        </w:rPr>
        <w:tab/>
      </w:r>
      <w:r>
        <w:rPr>
          <w:noProof/>
        </w:rPr>
        <w:fldChar w:fldCharType="begin" w:fldLock="1"/>
      </w:r>
      <w:r>
        <w:rPr>
          <w:noProof/>
        </w:rPr>
        <w:instrText xml:space="preserve"> PAGEREF _Toc210131986 \h </w:instrText>
      </w:r>
      <w:r>
        <w:rPr>
          <w:noProof/>
        </w:rPr>
      </w:r>
      <w:r>
        <w:rPr>
          <w:noProof/>
        </w:rPr>
        <w:fldChar w:fldCharType="separate"/>
      </w:r>
      <w:r>
        <w:rPr>
          <w:noProof/>
        </w:rPr>
        <w:t>52</w:t>
      </w:r>
      <w:r>
        <w:rPr>
          <w:noProof/>
        </w:rPr>
        <w:fldChar w:fldCharType="end"/>
      </w:r>
    </w:p>
    <w:p w14:paraId="025164EA" w14:textId="495ACA4B"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4.3.45.4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_Toc210131987 \h </w:instrText>
      </w:r>
      <w:r>
        <w:rPr>
          <w:noProof/>
        </w:rPr>
      </w:r>
      <w:r>
        <w:rPr>
          <w:noProof/>
        </w:rPr>
        <w:fldChar w:fldCharType="separate"/>
      </w:r>
      <w:r>
        <w:rPr>
          <w:noProof/>
        </w:rPr>
        <w:t>52</w:t>
      </w:r>
      <w:r>
        <w:rPr>
          <w:noProof/>
        </w:rPr>
        <w:fldChar w:fldCharType="end"/>
      </w:r>
    </w:p>
    <w:p w14:paraId="079908D4" w14:textId="5DF25827" w:rsidR="00FB07B9" w:rsidRDefault="00FB07B9">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fr-FR"/>
        </w:rPr>
        <w:t>FileDownloadJob</w:t>
      </w:r>
      <w:r>
        <w:rPr>
          <w:noProof/>
        </w:rPr>
        <w:tab/>
      </w:r>
      <w:r>
        <w:rPr>
          <w:noProof/>
        </w:rPr>
        <w:fldChar w:fldCharType="begin" w:fldLock="1"/>
      </w:r>
      <w:r>
        <w:rPr>
          <w:noProof/>
        </w:rPr>
        <w:instrText xml:space="preserve"> PAGEREF _Toc210131988 \h </w:instrText>
      </w:r>
      <w:r>
        <w:rPr>
          <w:noProof/>
        </w:rPr>
      </w:r>
      <w:r>
        <w:rPr>
          <w:noProof/>
        </w:rPr>
        <w:fldChar w:fldCharType="separate"/>
      </w:r>
      <w:r>
        <w:rPr>
          <w:noProof/>
        </w:rPr>
        <w:t>52</w:t>
      </w:r>
      <w:r>
        <w:rPr>
          <w:noProof/>
        </w:rPr>
        <w:fldChar w:fldCharType="end"/>
      </w:r>
    </w:p>
    <w:p w14:paraId="14F459C1" w14:textId="0D52029A" w:rsidR="00FB07B9" w:rsidRDefault="00FB07B9">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_Toc210131989 \h </w:instrText>
      </w:r>
      <w:r>
        <w:rPr>
          <w:noProof/>
        </w:rPr>
      </w:r>
      <w:r>
        <w:rPr>
          <w:noProof/>
        </w:rPr>
        <w:fldChar w:fldCharType="separate"/>
      </w:r>
      <w:r>
        <w:rPr>
          <w:noProof/>
        </w:rPr>
        <w:t>52</w:t>
      </w:r>
      <w:r>
        <w:rPr>
          <w:noProof/>
        </w:rPr>
        <w:fldChar w:fldCharType="end"/>
      </w:r>
    </w:p>
    <w:p w14:paraId="7D23F613" w14:textId="4472CA3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4.3.46.2</w:t>
      </w:r>
      <w:r>
        <w:rPr>
          <w:rFonts w:asciiTheme="minorHAnsi" w:hAnsiTheme="minorHAnsi" w:cstheme="minorBidi"/>
          <w:noProof/>
          <w:kern w:val="2"/>
          <w:sz w:val="24"/>
          <w:szCs w:val="24"/>
          <w:lang w:eastAsia="en-GB"/>
          <w14:ligatures w14:val="standardContextual"/>
        </w:rPr>
        <w:tab/>
      </w:r>
      <w:r w:rsidRPr="00B543D9">
        <w:rPr>
          <w:noProof/>
          <w:lang w:val="en-US"/>
        </w:rPr>
        <w:t>Attributes</w:t>
      </w:r>
      <w:r>
        <w:rPr>
          <w:noProof/>
        </w:rPr>
        <w:tab/>
      </w:r>
      <w:r>
        <w:rPr>
          <w:noProof/>
        </w:rPr>
        <w:fldChar w:fldCharType="begin" w:fldLock="1"/>
      </w:r>
      <w:r>
        <w:rPr>
          <w:noProof/>
        </w:rPr>
        <w:instrText xml:space="preserve"> PAGEREF _Toc210131990 \h </w:instrText>
      </w:r>
      <w:r>
        <w:rPr>
          <w:noProof/>
        </w:rPr>
      </w:r>
      <w:r>
        <w:rPr>
          <w:noProof/>
        </w:rPr>
        <w:fldChar w:fldCharType="separate"/>
      </w:r>
      <w:r>
        <w:rPr>
          <w:noProof/>
        </w:rPr>
        <w:t>53</w:t>
      </w:r>
      <w:r>
        <w:rPr>
          <w:noProof/>
        </w:rPr>
        <w:fldChar w:fldCharType="end"/>
      </w:r>
    </w:p>
    <w:p w14:paraId="67A437F7" w14:textId="25205F7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4.3.46.3</w:t>
      </w:r>
      <w:r>
        <w:rPr>
          <w:rFonts w:asciiTheme="minorHAnsi" w:hAnsiTheme="minorHAnsi" w:cstheme="minorBidi"/>
          <w:noProof/>
          <w:kern w:val="2"/>
          <w:sz w:val="24"/>
          <w:szCs w:val="24"/>
          <w:lang w:eastAsia="en-GB"/>
          <w14:ligatures w14:val="standardContextual"/>
        </w:rPr>
        <w:tab/>
      </w:r>
      <w:r w:rsidRPr="00B543D9">
        <w:rPr>
          <w:noProof/>
          <w:lang w:val="fr-FR"/>
        </w:rPr>
        <w:t>Attribute constraints</w:t>
      </w:r>
      <w:r>
        <w:rPr>
          <w:noProof/>
        </w:rPr>
        <w:tab/>
      </w:r>
      <w:r>
        <w:rPr>
          <w:noProof/>
        </w:rPr>
        <w:fldChar w:fldCharType="begin" w:fldLock="1"/>
      </w:r>
      <w:r>
        <w:rPr>
          <w:noProof/>
        </w:rPr>
        <w:instrText xml:space="preserve"> PAGEREF _Toc210131991 \h </w:instrText>
      </w:r>
      <w:r>
        <w:rPr>
          <w:noProof/>
        </w:rPr>
      </w:r>
      <w:r>
        <w:rPr>
          <w:noProof/>
        </w:rPr>
        <w:fldChar w:fldCharType="separate"/>
      </w:r>
      <w:r>
        <w:rPr>
          <w:noProof/>
        </w:rPr>
        <w:t>53</w:t>
      </w:r>
      <w:r>
        <w:rPr>
          <w:noProof/>
        </w:rPr>
        <w:fldChar w:fldCharType="end"/>
      </w:r>
    </w:p>
    <w:p w14:paraId="2203E71C" w14:textId="560658E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4.3.46.4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_Toc210131992 \h </w:instrText>
      </w:r>
      <w:r>
        <w:rPr>
          <w:noProof/>
        </w:rPr>
      </w:r>
      <w:r>
        <w:rPr>
          <w:noProof/>
        </w:rPr>
        <w:fldChar w:fldCharType="separate"/>
      </w:r>
      <w:r>
        <w:rPr>
          <w:noProof/>
        </w:rPr>
        <w:t>53</w:t>
      </w:r>
      <w:r>
        <w:rPr>
          <w:noProof/>
        </w:rPr>
        <w:fldChar w:fldCharType="end"/>
      </w:r>
    </w:p>
    <w:p w14:paraId="0AC5D1A0" w14:textId="484CF001"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4.3.47</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ManagementDataCollection</w:t>
      </w:r>
      <w:r>
        <w:rPr>
          <w:noProof/>
        </w:rPr>
        <w:tab/>
      </w:r>
      <w:r>
        <w:rPr>
          <w:noProof/>
        </w:rPr>
        <w:fldChar w:fldCharType="begin" w:fldLock="1"/>
      </w:r>
      <w:r>
        <w:rPr>
          <w:noProof/>
        </w:rPr>
        <w:instrText xml:space="preserve"> PAGEREF _Toc210131993 \h </w:instrText>
      </w:r>
      <w:r>
        <w:rPr>
          <w:noProof/>
        </w:rPr>
      </w:r>
      <w:r>
        <w:rPr>
          <w:noProof/>
        </w:rPr>
        <w:fldChar w:fldCharType="separate"/>
      </w:r>
      <w:r>
        <w:rPr>
          <w:noProof/>
        </w:rPr>
        <w:t>53</w:t>
      </w:r>
      <w:r>
        <w:rPr>
          <w:noProof/>
        </w:rPr>
        <w:fldChar w:fldCharType="end"/>
      </w:r>
    </w:p>
    <w:p w14:paraId="6207A04B" w14:textId="7E7D0B86" w:rsidR="00FB07B9" w:rsidRDefault="00FB07B9">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_Toc210131994 \h </w:instrText>
      </w:r>
      <w:r>
        <w:rPr>
          <w:noProof/>
        </w:rPr>
      </w:r>
      <w:r>
        <w:rPr>
          <w:noProof/>
        </w:rPr>
        <w:fldChar w:fldCharType="separate"/>
      </w:r>
      <w:r>
        <w:rPr>
          <w:noProof/>
        </w:rPr>
        <w:t>53</w:t>
      </w:r>
      <w:r>
        <w:rPr>
          <w:noProof/>
        </w:rPr>
        <w:fldChar w:fldCharType="end"/>
      </w:r>
    </w:p>
    <w:p w14:paraId="599D4DCA" w14:textId="36354E50" w:rsidR="00FB07B9" w:rsidRDefault="00FB07B9">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_Toc210131995 \h </w:instrText>
      </w:r>
      <w:r>
        <w:rPr>
          <w:noProof/>
        </w:rPr>
      </w:r>
      <w:r>
        <w:rPr>
          <w:noProof/>
        </w:rPr>
        <w:fldChar w:fldCharType="separate"/>
      </w:r>
      <w:r>
        <w:rPr>
          <w:noProof/>
        </w:rPr>
        <w:t>55</w:t>
      </w:r>
      <w:r>
        <w:rPr>
          <w:noProof/>
        </w:rPr>
        <w:fldChar w:fldCharType="end"/>
      </w:r>
    </w:p>
    <w:p w14:paraId="02BE117B" w14:textId="3FDF464A" w:rsidR="00FB07B9" w:rsidRDefault="00FB07B9">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_Toc210131996 \h </w:instrText>
      </w:r>
      <w:r>
        <w:rPr>
          <w:noProof/>
        </w:rPr>
      </w:r>
      <w:r>
        <w:rPr>
          <w:noProof/>
        </w:rPr>
        <w:fldChar w:fldCharType="separate"/>
      </w:r>
      <w:r>
        <w:rPr>
          <w:noProof/>
        </w:rPr>
        <w:t>55</w:t>
      </w:r>
      <w:r>
        <w:rPr>
          <w:noProof/>
        </w:rPr>
        <w:fldChar w:fldCharType="end"/>
      </w:r>
    </w:p>
    <w:p w14:paraId="50B16004" w14:textId="35126C6D"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4.3.47.</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_Toc210131997 \h </w:instrText>
      </w:r>
      <w:r>
        <w:rPr>
          <w:noProof/>
        </w:rPr>
      </w:r>
      <w:r>
        <w:rPr>
          <w:noProof/>
        </w:rPr>
        <w:fldChar w:fldCharType="separate"/>
      </w:r>
      <w:r>
        <w:rPr>
          <w:noProof/>
        </w:rPr>
        <w:t>55</w:t>
      </w:r>
      <w:r>
        <w:rPr>
          <w:noProof/>
        </w:rPr>
        <w:fldChar w:fldCharType="end"/>
      </w:r>
    </w:p>
    <w:p w14:paraId="3FBD6C79" w14:textId="2226C1E6"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4.3.48</w:t>
      </w:r>
      <w:r>
        <w:rPr>
          <w:rFonts w:asciiTheme="minorHAnsi" w:hAnsiTheme="minorHAnsi" w:cstheme="minorBidi"/>
          <w:noProof/>
          <w:kern w:val="2"/>
          <w:sz w:val="24"/>
          <w:szCs w:val="24"/>
          <w:lang w:eastAsia="en-GB"/>
          <w14:ligatures w14:val="standardContextual"/>
        </w:rPr>
        <w:tab/>
      </w:r>
      <w:r w:rsidRPr="00B543D9">
        <w:rPr>
          <w:rFonts w:cs="Arial"/>
          <w:noProof/>
          <w:lang w:val="fr-FR"/>
        </w:rPr>
        <w:t>Void</w:t>
      </w:r>
      <w:r>
        <w:rPr>
          <w:noProof/>
        </w:rPr>
        <w:tab/>
      </w:r>
      <w:r>
        <w:rPr>
          <w:noProof/>
        </w:rPr>
        <w:fldChar w:fldCharType="begin" w:fldLock="1"/>
      </w:r>
      <w:r>
        <w:rPr>
          <w:noProof/>
        </w:rPr>
        <w:instrText xml:space="preserve"> PAGEREF _Toc210131998 \h </w:instrText>
      </w:r>
      <w:r>
        <w:rPr>
          <w:noProof/>
        </w:rPr>
      </w:r>
      <w:r>
        <w:rPr>
          <w:noProof/>
        </w:rPr>
        <w:fldChar w:fldCharType="separate"/>
      </w:r>
      <w:r>
        <w:rPr>
          <w:noProof/>
        </w:rPr>
        <w:t>56</w:t>
      </w:r>
      <w:r>
        <w:rPr>
          <w:noProof/>
        </w:rPr>
        <w:fldChar w:fldCharType="end"/>
      </w:r>
    </w:p>
    <w:p w14:paraId="60F72177" w14:textId="67F02767"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4.3.49</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NodeFilter &lt;&lt;dataType&gt;&gt;</w:t>
      </w:r>
      <w:r>
        <w:rPr>
          <w:noProof/>
        </w:rPr>
        <w:tab/>
      </w:r>
      <w:r>
        <w:rPr>
          <w:noProof/>
        </w:rPr>
        <w:fldChar w:fldCharType="begin" w:fldLock="1"/>
      </w:r>
      <w:r>
        <w:rPr>
          <w:noProof/>
        </w:rPr>
        <w:instrText xml:space="preserve"> PAGEREF _Toc210131999 \h </w:instrText>
      </w:r>
      <w:r>
        <w:rPr>
          <w:noProof/>
        </w:rPr>
      </w:r>
      <w:r>
        <w:rPr>
          <w:noProof/>
        </w:rPr>
        <w:fldChar w:fldCharType="separate"/>
      </w:r>
      <w:r>
        <w:rPr>
          <w:noProof/>
        </w:rPr>
        <w:t>56</w:t>
      </w:r>
      <w:r>
        <w:rPr>
          <w:noProof/>
        </w:rPr>
        <w:fldChar w:fldCharType="end"/>
      </w:r>
    </w:p>
    <w:p w14:paraId="03CBC553" w14:textId="2C866BDE" w:rsidR="00FB07B9" w:rsidRDefault="00FB07B9">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_Toc210132000 \h </w:instrText>
      </w:r>
      <w:r>
        <w:rPr>
          <w:noProof/>
        </w:rPr>
      </w:r>
      <w:r>
        <w:rPr>
          <w:noProof/>
        </w:rPr>
        <w:fldChar w:fldCharType="separate"/>
      </w:r>
      <w:r>
        <w:rPr>
          <w:noProof/>
        </w:rPr>
        <w:t>56</w:t>
      </w:r>
      <w:r>
        <w:rPr>
          <w:noProof/>
        </w:rPr>
        <w:fldChar w:fldCharType="end"/>
      </w:r>
    </w:p>
    <w:p w14:paraId="3B5DB4A1" w14:textId="5AA40FAC"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4.3.49.2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_Toc210132001 \h </w:instrText>
      </w:r>
      <w:r>
        <w:rPr>
          <w:noProof/>
        </w:rPr>
      </w:r>
      <w:r>
        <w:rPr>
          <w:noProof/>
        </w:rPr>
        <w:fldChar w:fldCharType="separate"/>
      </w:r>
      <w:r>
        <w:rPr>
          <w:noProof/>
        </w:rPr>
        <w:t>56</w:t>
      </w:r>
      <w:r>
        <w:rPr>
          <w:noProof/>
        </w:rPr>
        <w:fldChar w:fldCharType="end"/>
      </w:r>
    </w:p>
    <w:p w14:paraId="14E7562A" w14:textId="2E318F6C" w:rsidR="00FB07B9" w:rsidRDefault="00FB07B9">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_Toc210132002 \h </w:instrText>
      </w:r>
      <w:r>
        <w:rPr>
          <w:noProof/>
        </w:rPr>
      </w:r>
      <w:r>
        <w:rPr>
          <w:noProof/>
        </w:rPr>
        <w:fldChar w:fldCharType="separate"/>
      </w:r>
      <w:r>
        <w:rPr>
          <w:noProof/>
        </w:rPr>
        <w:t>56</w:t>
      </w:r>
      <w:r>
        <w:rPr>
          <w:noProof/>
        </w:rPr>
        <w:fldChar w:fldCharType="end"/>
      </w:r>
    </w:p>
    <w:p w14:paraId="09E13C4A" w14:textId="4D5D79E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4.3.49.</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_Toc210132003 \h </w:instrText>
      </w:r>
      <w:r>
        <w:rPr>
          <w:noProof/>
        </w:rPr>
      </w:r>
      <w:r>
        <w:rPr>
          <w:noProof/>
        </w:rPr>
        <w:fldChar w:fldCharType="separate"/>
      </w:r>
      <w:r>
        <w:rPr>
          <w:noProof/>
        </w:rPr>
        <w:t>56</w:t>
      </w:r>
      <w:r>
        <w:rPr>
          <w:noProof/>
        </w:rPr>
        <w:fldChar w:fldCharType="end"/>
      </w:r>
    </w:p>
    <w:p w14:paraId="20D28ABF" w14:textId="6E1B789D"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4.3.50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ManagementData &lt;&lt;choice&gt;&gt;</w:t>
      </w:r>
      <w:r>
        <w:rPr>
          <w:noProof/>
        </w:rPr>
        <w:tab/>
      </w:r>
      <w:r>
        <w:rPr>
          <w:noProof/>
        </w:rPr>
        <w:fldChar w:fldCharType="begin" w:fldLock="1"/>
      </w:r>
      <w:r>
        <w:rPr>
          <w:noProof/>
        </w:rPr>
        <w:instrText xml:space="preserve"> PAGEREF _Toc210132004 \h </w:instrText>
      </w:r>
      <w:r>
        <w:rPr>
          <w:noProof/>
        </w:rPr>
      </w:r>
      <w:r>
        <w:rPr>
          <w:noProof/>
        </w:rPr>
        <w:fldChar w:fldCharType="separate"/>
      </w:r>
      <w:r>
        <w:rPr>
          <w:noProof/>
        </w:rPr>
        <w:t>57</w:t>
      </w:r>
      <w:r>
        <w:rPr>
          <w:noProof/>
        </w:rPr>
        <w:fldChar w:fldCharType="end"/>
      </w:r>
    </w:p>
    <w:p w14:paraId="48218D24" w14:textId="24CAED4A" w:rsidR="00FB07B9" w:rsidRDefault="00FB07B9">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_Toc210132005 \h </w:instrText>
      </w:r>
      <w:r>
        <w:rPr>
          <w:noProof/>
        </w:rPr>
      </w:r>
      <w:r>
        <w:rPr>
          <w:noProof/>
        </w:rPr>
        <w:fldChar w:fldCharType="separate"/>
      </w:r>
      <w:r>
        <w:rPr>
          <w:noProof/>
        </w:rPr>
        <w:t>57</w:t>
      </w:r>
      <w:r>
        <w:rPr>
          <w:noProof/>
        </w:rPr>
        <w:fldChar w:fldCharType="end"/>
      </w:r>
    </w:p>
    <w:p w14:paraId="4A306A0E" w14:textId="034723BE"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4.3.50.2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_Toc210132006 \h </w:instrText>
      </w:r>
      <w:r>
        <w:rPr>
          <w:noProof/>
        </w:rPr>
      </w:r>
      <w:r>
        <w:rPr>
          <w:noProof/>
        </w:rPr>
        <w:fldChar w:fldCharType="separate"/>
      </w:r>
      <w:r>
        <w:rPr>
          <w:noProof/>
        </w:rPr>
        <w:t>57</w:t>
      </w:r>
      <w:r>
        <w:rPr>
          <w:noProof/>
        </w:rPr>
        <w:fldChar w:fldCharType="end"/>
      </w:r>
    </w:p>
    <w:p w14:paraId="3E617BF8" w14:textId="4AAD52E8" w:rsidR="00FB07B9" w:rsidRDefault="00FB07B9">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_Toc210132007 \h </w:instrText>
      </w:r>
      <w:r>
        <w:rPr>
          <w:noProof/>
        </w:rPr>
      </w:r>
      <w:r>
        <w:rPr>
          <w:noProof/>
        </w:rPr>
        <w:fldChar w:fldCharType="separate"/>
      </w:r>
      <w:r>
        <w:rPr>
          <w:noProof/>
        </w:rPr>
        <w:t>57</w:t>
      </w:r>
      <w:r>
        <w:rPr>
          <w:noProof/>
        </w:rPr>
        <w:fldChar w:fldCharType="end"/>
      </w:r>
    </w:p>
    <w:p w14:paraId="3CDDAD9D" w14:textId="52B07C16"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4.3.50.</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_Toc210132008 \h </w:instrText>
      </w:r>
      <w:r>
        <w:rPr>
          <w:noProof/>
        </w:rPr>
      </w:r>
      <w:r>
        <w:rPr>
          <w:noProof/>
        </w:rPr>
        <w:fldChar w:fldCharType="separate"/>
      </w:r>
      <w:r>
        <w:rPr>
          <w:noProof/>
        </w:rPr>
        <w:t>57</w:t>
      </w:r>
      <w:r>
        <w:rPr>
          <w:noProof/>
        </w:rPr>
        <w:fldChar w:fldCharType="end"/>
      </w:r>
    </w:p>
    <w:p w14:paraId="1F5A35AE" w14:textId="153D60AB"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4.3.51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AreaOfInterest &lt;&lt;choice&gt;&gt;</w:t>
      </w:r>
      <w:r>
        <w:rPr>
          <w:noProof/>
        </w:rPr>
        <w:tab/>
      </w:r>
      <w:r>
        <w:rPr>
          <w:noProof/>
        </w:rPr>
        <w:fldChar w:fldCharType="begin" w:fldLock="1"/>
      </w:r>
      <w:r>
        <w:rPr>
          <w:noProof/>
        </w:rPr>
        <w:instrText xml:space="preserve"> PAGEREF _Toc210132009 \h </w:instrText>
      </w:r>
      <w:r>
        <w:rPr>
          <w:noProof/>
        </w:rPr>
      </w:r>
      <w:r>
        <w:rPr>
          <w:noProof/>
        </w:rPr>
        <w:fldChar w:fldCharType="separate"/>
      </w:r>
      <w:r>
        <w:rPr>
          <w:noProof/>
        </w:rPr>
        <w:t>57</w:t>
      </w:r>
      <w:r>
        <w:rPr>
          <w:noProof/>
        </w:rPr>
        <w:fldChar w:fldCharType="end"/>
      </w:r>
    </w:p>
    <w:p w14:paraId="62CA1F4A" w14:textId="48F8DDA5" w:rsidR="00FB07B9" w:rsidRDefault="00FB07B9">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_Toc210132010 \h </w:instrText>
      </w:r>
      <w:r>
        <w:rPr>
          <w:noProof/>
        </w:rPr>
      </w:r>
      <w:r>
        <w:rPr>
          <w:noProof/>
        </w:rPr>
        <w:fldChar w:fldCharType="separate"/>
      </w:r>
      <w:r>
        <w:rPr>
          <w:noProof/>
        </w:rPr>
        <w:t>57</w:t>
      </w:r>
      <w:r>
        <w:rPr>
          <w:noProof/>
        </w:rPr>
        <w:fldChar w:fldCharType="end"/>
      </w:r>
    </w:p>
    <w:p w14:paraId="7F1F33DE" w14:textId="76AD254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4.3.51.2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_Toc210132011 \h </w:instrText>
      </w:r>
      <w:r>
        <w:rPr>
          <w:noProof/>
        </w:rPr>
      </w:r>
      <w:r>
        <w:rPr>
          <w:noProof/>
        </w:rPr>
        <w:fldChar w:fldCharType="separate"/>
      </w:r>
      <w:r>
        <w:rPr>
          <w:noProof/>
        </w:rPr>
        <w:t>57</w:t>
      </w:r>
      <w:r>
        <w:rPr>
          <w:noProof/>
        </w:rPr>
        <w:fldChar w:fldCharType="end"/>
      </w:r>
    </w:p>
    <w:p w14:paraId="6B15D19E" w14:textId="6EA62658"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4.3.51.3</w:t>
      </w:r>
      <w:r>
        <w:rPr>
          <w:rFonts w:asciiTheme="minorHAnsi" w:hAnsiTheme="minorHAnsi" w:cstheme="minorBidi"/>
          <w:noProof/>
          <w:kern w:val="2"/>
          <w:sz w:val="24"/>
          <w:szCs w:val="24"/>
          <w:lang w:eastAsia="en-GB"/>
          <w14:ligatures w14:val="standardContextual"/>
        </w:rPr>
        <w:tab/>
      </w:r>
      <w:r w:rsidRPr="00B543D9">
        <w:rPr>
          <w:noProof/>
          <w:lang w:val="fr-FR"/>
        </w:rPr>
        <w:t>Attribute constraints</w:t>
      </w:r>
      <w:r>
        <w:rPr>
          <w:noProof/>
        </w:rPr>
        <w:tab/>
      </w:r>
      <w:r>
        <w:rPr>
          <w:noProof/>
        </w:rPr>
        <w:fldChar w:fldCharType="begin" w:fldLock="1"/>
      </w:r>
      <w:r>
        <w:rPr>
          <w:noProof/>
        </w:rPr>
        <w:instrText xml:space="preserve"> PAGEREF _Toc210132012 \h </w:instrText>
      </w:r>
      <w:r>
        <w:rPr>
          <w:noProof/>
        </w:rPr>
      </w:r>
      <w:r>
        <w:rPr>
          <w:noProof/>
        </w:rPr>
        <w:fldChar w:fldCharType="separate"/>
      </w:r>
      <w:r>
        <w:rPr>
          <w:noProof/>
        </w:rPr>
        <w:t>57</w:t>
      </w:r>
      <w:r>
        <w:rPr>
          <w:noProof/>
        </w:rPr>
        <w:fldChar w:fldCharType="end"/>
      </w:r>
    </w:p>
    <w:p w14:paraId="3F1791E9" w14:textId="397E03A6"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eastAsia="zh-CN"/>
        </w:rPr>
        <w:t>4</w:t>
      </w:r>
      <w:r w:rsidRPr="00B543D9">
        <w:rPr>
          <w:noProof/>
          <w:lang w:val="en-US"/>
        </w:rPr>
        <w:t>.3.51.4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_Toc210132013 \h </w:instrText>
      </w:r>
      <w:r>
        <w:rPr>
          <w:noProof/>
        </w:rPr>
      </w:r>
      <w:r>
        <w:rPr>
          <w:noProof/>
        </w:rPr>
        <w:fldChar w:fldCharType="separate"/>
      </w:r>
      <w:r>
        <w:rPr>
          <w:noProof/>
        </w:rPr>
        <w:t>58</w:t>
      </w:r>
      <w:r>
        <w:rPr>
          <w:noProof/>
        </w:rPr>
        <w:fldChar w:fldCharType="end"/>
      </w:r>
    </w:p>
    <w:p w14:paraId="064566B3" w14:textId="78E69CFE"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4.3.52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GeoAreaToCellMapping &lt;&lt;dataType&gt;&gt;</w:t>
      </w:r>
      <w:r>
        <w:rPr>
          <w:noProof/>
        </w:rPr>
        <w:tab/>
      </w:r>
      <w:r>
        <w:rPr>
          <w:noProof/>
        </w:rPr>
        <w:fldChar w:fldCharType="begin" w:fldLock="1"/>
      </w:r>
      <w:r>
        <w:rPr>
          <w:noProof/>
        </w:rPr>
        <w:instrText xml:space="preserve"> PAGEREF _Toc210132014 \h </w:instrText>
      </w:r>
      <w:r>
        <w:rPr>
          <w:noProof/>
        </w:rPr>
      </w:r>
      <w:r>
        <w:rPr>
          <w:noProof/>
        </w:rPr>
        <w:fldChar w:fldCharType="separate"/>
      </w:r>
      <w:r>
        <w:rPr>
          <w:noProof/>
        </w:rPr>
        <w:t>58</w:t>
      </w:r>
      <w:r>
        <w:rPr>
          <w:noProof/>
        </w:rPr>
        <w:fldChar w:fldCharType="end"/>
      </w:r>
    </w:p>
    <w:p w14:paraId="2F818658" w14:textId="21657BCC" w:rsidR="00FB07B9" w:rsidRDefault="00FB07B9">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_Toc210132015 \h </w:instrText>
      </w:r>
      <w:r>
        <w:rPr>
          <w:noProof/>
        </w:rPr>
      </w:r>
      <w:r>
        <w:rPr>
          <w:noProof/>
        </w:rPr>
        <w:fldChar w:fldCharType="separate"/>
      </w:r>
      <w:r>
        <w:rPr>
          <w:noProof/>
        </w:rPr>
        <w:t>58</w:t>
      </w:r>
      <w:r>
        <w:rPr>
          <w:noProof/>
        </w:rPr>
        <w:fldChar w:fldCharType="end"/>
      </w:r>
    </w:p>
    <w:p w14:paraId="170BA2FB" w14:textId="50D501C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4.3.52.2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_Toc210132016 \h </w:instrText>
      </w:r>
      <w:r>
        <w:rPr>
          <w:noProof/>
        </w:rPr>
      </w:r>
      <w:r>
        <w:rPr>
          <w:noProof/>
        </w:rPr>
        <w:fldChar w:fldCharType="separate"/>
      </w:r>
      <w:r>
        <w:rPr>
          <w:noProof/>
        </w:rPr>
        <w:t>58</w:t>
      </w:r>
      <w:r>
        <w:rPr>
          <w:noProof/>
        </w:rPr>
        <w:fldChar w:fldCharType="end"/>
      </w:r>
    </w:p>
    <w:p w14:paraId="347835D3" w14:textId="7571F909" w:rsidR="00FB07B9" w:rsidRDefault="00FB07B9">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_Toc210132017 \h </w:instrText>
      </w:r>
      <w:r>
        <w:rPr>
          <w:noProof/>
        </w:rPr>
      </w:r>
      <w:r>
        <w:rPr>
          <w:noProof/>
        </w:rPr>
        <w:fldChar w:fldCharType="separate"/>
      </w:r>
      <w:r>
        <w:rPr>
          <w:noProof/>
        </w:rPr>
        <w:t>58</w:t>
      </w:r>
      <w:r>
        <w:rPr>
          <w:noProof/>
        </w:rPr>
        <w:fldChar w:fldCharType="end"/>
      </w:r>
    </w:p>
    <w:p w14:paraId="02B5B3CD" w14:textId="2FA98EA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4.3.52.</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_Toc210132018 \h </w:instrText>
      </w:r>
      <w:r>
        <w:rPr>
          <w:noProof/>
        </w:rPr>
      </w:r>
      <w:r>
        <w:rPr>
          <w:noProof/>
        </w:rPr>
        <w:fldChar w:fldCharType="separate"/>
      </w:r>
      <w:r>
        <w:rPr>
          <w:noProof/>
        </w:rPr>
        <w:t>58</w:t>
      </w:r>
      <w:r>
        <w:rPr>
          <w:noProof/>
        </w:rPr>
        <w:fldChar w:fldCharType="end"/>
      </w:r>
    </w:p>
    <w:p w14:paraId="0FBF7247" w14:textId="0BE955F6"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4.3.53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GeoCoordinate &lt;&lt;dataType&gt;&gt;</w:t>
      </w:r>
      <w:r>
        <w:rPr>
          <w:noProof/>
        </w:rPr>
        <w:tab/>
      </w:r>
      <w:r>
        <w:rPr>
          <w:noProof/>
        </w:rPr>
        <w:fldChar w:fldCharType="begin" w:fldLock="1"/>
      </w:r>
      <w:r>
        <w:rPr>
          <w:noProof/>
        </w:rPr>
        <w:instrText xml:space="preserve"> PAGEREF _Toc210132019 \h </w:instrText>
      </w:r>
      <w:r>
        <w:rPr>
          <w:noProof/>
        </w:rPr>
      </w:r>
      <w:r>
        <w:rPr>
          <w:noProof/>
        </w:rPr>
        <w:fldChar w:fldCharType="separate"/>
      </w:r>
      <w:r>
        <w:rPr>
          <w:noProof/>
        </w:rPr>
        <w:t>58</w:t>
      </w:r>
      <w:r>
        <w:rPr>
          <w:noProof/>
        </w:rPr>
        <w:fldChar w:fldCharType="end"/>
      </w:r>
    </w:p>
    <w:p w14:paraId="3E8FC71E" w14:textId="5F72296D" w:rsidR="00FB07B9" w:rsidRDefault="00FB07B9">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_Toc210132020 \h </w:instrText>
      </w:r>
      <w:r>
        <w:rPr>
          <w:noProof/>
        </w:rPr>
      </w:r>
      <w:r>
        <w:rPr>
          <w:noProof/>
        </w:rPr>
        <w:fldChar w:fldCharType="separate"/>
      </w:r>
      <w:r>
        <w:rPr>
          <w:noProof/>
        </w:rPr>
        <w:t>58</w:t>
      </w:r>
      <w:r>
        <w:rPr>
          <w:noProof/>
        </w:rPr>
        <w:fldChar w:fldCharType="end"/>
      </w:r>
    </w:p>
    <w:p w14:paraId="2CD692A8" w14:textId="1AB5718F" w:rsidR="00FB07B9" w:rsidRDefault="00FB07B9">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_Toc210132021 \h </w:instrText>
      </w:r>
      <w:r>
        <w:rPr>
          <w:noProof/>
        </w:rPr>
      </w:r>
      <w:r>
        <w:rPr>
          <w:noProof/>
        </w:rPr>
        <w:fldChar w:fldCharType="separate"/>
      </w:r>
      <w:r>
        <w:rPr>
          <w:noProof/>
        </w:rPr>
        <w:t>58</w:t>
      </w:r>
      <w:r>
        <w:rPr>
          <w:noProof/>
        </w:rPr>
        <w:fldChar w:fldCharType="end"/>
      </w:r>
    </w:p>
    <w:p w14:paraId="3EC4F8D2" w14:textId="455425DD" w:rsidR="00FB07B9" w:rsidRDefault="00FB07B9">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_Toc210132022 \h </w:instrText>
      </w:r>
      <w:r>
        <w:rPr>
          <w:noProof/>
        </w:rPr>
      </w:r>
      <w:r>
        <w:rPr>
          <w:noProof/>
        </w:rPr>
        <w:fldChar w:fldCharType="separate"/>
      </w:r>
      <w:r>
        <w:rPr>
          <w:noProof/>
        </w:rPr>
        <w:t>58</w:t>
      </w:r>
      <w:r>
        <w:rPr>
          <w:noProof/>
        </w:rPr>
        <w:fldChar w:fldCharType="end"/>
      </w:r>
    </w:p>
    <w:p w14:paraId="258A5633" w14:textId="7459006D"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4.3.53.</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_Toc210132023 \h </w:instrText>
      </w:r>
      <w:r>
        <w:rPr>
          <w:noProof/>
        </w:rPr>
      </w:r>
      <w:r>
        <w:rPr>
          <w:noProof/>
        </w:rPr>
        <w:fldChar w:fldCharType="separate"/>
      </w:r>
      <w:r>
        <w:rPr>
          <w:noProof/>
        </w:rPr>
        <w:t>58</w:t>
      </w:r>
      <w:r>
        <w:rPr>
          <w:noProof/>
        </w:rPr>
        <w:fldChar w:fldCharType="end"/>
      </w:r>
    </w:p>
    <w:p w14:paraId="4719A810" w14:textId="5E6C49FB" w:rsidR="00FB07B9" w:rsidRDefault="00FB07B9">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QMCJob</w:t>
      </w:r>
      <w:r>
        <w:rPr>
          <w:noProof/>
        </w:rPr>
        <w:tab/>
      </w:r>
      <w:r>
        <w:rPr>
          <w:noProof/>
        </w:rPr>
        <w:fldChar w:fldCharType="begin" w:fldLock="1"/>
      </w:r>
      <w:r>
        <w:rPr>
          <w:noProof/>
        </w:rPr>
        <w:instrText xml:space="preserve"> PAGEREF _Toc210132024 \h </w:instrText>
      </w:r>
      <w:r>
        <w:rPr>
          <w:noProof/>
        </w:rPr>
      </w:r>
      <w:r>
        <w:rPr>
          <w:noProof/>
        </w:rPr>
        <w:fldChar w:fldCharType="separate"/>
      </w:r>
      <w:r>
        <w:rPr>
          <w:noProof/>
        </w:rPr>
        <w:t>59</w:t>
      </w:r>
      <w:r>
        <w:rPr>
          <w:noProof/>
        </w:rPr>
        <w:fldChar w:fldCharType="end"/>
      </w:r>
    </w:p>
    <w:p w14:paraId="3E5136DE" w14:textId="0616E26F" w:rsidR="00FB07B9" w:rsidRDefault="00FB07B9">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_Toc210132025 \h </w:instrText>
      </w:r>
      <w:r>
        <w:rPr>
          <w:noProof/>
        </w:rPr>
      </w:r>
      <w:r>
        <w:rPr>
          <w:noProof/>
        </w:rPr>
        <w:fldChar w:fldCharType="separate"/>
      </w:r>
      <w:r>
        <w:rPr>
          <w:noProof/>
        </w:rPr>
        <w:t>59</w:t>
      </w:r>
      <w:r>
        <w:rPr>
          <w:noProof/>
        </w:rPr>
        <w:fldChar w:fldCharType="end"/>
      </w:r>
    </w:p>
    <w:p w14:paraId="4CB2C04F" w14:textId="192929D2" w:rsidR="00FB07B9" w:rsidRDefault="00FB07B9">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_Toc210132026 \h </w:instrText>
      </w:r>
      <w:r>
        <w:rPr>
          <w:noProof/>
        </w:rPr>
      </w:r>
      <w:r>
        <w:rPr>
          <w:noProof/>
        </w:rPr>
        <w:fldChar w:fldCharType="separate"/>
      </w:r>
      <w:r>
        <w:rPr>
          <w:noProof/>
        </w:rPr>
        <w:t>59</w:t>
      </w:r>
      <w:r>
        <w:rPr>
          <w:noProof/>
        </w:rPr>
        <w:fldChar w:fldCharType="end"/>
      </w:r>
    </w:p>
    <w:p w14:paraId="0088727E" w14:textId="4724DEBC" w:rsidR="00FB07B9" w:rsidRDefault="00FB07B9">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_Toc210132027 \h </w:instrText>
      </w:r>
      <w:r>
        <w:rPr>
          <w:noProof/>
        </w:rPr>
      </w:r>
      <w:r>
        <w:rPr>
          <w:noProof/>
        </w:rPr>
        <w:fldChar w:fldCharType="separate"/>
      </w:r>
      <w:r>
        <w:rPr>
          <w:noProof/>
        </w:rPr>
        <w:t>60</w:t>
      </w:r>
      <w:r>
        <w:rPr>
          <w:noProof/>
        </w:rPr>
        <w:fldChar w:fldCharType="end"/>
      </w:r>
    </w:p>
    <w:p w14:paraId="0D9CEC72" w14:textId="439364F5"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4.3.54.</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_Toc210132028 \h </w:instrText>
      </w:r>
      <w:r>
        <w:rPr>
          <w:noProof/>
        </w:rPr>
      </w:r>
      <w:r>
        <w:rPr>
          <w:noProof/>
        </w:rPr>
        <w:fldChar w:fldCharType="separate"/>
      </w:r>
      <w:r>
        <w:rPr>
          <w:noProof/>
        </w:rPr>
        <w:t>60</w:t>
      </w:r>
      <w:r>
        <w:rPr>
          <w:noProof/>
        </w:rPr>
        <w:fldChar w:fldCharType="end"/>
      </w:r>
    </w:p>
    <w:p w14:paraId="58278C62" w14:textId="556669C2"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lang w:val="de-DE"/>
        </w:rPr>
        <w:t>4.3.55</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GeoArea &lt;&lt;choice&gt;&gt;</w:t>
      </w:r>
      <w:r>
        <w:rPr>
          <w:noProof/>
        </w:rPr>
        <w:tab/>
      </w:r>
      <w:r>
        <w:rPr>
          <w:noProof/>
        </w:rPr>
        <w:fldChar w:fldCharType="begin" w:fldLock="1"/>
      </w:r>
      <w:r>
        <w:rPr>
          <w:noProof/>
        </w:rPr>
        <w:instrText xml:space="preserve"> PAGEREF _Toc210132029 \h </w:instrText>
      </w:r>
      <w:r>
        <w:rPr>
          <w:noProof/>
        </w:rPr>
      </w:r>
      <w:r>
        <w:rPr>
          <w:noProof/>
        </w:rPr>
        <w:fldChar w:fldCharType="separate"/>
      </w:r>
      <w:r>
        <w:rPr>
          <w:noProof/>
        </w:rPr>
        <w:t>60</w:t>
      </w:r>
      <w:r>
        <w:rPr>
          <w:noProof/>
        </w:rPr>
        <w:fldChar w:fldCharType="end"/>
      </w:r>
    </w:p>
    <w:p w14:paraId="00416F13" w14:textId="32B65D2F"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de-DE"/>
        </w:rPr>
        <w:t>4.3.55.1</w:t>
      </w:r>
      <w:r>
        <w:rPr>
          <w:rFonts w:asciiTheme="minorHAnsi" w:hAnsiTheme="minorHAnsi" w:cstheme="minorBidi"/>
          <w:noProof/>
          <w:kern w:val="2"/>
          <w:sz w:val="24"/>
          <w:szCs w:val="24"/>
          <w:lang w:eastAsia="en-GB"/>
          <w14:ligatures w14:val="standardContextual"/>
        </w:rPr>
        <w:tab/>
      </w:r>
      <w:r w:rsidRPr="00B543D9">
        <w:rPr>
          <w:noProof/>
          <w:lang w:val="de-DE"/>
        </w:rPr>
        <w:t>Definition</w:t>
      </w:r>
      <w:r>
        <w:rPr>
          <w:noProof/>
        </w:rPr>
        <w:tab/>
      </w:r>
      <w:r>
        <w:rPr>
          <w:noProof/>
        </w:rPr>
        <w:fldChar w:fldCharType="begin" w:fldLock="1"/>
      </w:r>
      <w:r>
        <w:rPr>
          <w:noProof/>
        </w:rPr>
        <w:instrText xml:space="preserve"> PAGEREF _Toc210132030 \h </w:instrText>
      </w:r>
      <w:r>
        <w:rPr>
          <w:noProof/>
        </w:rPr>
      </w:r>
      <w:r>
        <w:rPr>
          <w:noProof/>
        </w:rPr>
        <w:fldChar w:fldCharType="separate"/>
      </w:r>
      <w:r>
        <w:rPr>
          <w:noProof/>
        </w:rPr>
        <w:t>60</w:t>
      </w:r>
      <w:r>
        <w:rPr>
          <w:noProof/>
        </w:rPr>
        <w:fldChar w:fldCharType="end"/>
      </w:r>
    </w:p>
    <w:p w14:paraId="694ED111" w14:textId="3B8FC1E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4.3.55.2</w:t>
      </w:r>
      <w:r>
        <w:rPr>
          <w:rFonts w:asciiTheme="minorHAnsi" w:hAnsiTheme="minorHAnsi" w:cstheme="minorBidi"/>
          <w:noProof/>
          <w:kern w:val="2"/>
          <w:sz w:val="24"/>
          <w:szCs w:val="24"/>
          <w:lang w:eastAsia="en-GB"/>
          <w14:ligatures w14:val="standardContextual"/>
        </w:rPr>
        <w:tab/>
      </w:r>
      <w:r w:rsidRPr="00B543D9">
        <w:rPr>
          <w:noProof/>
          <w:lang w:val="en-US"/>
        </w:rPr>
        <w:t>Attributes</w:t>
      </w:r>
      <w:r>
        <w:rPr>
          <w:noProof/>
        </w:rPr>
        <w:tab/>
      </w:r>
      <w:r>
        <w:rPr>
          <w:noProof/>
        </w:rPr>
        <w:fldChar w:fldCharType="begin" w:fldLock="1"/>
      </w:r>
      <w:r>
        <w:rPr>
          <w:noProof/>
        </w:rPr>
        <w:instrText xml:space="preserve"> PAGEREF _Toc210132031 \h </w:instrText>
      </w:r>
      <w:r>
        <w:rPr>
          <w:noProof/>
        </w:rPr>
      </w:r>
      <w:r>
        <w:rPr>
          <w:noProof/>
        </w:rPr>
        <w:fldChar w:fldCharType="separate"/>
      </w:r>
      <w:r>
        <w:rPr>
          <w:noProof/>
        </w:rPr>
        <w:t>60</w:t>
      </w:r>
      <w:r>
        <w:rPr>
          <w:noProof/>
        </w:rPr>
        <w:fldChar w:fldCharType="end"/>
      </w:r>
    </w:p>
    <w:p w14:paraId="0FB7569E" w14:textId="55436770" w:rsidR="00FB07B9" w:rsidRDefault="00FB07B9">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_Toc210132032 \h </w:instrText>
      </w:r>
      <w:r>
        <w:rPr>
          <w:noProof/>
        </w:rPr>
      </w:r>
      <w:r>
        <w:rPr>
          <w:noProof/>
        </w:rPr>
        <w:fldChar w:fldCharType="separate"/>
      </w:r>
      <w:r>
        <w:rPr>
          <w:noProof/>
        </w:rPr>
        <w:t>60</w:t>
      </w:r>
      <w:r>
        <w:rPr>
          <w:noProof/>
        </w:rPr>
        <w:fldChar w:fldCharType="end"/>
      </w:r>
    </w:p>
    <w:p w14:paraId="07829A4F" w14:textId="69214320" w:rsidR="00FB07B9" w:rsidRDefault="00FB07B9">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_Toc210132033 \h </w:instrText>
      </w:r>
      <w:r>
        <w:rPr>
          <w:noProof/>
        </w:rPr>
      </w:r>
      <w:r>
        <w:rPr>
          <w:noProof/>
        </w:rPr>
        <w:fldChar w:fldCharType="separate"/>
      </w:r>
      <w:r>
        <w:rPr>
          <w:noProof/>
        </w:rPr>
        <w:t>60</w:t>
      </w:r>
      <w:r>
        <w:rPr>
          <w:noProof/>
        </w:rPr>
        <w:fldChar w:fldCharType="end"/>
      </w:r>
    </w:p>
    <w:p w14:paraId="386670F0" w14:textId="2A6E3B4B"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4.3.56.2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_Toc210132034 \h </w:instrText>
      </w:r>
      <w:r>
        <w:rPr>
          <w:noProof/>
        </w:rPr>
      </w:r>
      <w:r>
        <w:rPr>
          <w:noProof/>
        </w:rPr>
        <w:fldChar w:fldCharType="separate"/>
      </w:r>
      <w:r>
        <w:rPr>
          <w:noProof/>
        </w:rPr>
        <w:t>60</w:t>
      </w:r>
      <w:r>
        <w:rPr>
          <w:noProof/>
        </w:rPr>
        <w:fldChar w:fldCharType="end"/>
      </w:r>
    </w:p>
    <w:p w14:paraId="4D076F6B" w14:textId="3C2AD91D" w:rsidR="00FB07B9" w:rsidRDefault="00FB07B9">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_Toc210132035 \h </w:instrText>
      </w:r>
      <w:r>
        <w:rPr>
          <w:noProof/>
        </w:rPr>
      </w:r>
      <w:r>
        <w:rPr>
          <w:noProof/>
        </w:rPr>
        <w:fldChar w:fldCharType="separate"/>
      </w:r>
      <w:r>
        <w:rPr>
          <w:noProof/>
        </w:rPr>
        <w:t>60</w:t>
      </w:r>
      <w:r>
        <w:rPr>
          <w:noProof/>
        </w:rPr>
        <w:fldChar w:fldCharType="end"/>
      </w:r>
    </w:p>
    <w:p w14:paraId="314A399C" w14:textId="458B74F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4.3.56.</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_Toc210132036 \h </w:instrText>
      </w:r>
      <w:r>
        <w:rPr>
          <w:noProof/>
        </w:rPr>
      </w:r>
      <w:r>
        <w:rPr>
          <w:noProof/>
        </w:rPr>
        <w:fldChar w:fldCharType="separate"/>
      </w:r>
      <w:r>
        <w:rPr>
          <w:noProof/>
        </w:rPr>
        <w:t>60</w:t>
      </w:r>
      <w:r>
        <w:rPr>
          <w:noProof/>
        </w:rPr>
        <w:fldChar w:fldCharType="end"/>
      </w:r>
    </w:p>
    <w:p w14:paraId="0790D211" w14:textId="5CBA111A" w:rsidR="00FB07B9" w:rsidRDefault="00FB07B9">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TraceConfig &lt;&lt;dataType&gt;&gt;</w:t>
      </w:r>
      <w:r>
        <w:rPr>
          <w:noProof/>
        </w:rPr>
        <w:tab/>
      </w:r>
      <w:r>
        <w:rPr>
          <w:noProof/>
        </w:rPr>
        <w:fldChar w:fldCharType="begin" w:fldLock="1"/>
      </w:r>
      <w:r>
        <w:rPr>
          <w:noProof/>
        </w:rPr>
        <w:instrText xml:space="preserve"> PAGEREF _Toc210132037 \h </w:instrText>
      </w:r>
      <w:r>
        <w:rPr>
          <w:noProof/>
        </w:rPr>
      </w:r>
      <w:r>
        <w:rPr>
          <w:noProof/>
        </w:rPr>
        <w:fldChar w:fldCharType="separate"/>
      </w:r>
      <w:r>
        <w:rPr>
          <w:noProof/>
        </w:rPr>
        <w:t>61</w:t>
      </w:r>
      <w:r>
        <w:rPr>
          <w:noProof/>
        </w:rPr>
        <w:fldChar w:fldCharType="end"/>
      </w:r>
    </w:p>
    <w:p w14:paraId="59D79916" w14:textId="48C6B735" w:rsidR="00FB07B9" w:rsidRDefault="00FB07B9">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_Toc210132038 \h </w:instrText>
      </w:r>
      <w:r>
        <w:rPr>
          <w:noProof/>
        </w:rPr>
      </w:r>
      <w:r>
        <w:rPr>
          <w:noProof/>
        </w:rPr>
        <w:fldChar w:fldCharType="separate"/>
      </w:r>
      <w:r>
        <w:rPr>
          <w:noProof/>
        </w:rPr>
        <w:t>61</w:t>
      </w:r>
      <w:r>
        <w:rPr>
          <w:noProof/>
        </w:rPr>
        <w:fldChar w:fldCharType="end"/>
      </w:r>
    </w:p>
    <w:p w14:paraId="3F18C2B3" w14:textId="6AF4CBF9"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4.3.57.2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_Toc210132039 \h </w:instrText>
      </w:r>
      <w:r>
        <w:rPr>
          <w:noProof/>
        </w:rPr>
      </w:r>
      <w:r>
        <w:rPr>
          <w:noProof/>
        </w:rPr>
        <w:fldChar w:fldCharType="separate"/>
      </w:r>
      <w:r>
        <w:rPr>
          <w:noProof/>
        </w:rPr>
        <w:t>61</w:t>
      </w:r>
      <w:r>
        <w:rPr>
          <w:noProof/>
        </w:rPr>
        <w:fldChar w:fldCharType="end"/>
      </w:r>
    </w:p>
    <w:p w14:paraId="33F22179" w14:textId="1B826D9D" w:rsidR="00FB07B9" w:rsidRDefault="00FB07B9">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_Toc210132040 \h </w:instrText>
      </w:r>
      <w:r>
        <w:rPr>
          <w:noProof/>
        </w:rPr>
      </w:r>
      <w:r>
        <w:rPr>
          <w:noProof/>
        </w:rPr>
        <w:fldChar w:fldCharType="separate"/>
      </w:r>
      <w:r>
        <w:rPr>
          <w:noProof/>
        </w:rPr>
        <w:t>61</w:t>
      </w:r>
      <w:r>
        <w:rPr>
          <w:noProof/>
        </w:rPr>
        <w:fldChar w:fldCharType="end"/>
      </w:r>
    </w:p>
    <w:p w14:paraId="6AFAEDA1" w14:textId="0EC8FA2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4.3.57.</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_Toc210132041 \h </w:instrText>
      </w:r>
      <w:r>
        <w:rPr>
          <w:noProof/>
        </w:rPr>
      </w:r>
      <w:r>
        <w:rPr>
          <w:noProof/>
        </w:rPr>
        <w:fldChar w:fldCharType="separate"/>
      </w:r>
      <w:r>
        <w:rPr>
          <w:noProof/>
        </w:rPr>
        <w:t>61</w:t>
      </w:r>
      <w:r>
        <w:rPr>
          <w:noProof/>
        </w:rPr>
        <w:fldChar w:fldCharType="end"/>
      </w:r>
    </w:p>
    <w:p w14:paraId="377B2F0D" w14:textId="1C36E53C" w:rsidR="00FB07B9" w:rsidRDefault="00FB07B9">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MdtConfig &lt;&lt;dataType&gt;&gt;</w:t>
      </w:r>
      <w:r>
        <w:rPr>
          <w:noProof/>
        </w:rPr>
        <w:tab/>
      </w:r>
      <w:r>
        <w:rPr>
          <w:noProof/>
        </w:rPr>
        <w:fldChar w:fldCharType="begin" w:fldLock="1"/>
      </w:r>
      <w:r>
        <w:rPr>
          <w:noProof/>
        </w:rPr>
        <w:instrText xml:space="preserve"> PAGEREF _Toc210132042 \h </w:instrText>
      </w:r>
      <w:r>
        <w:rPr>
          <w:noProof/>
        </w:rPr>
      </w:r>
      <w:r>
        <w:rPr>
          <w:noProof/>
        </w:rPr>
        <w:fldChar w:fldCharType="separate"/>
      </w:r>
      <w:r>
        <w:rPr>
          <w:noProof/>
        </w:rPr>
        <w:t>61</w:t>
      </w:r>
      <w:r>
        <w:rPr>
          <w:noProof/>
        </w:rPr>
        <w:fldChar w:fldCharType="end"/>
      </w:r>
    </w:p>
    <w:p w14:paraId="0BC8DF6A" w14:textId="35E78C64" w:rsidR="00FB07B9" w:rsidRDefault="00FB07B9">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_Toc210132043 \h </w:instrText>
      </w:r>
      <w:r>
        <w:rPr>
          <w:noProof/>
        </w:rPr>
      </w:r>
      <w:r>
        <w:rPr>
          <w:noProof/>
        </w:rPr>
        <w:fldChar w:fldCharType="separate"/>
      </w:r>
      <w:r>
        <w:rPr>
          <w:noProof/>
        </w:rPr>
        <w:t>61</w:t>
      </w:r>
      <w:r>
        <w:rPr>
          <w:noProof/>
        </w:rPr>
        <w:fldChar w:fldCharType="end"/>
      </w:r>
    </w:p>
    <w:p w14:paraId="342FA93E" w14:textId="4FEBEF72"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4.3.58.2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_Toc210132044 \h </w:instrText>
      </w:r>
      <w:r>
        <w:rPr>
          <w:noProof/>
        </w:rPr>
      </w:r>
      <w:r>
        <w:rPr>
          <w:noProof/>
        </w:rPr>
        <w:fldChar w:fldCharType="separate"/>
      </w:r>
      <w:r>
        <w:rPr>
          <w:noProof/>
        </w:rPr>
        <w:t>62</w:t>
      </w:r>
      <w:r>
        <w:rPr>
          <w:noProof/>
        </w:rPr>
        <w:fldChar w:fldCharType="end"/>
      </w:r>
    </w:p>
    <w:p w14:paraId="237C9128" w14:textId="27642650" w:rsidR="00FB07B9" w:rsidRDefault="00FB07B9">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_Toc210132045 \h </w:instrText>
      </w:r>
      <w:r>
        <w:rPr>
          <w:noProof/>
        </w:rPr>
      </w:r>
      <w:r>
        <w:rPr>
          <w:noProof/>
        </w:rPr>
        <w:fldChar w:fldCharType="separate"/>
      </w:r>
      <w:r>
        <w:rPr>
          <w:noProof/>
        </w:rPr>
        <w:t>62</w:t>
      </w:r>
      <w:r>
        <w:rPr>
          <w:noProof/>
        </w:rPr>
        <w:fldChar w:fldCharType="end"/>
      </w:r>
    </w:p>
    <w:p w14:paraId="7CD97901" w14:textId="57E30388"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4.3.58.</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_Toc210132046 \h </w:instrText>
      </w:r>
      <w:r>
        <w:rPr>
          <w:noProof/>
        </w:rPr>
      </w:r>
      <w:r>
        <w:rPr>
          <w:noProof/>
        </w:rPr>
        <w:fldChar w:fldCharType="separate"/>
      </w:r>
      <w:r>
        <w:rPr>
          <w:noProof/>
        </w:rPr>
        <w:t>62</w:t>
      </w:r>
      <w:r>
        <w:rPr>
          <w:noProof/>
        </w:rPr>
        <w:fldChar w:fldCharType="end"/>
      </w:r>
    </w:p>
    <w:p w14:paraId="3E041486" w14:textId="3F5E8A07" w:rsidR="00FB07B9" w:rsidRDefault="00FB07B9">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ImmediateMdtConfig &lt;&lt;dataType&gt;&gt;</w:t>
      </w:r>
      <w:r>
        <w:rPr>
          <w:noProof/>
        </w:rPr>
        <w:tab/>
      </w:r>
      <w:r>
        <w:rPr>
          <w:noProof/>
        </w:rPr>
        <w:fldChar w:fldCharType="begin" w:fldLock="1"/>
      </w:r>
      <w:r>
        <w:rPr>
          <w:noProof/>
        </w:rPr>
        <w:instrText xml:space="preserve"> PAGEREF _Toc210132047 \h </w:instrText>
      </w:r>
      <w:r>
        <w:rPr>
          <w:noProof/>
        </w:rPr>
      </w:r>
      <w:r>
        <w:rPr>
          <w:noProof/>
        </w:rPr>
        <w:fldChar w:fldCharType="separate"/>
      </w:r>
      <w:r>
        <w:rPr>
          <w:noProof/>
        </w:rPr>
        <w:t>62</w:t>
      </w:r>
      <w:r>
        <w:rPr>
          <w:noProof/>
        </w:rPr>
        <w:fldChar w:fldCharType="end"/>
      </w:r>
    </w:p>
    <w:p w14:paraId="3D942794" w14:textId="042BB4F9" w:rsidR="00FB07B9" w:rsidRDefault="00FB07B9">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_Toc210132048 \h </w:instrText>
      </w:r>
      <w:r>
        <w:rPr>
          <w:noProof/>
        </w:rPr>
      </w:r>
      <w:r>
        <w:rPr>
          <w:noProof/>
        </w:rPr>
        <w:fldChar w:fldCharType="separate"/>
      </w:r>
      <w:r>
        <w:rPr>
          <w:noProof/>
        </w:rPr>
        <w:t>62</w:t>
      </w:r>
      <w:r>
        <w:rPr>
          <w:noProof/>
        </w:rPr>
        <w:fldChar w:fldCharType="end"/>
      </w:r>
    </w:p>
    <w:p w14:paraId="77BF3CDE" w14:textId="3FB72559"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4.3.59.2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_Toc210132049 \h </w:instrText>
      </w:r>
      <w:r>
        <w:rPr>
          <w:noProof/>
        </w:rPr>
      </w:r>
      <w:r>
        <w:rPr>
          <w:noProof/>
        </w:rPr>
        <w:fldChar w:fldCharType="separate"/>
      </w:r>
      <w:r>
        <w:rPr>
          <w:noProof/>
        </w:rPr>
        <w:t>64</w:t>
      </w:r>
      <w:r>
        <w:rPr>
          <w:noProof/>
        </w:rPr>
        <w:fldChar w:fldCharType="end"/>
      </w:r>
    </w:p>
    <w:p w14:paraId="7E8F0442" w14:textId="3018B80B" w:rsidR="00FB07B9" w:rsidRDefault="00FB07B9">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_Toc210132050 \h </w:instrText>
      </w:r>
      <w:r>
        <w:rPr>
          <w:noProof/>
        </w:rPr>
      </w:r>
      <w:r>
        <w:rPr>
          <w:noProof/>
        </w:rPr>
        <w:fldChar w:fldCharType="separate"/>
      </w:r>
      <w:r>
        <w:rPr>
          <w:noProof/>
        </w:rPr>
        <w:t>65</w:t>
      </w:r>
      <w:r>
        <w:rPr>
          <w:noProof/>
        </w:rPr>
        <w:fldChar w:fldCharType="end"/>
      </w:r>
    </w:p>
    <w:p w14:paraId="4FA362AB" w14:textId="60B1083E"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4.3.59.</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_Toc210132051 \h </w:instrText>
      </w:r>
      <w:r>
        <w:rPr>
          <w:noProof/>
        </w:rPr>
      </w:r>
      <w:r>
        <w:rPr>
          <w:noProof/>
        </w:rPr>
        <w:fldChar w:fldCharType="separate"/>
      </w:r>
      <w:r>
        <w:rPr>
          <w:noProof/>
        </w:rPr>
        <w:t>67</w:t>
      </w:r>
      <w:r>
        <w:rPr>
          <w:noProof/>
        </w:rPr>
        <w:fldChar w:fldCharType="end"/>
      </w:r>
    </w:p>
    <w:p w14:paraId="4A0D1C5A" w14:textId="5245535E" w:rsidR="00FB07B9" w:rsidRDefault="00FB07B9">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LoggedMdtConfig &lt;&lt;dataType&gt;&gt;</w:t>
      </w:r>
      <w:r>
        <w:rPr>
          <w:noProof/>
        </w:rPr>
        <w:tab/>
      </w:r>
      <w:r>
        <w:rPr>
          <w:noProof/>
        </w:rPr>
        <w:fldChar w:fldCharType="begin" w:fldLock="1"/>
      </w:r>
      <w:r>
        <w:rPr>
          <w:noProof/>
        </w:rPr>
        <w:instrText xml:space="preserve"> PAGEREF _Toc210132052 \h </w:instrText>
      </w:r>
      <w:r>
        <w:rPr>
          <w:noProof/>
        </w:rPr>
      </w:r>
      <w:r>
        <w:rPr>
          <w:noProof/>
        </w:rPr>
        <w:fldChar w:fldCharType="separate"/>
      </w:r>
      <w:r>
        <w:rPr>
          <w:noProof/>
        </w:rPr>
        <w:t>67</w:t>
      </w:r>
      <w:r>
        <w:rPr>
          <w:noProof/>
        </w:rPr>
        <w:fldChar w:fldCharType="end"/>
      </w:r>
    </w:p>
    <w:p w14:paraId="7405878D" w14:textId="2AABA83D" w:rsidR="00FB07B9" w:rsidRDefault="00FB07B9">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_Toc210132053 \h </w:instrText>
      </w:r>
      <w:r>
        <w:rPr>
          <w:noProof/>
        </w:rPr>
      </w:r>
      <w:r>
        <w:rPr>
          <w:noProof/>
        </w:rPr>
        <w:fldChar w:fldCharType="separate"/>
      </w:r>
      <w:r>
        <w:rPr>
          <w:noProof/>
        </w:rPr>
        <w:t>67</w:t>
      </w:r>
      <w:r>
        <w:rPr>
          <w:noProof/>
        </w:rPr>
        <w:fldChar w:fldCharType="end"/>
      </w:r>
    </w:p>
    <w:p w14:paraId="132E2AC8" w14:textId="4529123D"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4.3.60.2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_Toc210132054 \h </w:instrText>
      </w:r>
      <w:r>
        <w:rPr>
          <w:noProof/>
        </w:rPr>
      </w:r>
      <w:r>
        <w:rPr>
          <w:noProof/>
        </w:rPr>
        <w:fldChar w:fldCharType="separate"/>
      </w:r>
      <w:r>
        <w:rPr>
          <w:noProof/>
        </w:rPr>
        <w:t>68</w:t>
      </w:r>
      <w:r>
        <w:rPr>
          <w:noProof/>
        </w:rPr>
        <w:fldChar w:fldCharType="end"/>
      </w:r>
    </w:p>
    <w:p w14:paraId="6D2BE630" w14:textId="4338DA52" w:rsidR="00FB07B9" w:rsidRDefault="00FB07B9">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_Toc210132055 \h </w:instrText>
      </w:r>
      <w:r>
        <w:rPr>
          <w:noProof/>
        </w:rPr>
      </w:r>
      <w:r>
        <w:rPr>
          <w:noProof/>
        </w:rPr>
        <w:fldChar w:fldCharType="separate"/>
      </w:r>
      <w:r>
        <w:rPr>
          <w:noProof/>
        </w:rPr>
        <w:t>68</w:t>
      </w:r>
      <w:r>
        <w:rPr>
          <w:noProof/>
        </w:rPr>
        <w:fldChar w:fldCharType="end"/>
      </w:r>
    </w:p>
    <w:p w14:paraId="482AADBB" w14:textId="12535297"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4.3.60.</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_Toc210132056 \h </w:instrText>
      </w:r>
      <w:r>
        <w:rPr>
          <w:noProof/>
        </w:rPr>
      </w:r>
      <w:r>
        <w:rPr>
          <w:noProof/>
        </w:rPr>
        <w:fldChar w:fldCharType="separate"/>
      </w:r>
      <w:r>
        <w:rPr>
          <w:noProof/>
        </w:rPr>
        <w:t>68</w:t>
      </w:r>
      <w:r>
        <w:rPr>
          <w:noProof/>
        </w:rPr>
        <w:fldChar w:fldCharType="end"/>
      </w:r>
    </w:p>
    <w:p w14:paraId="2857C729" w14:textId="4AE66E58" w:rsidR="00FB07B9" w:rsidRDefault="00FB07B9">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SupportedNotifications</w:t>
      </w:r>
      <w:r>
        <w:rPr>
          <w:noProof/>
        </w:rPr>
        <w:tab/>
      </w:r>
      <w:r>
        <w:rPr>
          <w:noProof/>
        </w:rPr>
        <w:fldChar w:fldCharType="begin" w:fldLock="1"/>
      </w:r>
      <w:r>
        <w:rPr>
          <w:noProof/>
        </w:rPr>
        <w:instrText xml:space="preserve"> PAGEREF _Toc210132057 \h </w:instrText>
      </w:r>
      <w:r>
        <w:rPr>
          <w:noProof/>
        </w:rPr>
      </w:r>
      <w:r>
        <w:rPr>
          <w:noProof/>
        </w:rPr>
        <w:fldChar w:fldCharType="separate"/>
      </w:r>
      <w:r>
        <w:rPr>
          <w:noProof/>
        </w:rPr>
        <w:t>68</w:t>
      </w:r>
      <w:r>
        <w:rPr>
          <w:noProof/>
        </w:rPr>
        <w:fldChar w:fldCharType="end"/>
      </w:r>
    </w:p>
    <w:p w14:paraId="4A803CC5" w14:textId="502244FE" w:rsidR="00FB07B9" w:rsidRDefault="00FB07B9">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_Toc210132058 \h </w:instrText>
      </w:r>
      <w:r>
        <w:rPr>
          <w:noProof/>
        </w:rPr>
      </w:r>
      <w:r>
        <w:rPr>
          <w:noProof/>
        </w:rPr>
        <w:fldChar w:fldCharType="separate"/>
      </w:r>
      <w:r>
        <w:rPr>
          <w:noProof/>
        </w:rPr>
        <w:t>68</w:t>
      </w:r>
      <w:r>
        <w:rPr>
          <w:noProof/>
        </w:rPr>
        <w:fldChar w:fldCharType="end"/>
      </w:r>
    </w:p>
    <w:p w14:paraId="34A83958" w14:textId="7FB50134" w:rsidR="00FB07B9" w:rsidRDefault="00FB07B9">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_Toc210132059 \h </w:instrText>
      </w:r>
      <w:r>
        <w:rPr>
          <w:noProof/>
        </w:rPr>
      </w:r>
      <w:r>
        <w:rPr>
          <w:noProof/>
        </w:rPr>
        <w:fldChar w:fldCharType="separate"/>
      </w:r>
      <w:r>
        <w:rPr>
          <w:noProof/>
        </w:rPr>
        <w:t>68</w:t>
      </w:r>
      <w:r>
        <w:rPr>
          <w:noProof/>
        </w:rPr>
        <w:fldChar w:fldCharType="end"/>
      </w:r>
    </w:p>
    <w:p w14:paraId="34ACAE66" w14:textId="2AE351C4" w:rsidR="00FB07B9" w:rsidRDefault="00FB07B9">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_Toc210132060 \h </w:instrText>
      </w:r>
      <w:r>
        <w:rPr>
          <w:noProof/>
        </w:rPr>
      </w:r>
      <w:r>
        <w:rPr>
          <w:noProof/>
        </w:rPr>
        <w:fldChar w:fldCharType="separate"/>
      </w:r>
      <w:r>
        <w:rPr>
          <w:noProof/>
        </w:rPr>
        <w:t>69</w:t>
      </w:r>
      <w:r>
        <w:rPr>
          <w:noProof/>
        </w:rPr>
        <w:fldChar w:fldCharType="end"/>
      </w:r>
    </w:p>
    <w:p w14:paraId="5FAB5931" w14:textId="27575CE4"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4.3.61.</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_Toc210132061 \h </w:instrText>
      </w:r>
      <w:r>
        <w:rPr>
          <w:noProof/>
        </w:rPr>
      </w:r>
      <w:r>
        <w:rPr>
          <w:noProof/>
        </w:rPr>
        <w:fldChar w:fldCharType="separate"/>
      </w:r>
      <w:r>
        <w:rPr>
          <w:noProof/>
        </w:rPr>
        <w:t>69</w:t>
      </w:r>
      <w:r>
        <w:rPr>
          <w:noProof/>
        </w:rPr>
        <w:fldChar w:fldCharType="end"/>
      </w:r>
    </w:p>
    <w:p w14:paraId="4B899A58" w14:textId="7B872B1A"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4.3.62</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eastAsia="zh-CN"/>
        </w:rPr>
        <w:t>Scheduler</w:t>
      </w:r>
      <w:r>
        <w:rPr>
          <w:noProof/>
        </w:rPr>
        <w:tab/>
      </w:r>
      <w:r>
        <w:rPr>
          <w:noProof/>
        </w:rPr>
        <w:fldChar w:fldCharType="begin" w:fldLock="1"/>
      </w:r>
      <w:r>
        <w:rPr>
          <w:noProof/>
        </w:rPr>
        <w:instrText xml:space="preserve"> PAGEREF _Toc210132062 \h </w:instrText>
      </w:r>
      <w:r>
        <w:rPr>
          <w:noProof/>
        </w:rPr>
      </w:r>
      <w:r>
        <w:rPr>
          <w:noProof/>
        </w:rPr>
        <w:fldChar w:fldCharType="separate"/>
      </w:r>
      <w:r>
        <w:rPr>
          <w:noProof/>
        </w:rPr>
        <w:t>69</w:t>
      </w:r>
      <w:r>
        <w:rPr>
          <w:noProof/>
        </w:rPr>
        <w:fldChar w:fldCharType="end"/>
      </w:r>
    </w:p>
    <w:p w14:paraId="78F3113C" w14:textId="4D8E786A" w:rsidR="00FB07B9" w:rsidRDefault="00FB07B9">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_Toc210132063 \h </w:instrText>
      </w:r>
      <w:r>
        <w:rPr>
          <w:noProof/>
        </w:rPr>
      </w:r>
      <w:r>
        <w:rPr>
          <w:noProof/>
        </w:rPr>
        <w:fldChar w:fldCharType="separate"/>
      </w:r>
      <w:r>
        <w:rPr>
          <w:noProof/>
        </w:rPr>
        <w:t>69</w:t>
      </w:r>
      <w:r>
        <w:rPr>
          <w:noProof/>
        </w:rPr>
        <w:fldChar w:fldCharType="end"/>
      </w:r>
    </w:p>
    <w:p w14:paraId="1FE920E3" w14:textId="56566FF0" w:rsidR="00FB07B9" w:rsidRDefault="00FB07B9">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_Toc210132064 \h </w:instrText>
      </w:r>
      <w:r>
        <w:rPr>
          <w:noProof/>
        </w:rPr>
      </w:r>
      <w:r>
        <w:rPr>
          <w:noProof/>
        </w:rPr>
        <w:fldChar w:fldCharType="separate"/>
      </w:r>
      <w:r>
        <w:rPr>
          <w:noProof/>
        </w:rPr>
        <w:t>69</w:t>
      </w:r>
      <w:r>
        <w:rPr>
          <w:noProof/>
        </w:rPr>
        <w:fldChar w:fldCharType="end"/>
      </w:r>
    </w:p>
    <w:p w14:paraId="4D9F6221" w14:textId="29884536" w:rsidR="00FB07B9" w:rsidRDefault="00FB07B9">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_Toc210132065 \h </w:instrText>
      </w:r>
      <w:r>
        <w:rPr>
          <w:noProof/>
        </w:rPr>
      </w:r>
      <w:r>
        <w:rPr>
          <w:noProof/>
        </w:rPr>
        <w:fldChar w:fldCharType="separate"/>
      </w:r>
      <w:r>
        <w:rPr>
          <w:noProof/>
        </w:rPr>
        <w:t>69</w:t>
      </w:r>
      <w:r>
        <w:rPr>
          <w:noProof/>
        </w:rPr>
        <w:fldChar w:fldCharType="end"/>
      </w:r>
    </w:p>
    <w:p w14:paraId="768478A2" w14:textId="3D2A6E4D"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4.3.62.</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_Toc210132066 \h </w:instrText>
      </w:r>
      <w:r>
        <w:rPr>
          <w:noProof/>
        </w:rPr>
      </w:r>
      <w:r>
        <w:rPr>
          <w:noProof/>
        </w:rPr>
        <w:fldChar w:fldCharType="separate"/>
      </w:r>
      <w:r>
        <w:rPr>
          <w:noProof/>
        </w:rPr>
        <w:t>69</w:t>
      </w:r>
      <w:r>
        <w:rPr>
          <w:noProof/>
        </w:rPr>
        <w:fldChar w:fldCharType="end"/>
      </w:r>
    </w:p>
    <w:p w14:paraId="5314C73A" w14:textId="7B7466EC"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4.3.63</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eastAsia="zh-CN"/>
        </w:rPr>
        <w:t xml:space="preserve">SchedulingTime </w:t>
      </w:r>
      <w:r w:rsidRPr="00B543D9">
        <w:rPr>
          <w:noProof/>
          <w:lang w:val="en-US" w:eastAsia="zh-CN"/>
        </w:rPr>
        <w:t>&lt;&lt;</w:t>
      </w:r>
      <w:r w:rsidRPr="00B543D9">
        <w:rPr>
          <w:rFonts w:ascii="Courier New" w:hAnsi="Courier New" w:cs="Courier New"/>
          <w:noProof/>
          <w:lang w:val="en-US" w:eastAsia="zh-CN"/>
        </w:rPr>
        <w:t>choice</w:t>
      </w:r>
      <w:r w:rsidRPr="00B543D9">
        <w:rPr>
          <w:noProof/>
          <w:lang w:val="en-US" w:eastAsia="zh-CN"/>
        </w:rPr>
        <w:t>&gt;&gt;</w:t>
      </w:r>
      <w:r>
        <w:rPr>
          <w:noProof/>
        </w:rPr>
        <w:tab/>
      </w:r>
      <w:r>
        <w:rPr>
          <w:noProof/>
        </w:rPr>
        <w:fldChar w:fldCharType="begin" w:fldLock="1"/>
      </w:r>
      <w:r>
        <w:rPr>
          <w:noProof/>
        </w:rPr>
        <w:instrText xml:space="preserve"> PAGEREF _Toc210132067 \h </w:instrText>
      </w:r>
      <w:r>
        <w:rPr>
          <w:noProof/>
        </w:rPr>
      </w:r>
      <w:r>
        <w:rPr>
          <w:noProof/>
        </w:rPr>
        <w:fldChar w:fldCharType="separate"/>
      </w:r>
      <w:r>
        <w:rPr>
          <w:noProof/>
        </w:rPr>
        <w:t>69</w:t>
      </w:r>
      <w:r>
        <w:rPr>
          <w:noProof/>
        </w:rPr>
        <w:fldChar w:fldCharType="end"/>
      </w:r>
    </w:p>
    <w:p w14:paraId="5F2BD6F5" w14:textId="22455C4C"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sidRPr="00B543D9">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_Toc210132068 \h </w:instrText>
      </w:r>
      <w:r>
        <w:rPr>
          <w:noProof/>
        </w:rPr>
      </w:r>
      <w:r>
        <w:rPr>
          <w:noProof/>
        </w:rPr>
        <w:fldChar w:fldCharType="separate"/>
      </w:r>
      <w:r>
        <w:rPr>
          <w:noProof/>
        </w:rPr>
        <w:t>69</w:t>
      </w:r>
      <w:r>
        <w:rPr>
          <w:noProof/>
        </w:rPr>
        <w:fldChar w:fldCharType="end"/>
      </w:r>
    </w:p>
    <w:p w14:paraId="2FE25B82" w14:textId="4A7E736D" w:rsidR="00FB07B9" w:rsidRDefault="00FB07B9">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_Toc210132069 \h </w:instrText>
      </w:r>
      <w:r>
        <w:rPr>
          <w:noProof/>
        </w:rPr>
      </w:r>
      <w:r>
        <w:rPr>
          <w:noProof/>
        </w:rPr>
        <w:fldChar w:fldCharType="separate"/>
      </w:r>
      <w:r>
        <w:rPr>
          <w:noProof/>
        </w:rPr>
        <w:t>70</w:t>
      </w:r>
      <w:r>
        <w:rPr>
          <w:noProof/>
        </w:rPr>
        <w:fldChar w:fldCharType="end"/>
      </w:r>
    </w:p>
    <w:p w14:paraId="19DD504A" w14:textId="71117F23" w:rsidR="00FB07B9" w:rsidRDefault="00FB07B9">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_Toc210132070 \h </w:instrText>
      </w:r>
      <w:r>
        <w:rPr>
          <w:noProof/>
        </w:rPr>
      </w:r>
      <w:r>
        <w:rPr>
          <w:noProof/>
        </w:rPr>
        <w:fldChar w:fldCharType="separate"/>
      </w:r>
      <w:r>
        <w:rPr>
          <w:noProof/>
        </w:rPr>
        <w:t>70</w:t>
      </w:r>
      <w:r>
        <w:rPr>
          <w:noProof/>
        </w:rPr>
        <w:fldChar w:fldCharType="end"/>
      </w:r>
    </w:p>
    <w:p w14:paraId="5A5DD3FD" w14:textId="18C38347"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4.3.63.</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_Toc210132071 \h </w:instrText>
      </w:r>
      <w:r>
        <w:rPr>
          <w:noProof/>
        </w:rPr>
      </w:r>
      <w:r>
        <w:rPr>
          <w:noProof/>
        </w:rPr>
        <w:fldChar w:fldCharType="separate"/>
      </w:r>
      <w:r>
        <w:rPr>
          <w:noProof/>
        </w:rPr>
        <w:t>70</w:t>
      </w:r>
      <w:r>
        <w:rPr>
          <w:noProof/>
        </w:rPr>
        <w:fldChar w:fldCharType="end"/>
      </w:r>
    </w:p>
    <w:p w14:paraId="5C9A7816" w14:textId="6E980B8A"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4.3.64</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eastAsia="zh-CN"/>
        </w:rPr>
        <w:t>TimeInterval &lt;&lt;dataType&gt;&gt;</w:t>
      </w:r>
      <w:r>
        <w:rPr>
          <w:noProof/>
        </w:rPr>
        <w:tab/>
      </w:r>
      <w:r>
        <w:rPr>
          <w:noProof/>
        </w:rPr>
        <w:fldChar w:fldCharType="begin" w:fldLock="1"/>
      </w:r>
      <w:r>
        <w:rPr>
          <w:noProof/>
        </w:rPr>
        <w:instrText xml:space="preserve"> PAGEREF _Toc210132072 \h </w:instrText>
      </w:r>
      <w:r>
        <w:rPr>
          <w:noProof/>
        </w:rPr>
      </w:r>
      <w:r>
        <w:rPr>
          <w:noProof/>
        </w:rPr>
        <w:fldChar w:fldCharType="separate"/>
      </w:r>
      <w:r>
        <w:rPr>
          <w:noProof/>
        </w:rPr>
        <w:t>70</w:t>
      </w:r>
      <w:r>
        <w:rPr>
          <w:noProof/>
        </w:rPr>
        <w:fldChar w:fldCharType="end"/>
      </w:r>
    </w:p>
    <w:p w14:paraId="2CFDC267" w14:textId="3E7EC706" w:rsidR="00FB07B9" w:rsidRDefault="00FB07B9">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_Toc210132073 \h </w:instrText>
      </w:r>
      <w:r>
        <w:rPr>
          <w:noProof/>
        </w:rPr>
      </w:r>
      <w:r>
        <w:rPr>
          <w:noProof/>
        </w:rPr>
        <w:fldChar w:fldCharType="separate"/>
      </w:r>
      <w:r>
        <w:rPr>
          <w:noProof/>
        </w:rPr>
        <w:t>70</w:t>
      </w:r>
      <w:r>
        <w:rPr>
          <w:noProof/>
        </w:rPr>
        <w:fldChar w:fldCharType="end"/>
      </w:r>
    </w:p>
    <w:p w14:paraId="1E17BE2A" w14:textId="1D7D2AEE" w:rsidR="00FB07B9" w:rsidRDefault="00FB07B9">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_Toc210132074 \h </w:instrText>
      </w:r>
      <w:r>
        <w:rPr>
          <w:noProof/>
        </w:rPr>
      </w:r>
      <w:r>
        <w:rPr>
          <w:noProof/>
        </w:rPr>
        <w:fldChar w:fldCharType="separate"/>
      </w:r>
      <w:r>
        <w:rPr>
          <w:noProof/>
        </w:rPr>
        <w:t>70</w:t>
      </w:r>
      <w:r>
        <w:rPr>
          <w:noProof/>
        </w:rPr>
        <w:fldChar w:fldCharType="end"/>
      </w:r>
    </w:p>
    <w:p w14:paraId="0FE71572" w14:textId="10F7D36C" w:rsidR="00FB07B9" w:rsidRDefault="00FB07B9">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_Toc210132075 \h </w:instrText>
      </w:r>
      <w:r>
        <w:rPr>
          <w:noProof/>
        </w:rPr>
      </w:r>
      <w:r>
        <w:rPr>
          <w:noProof/>
        </w:rPr>
        <w:fldChar w:fldCharType="separate"/>
      </w:r>
      <w:r>
        <w:rPr>
          <w:noProof/>
        </w:rPr>
        <w:t>70</w:t>
      </w:r>
      <w:r>
        <w:rPr>
          <w:noProof/>
        </w:rPr>
        <w:fldChar w:fldCharType="end"/>
      </w:r>
    </w:p>
    <w:p w14:paraId="2F2E7521" w14:textId="72BF119C"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4.3.64.</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_Toc210132076 \h </w:instrText>
      </w:r>
      <w:r>
        <w:rPr>
          <w:noProof/>
        </w:rPr>
      </w:r>
      <w:r>
        <w:rPr>
          <w:noProof/>
        </w:rPr>
        <w:fldChar w:fldCharType="separate"/>
      </w:r>
      <w:r>
        <w:rPr>
          <w:noProof/>
        </w:rPr>
        <w:t>70</w:t>
      </w:r>
      <w:r>
        <w:rPr>
          <w:noProof/>
        </w:rPr>
        <w:fldChar w:fldCharType="end"/>
      </w:r>
    </w:p>
    <w:p w14:paraId="24504E1A" w14:textId="3017AB83"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4.3.65</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eastAsia="zh-CN"/>
        </w:rPr>
        <w:t>ConditionMonitor</w:t>
      </w:r>
      <w:r>
        <w:rPr>
          <w:noProof/>
        </w:rPr>
        <w:tab/>
      </w:r>
      <w:r>
        <w:rPr>
          <w:noProof/>
        </w:rPr>
        <w:fldChar w:fldCharType="begin" w:fldLock="1"/>
      </w:r>
      <w:r>
        <w:rPr>
          <w:noProof/>
        </w:rPr>
        <w:instrText xml:space="preserve"> PAGEREF _Toc210132077 \h </w:instrText>
      </w:r>
      <w:r>
        <w:rPr>
          <w:noProof/>
        </w:rPr>
      </w:r>
      <w:r>
        <w:rPr>
          <w:noProof/>
        </w:rPr>
        <w:fldChar w:fldCharType="separate"/>
      </w:r>
      <w:r>
        <w:rPr>
          <w:noProof/>
        </w:rPr>
        <w:t>70</w:t>
      </w:r>
      <w:r>
        <w:rPr>
          <w:noProof/>
        </w:rPr>
        <w:fldChar w:fldCharType="end"/>
      </w:r>
    </w:p>
    <w:p w14:paraId="37D1107D" w14:textId="159F0690" w:rsidR="00FB07B9" w:rsidRDefault="00FB07B9">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_Toc210132078 \h </w:instrText>
      </w:r>
      <w:r>
        <w:rPr>
          <w:noProof/>
        </w:rPr>
      </w:r>
      <w:r>
        <w:rPr>
          <w:noProof/>
        </w:rPr>
        <w:fldChar w:fldCharType="separate"/>
      </w:r>
      <w:r>
        <w:rPr>
          <w:noProof/>
        </w:rPr>
        <w:t>70</w:t>
      </w:r>
      <w:r>
        <w:rPr>
          <w:noProof/>
        </w:rPr>
        <w:fldChar w:fldCharType="end"/>
      </w:r>
    </w:p>
    <w:p w14:paraId="6A726B77" w14:textId="6A4CE2B7" w:rsidR="00FB07B9" w:rsidRDefault="00FB07B9">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_Toc210132079 \h </w:instrText>
      </w:r>
      <w:r>
        <w:rPr>
          <w:noProof/>
        </w:rPr>
      </w:r>
      <w:r>
        <w:rPr>
          <w:noProof/>
        </w:rPr>
        <w:fldChar w:fldCharType="separate"/>
      </w:r>
      <w:r>
        <w:rPr>
          <w:noProof/>
        </w:rPr>
        <w:t>71</w:t>
      </w:r>
      <w:r>
        <w:rPr>
          <w:noProof/>
        </w:rPr>
        <w:fldChar w:fldCharType="end"/>
      </w:r>
    </w:p>
    <w:p w14:paraId="4291AF30" w14:textId="4BDA0A00" w:rsidR="00FB07B9" w:rsidRDefault="00FB07B9">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_Toc210132080 \h </w:instrText>
      </w:r>
      <w:r>
        <w:rPr>
          <w:noProof/>
        </w:rPr>
      </w:r>
      <w:r>
        <w:rPr>
          <w:noProof/>
        </w:rPr>
        <w:fldChar w:fldCharType="separate"/>
      </w:r>
      <w:r>
        <w:rPr>
          <w:noProof/>
        </w:rPr>
        <w:t>71</w:t>
      </w:r>
      <w:r>
        <w:rPr>
          <w:noProof/>
        </w:rPr>
        <w:fldChar w:fldCharType="end"/>
      </w:r>
    </w:p>
    <w:p w14:paraId="69FAA10C" w14:textId="576D789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4.3.65.</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_Toc210132081 \h </w:instrText>
      </w:r>
      <w:r>
        <w:rPr>
          <w:noProof/>
        </w:rPr>
      </w:r>
      <w:r>
        <w:rPr>
          <w:noProof/>
        </w:rPr>
        <w:fldChar w:fldCharType="separate"/>
      </w:r>
      <w:r>
        <w:rPr>
          <w:noProof/>
        </w:rPr>
        <w:t>71</w:t>
      </w:r>
      <w:r>
        <w:rPr>
          <w:noProof/>
        </w:rPr>
        <w:fldChar w:fldCharType="end"/>
      </w:r>
    </w:p>
    <w:p w14:paraId="4F0136AE" w14:textId="2414A14A" w:rsidR="00FB07B9" w:rsidRDefault="00FB07B9">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NpnId</w:t>
      </w:r>
      <w:r w:rsidRPr="00B543D9">
        <w:rPr>
          <w:rFonts w:ascii="Courier New" w:hAnsi="Courier New" w:cs="Courier New"/>
          <w:noProof/>
          <w:lang w:eastAsia="zh-CN"/>
        </w:rPr>
        <w:t xml:space="preserve"> </w:t>
      </w:r>
      <w:r w:rsidRPr="00B543D9">
        <w:rPr>
          <w:rFonts w:ascii="Courier New" w:eastAsia="DengXian" w:hAnsi="Courier New" w:cs="Courier New"/>
          <w:noProof/>
        </w:rPr>
        <w:t>&lt;&lt;</w:t>
      </w:r>
      <w:r w:rsidRPr="00B543D9">
        <w:rPr>
          <w:rFonts w:ascii="Courier New" w:hAnsi="Courier New" w:cs="Courier New"/>
          <w:noProof/>
        </w:rPr>
        <w:t>choice</w:t>
      </w:r>
      <w:r w:rsidRPr="00B543D9">
        <w:rPr>
          <w:rFonts w:ascii="Courier New" w:eastAsia="DengXian" w:hAnsi="Courier New" w:cs="Courier New"/>
          <w:noProof/>
        </w:rPr>
        <w:t>&gt;&gt;</w:t>
      </w:r>
      <w:r>
        <w:rPr>
          <w:noProof/>
        </w:rPr>
        <w:tab/>
      </w:r>
      <w:r>
        <w:rPr>
          <w:noProof/>
        </w:rPr>
        <w:fldChar w:fldCharType="begin" w:fldLock="1"/>
      </w:r>
      <w:r>
        <w:rPr>
          <w:noProof/>
        </w:rPr>
        <w:instrText xml:space="preserve"> PAGEREF _Toc210132082 \h </w:instrText>
      </w:r>
      <w:r>
        <w:rPr>
          <w:noProof/>
        </w:rPr>
      </w:r>
      <w:r>
        <w:rPr>
          <w:noProof/>
        </w:rPr>
        <w:fldChar w:fldCharType="separate"/>
      </w:r>
      <w:r>
        <w:rPr>
          <w:noProof/>
        </w:rPr>
        <w:t>71</w:t>
      </w:r>
      <w:r>
        <w:rPr>
          <w:noProof/>
        </w:rPr>
        <w:fldChar w:fldCharType="end"/>
      </w:r>
    </w:p>
    <w:p w14:paraId="7C9B8B92" w14:textId="2D3F92C1"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_Toc210132083 \h </w:instrText>
      </w:r>
      <w:r>
        <w:rPr>
          <w:noProof/>
        </w:rPr>
      </w:r>
      <w:r>
        <w:rPr>
          <w:noProof/>
        </w:rPr>
        <w:fldChar w:fldCharType="separate"/>
      </w:r>
      <w:r>
        <w:rPr>
          <w:noProof/>
        </w:rPr>
        <w:t>71</w:t>
      </w:r>
      <w:r>
        <w:rPr>
          <w:noProof/>
        </w:rPr>
        <w:fldChar w:fldCharType="end"/>
      </w:r>
    </w:p>
    <w:p w14:paraId="7646627C" w14:textId="0C86E0E6"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_Toc210132084 \h </w:instrText>
      </w:r>
      <w:r>
        <w:rPr>
          <w:noProof/>
        </w:rPr>
      </w:r>
      <w:r>
        <w:rPr>
          <w:noProof/>
        </w:rPr>
        <w:fldChar w:fldCharType="separate"/>
      </w:r>
      <w:r>
        <w:rPr>
          <w:noProof/>
        </w:rPr>
        <w:t>71</w:t>
      </w:r>
      <w:r>
        <w:rPr>
          <w:noProof/>
        </w:rPr>
        <w:fldChar w:fldCharType="end"/>
      </w:r>
    </w:p>
    <w:p w14:paraId="053D3865" w14:textId="05F236E8" w:rsidR="00FB07B9" w:rsidRDefault="00FB07B9">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_Toc210132085 \h </w:instrText>
      </w:r>
      <w:r>
        <w:rPr>
          <w:noProof/>
        </w:rPr>
      </w:r>
      <w:r>
        <w:rPr>
          <w:noProof/>
        </w:rPr>
        <w:fldChar w:fldCharType="separate"/>
      </w:r>
      <w:r>
        <w:rPr>
          <w:noProof/>
        </w:rPr>
        <w:t>71</w:t>
      </w:r>
      <w:r>
        <w:rPr>
          <w:noProof/>
        </w:rPr>
        <w:fldChar w:fldCharType="end"/>
      </w:r>
    </w:p>
    <w:p w14:paraId="18A92C39" w14:textId="50C2E6A0"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4.3.66.</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_Toc210132086 \h </w:instrText>
      </w:r>
      <w:r>
        <w:rPr>
          <w:noProof/>
        </w:rPr>
      </w:r>
      <w:r>
        <w:rPr>
          <w:noProof/>
        </w:rPr>
        <w:fldChar w:fldCharType="separate"/>
      </w:r>
      <w:r>
        <w:rPr>
          <w:noProof/>
        </w:rPr>
        <w:t>71</w:t>
      </w:r>
      <w:r>
        <w:rPr>
          <w:noProof/>
        </w:rPr>
        <w:fldChar w:fldCharType="end"/>
      </w:r>
    </w:p>
    <w:p w14:paraId="2D123CA8" w14:textId="5962283E" w:rsidR="00FB07B9" w:rsidRDefault="00FB07B9">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UECoreMeasConfig &lt;&lt;dataType&gt;&gt;</w:t>
      </w:r>
      <w:r>
        <w:rPr>
          <w:noProof/>
        </w:rPr>
        <w:tab/>
      </w:r>
      <w:r>
        <w:rPr>
          <w:noProof/>
        </w:rPr>
        <w:fldChar w:fldCharType="begin" w:fldLock="1"/>
      </w:r>
      <w:r>
        <w:rPr>
          <w:noProof/>
        </w:rPr>
        <w:instrText xml:space="preserve"> PAGEREF _Toc210132087 \h </w:instrText>
      </w:r>
      <w:r>
        <w:rPr>
          <w:noProof/>
        </w:rPr>
      </w:r>
      <w:r>
        <w:rPr>
          <w:noProof/>
        </w:rPr>
        <w:fldChar w:fldCharType="separate"/>
      </w:r>
      <w:r>
        <w:rPr>
          <w:noProof/>
        </w:rPr>
        <w:t>72</w:t>
      </w:r>
      <w:r>
        <w:rPr>
          <w:noProof/>
        </w:rPr>
        <w:fldChar w:fldCharType="end"/>
      </w:r>
    </w:p>
    <w:p w14:paraId="2FADCA7B" w14:textId="38E93F87" w:rsidR="00FB07B9" w:rsidRDefault="00FB07B9">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_Toc210132088 \h </w:instrText>
      </w:r>
      <w:r>
        <w:rPr>
          <w:noProof/>
        </w:rPr>
      </w:r>
      <w:r>
        <w:rPr>
          <w:noProof/>
        </w:rPr>
        <w:fldChar w:fldCharType="separate"/>
      </w:r>
      <w:r>
        <w:rPr>
          <w:noProof/>
        </w:rPr>
        <w:t>72</w:t>
      </w:r>
      <w:r>
        <w:rPr>
          <w:noProof/>
        </w:rPr>
        <w:fldChar w:fldCharType="end"/>
      </w:r>
    </w:p>
    <w:p w14:paraId="393D952B" w14:textId="41213E2C"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4.3.67.2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_Toc210132089 \h </w:instrText>
      </w:r>
      <w:r>
        <w:rPr>
          <w:noProof/>
        </w:rPr>
      </w:r>
      <w:r>
        <w:rPr>
          <w:noProof/>
        </w:rPr>
        <w:fldChar w:fldCharType="separate"/>
      </w:r>
      <w:r>
        <w:rPr>
          <w:noProof/>
        </w:rPr>
        <w:t>72</w:t>
      </w:r>
      <w:r>
        <w:rPr>
          <w:noProof/>
        </w:rPr>
        <w:fldChar w:fldCharType="end"/>
      </w:r>
    </w:p>
    <w:p w14:paraId="0A906D37" w14:textId="4477A499" w:rsidR="00FB07B9" w:rsidRDefault="00FB07B9">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_Toc210132090 \h </w:instrText>
      </w:r>
      <w:r>
        <w:rPr>
          <w:noProof/>
        </w:rPr>
      </w:r>
      <w:r>
        <w:rPr>
          <w:noProof/>
        </w:rPr>
        <w:fldChar w:fldCharType="separate"/>
      </w:r>
      <w:r>
        <w:rPr>
          <w:noProof/>
        </w:rPr>
        <w:t>72</w:t>
      </w:r>
      <w:r>
        <w:rPr>
          <w:noProof/>
        </w:rPr>
        <w:fldChar w:fldCharType="end"/>
      </w:r>
    </w:p>
    <w:p w14:paraId="61BA7B3E" w14:textId="3AFA3544"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4.3.67.</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_Toc210132091 \h </w:instrText>
      </w:r>
      <w:r>
        <w:rPr>
          <w:noProof/>
        </w:rPr>
      </w:r>
      <w:r>
        <w:rPr>
          <w:noProof/>
        </w:rPr>
        <w:fldChar w:fldCharType="separate"/>
      </w:r>
      <w:r>
        <w:rPr>
          <w:noProof/>
        </w:rPr>
        <w:t>72</w:t>
      </w:r>
      <w:r>
        <w:rPr>
          <w:noProof/>
        </w:rPr>
        <w:fldChar w:fldCharType="end"/>
      </w:r>
    </w:p>
    <w:p w14:paraId="4A16F66E" w14:textId="6FC1EE7A"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4.3.68</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val="en-US" w:eastAsia="zh-CN"/>
        </w:rPr>
        <w:t xml:space="preserve">PlmnId </w:t>
      </w:r>
      <w:r w:rsidRPr="00B543D9">
        <w:rPr>
          <w:noProof/>
          <w:lang w:val="en-US" w:eastAsia="zh-CN"/>
        </w:rPr>
        <w:t>&lt;&lt;</w:t>
      </w:r>
      <w:r w:rsidRPr="00B543D9">
        <w:rPr>
          <w:rFonts w:ascii="Courier New" w:hAnsi="Courier New" w:cs="Courier New"/>
          <w:noProof/>
          <w:lang w:val="en-US" w:eastAsia="zh-CN"/>
        </w:rPr>
        <w:t>dataType</w:t>
      </w:r>
      <w:r w:rsidRPr="00B543D9">
        <w:rPr>
          <w:noProof/>
          <w:lang w:val="en-US" w:eastAsia="zh-CN"/>
        </w:rPr>
        <w:t>&gt;&gt;</w:t>
      </w:r>
      <w:r>
        <w:rPr>
          <w:noProof/>
        </w:rPr>
        <w:tab/>
      </w:r>
      <w:r>
        <w:rPr>
          <w:noProof/>
        </w:rPr>
        <w:fldChar w:fldCharType="begin" w:fldLock="1"/>
      </w:r>
      <w:r>
        <w:rPr>
          <w:noProof/>
        </w:rPr>
        <w:instrText xml:space="preserve"> PAGEREF _Toc210132092 \h </w:instrText>
      </w:r>
      <w:r>
        <w:rPr>
          <w:noProof/>
        </w:rPr>
      </w:r>
      <w:r>
        <w:rPr>
          <w:noProof/>
        </w:rPr>
        <w:fldChar w:fldCharType="separate"/>
      </w:r>
      <w:r>
        <w:rPr>
          <w:noProof/>
        </w:rPr>
        <w:t>72</w:t>
      </w:r>
      <w:r>
        <w:rPr>
          <w:noProof/>
        </w:rPr>
        <w:fldChar w:fldCharType="end"/>
      </w:r>
    </w:p>
    <w:p w14:paraId="6DF8ABEE" w14:textId="168FBECB"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_Toc210132093 \h </w:instrText>
      </w:r>
      <w:r>
        <w:rPr>
          <w:noProof/>
        </w:rPr>
      </w:r>
      <w:r>
        <w:rPr>
          <w:noProof/>
        </w:rPr>
        <w:fldChar w:fldCharType="separate"/>
      </w:r>
      <w:r>
        <w:rPr>
          <w:noProof/>
        </w:rPr>
        <w:t>72</w:t>
      </w:r>
      <w:r>
        <w:rPr>
          <w:noProof/>
        </w:rPr>
        <w:fldChar w:fldCharType="end"/>
      </w:r>
    </w:p>
    <w:p w14:paraId="77E8BEB8" w14:textId="7AEE712F"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_Toc210132094 \h </w:instrText>
      </w:r>
      <w:r>
        <w:rPr>
          <w:noProof/>
        </w:rPr>
      </w:r>
      <w:r>
        <w:rPr>
          <w:noProof/>
        </w:rPr>
        <w:fldChar w:fldCharType="separate"/>
      </w:r>
      <w:r>
        <w:rPr>
          <w:noProof/>
        </w:rPr>
        <w:t>72</w:t>
      </w:r>
      <w:r>
        <w:rPr>
          <w:noProof/>
        </w:rPr>
        <w:fldChar w:fldCharType="end"/>
      </w:r>
    </w:p>
    <w:p w14:paraId="36E9A363" w14:textId="462CC9FE"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_Toc210132095 \h </w:instrText>
      </w:r>
      <w:r>
        <w:rPr>
          <w:noProof/>
        </w:rPr>
      </w:r>
      <w:r>
        <w:rPr>
          <w:noProof/>
        </w:rPr>
        <w:fldChar w:fldCharType="separate"/>
      </w:r>
      <w:r>
        <w:rPr>
          <w:noProof/>
        </w:rPr>
        <w:t>73</w:t>
      </w:r>
      <w:r>
        <w:rPr>
          <w:noProof/>
        </w:rPr>
        <w:fldChar w:fldCharType="end"/>
      </w:r>
    </w:p>
    <w:p w14:paraId="3C2DE142" w14:textId="2AB8AA45"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_Toc210132096 \h </w:instrText>
      </w:r>
      <w:r>
        <w:rPr>
          <w:noProof/>
        </w:rPr>
      </w:r>
      <w:r>
        <w:rPr>
          <w:noProof/>
        </w:rPr>
        <w:fldChar w:fldCharType="separate"/>
      </w:r>
      <w:r>
        <w:rPr>
          <w:noProof/>
        </w:rPr>
        <w:t>73</w:t>
      </w:r>
      <w:r>
        <w:rPr>
          <w:noProof/>
        </w:rPr>
        <w:fldChar w:fldCharType="end"/>
      </w:r>
    </w:p>
    <w:p w14:paraId="47278814" w14:textId="194CEAB1"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4.3.69</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val="en-US" w:eastAsia="zh-CN"/>
        </w:rPr>
        <w:t xml:space="preserve">DayInYear </w:t>
      </w:r>
      <w:r w:rsidRPr="00B543D9">
        <w:rPr>
          <w:noProof/>
          <w:lang w:val="en-US" w:eastAsia="zh-CN"/>
        </w:rPr>
        <w:t>&lt;&lt;</w:t>
      </w:r>
      <w:r w:rsidRPr="00B543D9">
        <w:rPr>
          <w:rFonts w:ascii="Courier New" w:hAnsi="Courier New" w:cs="Courier New"/>
          <w:noProof/>
          <w:lang w:val="en-US" w:eastAsia="zh-CN"/>
        </w:rPr>
        <w:t>dataType</w:t>
      </w:r>
      <w:r w:rsidRPr="00B543D9">
        <w:rPr>
          <w:noProof/>
          <w:lang w:val="en-US" w:eastAsia="zh-CN"/>
        </w:rPr>
        <w:t>&gt;&gt;</w:t>
      </w:r>
      <w:r>
        <w:rPr>
          <w:noProof/>
        </w:rPr>
        <w:tab/>
      </w:r>
      <w:r>
        <w:rPr>
          <w:noProof/>
        </w:rPr>
        <w:fldChar w:fldCharType="begin" w:fldLock="1"/>
      </w:r>
      <w:r>
        <w:rPr>
          <w:noProof/>
        </w:rPr>
        <w:instrText xml:space="preserve"> PAGEREF _Toc210132097 \h </w:instrText>
      </w:r>
      <w:r>
        <w:rPr>
          <w:noProof/>
        </w:rPr>
      </w:r>
      <w:r>
        <w:rPr>
          <w:noProof/>
        </w:rPr>
        <w:fldChar w:fldCharType="separate"/>
      </w:r>
      <w:r>
        <w:rPr>
          <w:noProof/>
        </w:rPr>
        <w:t>73</w:t>
      </w:r>
      <w:r>
        <w:rPr>
          <w:noProof/>
        </w:rPr>
        <w:fldChar w:fldCharType="end"/>
      </w:r>
    </w:p>
    <w:p w14:paraId="529C3EB5" w14:textId="0679394E"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_Toc210132098 \h </w:instrText>
      </w:r>
      <w:r>
        <w:rPr>
          <w:noProof/>
        </w:rPr>
      </w:r>
      <w:r>
        <w:rPr>
          <w:noProof/>
        </w:rPr>
        <w:fldChar w:fldCharType="separate"/>
      </w:r>
      <w:r>
        <w:rPr>
          <w:noProof/>
        </w:rPr>
        <w:t>73</w:t>
      </w:r>
      <w:r>
        <w:rPr>
          <w:noProof/>
        </w:rPr>
        <w:fldChar w:fldCharType="end"/>
      </w:r>
    </w:p>
    <w:p w14:paraId="4F1E7E9E" w14:textId="2E6F848D"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_Toc210132099 \h </w:instrText>
      </w:r>
      <w:r>
        <w:rPr>
          <w:noProof/>
        </w:rPr>
      </w:r>
      <w:r>
        <w:rPr>
          <w:noProof/>
        </w:rPr>
        <w:fldChar w:fldCharType="separate"/>
      </w:r>
      <w:r>
        <w:rPr>
          <w:noProof/>
        </w:rPr>
        <w:t>73</w:t>
      </w:r>
      <w:r>
        <w:rPr>
          <w:noProof/>
        </w:rPr>
        <w:fldChar w:fldCharType="end"/>
      </w:r>
    </w:p>
    <w:p w14:paraId="5FEC5D92" w14:textId="486F81B1"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_Toc210132100 \h </w:instrText>
      </w:r>
      <w:r>
        <w:rPr>
          <w:noProof/>
        </w:rPr>
      </w:r>
      <w:r>
        <w:rPr>
          <w:noProof/>
        </w:rPr>
        <w:fldChar w:fldCharType="separate"/>
      </w:r>
      <w:r>
        <w:rPr>
          <w:noProof/>
        </w:rPr>
        <w:t>73</w:t>
      </w:r>
      <w:r>
        <w:rPr>
          <w:noProof/>
        </w:rPr>
        <w:fldChar w:fldCharType="end"/>
      </w:r>
    </w:p>
    <w:p w14:paraId="09CE92A5" w14:textId="3F97B4B3"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_Toc210132101 \h </w:instrText>
      </w:r>
      <w:r>
        <w:rPr>
          <w:noProof/>
        </w:rPr>
      </w:r>
      <w:r>
        <w:rPr>
          <w:noProof/>
        </w:rPr>
        <w:fldChar w:fldCharType="separate"/>
      </w:r>
      <w:r>
        <w:rPr>
          <w:noProof/>
        </w:rPr>
        <w:t>73</w:t>
      </w:r>
      <w:r>
        <w:rPr>
          <w:noProof/>
        </w:rPr>
        <w:fldChar w:fldCharType="end"/>
      </w:r>
    </w:p>
    <w:p w14:paraId="54DC66EF" w14:textId="185ECC75"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4.3.70</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val="en-US" w:eastAsia="zh-CN"/>
        </w:rPr>
        <w:t xml:space="preserve">IpAddr </w:t>
      </w:r>
      <w:r w:rsidRPr="00B543D9">
        <w:rPr>
          <w:noProof/>
          <w:lang w:val="en-US" w:eastAsia="zh-CN"/>
        </w:rPr>
        <w:t>&lt;&lt;</w:t>
      </w:r>
      <w:r w:rsidRPr="00B543D9">
        <w:rPr>
          <w:rFonts w:ascii="Courier New" w:hAnsi="Courier New" w:cs="Courier New"/>
          <w:noProof/>
          <w:lang w:val="en-US" w:eastAsia="zh-CN"/>
        </w:rPr>
        <w:t>choice</w:t>
      </w:r>
      <w:r w:rsidRPr="00B543D9">
        <w:rPr>
          <w:noProof/>
          <w:lang w:val="en-US" w:eastAsia="zh-CN"/>
        </w:rPr>
        <w:t>&gt;&gt;</w:t>
      </w:r>
      <w:r>
        <w:rPr>
          <w:noProof/>
        </w:rPr>
        <w:tab/>
      </w:r>
      <w:r>
        <w:rPr>
          <w:noProof/>
        </w:rPr>
        <w:fldChar w:fldCharType="begin" w:fldLock="1"/>
      </w:r>
      <w:r>
        <w:rPr>
          <w:noProof/>
        </w:rPr>
        <w:instrText xml:space="preserve"> PAGEREF _Toc210132102 \h </w:instrText>
      </w:r>
      <w:r>
        <w:rPr>
          <w:noProof/>
        </w:rPr>
      </w:r>
      <w:r>
        <w:rPr>
          <w:noProof/>
        </w:rPr>
        <w:fldChar w:fldCharType="separate"/>
      </w:r>
      <w:r>
        <w:rPr>
          <w:noProof/>
        </w:rPr>
        <w:t>73</w:t>
      </w:r>
      <w:r>
        <w:rPr>
          <w:noProof/>
        </w:rPr>
        <w:fldChar w:fldCharType="end"/>
      </w:r>
    </w:p>
    <w:p w14:paraId="2665B1FF" w14:textId="47DFA87D"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_Toc210132103 \h </w:instrText>
      </w:r>
      <w:r>
        <w:rPr>
          <w:noProof/>
        </w:rPr>
      </w:r>
      <w:r>
        <w:rPr>
          <w:noProof/>
        </w:rPr>
        <w:fldChar w:fldCharType="separate"/>
      </w:r>
      <w:r>
        <w:rPr>
          <w:noProof/>
        </w:rPr>
        <w:t>73</w:t>
      </w:r>
      <w:r>
        <w:rPr>
          <w:noProof/>
        </w:rPr>
        <w:fldChar w:fldCharType="end"/>
      </w:r>
    </w:p>
    <w:p w14:paraId="266A4EF1" w14:textId="0CE2DFD2"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_Toc210132104 \h </w:instrText>
      </w:r>
      <w:r>
        <w:rPr>
          <w:noProof/>
        </w:rPr>
      </w:r>
      <w:r>
        <w:rPr>
          <w:noProof/>
        </w:rPr>
        <w:fldChar w:fldCharType="separate"/>
      </w:r>
      <w:r>
        <w:rPr>
          <w:noProof/>
        </w:rPr>
        <w:t>73</w:t>
      </w:r>
      <w:r>
        <w:rPr>
          <w:noProof/>
        </w:rPr>
        <w:fldChar w:fldCharType="end"/>
      </w:r>
    </w:p>
    <w:p w14:paraId="57633C15" w14:textId="06112A3E"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_Toc210132105 \h </w:instrText>
      </w:r>
      <w:r>
        <w:rPr>
          <w:noProof/>
        </w:rPr>
      </w:r>
      <w:r>
        <w:rPr>
          <w:noProof/>
        </w:rPr>
        <w:fldChar w:fldCharType="separate"/>
      </w:r>
      <w:r>
        <w:rPr>
          <w:noProof/>
        </w:rPr>
        <w:t>74</w:t>
      </w:r>
      <w:r>
        <w:rPr>
          <w:noProof/>
        </w:rPr>
        <w:fldChar w:fldCharType="end"/>
      </w:r>
    </w:p>
    <w:p w14:paraId="1504C4E1" w14:textId="79F82027"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_Toc210132106 \h </w:instrText>
      </w:r>
      <w:r>
        <w:rPr>
          <w:noProof/>
        </w:rPr>
      </w:r>
      <w:r>
        <w:rPr>
          <w:noProof/>
        </w:rPr>
        <w:fldChar w:fldCharType="separate"/>
      </w:r>
      <w:r>
        <w:rPr>
          <w:noProof/>
        </w:rPr>
        <w:t>74</w:t>
      </w:r>
      <w:r>
        <w:rPr>
          <w:noProof/>
        </w:rPr>
        <w:fldChar w:fldCharType="end"/>
      </w:r>
    </w:p>
    <w:p w14:paraId="730197A5" w14:textId="109164F8"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4.3.71</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val="en-US" w:eastAsia="zh-CN"/>
        </w:rPr>
        <w:t>Host &lt;&lt;choice&gt;&gt;</w:t>
      </w:r>
      <w:r>
        <w:rPr>
          <w:noProof/>
        </w:rPr>
        <w:tab/>
      </w:r>
      <w:r>
        <w:rPr>
          <w:noProof/>
        </w:rPr>
        <w:fldChar w:fldCharType="begin" w:fldLock="1"/>
      </w:r>
      <w:r>
        <w:rPr>
          <w:noProof/>
        </w:rPr>
        <w:instrText xml:space="preserve"> PAGEREF _Toc210132107 \h </w:instrText>
      </w:r>
      <w:r>
        <w:rPr>
          <w:noProof/>
        </w:rPr>
      </w:r>
      <w:r>
        <w:rPr>
          <w:noProof/>
        </w:rPr>
        <w:fldChar w:fldCharType="separate"/>
      </w:r>
      <w:r>
        <w:rPr>
          <w:noProof/>
        </w:rPr>
        <w:t>74</w:t>
      </w:r>
      <w:r>
        <w:rPr>
          <w:noProof/>
        </w:rPr>
        <w:fldChar w:fldCharType="end"/>
      </w:r>
    </w:p>
    <w:p w14:paraId="1F237FB7" w14:textId="5896595F"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_Toc210132108 \h </w:instrText>
      </w:r>
      <w:r>
        <w:rPr>
          <w:noProof/>
        </w:rPr>
      </w:r>
      <w:r>
        <w:rPr>
          <w:noProof/>
        </w:rPr>
        <w:fldChar w:fldCharType="separate"/>
      </w:r>
      <w:r>
        <w:rPr>
          <w:noProof/>
        </w:rPr>
        <w:t>74</w:t>
      </w:r>
      <w:r>
        <w:rPr>
          <w:noProof/>
        </w:rPr>
        <w:fldChar w:fldCharType="end"/>
      </w:r>
    </w:p>
    <w:p w14:paraId="2FE7632D" w14:textId="72209D62"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_Toc210132109 \h </w:instrText>
      </w:r>
      <w:r>
        <w:rPr>
          <w:noProof/>
        </w:rPr>
      </w:r>
      <w:r>
        <w:rPr>
          <w:noProof/>
        </w:rPr>
        <w:fldChar w:fldCharType="separate"/>
      </w:r>
      <w:r>
        <w:rPr>
          <w:noProof/>
        </w:rPr>
        <w:t>74</w:t>
      </w:r>
      <w:r>
        <w:rPr>
          <w:noProof/>
        </w:rPr>
        <w:fldChar w:fldCharType="end"/>
      </w:r>
    </w:p>
    <w:p w14:paraId="5AD48B10" w14:textId="637EDF95"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_Toc210132110 \h </w:instrText>
      </w:r>
      <w:r>
        <w:rPr>
          <w:noProof/>
        </w:rPr>
      </w:r>
      <w:r>
        <w:rPr>
          <w:noProof/>
        </w:rPr>
        <w:fldChar w:fldCharType="separate"/>
      </w:r>
      <w:r>
        <w:rPr>
          <w:noProof/>
        </w:rPr>
        <w:t>74</w:t>
      </w:r>
      <w:r>
        <w:rPr>
          <w:noProof/>
        </w:rPr>
        <w:fldChar w:fldCharType="end"/>
      </w:r>
    </w:p>
    <w:p w14:paraId="26E7DD39" w14:textId="5D37659D"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_Toc210132111 \h </w:instrText>
      </w:r>
      <w:r>
        <w:rPr>
          <w:noProof/>
        </w:rPr>
      </w:r>
      <w:r>
        <w:rPr>
          <w:noProof/>
        </w:rPr>
        <w:fldChar w:fldCharType="separate"/>
      </w:r>
      <w:r>
        <w:rPr>
          <w:noProof/>
        </w:rPr>
        <w:t>74</w:t>
      </w:r>
      <w:r>
        <w:rPr>
          <w:noProof/>
        </w:rPr>
        <w:fldChar w:fldCharType="end"/>
      </w:r>
    </w:p>
    <w:p w14:paraId="281EA994" w14:textId="506C5C42" w:rsidR="00FB07B9" w:rsidRDefault="00FB07B9">
      <w:pPr>
        <w:pStyle w:val="TOC3"/>
        <w:rPr>
          <w:rFonts w:asciiTheme="minorHAnsi" w:hAnsiTheme="minorHAnsi" w:cstheme="minorBidi"/>
          <w:noProof/>
          <w:kern w:val="2"/>
          <w:sz w:val="24"/>
          <w:szCs w:val="24"/>
          <w:lang w:eastAsia="en-GB"/>
          <w14:ligatures w14:val="standardContextual"/>
        </w:rPr>
      </w:pPr>
      <w:r>
        <w:rPr>
          <w:noProof/>
          <w:lang w:eastAsia="zh-CN"/>
        </w:rPr>
        <w:t>4.3.72</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eastAsia="zh-CN"/>
        </w:rPr>
        <w:t>PLMNInfo &lt;&lt;dataType&gt;&gt;</w:t>
      </w:r>
      <w:r>
        <w:rPr>
          <w:noProof/>
        </w:rPr>
        <w:tab/>
      </w:r>
      <w:r>
        <w:rPr>
          <w:noProof/>
        </w:rPr>
        <w:fldChar w:fldCharType="begin" w:fldLock="1"/>
      </w:r>
      <w:r>
        <w:rPr>
          <w:noProof/>
        </w:rPr>
        <w:instrText xml:space="preserve"> PAGEREF _Toc210132112 \h </w:instrText>
      </w:r>
      <w:r>
        <w:rPr>
          <w:noProof/>
        </w:rPr>
      </w:r>
      <w:r>
        <w:rPr>
          <w:noProof/>
        </w:rPr>
        <w:fldChar w:fldCharType="separate"/>
      </w:r>
      <w:r>
        <w:rPr>
          <w:noProof/>
        </w:rPr>
        <w:t>74</w:t>
      </w:r>
      <w:r>
        <w:rPr>
          <w:noProof/>
        </w:rPr>
        <w:fldChar w:fldCharType="end"/>
      </w:r>
    </w:p>
    <w:p w14:paraId="3B5C4C63" w14:textId="1EAA8400"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_Toc210132113 \h </w:instrText>
      </w:r>
      <w:r>
        <w:rPr>
          <w:noProof/>
        </w:rPr>
      </w:r>
      <w:r>
        <w:rPr>
          <w:noProof/>
        </w:rPr>
        <w:fldChar w:fldCharType="separate"/>
      </w:r>
      <w:r>
        <w:rPr>
          <w:noProof/>
        </w:rPr>
        <w:t>74</w:t>
      </w:r>
      <w:r>
        <w:rPr>
          <w:noProof/>
        </w:rPr>
        <w:fldChar w:fldCharType="end"/>
      </w:r>
    </w:p>
    <w:p w14:paraId="5EEB3F97" w14:textId="4804FE11"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_Toc210132114 \h </w:instrText>
      </w:r>
      <w:r>
        <w:rPr>
          <w:noProof/>
        </w:rPr>
      </w:r>
      <w:r>
        <w:rPr>
          <w:noProof/>
        </w:rPr>
        <w:fldChar w:fldCharType="separate"/>
      </w:r>
      <w:r>
        <w:rPr>
          <w:noProof/>
        </w:rPr>
        <w:t>74</w:t>
      </w:r>
      <w:r>
        <w:rPr>
          <w:noProof/>
        </w:rPr>
        <w:fldChar w:fldCharType="end"/>
      </w:r>
    </w:p>
    <w:p w14:paraId="01F36498" w14:textId="743E1E03" w:rsidR="00FB07B9" w:rsidRDefault="00FB07B9">
      <w:pPr>
        <w:pStyle w:val="TOC4"/>
        <w:rPr>
          <w:rFonts w:asciiTheme="minorHAnsi" w:hAnsiTheme="minorHAnsi" w:cstheme="minorBidi"/>
          <w:noProof/>
          <w:kern w:val="2"/>
          <w:sz w:val="24"/>
          <w:szCs w:val="24"/>
          <w:lang w:eastAsia="en-GB"/>
          <w14:ligatures w14:val="standardContextual"/>
        </w:rPr>
      </w:pPr>
      <w:r>
        <w:rPr>
          <w:noProof/>
        </w:rPr>
        <w:t>4.3.72.3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_Toc210132115 \h </w:instrText>
      </w:r>
      <w:r>
        <w:rPr>
          <w:noProof/>
        </w:rPr>
      </w:r>
      <w:r>
        <w:rPr>
          <w:noProof/>
        </w:rPr>
        <w:fldChar w:fldCharType="separate"/>
      </w:r>
      <w:r>
        <w:rPr>
          <w:noProof/>
        </w:rPr>
        <w:t>75</w:t>
      </w:r>
      <w:r>
        <w:rPr>
          <w:noProof/>
        </w:rPr>
        <w:fldChar w:fldCharType="end"/>
      </w:r>
    </w:p>
    <w:p w14:paraId="7166BB6F" w14:textId="70FB5ADD"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4.3.72.</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_Toc210132116 \h </w:instrText>
      </w:r>
      <w:r>
        <w:rPr>
          <w:noProof/>
        </w:rPr>
      </w:r>
      <w:r>
        <w:rPr>
          <w:noProof/>
        </w:rPr>
        <w:fldChar w:fldCharType="separate"/>
      </w:r>
      <w:r>
        <w:rPr>
          <w:noProof/>
        </w:rPr>
        <w:t>75</w:t>
      </w:r>
      <w:r>
        <w:rPr>
          <w:noProof/>
        </w:rPr>
        <w:fldChar w:fldCharType="end"/>
      </w:r>
    </w:p>
    <w:p w14:paraId="0D319594" w14:textId="3F2048BE"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w:t>
      </w:r>
      <w:r w:rsidRPr="00B543D9">
        <w:rPr>
          <w:noProof/>
          <w:lang w:val="en-US" w:eastAsia="ko-KR"/>
        </w:rPr>
        <w:t>73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ExternalDataType</w:t>
      </w:r>
      <w:r>
        <w:rPr>
          <w:noProof/>
        </w:rPr>
        <w:tab/>
      </w:r>
      <w:r>
        <w:rPr>
          <w:noProof/>
        </w:rPr>
        <w:fldChar w:fldCharType="begin" w:fldLock="1"/>
      </w:r>
      <w:r>
        <w:rPr>
          <w:noProof/>
        </w:rPr>
        <w:instrText xml:space="preserve"> PAGEREF _Toc210132117 \h </w:instrText>
      </w:r>
      <w:r>
        <w:rPr>
          <w:noProof/>
        </w:rPr>
      </w:r>
      <w:r>
        <w:rPr>
          <w:noProof/>
        </w:rPr>
        <w:fldChar w:fldCharType="separate"/>
      </w:r>
      <w:r>
        <w:rPr>
          <w:noProof/>
        </w:rPr>
        <w:t>75</w:t>
      </w:r>
      <w:r>
        <w:rPr>
          <w:noProof/>
        </w:rPr>
        <w:fldChar w:fldCharType="end"/>
      </w:r>
    </w:p>
    <w:p w14:paraId="424409BC" w14:textId="385EC7A6"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_Toc210132118 \h </w:instrText>
      </w:r>
      <w:r>
        <w:rPr>
          <w:noProof/>
        </w:rPr>
      </w:r>
      <w:r>
        <w:rPr>
          <w:noProof/>
        </w:rPr>
        <w:fldChar w:fldCharType="separate"/>
      </w:r>
      <w:r>
        <w:rPr>
          <w:noProof/>
        </w:rPr>
        <w:t>75</w:t>
      </w:r>
      <w:r>
        <w:rPr>
          <w:noProof/>
        </w:rPr>
        <w:fldChar w:fldCharType="end"/>
      </w:r>
    </w:p>
    <w:p w14:paraId="47364943" w14:textId="441480FF"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_Toc210132119 \h </w:instrText>
      </w:r>
      <w:r>
        <w:rPr>
          <w:noProof/>
        </w:rPr>
      </w:r>
      <w:r>
        <w:rPr>
          <w:noProof/>
        </w:rPr>
        <w:fldChar w:fldCharType="separate"/>
      </w:r>
      <w:r>
        <w:rPr>
          <w:noProof/>
        </w:rPr>
        <w:t>75</w:t>
      </w:r>
      <w:r>
        <w:rPr>
          <w:noProof/>
        </w:rPr>
        <w:fldChar w:fldCharType="end"/>
      </w:r>
    </w:p>
    <w:p w14:paraId="08A572A0" w14:textId="25C17FB9"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_Toc210132120 \h </w:instrText>
      </w:r>
      <w:r>
        <w:rPr>
          <w:noProof/>
        </w:rPr>
      </w:r>
      <w:r>
        <w:rPr>
          <w:noProof/>
        </w:rPr>
        <w:fldChar w:fldCharType="separate"/>
      </w:r>
      <w:r>
        <w:rPr>
          <w:noProof/>
        </w:rPr>
        <w:t>76</w:t>
      </w:r>
      <w:r>
        <w:rPr>
          <w:noProof/>
        </w:rPr>
        <w:fldChar w:fldCharType="end"/>
      </w:r>
    </w:p>
    <w:p w14:paraId="4E2B0B16" w14:textId="39C1BBEB"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_Toc210132121 \h </w:instrText>
      </w:r>
      <w:r>
        <w:rPr>
          <w:noProof/>
        </w:rPr>
      </w:r>
      <w:r>
        <w:rPr>
          <w:noProof/>
        </w:rPr>
        <w:fldChar w:fldCharType="separate"/>
      </w:r>
      <w:r>
        <w:rPr>
          <w:noProof/>
        </w:rPr>
        <w:t>76</w:t>
      </w:r>
      <w:r>
        <w:rPr>
          <w:noProof/>
        </w:rPr>
        <w:fldChar w:fldCharType="end"/>
      </w:r>
    </w:p>
    <w:p w14:paraId="64553636" w14:textId="038C65AC"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w:t>
      </w:r>
      <w:r w:rsidRPr="00B543D9">
        <w:rPr>
          <w:noProof/>
          <w:lang w:val="en-US" w:eastAsia="ko-KR"/>
        </w:rPr>
        <w:t>74</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 xml:space="preserve">ExternalDataScope </w:t>
      </w:r>
      <w:r w:rsidRPr="00B543D9">
        <w:rPr>
          <w:noProof/>
          <w:lang w:val="en-US" w:eastAsia="zh-CN"/>
        </w:rPr>
        <w:t>&lt;&lt;</w:t>
      </w:r>
      <w:r w:rsidRPr="00B543D9">
        <w:rPr>
          <w:rFonts w:ascii="Courier New" w:hAnsi="Courier New" w:cs="Courier New"/>
          <w:noProof/>
          <w:lang w:val="en-US" w:eastAsia="zh-CN"/>
        </w:rPr>
        <w:t>dataType</w:t>
      </w:r>
      <w:r w:rsidRPr="00B543D9">
        <w:rPr>
          <w:noProof/>
          <w:lang w:val="en-US" w:eastAsia="zh-CN"/>
        </w:rPr>
        <w:t>&gt;&gt;</w:t>
      </w:r>
      <w:r>
        <w:rPr>
          <w:noProof/>
        </w:rPr>
        <w:tab/>
      </w:r>
      <w:r>
        <w:rPr>
          <w:noProof/>
        </w:rPr>
        <w:fldChar w:fldCharType="begin" w:fldLock="1"/>
      </w:r>
      <w:r>
        <w:rPr>
          <w:noProof/>
        </w:rPr>
        <w:instrText xml:space="preserve"> PAGEREF _Toc210132122 \h </w:instrText>
      </w:r>
      <w:r>
        <w:rPr>
          <w:noProof/>
        </w:rPr>
      </w:r>
      <w:r>
        <w:rPr>
          <w:noProof/>
        </w:rPr>
        <w:fldChar w:fldCharType="separate"/>
      </w:r>
      <w:r>
        <w:rPr>
          <w:noProof/>
        </w:rPr>
        <w:t>76</w:t>
      </w:r>
      <w:r>
        <w:rPr>
          <w:noProof/>
        </w:rPr>
        <w:fldChar w:fldCharType="end"/>
      </w:r>
    </w:p>
    <w:p w14:paraId="340DB30C" w14:textId="78D13254"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_Toc210132123 \h </w:instrText>
      </w:r>
      <w:r>
        <w:rPr>
          <w:noProof/>
        </w:rPr>
      </w:r>
      <w:r>
        <w:rPr>
          <w:noProof/>
        </w:rPr>
        <w:fldChar w:fldCharType="separate"/>
      </w:r>
      <w:r>
        <w:rPr>
          <w:noProof/>
        </w:rPr>
        <w:t>76</w:t>
      </w:r>
      <w:r>
        <w:rPr>
          <w:noProof/>
        </w:rPr>
        <w:fldChar w:fldCharType="end"/>
      </w:r>
    </w:p>
    <w:p w14:paraId="0C9AAFC0" w14:textId="5C3E2073"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_Toc210132124 \h </w:instrText>
      </w:r>
      <w:r>
        <w:rPr>
          <w:noProof/>
        </w:rPr>
      </w:r>
      <w:r>
        <w:rPr>
          <w:noProof/>
        </w:rPr>
        <w:fldChar w:fldCharType="separate"/>
      </w:r>
      <w:r>
        <w:rPr>
          <w:noProof/>
        </w:rPr>
        <w:t>76</w:t>
      </w:r>
      <w:r>
        <w:rPr>
          <w:noProof/>
        </w:rPr>
        <w:fldChar w:fldCharType="end"/>
      </w:r>
    </w:p>
    <w:p w14:paraId="25550ACE" w14:textId="1ACD2F93"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_Toc210132125 \h </w:instrText>
      </w:r>
      <w:r>
        <w:rPr>
          <w:noProof/>
        </w:rPr>
      </w:r>
      <w:r>
        <w:rPr>
          <w:noProof/>
        </w:rPr>
        <w:fldChar w:fldCharType="separate"/>
      </w:r>
      <w:r>
        <w:rPr>
          <w:noProof/>
        </w:rPr>
        <w:t>76</w:t>
      </w:r>
      <w:r>
        <w:rPr>
          <w:noProof/>
        </w:rPr>
        <w:fldChar w:fldCharType="end"/>
      </w:r>
    </w:p>
    <w:p w14:paraId="4A8C4133" w14:textId="3A42B3B9"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_Toc210132126 \h </w:instrText>
      </w:r>
      <w:r>
        <w:rPr>
          <w:noProof/>
        </w:rPr>
      </w:r>
      <w:r>
        <w:rPr>
          <w:noProof/>
        </w:rPr>
        <w:fldChar w:fldCharType="separate"/>
      </w:r>
      <w:r>
        <w:rPr>
          <w:noProof/>
        </w:rPr>
        <w:t>76</w:t>
      </w:r>
      <w:r>
        <w:rPr>
          <w:noProof/>
        </w:rPr>
        <w:fldChar w:fldCharType="end"/>
      </w:r>
    </w:p>
    <w:p w14:paraId="01AE1C7F" w14:textId="09572232" w:rsidR="00FB07B9" w:rsidRDefault="00FB07B9">
      <w:pPr>
        <w:pStyle w:val="TOC3"/>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MgmtDataInfo</w:t>
      </w:r>
      <w:r>
        <w:rPr>
          <w:noProof/>
        </w:rPr>
        <w:tab/>
      </w:r>
      <w:r>
        <w:rPr>
          <w:noProof/>
        </w:rPr>
        <w:fldChar w:fldCharType="begin" w:fldLock="1"/>
      </w:r>
      <w:r>
        <w:rPr>
          <w:noProof/>
        </w:rPr>
        <w:instrText xml:space="preserve"> PAGEREF _Toc210132127 \h </w:instrText>
      </w:r>
      <w:r>
        <w:rPr>
          <w:noProof/>
        </w:rPr>
      </w:r>
      <w:r>
        <w:rPr>
          <w:noProof/>
        </w:rPr>
        <w:fldChar w:fldCharType="separate"/>
      </w:r>
      <w:r>
        <w:rPr>
          <w:noProof/>
        </w:rPr>
        <w:t>76</w:t>
      </w:r>
      <w:r>
        <w:rPr>
          <w:noProof/>
        </w:rPr>
        <w:fldChar w:fldCharType="end"/>
      </w:r>
    </w:p>
    <w:p w14:paraId="0F87D4E2" w14:textId="7B1C2387"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_Toc210132128 \h </w:instrText>
      </w:r>
      <w:r>
        <w:rPr>
          <w:noProof/>
        </w:rPr>
      </w:r>
      <w:r>
        <w:rPr>
          <w:noProof/>
        </w:rPr>
        <w:fldChar w:fldCharType="separate"/>
      </w:r>
      <w:r>
        <w:rPr>
          <w:noProof/>
        </w:rPr>
        <w:t>76</w:t>
      </w:r>
      <w:r>
        <w:rPr>
          <w:noProof/>
        </w:rPr>
        <w:fldChar w:fldCharType="end"/>
      </w:r>
    </w:p>
    <w:p w14:paraId="68FEA40A" w14:textId="6FC5390C"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_Toc210132129 \h </w:instrText>
      </w:r>
      <w:r>
        <w:rPr>
          <w:noProof/>
        </w:rPr>
      </w:r>
      <w:r>
        <w:rPr>
          <w:noProof/>
        </w:rPr>
        <w:fldChar w:fldCharType="separate"/>
      </w:r>
      <w:r>
        <w:rPr>
          <w:noProof/>
        </w:rPr>
        <w:t>77</w:t>
      </w:r>
      <w:r>
        <w:rPr>
          <w:noProof/>
        </w:rPr>
        <w:fldChar w:fldCharType="end"/>
      </w:r>
    </w:p>
    <w:p w14:paraId="0BE7FE7C" w14:textId="02BF90CC"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_Toc210132130 \h </w:instrText>
      </w:r>
      <w:r>
        <w:rPr>
          <w:noProof/>
        </w:rPr>
      </w:r>
      <w:r>
        <w:rPr>
          <w:noProof/>
        </w:rPr>
        <w:fldChar w:fldCharType="separate"/>
      </w:r>
      <w:r>
        <w:rPr>
          <w:noProof/>
        </w:rPr>
        <w:t>77</w:t>
      </w:r>
      <w:r>
        <w:rPr>
          <w:noProof/>
        </w:rPr>
        <w:fldChar w:fldCharType="end"/>
      </w:r>
    </w:p>
    <w:p w14:paraId="5E1A8F45" w14:textId="6E49D0B6"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_Toc210132131 \h </w:instrText>
      </w:r>
      <w:r>
        <w:rPr>
          <w:noProof/>
        </w:rPr>
      </w:r>
      <w:r>
        <w:rPr>
          <w:noProof/>
        </w:rPr>
        <w:fldChar w:fldCharType="separate"/>
      </w:r>
      <w:r>
        <w:rPr>
          <w:noProof/>
        </w:rPr>
        <w:t>77</w:t>
      </w:r>
      <w:r>
        <w:rPr>
          <w:noProof/>
        </w:rPr>
        <w:fldChar w:fldCharType="end"/>
      </w:r>
    </w:p>
    <w:p w14:paraId="3BF73B0F" w14:textId="39606093" w:rsidR="00FB07B9" w:rsidRDefault="00FB07B9">
      <w:pPr>
        <w:pStyle w:val="TOC3"/>
        <w:rPr>
          <w:rFonts w:asciiTheme="minorHAnsi" w:hAnsiTheme="minorHAnsi" w:cstheme="minorBidi"/>
          <w:noProof/>
          <w:kern w:val="2"/>
          <w:sz w:val="24"/>
          <w:szCs w:val="24"/>
          <w:lang w:eastAsia="en-GB"/>
          <w14:ligatures w14:val="standardContextual"/>
        </w:rPr>
      </w:pPr>
      <w:r>
        <w:rPr>
          <w:noProof/>
        </w:rPr>
        <w:t>4.3.</w:t>
      </w:r>
      <w:r w:rsidRPr="00B543D9">
        <w:rPr>
          <w:rFonts w:eastAsia="Malgun Gothic"/>
          <w:noProof/>
          <w:lang w:eastAsia="ko-KR"/>
        </w:rPr>
        <w:t>76</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TraceTarget &lt;&lt;dataType&gt;&gt;</w:t>
      </w:r>
      <w:r>
        <w:rPr>
          <w:noProof/>
        </w:rPr>
        <w:tab/>
      </w:r>
      <w:r>
        <w:rPr>
          <w:noProof/>
        </w:rPr>
        <w:fldChar w:fldCharType="begin" w:fldLock="1"/>
      </w:r>
      <w:r>
        <w:rPr>
          <w:noProof/>
        </w:rPr>
        <w:instrText xml:space="preserve"> PAGEREF _Toc210132132 \h </w:instrText>
      </w:r>
      <w:r>
        <w:rPr>
          <w:noProof/>
        </w:rPr>
      </w:r>
      <w:r>
        <w:rPr>
          <w:noProof/>
        </w:rPr>
        <w:fldChar w:fldCharType="separate"/>
      </w:r>
      <w:r>
        <w:rPr>
          <w:noProof/>
        </w:rPr>
        <w:t>77</w:t>
      </w:r>
      <w:r>
        <w:rPr>
          <w:noProof/>
        </w:rPr>
        <w:fldChar w:fldCharType="end"/>
      </w:r>
    </w:p>
    <w:p w14:paraId="16A184FF" w14:textId="765D2895"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sidRPr="00B543D9">
        <w:rPr>
          <w:rFonts w:eastAsia="Malgun Gothic"/>
          <w:noProof/>
          <w:lang w:eastAsia="ko-KR"/>
        </w:rPr>
        <w:t>76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_Toc210132133 \h </w:instrText>
      </w:r>
      <w:r>
        <w:rPr>
          <w:noProof/>
        </w:rPr>
      </w:r>
      <w:r>
        <w:rPr>
          <w:noProof/>
        </w:rPr>
        <w:fldChar w:fldCharType="separate"/>
      </w:r>
      <w:r>
        <w:rPr>
          <w:noProof/>
        </w:rPr>
        <w:t>77</w:t>
      </w:r>
      <w:r>
        <w:rPr>
          <w:noProof/>
        </w:rPr>
        <w:fldChar w:fldCharType="end"/>
      </w:r>
    </w:p>
    <w:p w14:paraId="4D77D63F" w14:textId="41C329D5"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w:t>
      </w:r>
      <w:r w:rsidRPr="00B543D9">
        <w:rPr>
          <w:rFonts w:eastAsia="Malgun Gothic"/>
          <w:noProof/>
          <w:lang w:val="fr-FR" w:eastAsia="ko-KR"/>
        </w:rPr>
        <w:t>76</w:t>
      </w:r>
      <w:r w:rsidRPr="00B543D9">
        <w:rPr>
          <w:noProof/>
          <w:lang w:val="fr-FR"/>
        </w:rPr>
        <w:t>.2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_Toc210132134 \h </w:instrText>
      </w:r>
      <w:r>
        <w:rPr>
          <w:noProof/>
        </w:rPr>
      </w:r>
      <w:r>
        <w:rPr>
          <w:noProof/>
        </w:rPr>
        <w:fldChar w:fldCharType="separate"/>
      </w:r>
      <w:r>
        <w:rPr>
          <w:noProof/>
        </w:rPr>
        <w:t>77</w:t>
      </w:r>
      <w:r>
        <w:rPr>
          <w:noProof/>
        </w:rPr>
        <w:fldChar w:fldCharType="end"/>
      </w:r>
    </w:p>
    <w:p w14:paraId="0962FDCA" w14:textId="6DA3FD30"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w:t>
      </w:r>
      <w:r w:rsidRPr="00B543D9">
        <w:rPr>
          <w:rFonts w:eastAsia="Malgun Gothic"/>
          <w:noProof/>
          <w:lang w:eastAsia="ko-KR"/>
        </w:rPr>
        <w:t>76</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_Toc210132135 \h </w:instrText>
      </w:r>
      <w:r>
        <w:rPr>
          <w:noProof/>
        </w:rPr>
      </w:r>
      <w:r>
        <w:rPr>
          <w:noProof/>
        </w:rPr>
        <w:fldChar w:fldCharType="separate"/>
      </w:r>
      <w:r>
        <w:rPr>
          <w:noProof/>
        </w:rPr>
        <w:t>77</w:t>
      </w:r>
      <w:r>
        <w:rPr>
          <w:noProof/>
        </w:rPr>
        <w:fldChar w:fldCharType="end"/>
      </w:r>
    </w:p>
    <w:p w14:paraId="35AEEC20" w14:textId="57358666"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4.3.</w:t>
      </w:r>
      <w:r w:rsidRPr="00B543D9">
        <w:rPr>
          <w:rFonts w:eastAsia="Malgun Gothic"/>
          <w:noProof/>
          <w:lang w:eastAsia="ko-KR"/>
        </w:rPr>
        <w:t>76</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_Toc210132136 \h </w:instrText>
      </w:r>
      <w:r>
        <w:rPr>
          <w:noProof/>
        </w:rPr>
      </w:r>
      <w:r>
        <w:rPr>
          <w:noProof/>
        </w:rPr>
        <w:fldChar w:fldCharType="separate"/>
      </w:r>
      <w:r>
        <w:rPr>
          <w:noProof/>
        </w:rPr>
        <w:t>78</w:t>
      </w:r>
      <w:r>
        <w:rPr>
          <w:noProof/>
        </w:rPr>
        <w:fldChar w:fldCharType="end"/>
      </w:r>
    </w:p>
    <w:p w14:paraId="12A554E1" w14:textId="19F740E4"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4.3.</w:t>
      </w:r>
      <w:r w:rsidRPr="00B543D9">
        <w:rPr>
          <w:rFonts w:cs="Arial"/>
          <w:noProof/>
          <w:lang w:eastAsia="ko-KR"/>
        </w:rPr>
        <w:t>77</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MnsScope &lt;&lt;choice&gt;&gt;</w:t>
      </w:r>
      <w:r>
        <w:rPr>
          <w:noProof/>
        </w:rPr>
        <w:tab/>
      </w:r>
      <w:r>
        <w:rPr>
          <w:noProof/>
        </w:rPr>
        <w:fldChar w:fldCharType="begin" w:fldLock="1"/>
      </w:r>
      <w:r>
        <w:rPr>
          <w:noProof/>
        </w:rPr>
        <w:instrText xml:space="preserve"> PAGEREF _Toc210132137 \h </w:instrText>
      </w:r>
      <w:r>
        <w:rPr>
          <w:noProof/>
        </w:rPr>
      </w:r>
      <w:r>
        <w:rPr>
          <w:noProof/>
        </w:rPr>
        <w:fldChar w:fldCharType="separate"/>
      </w:r>
      <w:r>
        <w:rPr>
          <w:noProof/>
        </w:rPr>
        <w:t>78</w:t>
      </w:r>
      <w:r>
        <w:rPr>
          <w:noProof/>
        </w:rPr>
        <w:fldChar w:fldCharType="end"/>
      </w:r>
    </w:p>
    <w:p w14:paraId="6BB5F9A0" w14:textId="1DC7C442" w:rsidR="00FB07B9" w:rsidRDefault="00FB07B9">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_Toc210132138 \h </w:instrText>
      </w:r>
      <w:r>
        <w:rPr>
          <w:noProof/>
        </w:rPr>
      </w:r>
      <w:r>
        <w:rPr>
          <w:noProof/>
        </w:rPr>
        <w:fldChar w:fldCharType="separate"/>
      </w:r>
      <w:r>
        <w:rPr>
          <w:noProof/>
        </w:rPr>
        <w:t>78</w:t>
      </w:r>
      <w:r>
        <w:rPr>
          <w:noProof/>
        </w:rPr>
        <w:fldChar w:fldCharType="end"/>
      </w:r>
    </w:p>
    <w:p w14:paraId="3F3670AD" w14:textId="6B4ED900"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w:t>
      </w:r>
      <w:r w:rsidRPr="00B543D9">
        <w:rPr>
          <w:noProof/>
          <w:lang w:val="fr-FR" w:eastAsia="ko-KR"/>
        </w:rPr>
        <w:t>77</w:t>
      </w:r>
      <w:r w:rsidRPr="00B543D9">
        <w:rPr>
          <w:noProof/>
          <w:lang w:val="fr-FR"/>
        </w:rPr>
        <w:t>.2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_Toc210132139 \h </w:instrText>
      </w:r>
      <w:r>
        <w:rPr>
          <w:noProof/>
        </w:rPr>
      </w:r>
      <w:r>
        <w:rPr>
          <w:noProof/>
        </w:rPr>
        <w:fldChar w:fldCharType="separate"/>
      </w:r>
      <w:r>
        <w:rPr>
          <w:noProof/>
        </w:rPr>
        <w:t>78</w:t>
      </w:r>
      <w:r>
        <w:rPr>
          <w:noProof/>
        </w:rPr>
        <w:fldChar w:fldCharType="end"/>
      </w:r>
    </w:p>
    <w:p w14:paraId="268D78F0" w14:textId="3ABFDF81"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w:t>
      </w:r>
      <w:r w:rsidRPr="00B543D9">
        <w:rPr>
          <w:noProof/>
          <w:lang w:val="fr-FR" w:eastAsia="ko-KR"/>
        </w:rPr>
        <w:t>77</w:t>
      </w:r>
      <w:r w:rsidRPr="00B543D9">
        <w:rPr>
          <w:noProof/>
          <w:lang w:val="fr-FR"/>
        </w:rPr>
        <w:t>.3</w:t>
      </w:r>
      <w:r>
        <w:rPr>
          <w:rFonts w:asciiTheme="minorHAnsi" w:hAnsiTheme="minorHAnsi" w:cstheme="minorBidi"/>
          <w:noProof/>
          <w:kern w:val="2"/>
          <w:sz w:val="24"/>
          <w:szCs w:val="24"/>
          <w:lang w:eastAsia="en-GB"/>
          <w14:ligatures w14:val="standardContextual"/>
        </w:rPr>
        <w:tab/>
      </w:r>
      <w:r w:rsidRPr="00B543D9">
        <w:rPr>
          <w:noProof/>
          <w:lang w:val="fr-FR"/>
        </w:rPr>
        <w:t>Attribute constraints</w:t>
      </w:r>
      <w:r>
        <w:rPr>
          <w:noProof/>
        </w:rPr>
        <w:tab/>
      </w:r>
      <w:r>
        <w:rPr>
          <w:noProof/>
        </w:rPr>
        <w:fldChar w:fldCharType="begin" w:fldLock="1"/>
      </w:r>
      <w:r>
        <w:rPr>
          <w:noProof/>
        </w:rPr>
        <w:instrText xml:space="preserve"> PAGEREF _Toc210132140 \h </w:instrText>
      </w:r>
      <w:r>
        <w:rPr>
          <w:noProof/>
        </w:rPr>
      </w:r>
      <w:r>
        <w:rPr>
          <w:noProof/>
        </w:rPr>
        <w:fldChar w:fldCharType="separate"/>
      </w:r>
      <w:r>
        <w:rPr>
          <w:noProof/>
        </w:rPr>
        <w:t>78</w:t>
      </w:r>
      <w:r>
        <w:rPr>
          <w:noProof/>
        </w:rPr>
        <w:fldChar w:fldCharType="end"/>
      </w:r>
    </w:p>
    <w:p w14:paraId="1C654BBB" w14:textId="63A85293"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eastAsia="zh-CN"/>
        </w:rPr>
        <w:t>4</w:t>
      </w:r>
      <w:r w:rsidRPr="00B543D9">
        <w:rPr>
          <w:noProof/>
          <w:lang w:val="en-US"/>
        </w:rPr>
        <w:t>.3.</w:t>
      </w:r>
      <w:r w:rsidRPr="00B543D9">
        <w:rPr>
          <w:noProof/>
          <w:lang w:val="en-US" w:eastAsia="ko-KR"/>
        </w:rPr>
        <w:t>77</w:t>
      </w:r>
      <w:r w:rsidRPr="00B543D9">
        <w:rPr>
          <w:noProof/>
          <w:lang w:val="en-US"/>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_Toc210132141 \h </w:instrText>
      </w:r>
      <w:r>
        <w:rPr>
          <w:noProof/>
        </w:rPr>
      </w:r>
      <w:r>
        <w:rPr>
          <w:noProof/>
        </w:rPr>
        <w:fldChar w:fldCharType="separate"/>
      </w:r>
      <w:r>
        <w:rPr>
          <w:noProof/>
        </w:rPr>
        <w:t>78</w:t>
      </w:r>
      <w:r>
        <w:rPr>
          <w:noProof/>
        </w:rPr>
        <w:fldChar w:fldCharType="end"/>
      </w:r>
    </w:p>
    <w:p w14:paraId="751715C7" w14:textId="55EB7A6B"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w:t>
      </w:r>
      <w:r w:rsidRPr="00B543D9">
        <w:rPr>
          <w:noProof/>
          <w:lang w:val="en-US" w:eastAsia="ko-KR"/>
        </w:rPr>
        <w:t>78</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val="en-US" w:eastAsia="zh-CN"/>
        </w:rPr>
        <w:t xml:space="preserve">VnfParameters </w:t>
      </w:r>
      <w:r w:rsidRPr="00B543D9">
        <w:rPr>
          <w:noProof/>
          <w:lang w:val="en-US" w:eastAsia="zh-CN"/>
        </w:rPr>
        <w:t>&lt;&lt;</w:t>
      </w:r>
      <w:r w:rsidRPr="00B543D9">
        <w:rPr>
          <w:rFonts w:ascii="Courier New" w:hAnsi="Courier New" w:cs="Courier New"/>
          <w:noProof/>
          <w:lang w:val="en-US" w:eastAsia="zh-CN"/>
        </w:rPr>
        <w:t>dataType</w:t>
      </w:r>
      <w:r w:rsidRPr="00B543D9">
        <w:rPr>
          <w:noProof/>
          <w:lang w:val="en-US" w:eastAsia="zh-CN"/>
        </w:rPr>
        <w:t>&gt;&gt;</w:t>
      </w:r>
      <w:r>
        <w:rPr>
          <w:noProof/>
        </w:rPr>
        <w:tab/>
      </w:r>
      <w:r>
        <w:rPr>
          <w:noProof/>
        </w:rPr>
        <w:fldChar w:fldCharType="begin" w:fldLock="1"/>
      </w:r>
      <w:r>
        <w:rPr>
          <w:noProof/>
        </w:rPr>
        <w:instrText xml:space="preserve"> PAGEREF _Toc210132142 \h </w:instrText>
      </w:r>
      <w:r>
        <w:rPr>
          <w:noProof/>
        </w:rPr>
      </w:r>
      <w:r>
        <w:rPr>
          <w:noProof/>
        </w:rPr>
        <w:fldChar w:fldCharType="separate"/>
      </w:r>
      <w:r>
        <w:rPr>
          <w:noProof/>
        </w:rPr>
        <w:t>78</w:t>
      </w:r>
      <w:r>
        <w:rPr>
          <w:noProof/>
        </w:rPr>
        <w:fldChar w:fldCharType="end"/>
      </w:r>
    </w:p>
    <w:p w14:paraId="11AB7320" w14:textId="1520E508"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_Toc210132143 \h </w:instrText>
      </w:r>
      <w:r>
        <w:rPr>
          <w:noProof/>
        </w:rPr>
      </w:r>
      <w:r>
        <w:rPr>
          <w:noProof/>
        </w:rPr>
        <w:fldChar w:fldCharType="separate"/>
      </w:r>
      <w:r>
        <w:rPr>
          <w:noProof/>
        </w:rPr>
        <w:t>78</w:t>
      </w:r>
      <w:r>
        <w:rPr>
          <w:noProof/>
        </w:rPr>
        <w:fldChar w:fldCharType="end"/>
      </w:r>
    </w:p>
    <w:p w14:paraId="796C419A" w14:textId="3AA996D8"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_Toc210132144 \h </w:instrText>
      </w:r>
      <w:r>
        <w:rPr>
          <w:noProof/>
        </w:rPr>
      </w:r>
      <w:r>
        <w:rPr>
          <w:noProof/>
        </w:rPr>
        <w:fldChar w:fldCharType="separate"/>
      </w:r>
      <w:r>
        <w:rPr>
          <w:noProof/>
        </w:rPr>
        <w:t>78</w:t>
      </w:r>
      <w:r>
        <w:rPr>
          <w:noProof/>
        </w:rPr>
        <w:fldChar w:fldCharType="end"/>
      </w:r>
    </w:p>
    <w:p w14:paraId="491DACE0" w14:textId="5AB86907"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_Toc210132145 \h </w:instrText>
      </w:r>
      <w:r>
        <w:rPr>
          <w:noProof/>
        </w:rPr>
      </w:r>
      <w:r>
        <w:rPr>
          <w:noProof/>
        </w:rPr>
        <w:fldChar w:fldCharType="separate"/>
      </w:r>
      <w:r>
        <w:rPr>
          <w:noProof/>
        </w:rPr>
        <w:t>78</w:t>
      </w:r>
      <w:r>
        <w:rPr>
          <w:noProof/>
        </w:rPr>
        <w:fldChar w:fldCharType="end"/>
      </w:r>
    </w:p>
    <w:p w14:paraId="127DF800" w14:textId="3B138CCD"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_Toc210132146 \h </w:instrText>
      </w:r>
      <w:r>
        <w:rPr>
          <w:noProof/>
        </w:rPr>
      </w:r>
      <w:r>
        <w:rPr>
          <w:noProof/>
        </w:rPr>
        <w:fldChar w:fldCharType="separate"/>
      </w:r>
      <w:r>
        <w:rPr>
          <w:noProof/>
        </w:rPr>
        <w:t>78</w:t>
      </w:r>
      <w:r>
        <w:rPr>
          <w:noProof/>
        </w:rPr>
        <w:fldChar w:fldCharType="end"/>
      </w:r>
    </w:p>
    <w:p w14:paraId="059FDDB0" w14:textId="37A6B537" w:rsidR="00FB07B9" w:rsidRDefault="00FB07B9">
      <w:pPr>
        <w:pStyle w:val="TOC3"/>
        <w:rPr>
          <w:rFonts w:asciiTheme="minorHAnsi" w:hAnsiTheme="minorHAnsi" w:cstheme="minorBidi"/>
          <w:noProof/>
          <w:kern w:val="2"/>
          <w:sz w:val="24"/>
          <w:szCs w:val="24"/>
          <w:lang w:eastAsia="en-GB"/>
          <w14:ligatures w14:val="standardContextual"/>
        </w:rPr>
      </w:pPr>
      <w:r w:rsidRPr="00B543D9">
        <w:rPr>
          <w:noProof/>
          <w:lang w:val="en-US" w:eastAsia="zh-CN"/>
        </w:rPr>
        <w:t>4.3.</w:t>
      </w:r>
      <w:r w:rsidRPr="00B543D9">
        <w:rPr>
          <w:noProof/>
          <w:lang w:val="en-US" w:eastAsia="ko-KR"/>
        </w:rPr>
        <w:t>79</w:t>
      </w:r>
      <w:r>
        <w:rPr>
          <w:rFonts w:asciiTheme="minorHAnsi" w:hAnsiTheme="minorHAnsi" w:cstheme="minorBidi"/>
          <w:noProof/>
          <w:kern w:val="2"/>
          <w:sz w:val="24"/>
          <w:szCs w:val="24"/>
          <w:lang w:eastAsia="en-GB"/>
          <w14:ligatures w14:val="standardContextual"/>
        </w:rPr>
        <w:tab/>
      </w:r>
      <w:r w:rsidRPr="00B543D9">
        <w:rPr>
          <w:rFonts w:ascii="Courier New" w:hAnsi="Courier New"/>
          <w:noProof/>
          <w:lang w:val="en-US" w:eastAsia="zh-CN"/>
        </w:rPr>
        <w:t xml:space="preserve">PeeParameters </w:t>
      </w:r>
      <w:r w:rsidRPr="00B543D9">
        <w:rPr>
          <w:noProof/>
          <w:lang w:val="en-US" w:eastAsia="zh-CN"/>
        </w:rPr>
        <w:t>&lt;&lt;</w:t>
      </w:r>
      <w:r w:rsidRPr="00B543D9">
        <w:rPr>
          <w:rFonts w:ascii="Courier New" w:hAnsi="Courier New" w:cs="Courier New"/>
          <w:noProof/>
          <w:lang w:val="en-US" w:eastAsia="zh-CN"/>
        </w:rPr>
        <w:t>dataType</w:t>
      </w:r>
      <w:r w:rsidRPr="00B543D9">
        <w:rPr>
          <w:noProof/>
          <w:lang w:val="en-US" w:eastAsia="zh-CN"/>
        </w:rPr>
        <w:t>&gt;&gt;</w:t>
      </w:r>
      <w:r>
        <w:rPr>
          <w:noProof/>
        </w:rPr>
        <w:tab/>
      </w:r>
      <w:r>
        <w:rPr>
          <w:noProof/>
        </w:rPr>
        <w:fldChar w:fldCharType="begin" w:fldLock="1"/>
      </w:r>
      <w:r>
        <w:rPr>
          <w:noProof/>
        </w:rPr>
        <w:instrText xml:space="preserve"> PAGEREF _Toc210132147 \h </w:instrText>
      </w:r>
      <w:r>
        <w:rPr>
          <w:noProof/>
        </w:rPr>
      </w:r>
      <w:r>
        <w:rPr>
          <w:noProof/>
        </w:rPr>
        <w:fldChar w:fldCharType="separate"/>
      </w:r>
      <w:r>
        <w:rPr>
          <w:noProof/>
        </w:rPr>
        <w:t>79</w:t>
      </w:r>
      <w:r>
        <w:rPr>
          <w:noProof/>
        </w:rPr>
        <w:fldChar w:fldCharType="end"/>
      </w:r>
    </w:p>
    <w:p w14:paraId="61085990" w14:textId="645A3B3C"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_Toc210132148 \h </w:instrText>
      </w:r>
      <w:r>
        <w:rPr>
          <w:noProof/>
        </w:rPr>
      </w:r>
      <w:r>
        <w:rPr>
          <w:noProof/>
        </w:rPr>
        <w:fldChar w:fldCharType="separate"/>
      </w:r>
      <w:r>
        <w:rPr>
          <w:noProof/>
        </w:rPr>
        <w:t>79</w:t>
      </w:r>
      <w:r>
        <w:rPr>
          <w:noProof/>
        </w:rPr>
        <w:fldChar w:fldCharType="end"/>
      </w:r>
    </w:p>
    <w:p w14:paraId="1860E519" w14:textId="1FB5D23F"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_Toc210132149 \h </w:instrText>
      </w:r>
      <w:r>
        <w:rPr>
          <w:noProof/>
        </w:rPr>
      </w:r>
      <w:r>
        <w:rPr>
          <w:noProof/>
        </w:rPr>
        <w:fldChar w:fldCharType="separate"/>
      </w:r>
      <w:r>
        <w:rPr>
          <w:noProof/>
        </w:rPr>
        <w:t>79</w:t>
      </w:r>
      <w:r>
        <w:rPr>
          <w:noProof/>
        </w:rPr>
        <w:fldChar w:fldCharType="end"/>
      </w:r>
    </w:p>
    <w:p w14:paraId="5841A641" w14:textId="103A7E8F"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_Toc210132150 \h </w:instrText>
      </w:r>
      <w:r>
        <w:rPr>
          <w:noProof/>
        </w:rPr>
      </w:r>
      <w:r>
        <w:rPr>
          <w:noProof/>
        </w:rPr>
        <w:fldChar w:fldCharType="separate"/>
      </w:r>
      <w:r>
        <w:rPr>
          <w:noProof/>
        </w:rPr>
        <w:t>79</w:t>
      </w:r>
      <w:r>
        <w:rPr>
          <w:noProof/>
        </w:rPr>
        <w:fldChar w:fldCharType="end"/>
      </w:r>
    </w:p>
    <w:p w14:paraId="6993F1F7" w14:textId="74C3E4A2" w:rsidR="00FB07B9" w:rsidRDefault="00FB07B9">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_Toc210132151 \h </w:instrText>
      </w:r>
      <w:r>
        <w:rPr>
          <w:noProof/>
        </w:rPr>
      </w:r>
      <w:r>
        <w:rPr>
          <w:noProof/>
        </w:rPr>
        <w:fldChar w:fldCharType="separate"/>
      </w:r>
      <w:r>
        <w:rPr>
          <w:noProof/>
        </w:rPr>
        <w:t>79</w:t>
      </w:r>
      <w:r>
        <w:rPr>
          <w:noProof/>
        </w:rPr>
        <w:fldChar w:fldCharType="end"/>
      </w:r>
    </w:p>
    <w:p w14:paraId="6BB66F36" w14:textId="64EA6C02" w:rsidR="00FB07B9" w:rsidRDefault="00FB07B9">
      <w:pPr>
        <w:pStyle w:val="TOC3"/>
        <w:rPr>
          <w:rFonts w:asciiTheme="minorHAnsi" w:hAnsiTheme="minorHAnsi" w:cstheme="minorBidi"/>
          <w:noProof/>
          <w:kern w:val="2"/>
          <w:sz w:val="24"/>
          <w:szCs w:val="24"/>
          <w:lang w:eastAsia="en-GB"/>
          <w14:ligatures w14:val="standardContextual"/>
        </w:rPr>
      </w:pPr>
      <w:r>
        <w:rPr>
          <w:noProof/>
        </w:rPr>
        <w:t>4.3.80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TrsrPrefixCfg &lt;&lt;dataType&gt;&gt;</w:t>
      </w:r>
      <w:r>
        <w:rPr>
          <w:noProof/>
        </w:rPr>
        <w:tab/>
      </w:r>
      <w:r>
        <w:rPr>
          <w:noProof/>
        </w:rPr>
        <w:fldChar w:fldCharType="begin" w:fldLock="1"/>
      </w:r>
      <w:r>
        <w:rPr>
          <w:noProof/>
        </w:rPr>
        <w:instrText xml:space="preserve"> PAGEREF _Toc210132152 \h </w:instrText>
      </w:r>
      <w:r>
        <w:rPr>
          <w:noProof/>
        </w:rPr>
      </w:r>
      <w:r>
        <w:rPr>
          <w:noProof/>
        </w:rPr>
        <w:fldChar w:fldCharType="separate"/>
      </w:r>
      <w:r>
        <w:rPr>
          <w:noProof/>
        </w:rPr>
        <w:t>79</w:t>
      </w:r>
      <w:r>
        <w:rPr>
          <w:noProof/>
        </w:rPr>
        <w:fldChar w:fldCharType="end"/>
      </w:r>
    </w:p>
    <w:p w14:paraId="50D56CB1" w14:textId="493A8E17" w:rsidR="00FB07B9" w:rsidRDefault="00FB07B9">
      <w:pPr>
        <w:pStyle w:val="TOC4"/>
        <w:rPr>
          <w:rFonts w:asciiTheme="minorHAnsi" w:hAnsiTheme="minorHAnsi" w:cstheme="minorBidi"/>
          <w:noProof/>
          <w:kern w:val="2"/>
          <w:sz w:val="24"/>
          <w:szCs w:val="24"/>
          <w:lang w:eastAsia="en-GB"/>
          <w14:ligatures w14:val="standardContextual"/>
        </w:rPr>
      </w:pPr>
      <w:r>
        <w:rPr>
          <w:noProof/>
        </w:rPr>
        <w:t>4.3.80.1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_Toc210132153 \h </w:instrText>
      </w:r>
      <w:r>
        <w:rPr>
          <w:noProof/>
        </w:rPr>
      </w:r>
      <w:r>
        <w:rPr>
          <w:noProof/>
        </w:rPr>
        <w:fldChar w:fldCharType="separate"/>
      </w:r>
      <w:r>
        <w:rPr>
          <w:noProof/>
        </w:rPr>
        <w:t>79</w:t>
      </w:r>
      <w:r>
        <w:rPr>
          <w:noProof/>
        </w:rPr>
        <w:fldChar w:fldCharType="end"/>
      </w:r>
    </w:p>
    <w:p w14:paraId="26B7A8BB" w14:textId="0895B8A4"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fr-FR"/>
        </w:rPr>
        <w:t>4.3.80.2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_Toc210132154 \h </w:instrText>
      </w:r>
      <w:r>
        <w:rPr>
          <w:noProof/>
        </w:rPr>
      </w:r>
      <w:r>
        <w:rPr>
          <w:noProof/>
        </w:rPr>
        <w:fldChar w:fldCharType="separate"/>
      </w:r>
      <w:r>
        <w:rPr>
          <w:noProof/>
        </w:rPr>
        <w:t>79</w:t>
      </w:r>
      <w:r>
        <w:rPr>
          <w:noProof/>
        </w:rPr>
        <w:fldChar w:fldCharType="end"/>
      </w:r>
    </w:p>
    <w:p w14:paraId="6ED0CD05" w14:textId="0CD1618C" w:rsidR="00FB07B9" w:rsidRDefault="00FB07B9">
      <w:pPr>
        <w:pStyle w:val="TOC4"/>
        <w:rPr>
          <w:rFonts w:asciiTheme="minorHAnsi" w:hAnsiTheme="minorHAnsi" w:cstheme="minorBidi"/>
          <w:noProof/>
          <w:kern w:val="2"/>
          <w:sz w:val="24"/>
          <w:szCs w:val="24"/>
          <w:lang w:eastAsia="en-GB"/>
          <w14:ligatures w14:val="standardContextual"/>
        </w:rPr>
      </w:pPr>
      <w:r>
        <w:rPr>
          <w:noProof/>
        </w:rPr>
        <w:t>4.3.80.3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_Toc210132155 \h </w:instrText>
      </w:r>
      <w:r>
        <w:rPr>
          <w:noProof/>
        </w:rPr>
      </w:r>
      <w:r>
        <w:rPr>
          <w:noProof/>
        </w:rPr>
        <w:fldChar w:fldCharType="separate"/>
      </w:r>
      <w:r>
        <w:rPr>
          <w:noProof/>
        </w:rPr>
        <w:t>79</w:t>
      </w:r>
      <w:r>
        <w:rPr>
          <w:noProof/>
        </w:rPr>
        <w:fldChar w:fldCharType="end"/>
      </w:r>
    </w:p>
    <w:p w14:paraId="5B5636C5" w14:textId="7C9EB7B8"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4.3.80.</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_Toc210132156 \h </w:instrText>
      </w:r>
      <w:r>
        <w:rPr>
          <w:noProof/>
        </w:rPr>
      </w:r>
      <w:r>
        <w:rPr>
          <w:noProof/>
        </w:rPr>
        <w:fldChar w:fldCharType="separate"/>
      </w:r>
      <w:r>
        <w:rPr>
          <w:noProof/>
        </w:rPr>
        <w:t>79</w:t>
      </w:r>
      <w:r>
        <w:rPr>
          <w:noProof/>
        </w:rPr>
        <w:fldChar w:fldCharType="end"/>
      </w:r>
    </w:p>
    <w:p w14:paraId="15800A72" w14:textId="0ADE5090" w:rsidR="00FB07B9" w:rsidRDefault="00FB07B9">
      <w:pPr>
        <w:pStyle w:val="TOC3"/>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NotificationList</w:t>
      </w:r>
      <w:r>
        <w:rPr>
          <w:noProof/>
        </w:rPr>
        <w:tab/>
      </w:r>
      <w:r>
        <w:rPr>
          <w:noProof/>
        </w:rPr>
        <w:fldChar w:fldCharType="begin" w:fldLock="1"/>
      </w:r>
      <w:r>
        <w:rPr>
          <w:noProof/>
        </w:rPr>
        <w:instrText xml:space="preserve"> PAGEREF _Toc210132157 \h </w:instrText>
      </w:r>
      <w:r>
        <w:rPr>
          <w:noProof/>
        </w:rPr>
      </w:r>
      <w:r>
        <w:rPr>
          <w:noProof/>
        </w:rPr>
        <w:fldChar w:fldCharType="separate"/>
      </w:r>
      <w:r>
        <w:rPr>
          <w:noProof/>
        </w:rPr>
        <w:t>79</w:t>
      </w:r>
      <w:r>
        <w:rPr>
          <w:noProof/>
        </w:rPr>
        <w:fldChar w:fldCharType="end"/>
      </w:r>
    </w:p>
    <w:p w14:paraId="6C1D79F3" w14:textId="65A63EFC" w:rsidR="00FB07B9" w:rsidRDefault="00FB07B9">
      <w:pPr>
        <w:pStyle w:val="TOC4"/>
        <w:rPr>
          <w:rFonts w:asciiTheme="minorHAnsi" w:hAnsiTheme="minorHAnsi" w:cstheme="minorBidi"/>
          <w:noProof/>
          <w:kern w:val="2"/>
          <w:sz w:val="24"/>
          <w:szCs w:val="24"/>
          <w:lang w:eastAsia="en-GB"/>
          <w14:ligatures w14:val="standardContextual"/>
        </w:rPr>
      </w:pPr>
      <w:r>
        <w:rPr>
          <w:noProof/>
        </w:rPr>
        <w:t>4.3.81.1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_Toc210132158 \h </w:instrText>
      </w:r>
      <w:r>
        <w:rPr>
          <w:noProof/>
        </w:rPr>
      </w:r>
      <w:r>
        <w:rPr>
          <w:noProof/>
        </w:rPr>
        <w:fldChar w:fldCharType="separate"/>
      </w:r>
      <w:r>
        <w:rPr>
          <w:noProof/>
        </w:rPr>
        <w:t>79</w:t>
      </w:r>
      <w:r>
        <w:rPr>
          <w:noProof/>
        </w:rPr>
        <w:fldChar w:fldCharType="end"/>
      </w:r>
    </w:p>
    <w:p w14:paraId="41DC4481" w14:textId="514C6E45" w:rsidR="00FB07B9" w:rsidRDefault="00FB07B9">
      <w:pPr>
        <w:pStyle w:val="TOC4"/>
        <w:rPr>
          <w:rFonts w:asciiTheme="minorHAnsi" w:hAnsiTheme="minorHAnsi" w:cstheme="minorBidi"/>
          <w:noProof/>
          <w:kern w:val="2"/>
          <w:sz w:val="24"/>
          <w:szCs w:val="24"/>
          <w:lang w:eastAsia="en-GB"/>
          <w14:ligatures w14:val="standardContextual"/>
        </w:rPr>
      </w:pPr>
      <w:r>
        <w:rPr>
          <w:noProof/>
        </w:rPr>
        <w:t>4.3.81.2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_Toc210132159 \h </w:instrText>
      </w:r>
      <w:r>
        <w:rPr>
          <w:noProof/>
        </w:rPr>
      </w:r>
      <w:r>
        <w:rPr>
          <w:noProof/>
        </w:rPr>
        <w:fldChar w:fldCharType="separate"/>
      </w:r>
      <w:r>
        <w:rPr>
          <w:noProof/>
        </w:rPr>
        <w:t>80</w:t>
      </w:r>
      <w:r>
        <w:rPr>
          <w:noProof/>
        </w:rPr>
        <w:fldChar w:fldCharType="end"/>
      </w:r>
    </w:p>
    <w:p w14:paraId="3A3CF1FD" w14:textId="36E0705F" w:rsidR="00FB07B9" w:rsidRDefault="00FB07B9">
      <w:pPr>
        <w:pStyle w:val="TOC4"/>
        <w:rPr>
          <w:rFonts w:asciiTheme="minorHAnsi" w:hAnsiTheme="minorHAnsi" w:cstheme="minorBidi"/>
          <w:noProof/>
          <w:kern w:val="2"/>
          <w:sz w:val="24"/>
          <w:szCs w:val="24"/>
          <w:lang w:eastAsia="en-GB"/>
          <w14:ligatures w14:val="standardContextual"/>
        </w:rPr>
      </w:pPr>
      <w:r>
        <w:rPr>
          <w:noProof/>
        </w:rPr>
        <w:t>4.3.81.3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_Toc210132160 \h </w:instrText>
      </w:r>
      <w:r>
        <w:rPr>
          <w:noProof/>
        </w:rPr>
      </w:r>
      <w:r>
        <w:rPr>
          <w:noProof/>
        </w:rPr>
        <w:fldChar w:fldCharType="separate"/>
      </w:r>
      <w:r>
        <w:rPr>
          <w:noProof/>
        </w:rPr>
        <w:t>80</w:t>
      </w:r>
      <w:r>
        <w:rPr>
          <w:noProof/>
        </w:rPr>
        <w:fldChar w:fldCharType="end"/>
      </w:r>
    </w:p>
    <w:p w14:paraId="4F1C4AAE" w14:textId="4E1DEA68" w:rsidR="00FB07B9" w:rsidRDefault="00FB07B9">
      <w:pPr>
        <w:pStyle w:val="TOC4"/>
        <w:rPr>
          <w:rFonts w:asciiTheme="minorHAnsi" w:hAnsiTheme="minorHAnsi" w:cstheme="minorBidi"/>
          <w:noProof/>
          <w:kern w:val="2"/>
          <w:sz w:val="24"/>
          <w:szCs w:val="24"/>
          <w:lang w:eastAsia="en-GB"/>
          <w14:ligatures w14:val="standardContextual"/>
        </w:rPr>
      </w:pPr>
      <w:r w:rsidRPr="00B543D9">
        <w:rPr>
          <w:noProof/>
          <w:lang w:val="en-US"/>
        </w:rPr>
        <w:t>4.3.81.</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_Toc210132161 \h </w:instrText>
      </w:r>
      <w:r>
        <w:rPr>
          <w:noProof/>
        </w:rPr>
      </w:r>
      <w:r>
        <w:rPr>
          <w:noProof/>
        </w:rPr>
        <w:fldChar w:fldCharType="separate"/>
      </w:r>
      <w:r>
        <w:rPr>
          <w:noProof/>
        </w:rPr>
        <w:t>80</w:t>
      </w:r>
      <w:r>
        <w:rPr>
          <w:noProof/>
        </w:rPr>
        <w:fldChar w:fldCharType="end"/>
      </w:r>
    </w:p>
    <w:p w14:paraId="0B69D1E7" w14:textId="2F84E32D" w:rsidR="00FB07B9" w:rsidRDefault="00FB07B9">
      <w:pPr>
        <w:pStyle w:val="TOC3"/>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NotificationEntry &lt;&lt;dataType&gt;&gt;</w:t>
      </w:r>
      <w:r>
        <w:rPr>
          <w:noProof/>
        </w:rPr>
        <w:tab/>
      </w:r>
      <w:r>
        <w:rPr>
          <w:noProof/>
        </w:rPr>
        <w:fldChar w:fldCharType="begin" w:fldLock="1"/>
      </w:r>
      <w:r>
        <w:rPr>
          <w:noProof/>
        </w:rPr>
        <w:instrText xml:space="preserve"> PAGEREF _Toc210132162 \h </w:instrText>
      </w:r>
      <w:r>
        <w:rPr>
          <w:noProof/>
        </w:rPr>
      </w:r>
      <w:r>
        <w:rPr>
          <w:noProof/>
        </w:rPr>
        <w:fldChar w:fldCharType="separate"/>
      </w:r>
      <w:r>
        <w:rPr>
          <w:noProof/>
        </w:rPr>
        <w:t>80</w:t>
      </w:r>
      <w:r>
        <w:rPr>
          <w:noProof/>
        </w:rPr>
        <w:fldChar w:fldCharType="end"/>
      </w:r>
    </w:p>
    <w:p w14:paraId="75A6327A" w14:textId="1DBBA3A2" w:rsidR="00FB07B9" w:rsidRDefault="00FB07B9">
      <w:pPr>
        <w:pStyle w:val="TOC4"/>
        <w:rPr>
          <w:rFonts w:asciiTheme="minorHAnsi" w:hAnsiTheme="minorHAnsi" w:cstheme="minorBidi"/>
          <w:noProof/>
          <w:kern w:val="2"/>
          <w:sz w:val="24"/>
          <w:szCs w:val="24"/>
          <w:lang w:eastAsia="en-GB"/>
          <w14:ligatures w14:val="standardContextual"/>
        </w:rPr>
      </w:pPr>
      <w:r>
        <w:rPr>
          <w:noProof/>
        </w:rPr>
        <w:t>4.3.82.1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_Toc210132163 \h </w:instrText>
      </w:r>
      <w:r>
        <w:rPr>
          <w:noProof/>
        </w:rPr>
      </w:r>
      <w:r>
        <w:rPr>
          <w:noProof/>
        </w:rPr>
        <w:fldChar w:fldCharType="separate"/>
      </w:r>
      <w:r>
        <w:rPr>
          <w:noProof/>
        </w:rPr>
        <w:t>80</w:t>
      </w:r>
      <w:r>
        <w:rPr>
          <w:noProof/>
        </w:rPr>
        <w:fldChar w:fldCharType="end"/>
      </w:r>
    </w:p>
    <w:p w14:paraId="03EB6EEE" w14:textId="75E8C029" w:rsidR="00FB07B9" w:rsidRDefault="00FB07B9">
      <w:pPr>
        <w:pStyle w:val="TOC4"/>
        <w:rPr>
          <w:rFonts w:asciiTheme="minorHAnsi" w:hAnsiTheme="minorHAnsi" w:cstheme="minorBidi"/>
          <w:noProof/>
          <w:kern w:val="2"/>
          <w:sz w:val="24"/>
          <w:szCs w:val="24"/>
          <w:lang w:eastAsia="en-GB"/>
          <w14:ligatures w14:val="standardContextual"/>
        </w:rPr>
      </w:pPr>
      <w:r>
        <w:rPr>
          <w:noProof/>
        </w:rPr>
        <w:t>4.3.82.2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_Toc210132164 \h </w:instrText>
      </w:r>
      <w:r>
        <w:rPr>
          <w:noProof/>
        </w:rPr>
      </w:r>
      <w:r>
        <w:rPr>
          <w:noProof/>
        </w:rPr>
        <w:fldChar w:fldCharType="separate"/>
      </w:r>
      <w:r>
        <w:rPr>
          <w:noProof/>
        </w:rPr>
        <w:t>81</w:t>
      </w:r>
      <w:r>
        <w:rPr>
          <w:noProof/>
        </w:rPr>
        <w:fldChar w:fldCharType="end"/>
      </w:r>
    </w:p>
    <w:p w14:paraId="7A0B56A2" w14:textId="71B14572" w:rsidR="00FB07B9" w:rsidRDefault="00FB07B9">
      <w:pPr>
        <w:pStyle w:val="TOC4"/>
        <w:rPr>
          <w:rFonts w:asciiTheme="minorHAnsi" w:hAnsiTheme="minorHAnsi" w:cstheme="minorBidi"/>
          <w:noProof/>
          <w:kern w:val="2"/>
          <w:sz w:val="24"/>
          <w:szCs w:val="24"/>
          <w:lang w:eastAsia="en-GB"/>
          <w14:ligatures w14:val="standardContextual"/>
        </w:rPr>
      </w:pPr>
      <w:r>
        <w:rPr>
          <w:noProof/>
        </w:rPr>
        <w:t>4.3.82.3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_Toc210132165 \h </w:instrText>
      </w:r>
      <w:r>
        <w:rPr>
          <w:noProof/>
        </w:rPr>
      </w:r>
      <w:r>
        <w:rPr>
          <w:noProof/>
        </w:rPr>
        <w:fldChar w:fldCharType="separate"/>
      </w:r>
      <w:r>
        <w:rPr>
          <w:noProof/>
        </w:rPr>
        <w:t>81</w:t>
      </w:r>
      <w:r>
        <w:rPr>
          <w:noProof/>
        </w:rPr>
        <w:fldChar w:fldCharType="end"/>
      </w:r>
    </w:p>
    <w:p w14:paraId="20076B35" w14:textId="0C58C140" w:rsidR="00FB07B9" w:rsidRDefault="00FB07B9">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_Toc210132166 \h </w:instrText>
      </w:r>
      <w:r>
        <w:rPr>
          <w:noProof/>
        </w:rPr>
      </w:r>
      <w:r>
        <w:rPr>
          <w:noProof/>
        </w:rPr>
        <w:fldChar w:fldCharType="separate"/>
      </w:r>
      <w:r>
        <w:rPr>
          <w:noProof/>
        </w:rPr>
        <w:t>82</w:t>
      </w:r>
      <w:r>
        <w:rPr>
          <w:noProof/>
        </w:rPr>
        <w:fldChar w:fldCharType="end"/>
      </w:r>
    </w:p>
    <w:p w14:paraId="57A88886" w14:textId="7A10A93A" w:rsidR="00FB07B9" w:rsidRDefault="00FB07B9">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_Toc210132167 \h </w:instrText>
      </w:r>
      <w:r>
        <w:rPr>
          <w:noProof/>
        </w:rPr>
      </w:r>
      <w:r>
        <w:rPr>
          <w:noProof/>
        </w:rPr>
        <w:fldChar w:fldCharType="separate"/>
      </w:r>
      <w:r>
        <w:rPr>
          <w:noProof/>
        </w:rPr>
        <w:t>82</w:t>
      </w:r>
      <w:r>
        <w:rPr>
          <w:noProof/>
        </w:rPr>
        <w:fldChar w:fldCharType="end"/>
      </w:r>
    </w:p>
    <w:p w14:paraId="778A6653" w14:textId="663AA00A" w:rsidR="00FB07B9" w:rsidRDefault="00FB07B9">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_Toc210132168 \h </w:instrText>
      </w:r>
      <w:r>
        <w:rPr>
          <w:noProof/>
        </w:rPr>
      </w:r>
      <w:r>
        <w:rPr>
          <w:noProof/>
        </w:rPr>
        <w:fldChar w:fldCharType="separate"/>
      </w:r>
      <w:r>
        <w:rPr>
          <w:noProof/>
        </w:rPr>
        <w:t>115</w:t>
      </w:r>
      <w:r>
        <w:rPr>
          <w:noProof/>
        </w:rPr>
        <w:fldChar w:fldCharType="end"/>
      </w:r>
    </w:p>
    <w:p w14:paraId="138482B4" w14:textId="7D81DF50" w:rsidR="00FB07B9" w:rsidRDefault="00FB07B9">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_Toc210132169 \h </w:instrText>
      </w:r>
      <w:r>
        <w:rPr>
          <w:noProof/>
        </w:rPr>
      </w:r>
      <w:r>
        <w:rPr>
          <w:noProof/>
        </w:rPr>
        <w:fldChar w:fldCharType="separate"/>
      </w:r>
      <w:r>
        <w:rPr>
          <w:noProof/>
        </w:rPr>
        <w:t>115</w:t>
      </w:r>
      <w:r>
        <w:rPr>
          <w:noProof/>
        </w:rPr>
        <w:fldChar w:fldCharType="end"/>
      </w:r>
    </w:p>
    <w:p w14:paraId="5D96F34E" w14:textId="77CF7160" w:rsidR="00FB07B9" w:rsidRDefault="00FB07B9">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_Toc210132170 \h </w:instrText>
      </w:r>
      <w:r>
        <w:rPr>
          <w:noProof/>
        </w:rPr>
      </w:r>
      <w:r>
        <w:rPr>
          <w:noProof/>
        </w:rPr>
        <w:fldChar w:fldCharType="separate"/>
      </w:r>
      <w:r>
        <w:rPr>
          <w:noProof/>
        </w:rPr>
        <w:t>115</w:t>
      </w:r>
      <w:r>
        <w:rPr>
          <w:noProof/>
        </w:rPr>
        <w:fldChar w:fldCharType="end"/>
      </w:r>
    </w:p>
    <w:p w14:paraId="0300CEDB" w14:textId="0BF60189" w:rsidR="00FB07B9" w:rsidRDefault="00FB07B9">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_Toc210132171 \h </w:instrText>
      </w:r>
      <w:r>
        <w:rPr>
          <w:noProof/>
        </w:rPr>
      </w:r>
      <w:r>
        <w:rPr>
          <w:noProof/>
        </w:rPr>
        <w:fldChar w:fldCharType="separate"/>
      </w:r>
      <w:r>
        <w:rPr>
          <w:noProof/>
        </w:rPr>
        <w:t>116</w:t>
      </w:r>
      <w:r>
        <w:rPr>
          <w:noProof/>
        </w:rPr>
        <w:fldChar w:fldCharType="end"/>
      </w:r>
    </w:p>
    <w:p w14:paraId="510C6107" w14:textId="248414F1" w:rsidR="00FB07B9" w:rsidRDefault="00FB07B9">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_Toc210132172 \h </w:instrText>
      </w:r>
      <w:r>
        <w:rPr>
          <w:noProof/>
        </w:rPr>
      </w:r>
      <w:r>
        <w:rPr>
          <w:noProof/>
        </w:rPr>
        <w:fldChar w:fldCharType="separate"/>
      </w:r>
      <w:r>
        <w:rPr>
          <w:noProof/>
        </w:rPr>
        <w:t>116</w:t>
      </w:r>
      <w:r>
        <w:rPr>
          <w:noProof/>
        </w:rPr>
        <w:fldChar w:fldCharType="end"/>
      </w:r>
    </w:p>
    <w:p w14:paraId="62F32F99" w14:textId="5A7D4335" w:rsidR="00FB07B9" w:rsidRDefault="00FB07B9">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_Toc210132173 \h </w:instrText>
      </w:r>
      <w:r>
        <w:rPr>
          <w:noProof/>
        </w:rPr>
      </w:r>
      <w:r>
        <w:rPr>
          <w:noProof/>
        </w:rPr>
        <w:fldChar w:fldCharType="separate"/>
      </w:r>
      <w:r>
        <w:rPr>
          <w:noProof/>
        </w:rPr>
        <w:t>117</w:t>
      </w:r>
      <w:r>
        <w:rPr>
          <w:noProof/>
        </w:rPr>
        <w:fldChar w:fldCharType="end"/>
      </w:r>
    </w:p>
    <w:p w14:paraId="2675DA33" w14:textId="0C6B3A91" w:rsidR="00FB07B9" w:rsidRDefault="00FB07B9">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_Toc210132174 \h </w:instrText>
      </w:r>
      <w:r>
        <w:rPr>
          <w:noProof/>
        </w:rPr>
      </w:r>
      <w:r>
        <w:rPr>
          <w:noProof/>
        </w:rPr>
        <w:fldChar w:fldCharType="separate"/>
      </w:r>
      <w:r>
        <w:rPr>
          <w:noProof/>
        </w:rPr>
        <w:t>117</w:t>
      </w:r>
      <w:r>
        <w:rPr>
          <w:noProof/>
        </w:rPr>
        <w:fldChar w:fldCharType="end"/>
      </w:r>
    </w:p>
    <w:p w14:paraId="1240934C" w14:textId="41E8757B" w:rsidR="00FB07B9" w:rsidRDefault="00FB07B9">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_Toc210132175 \h </w:instrText>
      </w:r>
      <w:r>
        <w:rPr>
          <w:noProof/>
        </w:rPr>
      </w:r>
      <w:r>
        <w:rPr>
          <w:noProof/>
        </w:rPr>
        <w:fldChar w:fldCharType="separate"/>
      </w:r>
      <w:r>
        <w:rPr>
          <w:noProof/>
        </w:rPr>
        <w:t>117</w:t>
      </w:r>
      <w:r>
        <w:rPr>
          <w:noProof/>
        </w:rPr>
        <w:fldChar w:fldCharType="end"/>
      </w:r>
    </w:p>
    <w:p w14:paraId="525F89FF" w14:textId="4119021D" w:rsidR="00FB07B9" w:rsidRDefault="00FB07B9">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_Toc210132176 \h </w:instrText>
      </w:r>
      <w:r>
        <w:rPr>
          <w:noProof/>
        </w:rPr>
      </w:r>
      <w:r>
        <w:rPr>
          <w:noProof/>
        </w:rPr>
        <w:fldChar w:fldCharType="separate"/>
      </w:r>
      <w:r>
        <w:rPr>
          <w:noProof/>
        </w:rPr>
        <w:t>120</w:t>
      </w:r>
      <w:r>
        <w:rPr>
          <w:noProof/>
        </w:rPr>
        <w:fldChar w:fldCharType="end"/>
      </w:r>
    </w:p>
    <w:p w14:paraId="363DEF1A" w14:textId="0E47B789" w:rsidR="00FB07B9" w:rsidRDefault="00FB07B9">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AdministrativeState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_Toc210132177 \h </w:instrText>
      </w:r>
      <w:r>
        <w:rPr>
          <w:noProof/>
        </w:rPr>
      </w:r>
      <w:r>
        <w:rPr>
          <w:noProof/>
        </w:rPr>
        <w:fldChar w:fldCharType="separate"/>
      </w:r>
      <w:r>
        <w:rPr>
          <w:noProof/>
        </w:rPr>
        <w:t>120</w:t>
      </w:r>
      <w:r>
        <w:rPr>
          <w:noProof/>
        </w:rPr>
        <w:fldChar w:fldCharType="end"/>
      </w:r>
    </w:p>
    <w:p w14:paraId="010A8EC4" w14:textId="151DEE87" w:rsidR="00FB07B9" w:rsidRDefault="00FB07B9">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BasicAdministrativeState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_Toc210132178 \h </w:instrText>
      </w:r>
      <w:r>
        <w:rPr>
          <w:noProof/>
        </w:rPr>
      </w:r>
      <w:r>
        <w:rPr>
          <w:noProof/>
        </w:rPr>
        <w:fldChar w:fldCharType="separate"/>
      </w:r>
      <w:r>
        <w:rPr>
          <w:noProof/>
        </w:rPr>
        <w:t>120</w:t>
      </w:r>
      <w:r>
        <w:rPr>
          <w:noProof/>
        </w:rPr>
        <w:fldChar w:fldCharType="end"/>
      </w:r>
    </w:p>
    <w:p w14:paraId="0D13B246" w14:textId="1C0AECAD" w:rsidR="00FB07B9" w:rsidRDefault="00FB07B9">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OperationalState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_Toc210132179 \h </w:instrText>
      </w:r>
      <w:r>
        <w:rPr>
          <w:noProof/>
        </w:rPr>
      </w:r>
      <w:r>
        <w:rPr>
          <w:noProof/>
        </w:rPr>
        <w:fldChar w:fldCharType="separate"/>
      </w:r>
      <w:r>
        <w:rPr>
          <w:noProof/>
        </w:rPr>
        <w:t>121</w:t>
      </w:r>
      <w:r>
        <w:rPr>
          <w:noProof/>
        </w:rPr>
        <w:fldChar w:fldCharType="end"/>
      </w:r>
    </w:p>
    <w:p w14:paraId="47AADC55" w14:textId="5E9957D6" w:rsidR="00FB07B9" w:rsidRDefault="00FB07B9">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_Toc210132180 \h </w:instrText>
      </w:r>
      <w:r>
        <w:rPr>
          <w:noProof/>
        </w:rPr>
      </w:r>
      <w:r>
        <w:rPr>
          <w:noProof/>
        </w:rPr>
        <w:fldChar w:fldCharType="separate"/>
      </w:r>
      <w:r>
        <w:rPr>
          <w:noProof/>
        </w:rPr>
        <w:t>121</w:t>
      </w:r>
      <w:r>
        <w:rPr>
          <w:noProof/>
        </w:rPr>
        <w:fldChar w:fldCharType="end"/>
      </w:r>
    </w:p>
    <w:p w14:paraId="00D37100" w14:textId="0E2423B2" w:rsidR="00FB07B9" w:rsidRDefault="00FB07B9">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AvailabilityStatus</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_Toc210132181 \h </w:instrText>
      </w:r>
      <w:r>
        <w:rPr>
          <w:noProof/>
        </w:rPr>
      </w:r>
      <w:r>
        <w:rPr>
          <w:noProof/>
        </w:rPr>
        <w:fldChar w:fldCharType="separate"/>
      </w:r>
      <w:r>
        <w:rPr>
          <w:noProof/>
        </w:rPr>
        <w:t>121</w:t>
      </w:r>
      <w:r>
        <w:rPr>
          <w:noProof/>
        </w:rPr>
        <w:fldChar w:fldCharType="end"/>
      </w:r>
    </w:p>
    <w:p w14:paraId="4AA2CD23" w14:textId="35FECFF1" w:rsidR="00FB07B9" w:rsidRDefault="00FB07B9">
      <w:pPr>
        <w:pStyle w:val="TOC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_Toc210132182 \h </w:instrText>
      </w:r>
      <w:r>
        <w:rPr>
          <w:noProof/>
        </w:rPr>
      </w:r>
      <w:r>
        <w:rPr>
          <w:noProof/>
        </w:rPr>
        <w:fldChar w:fldCharType="separate"/>
      </w:r>
      <w:r>
        <w:rPr>
          <w:noProof/>
        </w:rPr>
        <w:t>121</w:t>
      </w:r>
      <w:r>
        <w:rPr>
          <w:noProof/>
        </w:rPr>
        <w:fldChar w:fldCharType="end"/>
      </w:r>
    </w:p>
    <w:p w14:paraId="62A4A423" w14:textId="327C3225" w:rsidR="00FB07B9" w:rsidRDefault="00FB07B9">
      <w:pPr>
        <w:pStyle w:val="TOC3"/>
        <w:rPr>
          <w:rFonts w:asciiTheme="minorHAnsi" w:hAnsiTheme="minorHAnsi" w:cstheme="minorBidi"/>
          <w:noProof/>
          <w:kern w:val="2"/>
          <w:sz w:val="24"/>
          <w:szCs w:val="24"/>
          <w:lang w:eastAsia="en-GB"/>
          <w14:ligatures w14:val="standardContextual"/>
        </w:rPr>
      </w:pPr>
      <w:r w:rsidRPr="00B543D9">
        <w:rPr>
          <w:rFonts w:cs="Arial"/>
          <w:noProof/>
        </w:rPr>
        <w:t>5.</w:t>
      </w:r>
      <w:r w:rsidRPr="00B543D9">
        <w:rPr>
          <w:rFonts w:cs="Arial"/>
          <w:noProof/>
          <w:lang w:eastAsia="ko-KR"/>
        </w:rPr>
        <w:t>4</w:t>
      </w:r>
      <w:r w:rsidRPr="00B543D9">
        <w:rPr>
          <w:rFonts w:cs="Arial"/>
          <w:noProof/>
        </w:rPr>
        <w:t>.1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TimeWindow &lt;&lt;dataType&gt;&gt;</w:t>
      </w:r>
      <w:r>
        <w:rPr>
          <w:noProof/>
        </w:rPr>
        <w:tab/>
      </w:r>
      <w:r>
        <w:rPr>
          <w:noProof/>
        </w:rPr>
        <w:fldChar w:fldCharType="begin" w:fldLock="1"/>
      </w:r>
      <w:r>
        <w:rPr>
          <w:noProof/>
        </w:rPr>
        <w:instrText xml:space="preserve"> PAGEREF _Toc210132183 \h </w:instrText>
      </w:r>
      <w:r>
        <w:rPr>
          <w:noProof/>
        </w:rPr>
      </w:r>
      <w:r>
        <w:rPr>
          <w:noProof/>
        </w:rPr>
        <w:fldChar w:fldCharType="separate"/>
      </w:r>
      <w:r>
        <w:rPr>
          <w:noProof/>
        </w:rPr>
        <w:t>121</w:t>
      </w:r>
      <w:r>
        <w:rPr>
          <w:noProof/>
        </w:rPr>
        <w:fldChar w:fldCharType="end"/>
      </w:r>
    </w:p>
    <w:p w14:paraId="6139B1A6" w14:textId="4A717A06" w:rsidR="00FB07B9" w:rsidRDefault="00FB07B9">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_Toc210132184 \h </w:instrText>
      </w:r>
      <w:r>
        <w:rPr>
          <w:noProof/>
        </w:rPr>
      </w:r>
      <w:r>
        <w:rPr>
          <w:noProof/>
        </w:rPr>
        <w:fldChar w:fldCharType="separate"/>
      </w:r>
      <w:r>
        <w:rPr>
          <w:noProof/>
        </w:rPr>
        <w:t>121</w:t>
      </w:r>
      <w:r>
        <w:rPr>
          <w:noProof/>
        </w:rPr>
        <w:fldChar w:fldCharType="end"/>
      </w:r>
    </w:p>
    <w:p w14:paraId="7D610C76" w14:textId="38F3A448" w:rsidR="00FB07B9" w:rsidRDefault="00FB07B9">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.1.2</w:t>
      </w:r>
      <w:r>
        <w:rPr>
          <w:rFonts w:asciiTheme="minorHAnsi" w:hAnsiTheme="minorHAnsi" w:cstheme="minorBidi"/>
          <w:noProof/>
          <w:kern w:val="2"/>
          <w:sz w:val="24"/>
          <w:szCs w:val="24"/>
          <w:lang w:eastAsia="en-GB"/>
          <w14:ligatures w14:val="standardContextual"/>
        </w:rPr>
        <w:tab/>
      </w:r>
      <w:r w:rsidRPr="00B543D9">
        <w:rPr>
          <w:noProof/>
          <w:lang w:val="fr-FR"/>
        </w:rPr>
        <w:t>Attributes</w:t>
      </w:r>
      <w:r>
        <w:rPr>
          <w:noProof/>
        </w:rPr>
        <w:tab/>
      </w:r>
      <w:r>
        <w:rPr>
          <w:noProof/>
        </w:rPr>
        <w:fldChar w:fldCharType="begin" w:fldLock="1"/>
      </w:r>
      <w:r>
        <w:rPr>
          <w:noProof/>
        </w:rPr>
        <w:instrText xml:space="preserve"> PAGEREF _Toc210132185 \h </w:instrText>
      </w:r>
      <w:r>
        <w:rPr>
          <w:noProof/>
        </w:rPr>
      </w:r>
      <w:r>
        <w:rPr>
          <w:noProof/>
        </w:rPr>
        <w:fldChar w:fldCharType="separate"/>
      </w:r>
      <w:r>
        <w:rPr>
          <w:noProof/>
        </w:rPr>
        <w:t>122</w:t>
      </w:r>
      <w:r>
        <w:rPr>
          <w:noProof/>
        </w:rPr>
        <w:fldChar w:fldCharType="end"/>
      </w:r>
    </w:p>
    <w:p w14:paraId="0F27FEEF" w14:textId="6A0FEFA6" w:rsidR="00FB07B9" w:rsidRDefault="00FB07B9">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_Toc210132186 \h </w:instrText>
      </w:r>
      <w:r>
        <w:rPr>
          <w:noProof/>
        </w:rPr>
      </w:r>
      <w:r>
        <w:rPr>
          <w:noProof/>
        </w:rPr>
        <w:fldChar w:fldCharType="separate"/>
      </w:r>
      <w:r>
        <w:rPr>
          <w:noProof/>
        </w:rPr>
        <w:t>122</w:t>
      </w:r>
      <w:r>
        <w:rPr>
          <w:noProof/>
        </w:rPr>
        <w:fldChar w:fldCharType="end"/>
      </w:r>
    </w:p>
    <w:p w14:paraId="0C6BD83D" w14:textId="7029EA24" w:rsidR="00FB07B9" w:rsidRDefault="00FB07B9">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_Toc210132187 \h </w:instrText>
      </w:r>
      <w:r>
        <w:rPr>
          <w:noProof/>
        </w:rPr>
      </w:r>
      <w:r>
        <w:rPr>
          <w:noProof/>
        </w:rPr>
        <w:fldChar w:fldCharType="separate"/>
      </w:r>
      <w:r>
        <w:rPr>
          <w:noProof/>
        </w:rPr>
        <w:t>122</w:t>
      </w:r>
      <w:r>
        <w:rPr>
          <w:noProof/>
        </w:rPr>
        <w:fldChar w:fldCharType="end"/>
      </w:r>
    </w:p>
    <w:p w14:paraId="20536598" w14:textId="1BA10F4B" w:rsidR="00FB07B9" w:rsidRDefault="00FB07B9">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_Toc210132188 \h </w:instrText>
      </w:r>
      <w:r>
        <w:rPr>
          <w:noProof/>
        </w:rPr>
      </w:r>
      <w:r>
        <w:rPr>
          <w:noProof/>
        </w:rPr>
        <w:fldChar w:fldCharType="separate"/>
      </w:r>
      <w:r>
        <w:rPr>
          <w:noProof/>
        </w:rPr>
        <w:t>123</w:t>
      </w:r>
      <w:r>
        <w:rPr>
          <w:noProof/>
        </w:rPr>
        <w:fldChar w:fldCharType="end"/>
      </w:r>
    </w:p>
    <w:p w14:paraId="3A6D2BFF" w14:textId="4E32DD26" w:rsidR="00FB07B9" w:rsidRDefault="00FB07B9">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_Toc210132189 \h </w:instrText>
      </w:r>
      <w:r>
        <w:rPr>
          <w:noProof/>
        </w:rPr>
      </w:r>
      <w:r>
        <w:rPr>
          <w:noProof/>
        </w:rPr>
        <w:fldChar w:fldCharType="separate"/>
      </w:r>
      <w:r>
        <w:rPr>
          <w:noProof/>
        </w:rPr>
        <w:t>124</w:t>
      </w:r>
      <w:r>
        <w:rPr>
          <w:noProof/>
        </w:rPr>
        <w:fldChar w:fldCharType="end"/>
      </w:r>
    </w:p>
    <w:p w14:paraId="093D9CD3" w14:textId="24BE1463" w:rsidR="00FB07B9" w:rsidRDefault="00FB07B9">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_Toc210132190 \h </w:instrText>
      </w:r>
      <w:r>
        <w:rPr>
          <w:noProof/>
        </w:rPr>
      </w:r>
      <w:r>
        <w:rPr>
          <w:noProof/>
        </w:rPr>
        <w:fldChar w:fldCharType="separate"/>
      </w:r>
      <w:r>
        <w:rPr>
          <w:noProof/>
        </w:rPr>
        <w:t>124</w:t>
      </w:r>
      <w:r>
        <w:rPr>
          <w:noProof/>
        </w:rPr>
        <w:fldChar w:fldCharType="end"/>
      </w:r>
    </w:p>
    <w:p w14:paraId="1BB5ED32" w14:textId="24A9F766" w:rsidR="00FB07B9" w:rsidRDefault="00FB07B9">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_Toc210132191 \h </w:instrText>
      </w:r>
      <w:r>
        <w:rPr>
          <w:noProof/>
        </w:rPr>
      </w:r>
      <w:r>
        <w:rPr>
          <w:noProof/>
        </w:rPr>
        <w:fldChar w:fldCharType="separate"/>
      </w:r>
      <w:r>
        <w:rPr>
          <w:noProof/>
        </w:rPr>
        <w:t>126</w:t>
      </w:r>
      <w:r>
        <w:rPr>
          <w:noProof/>
        </w:rPr>
        <w:fldChar w:fldCharType="end"/>
      </w:r>
    </w:p>
    <w:p w14:paraId="2D5966E4" w14:textId="0A5FAFCD" w:rsidR="00FB07B9" w:rsidRDefault="00FB07B9">
      <w:pPr>
        <w:pStyle w:val="TOC8"/>
        <w:rPr>
          <w:rFonts w:asciiTheme="minorHAnsi" w:hAnsiTheme="minorHAnsi" w:cstheme="minorBidi"/>
          <w:b w:val="0"/>
          <w:noProof/>
          <w:kern w:val="2"/>
          <w:sz w:val="24"/>
          <w:szCs w:val="24"/>
          <w:lang w:eastAsia="en-GB"/>
          <w14:ligatures w14:val="standardContextual"/>
        </w:rPr>
      </w:pPr>
      <w:r w:rsidRPr="00B543D9">
        <w:rPr>
          <w:noProof/>
          <w:lang w:val="fr-FR"/>
        </w:rPr>
        <w:t>Annex C (informative</w:t>
      </w:r>
      <w:r>
        <w:rPr>
          <w:noProof/>
          <w:lang w:val="fr-FR"/>
        </w:rPr>
        <w:t>):</w:t>
      </w:r>
      <w:r>
        <w:rPr>
          <w:noProof/>
          <w:lang w:val="fr-FR"/>
        </w:rPr>
        <w:tab/>
      </w:r>
      <w:r w:rsidRPr="00B543D9">
        <w:rPr>
          <w:noProof/>
          <w:lang w:val="fr-FR" w:eastAsia="zh-CN"/>
        </w:rPr>
        <w:t>Void</w:t>
      </w:r>
      <w:r>
        <w:rPr>
          <w:noProof/>
        </w:rPr>
        <w:tab/>
      </w:r>
      <w:r>
        <w:rPr>
          <w:noProof/>
        </w:rPr>
        <w:fldChar w:fldCharType="begin" w:fldLock="1"/>
      </w:r>
      <w:r>
        <w:rPr>
          <w:noProof/>
        </w:rPr>
        <w:instrText xml:space="preserve"> PAGEREF _Toc210132192 \h </w:instrText>
      </w:r>
      <w:r>
        <w:rPr>
          <w:noProof/>
        </w:rPr>
      </w:r>
      <w:r>
        <w:rPr>
          <w:noProof/>
        </w:rPr>
        <w:fldChar w:fldCharType="separate"/>
      </w:r>
      <w:r>
        <w:rPr>
          <w:noProof/>
        </w:rPr>
        <w:t>128</w:t>
      </w:r>
      <w:r>
        <w:rPr>
          <w:noProof/>
        </w:rPr>
        <w:fldChar w:fldCharType="end"/>
      </w:r>
    </w:p>
    <w:p w14:paraId="59CCF67E" w14:textId="49685CB4" w:rsidR="00FB07B9" w:rsidRDefault="00FB07B9">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_Toc210132193 \h </w:instrText>
      </w:r>
      <w:r>
        <w:rPr>
          <w:noProof/>
        </w:rPr>
      </w:r>
      <w:r>
        <w:rPr>
          <w:noProof/>
        </w:rPr>
        <w:fldChar w:fldCharType="separate"/>
      </w:r>
      <w:r>
        <w:rPr>
          <w:noProof/>
        </w:rPr>
        <w:t>129</w:t>
      </w:r>
      <w:r>
        <w:rPr>
          <w:noProof/>
        </w:rPr>
        <w:fldChar w:fldCharType="end"/>
      </w:r>
    </w:p>
    <w:p w14:paraId="4359B8AA" w14:textId="27192C6C"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10131798"/>
      <w:r>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210131799"/>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10131800"/>
      <w:r>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5" w:name="_CR2"/>
      <w:bookmarkStart w:id="36" w:name="_Toc210131801"/>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7" w:name="_Ref444053663"/>
      <w:bookmarkStart w:id="38" w:name="_Ref467042476"/>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5B56381B" w:rsidR="006701CC" w:rsidRPr="00145707" w:rsidRDefault="006701CC" w:rsidP="006701CC">
      <w:pPr>
        <w:pStyle w:val="EX"/>
      </w:pPr>
      <w:bookmarkStart w:id="53" w:name="_CR3"/>
      <w:bookmarkStart w:id="54" w:name="_Hlk209536477"/>
      <w:bookmarkEnd w:id="52"/>
      <w:bookmarkEnd w:id="53"/>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54"/>
    </w:p>
    <w:p w14:paraId="5CC698FD" w14:textId="77777777" w:rsidR="00BD0CAD" w:rsidRDefault="00BD0CAD">
      <w:pPr>
        <w:pStyle w:val="Heading1"/>
      </w:pPr>
      <w:bookmarkStart w:id="55" w:name="_Toc210131802"/>
      <w:r>
        <w:t>3</w:t>
      </w:r>
      <w:r>
        <w:tab/>
        <w:t>Definitions and abbreviations</w:t>
      </w:r>
      <w:bookmarkEnd w:id="46"/>
      <w:bookmarkEnd w:id="47"/>
      <w:bookmarkEnd w:id="48"/>
      <w:bookmarkEnd w:id="49"/>
      <w:bookmarkEnd w:id="50"/>
      <w:bookmarkEnd w:id="51"/>
      <w:bookmarkEnd w:id="55"/>
    </w:p>
    <w:p w14:paraId="49E81992" w14:textId="77777777" w:rsidR="00BD0CAD" w:rsidRDefault="00BD0CAD">
      <w:pPr>
        <w:pStyle w:val="Heading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10131803"/>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64"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4"/>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5" w:name="_MON_1005045497"/>
    <w:bookmarkEnd w:id="65"/>
    <w:bookmarkStart w:id="66" w:name="_MON_1005434613"/>
    <w:bookmarkEnd w:id="66"/>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2.1pt" o:ole="" fillcolor="window">
            <v:imagedata r:id="rId14" o:title=""/>
          </v:shape>
          <o:OLEObject Type="Embed" ProgID="Word.Picture.8" ShapeID="_x0000_i1025" DrawAspect="Content" ObjectID="_1820738700"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67" w:name="_CR3_2"/>
      <w:bookmarkStart w:id="68" w:name="_Toc20150377"/>
      <w:bookmarkStart w:id="69" w:name="_Toc27479625"/>
      <w:bookmarkStart w:id="70" w:name="_Toc36025137"/>
      <w:bookmarkStart w:id="71" w:name="_Toc44516237"/>
      <w:bookmarkStart w:id="72" w:name="_Toc45272556"/>
      <w:bookmarkStart w:id="73" w:name="_Toc51754555"/>
      <w:bookmarkStart w:id="74" w:name="_Toc210131804"/>
      <w:bookmarkEnd w:id="67"/>
      <w:r>
        <w:t>3.2</w:t>
      </w:r>
      <w:r>
        <w:tab/>
        <w:t>Abbreviations</w:t>
      </w:r>
      <w:bookmarkEnd w:id="68"/>
      <w:bookmarkEnd w:id="69"/>
      <w:bookmarkEnd w:id="70"/>
      <w:bookmarkEnd w:id="71"/>
      <w:bookmarkEnd w:id="72"/>
      <w:bookmarkEnd w:id="73"/>
      <w:bookmarkEnd w:id="7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75"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75"/>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76" w:name="_CR4"/>
      <w:bookmarkStart w:id="77" w:name="_Toc20150378"/>
      <w:bookmarkStart w:id="78" w:name="_Toc27479626"/>
      <w:bookmarkStart w:id="79" w:name="_Toc36025138"/>
      <w:bookmarkStart w:id="80" w:name="_Toc44516238"/>
      <w:bookmarkStart w:id="81" w:name="_Toc45272557"/>
      <w:bookmarkStart w:id="82" w:name="_Toc51754556"/>
      <w:bookmarkStart w:id="83" w:name="_Toc210131805"/>
      <w:bookmarkEnd w:id="76"/>
      <w:r>
        <w:t>4</w:t>
      </w:r>
      <w:r>
        <w:tab/>
        <w:t>Model</w:t>
      </w:r>
      <w:bookmarkEnd w:id="77"/>
      <w:bookmarkEnd w:id="78"/>
      <w:bookmarkEnd w:id="79"/>
      <w:bookmarkEnd w:id="80"/>
      <w:bookmarkEnd w:id="81"/>
      <w:bookmarkEnd w:id="82"/>
      <w:bookmarkEnd w:id="83"/>
    </w:p>
    <w:p w14:paraId="240A9CD5" w14:textId="77777777" w:rsidR="00EC1418" w:rsidRDefault="00BD0CAD" w:rsidP="00EC1418">
      <w:pPr>
        <w:pStyle w:val="Heading2"/>
      </w:pPr>
      <w:bookmarkStart w:id="84" w:name="_CR4_1"/>
      <w:bookmarkStart w:id="85" w:name="_Toc20150379"/>
      <w:bookmarkStart w:id="86" w:name="_Toc27479627"/>
      <w:bookmarkStart w:id="87" w:name="_Toc36025139"/>
      <w:bookmarkStart w:id="88" w:name="_Toc44516239"/>
      <w:bookmarkStart w:id="89" w:name="_Toc45272558"/>
      <w:bookmarkStart w:id="90" w:name="_Toc51754557"/>
      <w:bookmarkStart w:id="91" w:name="_Toc210131806"/>
      <w:bookmarkEnd w:id="84"/>
      <w:r>
        <w:t>4.1</w:t>
      </w:r>
      <w:r>
        <w:tab/>
        <w:t>Imported information entities and local labels</w:t>
      </w:r>
      <w:bookmarkStart w:id="92" w:name="_CR4_2"/>
      <w:bookmarkStart w:id="93" w:name="_Toc20150380"/>
      <w:bookmarkStart w:id="94" w:name="_Toc27479628"/>
      <w:bookmarkStart w:id="95" w:name="_Toc36025140"/>
      <w:bookmarkStart w:id="96" w:name="_Toc44516240"/>
      <w:bookmarkStart w:id="97" w:name="_Toc45272559"/>
      <w:bookmarkStart w:id="98" w:name="_Toc51754558"/>
      <w:bookmarkEnd w:id="85"/>
      <w:bookmarkEnd w:id="86"/>
      <w:bookmarkEnd w:id="87"/>
      <w:bookmarkEnd w:id="88"/>
      <w:bookmarkEnd w:id="89"/>
      <w:bookmarkEnd w:id="90"/>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F8607F" w:rsidRDefault="00EC1418" w:rsidP="00C74544">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99" w:name="_Toc210131807"/>
      <w:r>
        <w:t>4.2</w:t>
      </w:r>
      <w:r>
        <w:tab/>
        <w:t>Class diagrams</w:t>
      </w:r>
      <w:bookmarkEnd w:id="93"/>
      <w:bookmarkEnd w:id="94"/>
      <w:bookmarkEnd w:id="95"/>
      <w:bookmarkEnd w:id="96"/>
      <w:bookmarkEnd w:id="97"/>
      <w:bookmarkEnd w:id="98"/>
      <w:bookmarkEnd w:id="99"/>
    </w:p>
    <w:p w14:paraId="0BD18AC8" w14:textId="77777777" w:rsidR="00BD0CAD" w:rsidRDefault="00BD0CAD">
      <w:pPr>
        <w:pStyle w:val="Heading3"/>
      </w:pPr>
      <w:bookmarkStart w:id="100" w:name="_CR4_2_1"/>
      <w:bookmarkStart w:id="101" w:name="_Toc20150381"/>
      <w:bookmarkStart w:id="102" w:name="_Toc27479629"/>
      <w:bookmarkStart w:id="103" w:name="_Toc36025141"/>
      <w:bookmarkStart w:id="104" w:name="_Toc44516241"/>
      <w:bookmarkStart w:id="105" w:name="_Toc45272560"/>
      <w:bookmarkStart w:id="106" w:name="_Toc51754559"/>
      <w:bookmarkStart w:id="107" w:name="_Toc210131808"/>
      <w:bookmarkEnd w:id="100"/>
      <w:r>
        <w:t>4.2.1</w:t>
      </w:r>
      <w:r>
        <w:tab/>
        <w:t>Relationships</w:t>
      </w:r>
      <w:bookmarkEnd w:id="101"/>
      <w:bookmarkEnd w:id="102"/>
      <w:bookmarkEnd w:id="103"/>
      <w:bookmarkEnd w:id="104"/>
      <w:bookmarkEnd w:id="105"/>
      <w:bookmarkEnd w:id="106"/>
      <w:bookmarkEnd w:id="107"/>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5pt;height:316.05pt" o:ole="">
            <v:imagedata r:id="rId16" o:title=""/>
          </v:shape>
          <o:OLEObject Type="Embed" ProgID="Word.Document.12" ShapeID="_x0000_i1026" DrawAspect="Content" ObjectID="_1820738701"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8" w:name="_CRFigure4_2_11"/>
      <w:r w:rsidRPr="003A020A">
        <w:t xml:space="preserve">Figure </w:t>
      </w:r>
      <w:bookmarkEnd w:id="108"/>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9" w:name="_MON_1693305573"/>
    <w:bookmarkEnd w:id="109"/>
    <w:p w14:paraId="7C87C5FF" w14:textId="59CF4E26" w:rsidR="00BD0CAD" w:rsidRDefault="00A428CB" w:rsidP="006D6577">
      <w:pPr>
        <w:pStyle w:val="TH"/>
      </w:pPr>
      <w:r>
        <w:object w:dxaOrig="9026" w:dyaOrig="1021" w14:anchorId="2B4D1D9E">
          <v:shape id="_x0000_i1027" type="#_x0000_t75" style="width:452.1pt;height:51.9pt" o:ole="">
            <v:imagedata r:id="rId18" o:title=""/>
          </v:shape>
          <o:OLEObject Type="Embed" ProgID="Word.Document.12" ShapeID="_x0000_i1027" DrawAspect="Content" ObjectID="_1820738702"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0" w:name="_CRFigure4_2_12"/>
      <w:r>
        <w:t xml:space="preserve">Figure </w:t>
      </w:r>
      <w:bookmarkEnd w:id="110"/>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1" w:name="_CRFigure4_2_13"/>
      <w:r w:rsidRPr="00EA6169">
        <w:t xml:space="preserve">Figure </w:t>
      </w:r>
      <w:bookmarkEnd w:id="111"/>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2" w:name="_CRFigure4_2_14"/>
      <w:r>
        <w:t xml:space="preserve">Figure </w:t>
      </w:r>
      <w:bookmarkEnd w:id="112"/>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3" w:name="_CRFigure4_2_15"/>
      <w:r>
        <w:t xml:space="preserve">Figure </w:t>
      </w:r>
      <w:bookmarkEnd w:id="113"/>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4" w:name="_CRFigure4_2_16"/>
      <w:r>
        <w:t xml:space="preserve">Figure </w:t>
      </w:r>
      <w:bookmarkEnd w:id="114"/>
      <w:r>
        <w:t xml:space="preserve">4.2.1-6: </w:t>
      </w:r>
      <w:r w:rsidR="00034C07">
        <w:t>Void</w:t>
      </w:r>
    </w:p>
    <w:p w14:paraId="3E341E2B" w14:textId="77777777" w:rsidR="000E5FC4" w:rsidRDefault="000E5FC4" w:rsidP="00B26339"/>
    <w:bookmarkStart w:id="115" w:name="_MON_1693306261"/>
    <w:bookmarkEnd w:id="115"/>
    <w:p w14:paraId="707638A7" w14:textId="00F5E3BF" w:rsidR="00B261AA" w:rsidRDefault="00B03683" w:rsidP="00F3719F">
      <w:pPr>
        <w:pStyle w:val="TH"/>
        <w:rPr>
          <w:noProof/>
        </w:rPr>
      </w:pPr>
      <w:r>
        <w:rPr>
          <w:noProof/>
        </w:rPr>
        <w:object w:dxaOrig="9026" w:dyaOrig="2941" w14:anchorId="490C796A">
          <v:shape id="_x0000_i1028" type="#_x0000_t75" style="width:452.1pt;height:147.25pt" o:ole="">
            <v:imagedata r:id="rId23" o:title=""/>
          </v:shape>
          <o:OLEObject Type="Embed" ProgID="Word.Document.12" ShapeID="_x0000_i1028" DrawAspect="Content" ObjectID="_1820738703" r:id="rId24">
            <o:FieldCodes>\s</o:FieldCodes>
          </o:OLEObject>
        </w:object>
      </w:r>
    </w:p>
    <w:p w14:paraId="023D56FA" w14:textId="77777777" w:rsidR="00C16AED" w:rsidRDefault="00B261AA" w:rsidP="00C16AED">
      <w:pPr>
        <w:pStyle w:val="TF"/>
        <w:rPr>
          <w:noProof/>
        </w:rPr>
      </w:pPr>
      <w:bookmarkStart w:id="116" w:name="_CRFigure4_2_17"/>
      <w:r>
        <w:rPr>
          <w:noProof/>
        </w:rPr>
        <w:t xml:space="preserve">Figure </w:t>
      </w:r>
      <w:bookmarkEnd w:id="116"/>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7" w:name="_CRFigure4_2_18"/>
      <w:r>
        <w:t xml:space="preserve">Figure </w:t>
      </w:r>
      <w:bookmarkEnd w:id="117"/>
      <w:r>
        <w:t>4.2.1-8: MnS Registry NRM fragment</w:t>
      </w:r>
    </w:p>
    <w:bookmarkStart w:id="118" w:name="_MON_1708783759"/>
    <w:bookmarkEnd w:id="118"/>
    <w:p w14:paraId="211CC397" w14:textId="54A6DF64" w:rsidR="008E769C" w:rsidRDefault="008E769C" w:rsidP="000819C1">
      <w:pPr>
        <w:pStyle w:val="TH"/>
        <w:rPr>
          <w:noProof/>
        </w:rPr>
      </w:pPr>
      <w:r>
        <w:rPr>
          <w:noProof/>
        </w:rPr>
        <w:object w:dxaOrig="9026" w:dyaOrig="4393" w14:anchorId="412E9458">
          <v:shape id="_x0000_i1029" type="#_x0000_t75" style="width:452.1pt;height:218.35pt" o:ole="">
            <v:imagedata r:id="rId26" o:title=""/>
          </v:shape>
          <o:OLEObject Type="Embed" ProgID="Word.Document.12" ShapeID="_x0000_i1029" DrawAspect="Content" ObjectID="_1820738704" r:id="rId27">
            <o:FieldCodes>\s</o:FieldCodes>
          </o:OLEObject>
        </w:object>
      </w:r>
    </w:p>
    <w:p w14:paraId="20D4F20C" w14:textId="753608C9" w:rsidR="008E769C" w:rsidRDefault="008E769C" w:rsidP="00AA5B85">
      <w:pPr>
        <w:pStyle w:val="TF"/>
        <w:rPr>
          <w:noProof/>
          <w:lang w:val="fr-FR"/>
        </w:rPr>
      </w:pPr>
      <w:bookmarkStart w:id="119" w:name="_CRFigure4_2_19"/>
      <w:r w:rsidRPr="000819C1">
        <w:rPr>
          <w:noProof/>
          <w:lang w:val="fr-FR"/>
        </w:rPr>
        <w:t xml:space="preserve">Figure </w:t>
      </w:r>
      <w:bookmarkEnd w:id="119"/>
      <w:r w:rsidRPr="000819C1">
        <w:rPr>
          <w:noProof/>
          <w:lang w:val="fr-FR"/>
        </w:rPr>
        <w:t>4.2.1-</w:t>
      </w:r>
      <w:r>
        <w:rPr>
          <w:noProof/>
          <w:lang w:val="fr-FR"/>
        </w:rPr>
        <w:t>9</w:t>
      </w:r>
      <w:r w:rsidRPr="000819C1">
        <w:rPr>
          <w:noProof/>
          <w:lang w:val="fr-FR"/>
        </w:rPr>
        <w:t>: File retrieval NRM fragment</w:t>
      </w:r>
    </w:p>
    <w:bookmarkStart w:id="120" w:name="_MON_1734882272"/>
    <w:bookmarkEnd w:id="120"/>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49.75pt;height:131.85pt" o:ole="">
            <v:imagedata r:id="rId28" o:title=""/>
          </v:shape>
          <o:OLEObject Type="Embed" ProgID="Word.Document.12" ShapeID="_x0000_i1030" DrawAspect="Content" ObjectID="_1820738705" r:id="rId29">
            <o:FieldCodes>\s</o:FieldCodes>
          </o:OLEObject>
        </w:object>
      </w:r>
    </w:p>
    <w:p w14:paraId="34FC086C" w14:textId="311BCBD1" w:rsidR="008E769C" w:rsidRDefault="008E769C" w:rsidP="008E769C">
      <w:pPr>
        <w:pStyle w:val="TF"/>
        <w:rPr>
          <w:noProof/>
        </w:rPr>
      </w:pPr>
      <w:bookmarkStart w:id="121" w:name="_CRFigure4_2_110"/>
      <w:r>
        <w:rPr>
          <w:noProof/>
          <w:lang w:val="en-US"/>
        </w:rPr>
        <w:t xml:space="preserve">Figure </w:t>
      </w:r>
      <w:bookmarkEnd w:id="12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55pt;height:160.35pt" o:ole="">
            <v:imagedata r:id="rId30" o:title=""/>
          </v:shape>
          <o:OLEObject Type="Embed" ProgID="Visio.Drawing.15" ShapeID="_x0000_i1031" DrawAspect="Content" ObjectID="_1820738706" r:id="rId31"/>
        </w:object>
      </w:r>
    </w:p>
    <w:p w14:paraId="307F4EC6" w14:textId="205D259D" w:rsidR="00246E01" w:rsidRDefault="00246E01" w:rsidP="00246E01">
      <w:pPr>
        <w:pStyle w:val="TF"/>
        <w:rPr>
          <w:noProof/>
        </w:rPr>
      </w:pPr>
      <w:bookmarkStart w:id="122" w:name="_CRFigure4_2_111"/>
      <w:r>
        <w:rPr>
          <w:noProof/>
        </w:rPr>
        <w:t xml:space="preserve">Figure </w:t>
      </w:r>
      <w:bookmarkEnd w:id="122"/>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3" w:name="_CRFigure4_2_112"/>
      <w:r>
        <w:rPr>
          <w:noProof/>
        </w:rPr>
        <w:t xml:space="preserve">Figure </w:t>
      </w:r>
      <w:bookmarkEnd w:id="123"/>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4" w:name="_CRFigure4_2_113"/>
      <w:r w:rsidRPr="00751872">
        <w:rPr>
          <w:noProof/>
        </w:rPr>
        <w:t xml:space="preserve">Figure </w:t>
      </w:r>
      <w:bookmarkEnd w:id="12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5" w:name="_CRFigure4_2_114"/>
      <w:r w:rsidRPr="003C43E8">
        <w:t xml:space="preserve">Figure </w:t>
      </w:r>
      <w:bookmarkEnd w:id="125"/>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6" w:name="_CRFigure4_2_115"/>
      <w:r w:rsidRPr="003C43E8">
        <w:t xml:space="preserve">Figure </w:t>
      </w:r>
      <w:bookmarkEnd w:id="126"/>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27" w:name="_CR4_2_2"/>
      <w:bookmarkStart w:id="128" w:name="_Toc20150382"/>
      <w:bookmarkStart w:id="129" w:name="_Toc27479630"/>
      <w:bookmarkStart w:id="130" w:name="_Toc36025142"/>
      <w:bookmarkStart w:id="131" w:name="_Toc44516242"/>
      <w:bookmarkStart w:id="132" w:name="_Toc45272561"/>
      <w:bookmarkStart w:id="133" w:name="_Toc51754560"/>
      <w:bookmarkEnd w:id="127"/>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5B33F4D"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Heading3"/>
      </w:pPr>
      <w:bookmarkStart w:id="134" w:name="_Toc210131809"/>
      <w:r>
        <w:t>4.2.2</w:t>
      </w:r>
      <w:r>
        <w:tab/>
        <w:t>Inheritance</w:t>
      </w:r>
      <w:bookmarkEnd w:id="128"/>
      <w:bookmarkEnd w:id="129"/>
      <w:bookmarkEnd w:id="130"/>
      <w:bookmarkEnd w:id="131"/>
      <w:bookmarkEnd w:id="132"/>
      <w:bookmarkEnd w:id="133"/>
      <w:bookmarkEnd w:id="134"/>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35" w:name="_MON_1777103114"/>
    <w:bookmarkEnd w:id="135"/>
    <w:p w14:paraId="623D6BFA" w14:textId="77777777" w:rsidR="00F47267" w:rsidRDefault="00F47267" w:rsidP="00F47267">
      <w:pPr>
        <w:pStyle w:val="TH"/>
      </w:pPr>
      <w:r>
        <w:object w:dxaOrig="9030" w:dyaOrig="3811" w14:anchorId="41171CAF">
          <v:shape id="_x0000_i1032" type="#_x0000_t75" style="width:453.5pt;height:186.1pt" o:ole="">
            <v:imagedata r:id="rId42" o:title=""/>
          </v:shape>
          <o:OLEObject Type="Embed" ProgID="Word.Document.12" ShapeID="_x0000_i1032" DrawAspect="Content" ObjectID="_1820738707" r:id="rId43">
            <o:FieldCodes>\s</o:FieldCodes>
          </o:OLEObject>
        </w:object>
      </w:r>
    </w:p>
    <w:bookmarkStart w:id="136" w:name="_MON_1693305656"/>
    <w:bookmarkEnd w:id="136"/>
    <w:p w14:paraId="6964344D" w14:textId="77777777" w:rsidR="00F47267" w:rsidRDefault="00F47267" w:rsidP="00F47267">
      <w:pPr>
        <w:pStyle w:val="TH"/>
      </w:pPr>
      <w:r>
        <w:object w:dxaOrig="9030" w:dyaOrig="2821" w14:anchorId="2EB42B42">
          <v:shape id="_x0000_i1033" type="#_x0000_t75" style="width:453.5pt;height:2in" o:ole="">
            <v:imagedata r:id="rId44" o:title=""/>
          </v:shape>
          <o:OLEObject Type="Embed" ProgID="Word.Document.12" ShapeID="_x0000_i1033" DrawAspect="Content" ObjectID="_1820738708" r:id="rId45">
            <o:FieldCodes>\s</o:FieldCodes>
          </o:OLEObject>
        </w:object>
      </w:r>
    </w:p>
    <w:p w14:paraId="4437700C" w14:textId="77777777" w:rsidR="00F47267" w:rsidRDefault="00F47267" w:rsidP="000F2F90">
      <w:pPr>
        <w:pStyle w:val="TF"/>
      </w:pPr>
      <w:bookmarkStart w:id="137" w:name="_CRFigure4_2_21"/>
      <w:r>
        <w:t xml:space="preserve">Figure </w:t>
      </w:r>
      <w:bookmarkEnd w:id="137"/>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8" w:name="_CRFigure4_2_22"/>
      <w:r>
        <w:t xml:space="preserve">Figure </w:t>
      </w:r>
      <w:bookmarkEnd w:id="138"/>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39" w:name="_CRFigure4_2_23"/>
      <w:r>
        <w:t xml:space="preserve">Figure </w:t>
      </w:r>
      <w:bookmarkEnd w:id="139"/>
      <w:r>
        <w:t>4.2.2-3: Threshold monitoring control NRM fragment</w:t>
      </w:r>
    </w:p>
    <w:p w14:paraId="5BD85BE8" w14:textId="6AFA9BCD" w:rsidR="00685792" w:rsidRDefault="00685792" w:rsidP="00685792">
      <w:pPr>
        <w:pStyle w:val="TH"/>
      </w:pPr>
      <w:r>
        <w:rPr>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40" w:name="_CRFigure4_2_24"/>
      <w:r w:rsidRPr="002005EB">
        <w:t xml:space="preserve">Figure </w:t>
      </w:r>
      <w:bookmarkEnd w:id="140"/>
      <w:r w:rsidRPr="002005EB">
        <w:t xml:space="preserve">4.2.2-4: </w:t>
      </w:r>
      <w:r w:rsidRPr="00F3719F">
        <w:rPr>
          <w:lang w:val="en-US"/>
        </w:rPr>
        <w:t>Notificat</w:t>
      </w:r>
      <w:r>
        <w:rPr>
          <w:lang w:val="en-US"/>
        </w:rPr>
        <w:t>ion subscription, notification list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1" w:name="_CRFigure4_2_25"/>
      <w:r w:rsidRPr="00AB739E">
        <w:rPr>
          <w:lang w:val="fr-FR"/>
        </w:rPr>
        <w:t xml:space="preserve">Figure </w:t>
      </w:r>
      <w:bookmarkEnd w:id="141"/>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2" w:name="_CRFigure4_2_26"/>
      <w:r>
        <w:rPr>
          <w:noProof/>
        </w:rPr>
        <w:t xml:space="preserve">Figure </w:t>
      </w:r>
      <w:bookmarkEnd w:id="142"/>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0"/>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3" w:name="_CRFigure4_2_27"/>
      <w:r>
        <w:t xml:space="preserve">Figure </w:t>
      </w:r>
      <w:bookmarkEnd w:id="143"/>
      <w:r>
        <w:t>4.2.2-7: MnS Registry NRM fragment</w:t>
      </w:r>
    </w:p>
    <w:bookmarkStart w:id="144" w:name="_MON_1708783868"/>
    <w:bookmarkEnd w:id="144"/>
    <w:p w14:paraId="580E56B7" w14:textId="40ACB6DC" w:rsidR="008E769C" w:rsidRDefault="008E769C" w:rsidP="000819C1">
      <w:pPr>
        <w:pStyle w:val="TH"/>
        <w:rPr>
          <w:noProof/>
        </w:rPr>
      </w:pPr>
      <w:r>
        <w:rPr>
          <w:noProof/>
        </w:rPr>
        <w:object w:dxaOrig="9026" w:dyaOrig="2201" w14:anchorId="715EB954">
          <v:shape id="_x0000_i1034" type="#_x0000_t75" style="width:452.1pt;height:111.25pt" o:ole="">
            <v:imagedata r:id="rId51" o:title=""/>
          </v:shape>
          <o:OLEObject Type="Embed" ProgID="Word.Document.12" ShapeID="_x0000_i1034" DrawAspect="Content" ObjectID="_1820738709" r:id="rId52">
            <o:FieldCodes>\s</o:FieldCodes>
          </o:OLEObject>
        </w:object>
      </w:r>
    </w:p>
    <w:p w14:paraId="3CEFEFB0" w14:textId="644BC4B8" w:rsidR="008E769C" w:rsidRDefault="008E769C" w:rsidP="008E769C">
      <w:pPr>
        <w:pStyle w:val="TF"/>
        <w:rPr>
          <w:noProof/>
          <w:lang w:val="fr-FR"/>
        </w:rPr>
      </w:pPr>
      <w:bookmarkStart w:id="145" w:name="_CRFigure4_2_28"/>
      <w:r>
        <w:rPr>
          <w:noProof/>
          <w:lang w:val="fr-FR"/>
        </w:rPr>
        <w:t xml:space="preserve">Figure </w:t>
      </w:r>
      <w:bookmarkEnd w:id="145"/>
      <w:r>
        <w:rPr>
          <w:noProof/>
          <w:lang w:val="fr-FR"/>
        </w:rPr>
        <w:t>4.2.2-8: File retrieval NRM fragment</w:t>
      </w:r>
    </w:p>
    <w:bookmarkStart w:id="146" w:name="_MON_1734882469"/>
    <w:bookmarkEnd w:id="146"/>
    <w:p w14:paraId="49C6AF72" w14:textId="3078CAE8" w:rsidR="008E769C" w:rsidRDefault="00D51DA3" w:rsidP="00D51DA3">
      <w:pPr>
        <w:pStyle w:val="TH"/>
        <w:rPr>
          <w:noProof/>
        </w:rPr>
      </w:pPr>
      <w:r>
        <w:rPr>
          <w:noProof/>
        </w:rPr>
        <w:object w:dxaOrig="9026" w:dyaOrig="2191" w14:anchorId="39BE8A55">
          <v:shape id="_x0000_i1035" type="#_x0000_t75" style="width:452.1pt;height:108.45pt" o:ole="">
            <v:imagedata r:id="rId53" o:title=""/>
          </v:shape>
          <o:OLEObject Type="Embed" ProgID="Word.Document.12" ShapeID="_x0000_i1035" DrawAspect="Content" ObjectID="_1820738710" r:id="rId54">
            <o:FieldCodes>\s</o:FieldCodes>
          </o:OLEObject>
        </w:object>
      </w:r>
    </w:p>
    <w:p w14:paraId="7A03CC44" w14:textId="250CFC13" w:rsidR="00246E01" w:rsidRDefault="008E769C" w:rsidP="00246E01">
      <w:pPr>
        <w:pStyle w:val="TF"/>
        <w:rPr>
          <w:noProof/>
          <w:lang w:val="en-US"/>
        </w:rPr>
      </w:pPr>
      <w:bookmarkStart w:id="147" w:name="_CRFigure4_2_29"/>
      <w:r>
        <w:rPr>
          <w:noProof/>
          <w:lang w:val="en-US"/>
        </w:rPr>
        <w:t xml:space="preserve">Figure </w:t>
      </w:r>
      <w:bookmarkEnd w:id="147"/>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6" type="#_x0000_t75" style="width:186.55pt;height:160.35pt" o:ole="">
            <v:imagedata r:id="rId55" o:title=""/>
          </v:shape>
          <o:OLEObject Type="Embed" ProgID="Visio.Drawing.15" ShapeID="_x0000_i1036" DrawAspect="Content" ObjectID="_1820738711" r:id="rId56"/>
        </w:object>
      </w:r>
    </w:p>
    <w:p w14:paraId="0F410203" w14:textId="7E2F3DEA" w:rsidR="00246E01" w:rsidRDefault="00246E01" w:rsidP="00246E01">
      <w:pPr>
        <w:pStyle w:val="TF"/>
        <w:rPr>
          <w:noProof/>
        </w:rPr>
      </w:pPr>
      <w:bookmarkStart w:id="148" w:name="_CRFigure4_2_210"/>
      <w:r>
        <w:rPr>
          <w:noProof/>
        </w:rPr>
        <w:t xml:space="preserve">Figure </w:t>
      </w:r>
      <w:bookmarkEnd w:id="148"/>
      <w:r>
        <w:rPr>
          <w:noProof/>
        </w:rPr>
        <w:t>4.2.2-10: Management</w:t>
      </w:r>
      <w:r w:rsidR="00D51DA3" w:rsidRPr="00D51DA3">
        <w:rPr>
          <w:noProof/>
        </w:rPr>
        <w:t xml:space="preserve"> data collection NRM fragment </w:t>
      </w:r>
    </w:p>
    <w:bookmarkStart w:id="149" w:name="_MON_1741174186"/>
    <w:bookmarkEnd w:id="149"/>
    <w:p w14:paraId="1F44F5ED" w14:textId="6C9CBF64" w:rsidR="00C250F2" w:rsidRDefault="00756D01" w:rsidP="00756D01">
      <w:pPr>
        <w:pStyle w:val="TH"/>
      </w:pPr>
      <w:r>
        <w:object w:dxaOrig="9026" w:dyaOrig="2288" w14:anchorId="3E98F053">
          <v:shape id="_x0000_i1037" type="#_x0000_t75" style="width:452.1pt;height:115.95pt" o:ole="">
            <v:imagedata r:id="rId57" o:title=""/>
          </v:shape>
          <o:OLEObject Type="Embed" ProgID="Word.Document.12" ShapeID="_x0000_i1037" DrawAspect="Content" ObjectID="_1820738712" r:id="rId58">
            <o:FieldCodes>\s</o:FieldCodes>
          </o:OLEObject>
        </w:object>
      </w:r>
    </w:p>
    <w:p w14:paraId="54674CCC" w14:textId="3B2CADB6" w:rsidR="00756D01" w:rsidRDefault="00756D01" w:rsidP="000819C1">
      <w:pPr>
        <w:pStyle w:val="TF"/>
        <w:rPr>
          <w:noProof/>
        </w:rPr>
      </w:pPr>
      <w:bookmarkStart w:id="150" w:name="_CRFigure4_2_211"/>
      <w:r>
        <w:rPr>
          <w:noProof/>
        </w:rPr>
        <w:t xml:space="preserve">Figure </w:t>
      </w:r>
      <w:bookmarkEnd w:id="150"/>
      <w:r>
        <w:rPr>
          <w:noProof/>
        </w:rPr>
        <w:t xml:space="preserve">4.2.2-11: </w:t>
      </w:r>
      <w:r w:rsidRPr="000A2644">
        <w:rPr>
          <w:noProof/>
        </w:rPr>
        <w:t>QoE Measurement Collection</w:t>
      </w:r>
      <w:r>
        <w:rPr>
          <w:noProof/>
        </w:rPr>
        <w:t xml:space="preserve"> NRM fragment</w:t>
      </w:r>
    </w:p>
    <w:bookmarkStart w:id="151" w:name="_MON_1756201900"/>
    <w:bookmarkEnd w:id="151"/>
    <w:p w14:paraId="3C10F00A" w14:textId="5392DF17" w:rsidR="007F3C24" w:rsidRDefault="007F3C24" w:rsidP="007F3C24">
      <w:pPr>
        <w:pStyle w:val="TH"/>
      </w:pPr>
      <w:r>
        <w:object w:dxaOrig="9026" w:dyaOrig="2461" w14:anchorId="6720FB57">
          <v:shape id="_x0000_i1038" type="#_x0000_t75" style="width:452.1pt;height:125.3pt" o:ole="">
            <v:imagedata r:id="rId59" o:title=""/>
          </v:shape>
          <o:OLEObject Type="Embed" ProgID="Word.Document.12" ShapeID="_x0000_i1038" DrawAspect="Content" ObjectID="_1820738713" r:id="rId60">
            <o:FieldCodes>\s</o:FieldCodes>
          </o:OLEObject>
        </w:object>
      </w:r>
    </w:p>
    <w:p w14:paraId="4485532A" w14:textId="0967AC62" w:rsidR="007F3C24" w:rsidRDefault="007F3C24" w:rsidP="007F3C24">
      <w:pPr>
        <w:pStyle w:val="TF"/>
      </w:pPr>
      <w:bookmarkStart w:id="152" w:name="_CRFigure4_2_212"/>
      <w:r w:rsidRPr="00751872">
        <w:rPr>
          <w:noProof/>
        </w:rPr>
        <w:t xml:space="preserve">Figure </w:t>
      </w:r>
      <w:bookmarkEnd w:id="152"/>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3" w:name="_CRFigure4_2_213"/>
      <w:r>
        <w:rPr>
          <w:noProof/>
        </w:rPr>
        <w:t xml:space="preserve">Figure </w:t>
      </w:r>
      <w:bookmarkEnd w:id="153"/>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54" w:name="_CR4_3"/>
      <w:bookmarkStart w:id="155" w:name="_Toc20150383"/>
      <w:bookmarkStart w:id="156" w:name="_Toc27479631"/>
      <w:bookmarkStart w:id="157" w:name="_Toc36025143"/>
      <w:bookmarkStart w:id="158" w:name="_Toc44516243"/>
      <w:bookmarkStart w:id="159" w:name="_Toc45272562"/>
      <w:bookmarkStart w:id="160" w:name="_Toc51754561"/>
      <w:bookmarkStart w:id="161" w:name="_Toc210131810"/>
      <w:bookmarkEnd w:id="154"/>
      <w:r>
        <w:t>4.3</w:t>
      </w:r>
      <w:r>
        <w:tab/>
        <w:t>Class definitions</w:t>
      </w:r>
      <w:bookmarkEnd w:id="155"/>
      <w:bookmarkEnd w:id="156"/>
      <w:bookmarkEnd w:id="157"/>
      <w:bookmarkEnd w:id="158"/>
      <w:bookmarkEnd w:id="159"/>
      <w:bookmarkEnd w:id="160"/>
      <w:bookmarkEnd w:id="161"/>
    </w:p>
    <w:p w14:paraId="66AABBFE" w14:textId="77777777" w:rsidR="00BD0CAD" w:rsidRDefault="00BD0CAD">
      <w:pPr>
        <w:pStyle w:val="Heading3"/>
        <w:rPr>
          <w:rFonts w:ascii="Courier" w:hAnsi="Courier"/>
          <w:lang w:eastAsia="zh-CN"/>
        </w:rPr>
      </w:pPr>
      <w:bookmarkStart w:id="162" w:name="_CR4_3_1"/>
      <w:bookmarkStart w:id="163" w:name="_Toc20150384"/>
      <w:bookmarkStart w:id="164" w:name="_Toc27479632"/>
      <w:bookmarkStart w:id="165" w:name="_Toc36025144"/>
      <w:bookmarkStart w:id="166" w:name="_Toc44516244"/>
      <w:bookmarkStart w:id="167" w:name="_Toc45272563"/>
      <w:bookmarkStart w:id="168" w:name="_Toc51754562"/>
      <w:bookmarkStart w:id="169" w:name="_Toc210131811"/>
      <w:bookmarkEnd w:id="162"/>
      <w:r>
        <w:t>4.3.1</w:t>
      </w:r>
      <w:r>
        <w:tab/>
      </w:r>
      <w:r>
        <w:rPr>
          <w:rStyle w:val="StyleHeading3h3CourierNewChar"/>
        </w:rPr>
        <w:t>Any</w:t>
      </w:r>
      <w:bookmarkEnd w:id="163"/>
      <w:bookmarkEnd w:id="164"/>
      <w:bookmarkEnd w:id="165"/>
      <w:bookmarkEnd w:id="166"/>
      <w:bookmarkEnd w:id="167"/>
      <w:bookmarkEnd w:id="168"/>
      <w:bookmarkEnd w:id="169"/>
    </w:p>
    <w:p w14:paraId="3EFAEB78" w14:textId="77777777" w:rsidR="00BD0CAD" w:rsidRDefault="00BD0CAD">
      <w:pPr>
        <w:pStyle w:val="Heading4"/>
      </w:pPr>
      <w:bookmarkStart w:id="170" w:name="_CR4_3_1_1"/>
      <w:bookmarkStart w:id="171" w:name="_Toc20150385"/>
      <w:bookmarkStart w:id="172" w:name="_Toc27479633"/>
      <w:bookmarkStart w:id="173" w:name="_Toc36025145"/>
      <w:bookmarkStart w:id="174" w:name="_Toc44516245"/>
      <w:bookmarkStart w:id="175" w:name="_Toc45272564"/>
      <w:bookmarkStart w:id="176" w:name="_Toc51754563"/>
      <w:bookmarkStart w:id="177" w:name="_Toc210131812"/>
      <w:bookmarkEnd w:id="170"/>
      <w:r>
        <w:t>4.3.1.1</w:t>
      </w:r>
      <w:r>
        <w:tab/>
        <w:t>Definition</w:t>
      </w:r>
      <w:bookmarkEnd w:id="171"/>
      <w:bookmarkEnd w:id="172"/>
      <w:bookmarkEnd w:id="173"/>
      <w:bookmarkEnd w:id="174"/>
      <w:bookmarkEnd w:id="175"/>
      <w:bookmarkEnd w:id="176"/>
      <w:bookmarkEnd w:id="17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78" w:name="_CR4_3_1_2"/>
      <w:bookmarkStart w:id="179" w:name="_Toc20150386"/>
      <w:bookmarkStart w:id="180" w:name="_Toc27479634"/>
      <w:bookmarkStart w:id="181" w:name="_Toc36025146"/>
      <w:bookmarkStart w:id="182" w:name="_Toc44516246"/>
      <w:bookmarkStart w:id="183" w:name="_Toc45272565"/>
      <w:bookmarkStart w:id="184" w:name="_Toc51754564"/>
      <w:bookmarkStart w:id="185" w:name="_Toc210131813"/>
      <w:bookmarkEnd w:id="178"/>
      <w:r>
        <w:rPr>
          <w:lang w:val="fr-FR"/>
        </w:rPr>
        <w:t>4.3.1.2</w:t>
      </w:r>
      <w:r>
        <w:rPr>
          <w:lang w:val="fr-FR"/>
        </w:rPr>
        <w:tab/>
        <w:t>Attributes</w:t>
      </w:r>
      <w:bookmarkEnd w:id="179"/>
      <w:bookmarkEnd w:id="180"/>
      <w:bookmarkEnd w:id="181"/>
      <w:bookmarkEnd w:id="182"/>
      <w:bookmarkEnd w:id="183"/>
      <w:bookmarkEnd w:id="184"/>
      <w:bookmarkEnd w:id="185"/>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86" w:name="_CR4_3_1_3"/>
      <w:bookmarkStart w:id="187" w:name="_Toc20150387"/>
      <w:bookmarkStart w:id="188" w:name="_Toc27479635"/>
      <w:bookmarkStart w:id="189" w:name="_Toc36025147"/>
      <w:bookmarkStart w:id="190" w:name="_Toc44516247"/>
      <w:bookmarkStart w:id="191" w:name="_Toc45272566"/>
      <w:bookmarkStart w:id="192" w:name="_Toc51754565"/>
      <w:bookmarkStart w:id="193" w:name="_Toc210131814"/>
      <w:bookmarkEnd w:id="186"/>
      <w:r>
        <w:rPr>
          <w:lang w:val="fr-FR"/>
        </w:rPr>
        <w:t>4.3.1.3</w:t>
      </w:r>
      <w:r>
        <w:rPr>
          <w:lang w:val="fr-FR"/>
        </w:rPr>
        <w:tab/>
        <w:t>Attribute constraints</w:t>
      </w:r>
      <w:bookmarkEnd w:id="187"/>
      <w:bookmarkEnd w:id="188"/>
      <w:bookmarkEnd w:id="189"/>
      <w:bookmarkEnd w:id="190"/>
      <w:bookmarkEnd w:id="191"/>
      <w:bookmarkEnd w:id="192"/>
      <w:bookmarkEnd w:id="193"/>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94" w:name="_CR4_3_1_4"/>
      <w:bookmarkStart w:id="195" w:name="_Toc20150388"/>
      <w:bookmarkStart w:id="196" w:name="_Toc27479636"/>
      <w:bookmarkStart w:id="197" w:name="_Toc36025148"/>
      <w:bookmarkStart w:id="198" w:name="_Toc44516248"/>
      <w:bookmarkStart w:id="199" w:name="_Toc45272567"/>
      <w:bookmarkStart w:id="200" w:name="_Toc51754566"/>
      <w:bookmarkStart w:id="201" w:name="_Toc210131815"/>
      <w:bookmarkEnd w:id="194"/>
      <w:r>
        <w:rPr>
          <w:lang w:val="fr-FR"/>
        </w:rPr>
        <w:t>4.3.1.4</w:t>
      </w:r>
      <w:r>
        <w:rPr>
          <w:lang w:val="fr-FR"/>
        </w:rPr>
        <w:tab/>
        <w:t>Notifications</w:t>
      </w:r>
      <w:bookmarkEnd w:id="195"/>
      <w:bookmarkEnd w:id="196"/>
      <w:bookmarkEnd w:id="197"/>
      <w:bookmarkEnd w:id="198"/>
      <w:bookmarkEnd w:id="199"/>
      <w:bookmarkEnd w:id="200"/>
      <w:bookmarkEnd w:id="201"/>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02" w:name="_CR4_3_2"/>
      <w:bookmarkStart w:id="203" w:name="_Toc20150389"/>
      <w:bookmarkStart w:id="204" w:name="_Toc27479637"/>
      <w:bookmarkStart w:id="205" w:name="_Toc36025149"/>
      <w:bookmarkStart w:id="206" w:name="_Toc44516249"/>
      <w:bookmarkStart w:id="207" w:name="_Toc45272568"/>
      <w:bookmarkStart w:id="208" w:name="_Toc51754567"/>
      <w:bookmarkStart w:id="209" w:name="_Toc210131816"/>
      <w:bookmarkEnd w:id="202"/>
      <w:r>
        <w:t>4.3.2</w:t>
      </w:r>
      <w:r>
        <w:tab/>
      </w:r>
      <w:bookmarkEnd w:id="203"/>
      <w:bookmarkEnd w:id="204"/>
      <w:bookmarkEnd w:id="205"/>
      <w:bookmarkEnd w:id="206"/>
      <w:bookmarkEnd w:id="207"/>
      <w:bookmarkEnd w:id="208"/>
      <w:r w:rsidR="00412D78" w:rsidRPr="00BB7B4F">
        <w:rPr>
          <w:sz w:val="24"/>
        </w:rPr>
        <w:t>Void</w:t>
      </w:r>
      <w:bookmarkEnd w:id="209"/>
    </w:p>
    <w:p w14:paraId="043CC1E0" w14:textId="5EB4E639" w:rsidR="00B934E4" w:rsidRDefault="00B934E4" w:rsidP="00B934E4">
      <w:pPr>
        <w:pStyle w:val="Heading3"/>
      </w:pPr>
      <w:bookmarkStart w:id="210" w:name="_CR4_3_2a"/>
      <w:bookmarkStart w:id="211" w:name="OLE_LINK1"/>
      <w:bookmarkStart w:id="212" w:name="OLE_LINK2"/>
      <w:bookmarkStart w:id="213" w:name="_Toc210131817"/>
      <w:bookmarkEnd w:id="210"/>
      <w:r>
        <w:t>4.3.2a</w:t>
      </w:r>
      <w:r>
        <w:tab/>
      </w:r>
      <w:r>
        <w:rPr>
          <w:rStyle w:val="StyleHeading3h3CourierNewChar"/>
        </w:rPr>
        <w:t>MnsAgent</w:t>
      </w:r>
      <w:bookmarkEnd w:id="213"/>
    </w:p>
    <w:p w14:paraId="29E668F8" w14:textId="27781E47" w:rsidR="00B934E4" w:rsidRDefault="00B934E4" w:rsidP="00B934E4">
      <w:pPr>
        <w:pStyle w:val="Heading4"/>
      </w:pPr>
      <w:bookmarkStart w:id="214" w:name="_CR4_3_2a_1"/>
      <w:bookmarkStart w:id="215" w:name="_Toc210131818"/>
      <w:bookmarkEnd w:id="214"/>
      <w:r>
        <w:t>4.3.2a.1</w:t>
      </w:r>
      <w:r>
        <w:tab/>
        <w:t>Definition</w:t>
      </w:r>
      <w:bookmarkEnd w:id="215"/>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16" w:name="_CR4_3_2a_2"/>
      <w:bookmarkStart w:id="217" w:name="_Toc210131819"/>
      <w:bookmarkEnd w:id="216"/>
      <w:r>
        <w:t>4.3.2a.2</w:t>
      </w:r>
      <w:r>
        <w:tab/>
        <w:t>Attributes</w:t>
      </w:r>
      <w:bookmarkEnd w:id="217"/>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18" w:name="_CR4_3_2a_3"/>
      <w:bookmarkStart w:id="219" w:name="_Toc210131820"/>
      <w:bookmarkEnd w:id="218"/>
      <w:r w:rsidRPr="007700F6">
        <w:rPr>
          <w:lang w:val="fr-FR"/>
        </w:rPr>
        <w:t>4.3.</w:t>
      </w:r>
      <w:r>
        <w:rPr>
          <w:lang w:val="fr-FR"/>
        </w:rPr>
        <w:t>2a</w:t>
      </w:r>
      <w:r w:rsidRPr="007700F6">
        <w:rPr>
          <w:lang w:val="fr-FR"/>
        </w:rPr>
        <w:t>.3</w:t>
      </w:r>
      <w:r w:rsidRPr="007700F6">
        <w:rPr>
          <w:lang w:val="fr-FR"/>
        </w:rPr>
        <w:tab/>
        <w:t>Attribute constraints</w:t>
      </w:r>
      <w:bookmarkEnd w:id="219"/>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20" w:name="_CR4_3_2a_4"/>
      <w:bookmarkStart w:id="221" w:name="_Toc210131821"/>
      <w:bookmarkEnd w:id="220"/>
      <w:r w:rsidRPr="007700F6">
        <w:rPr>
          <w:lang w:val="en-US"/>
        </w:rPr>
        <w:t>4.3.</w:t>
      </w:r>
      <w:r>
        <w:rPr>
          <w:lang w:val="en-US"/>
        </w:rPr>
        <w:t>2a</w:t>
      </w:r>
      <w:r w:rsidRPr="007700F6">
        <w:rPr>
          <w:lang w:val="en-US"/>
        </w:rPr>
        <w:t>.4</w:t>
      </w:r>
      <w:r w:rsidRPr="007700F6">
        <w:rPr>
          <w:lang w:val="en-US"/>
        </w:rPr>
        <w:tab/>
        <w:t>Notifications</w:t>
      </w:r>
      <w:bookmarkEnd w:id="221"/>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2" w:name="_CR4_3_3"/>
      <w:bookmarkStart w:id="223" w:name="_Toc20150394"/>
      <w:bookmarkStart w:id="224" w:name="_Toc27479642"/>
      <w:bookmarkStart w:id="225" w:name="_Toc36025154"/>
      <w:bookmarkStart w:id="226" w:name="_Toc44516254"/>
      <w:bookmarkStart w:id="227" w:name="_Toc45272573"/>
      <w:bookmarkStart w:id="228" w:name="_Toc51754572"/>
      <w:bookmarkStart w:id="229" w:name="_Toc210131822"/>
      <w:bookmarkEnd w:id="211"/>
      <w:bookmarkEnd w:id="212"/>
      <w:bookmarkEnd w:id="222"/>
      <w:r>
        <w:t>4.3.3</w:t>
      </w:r>
      <w:r>
        <w:tab/>
      </w:r>
      <w:r>
        <w:rPr>
          <w:rStyle w:val="StyleHeading3h3CourierNewChar"/>
        </w:rPr>
        <w:t>ManagedElement</w:t>
      </w:r>
      <w:bookmarkEnd w:id="223"/>
      <w:bookmarkEnd w:id="224"/>
      <w:bookmarkEnd w:id="225"/>
      <w:bookmarkEnd w:id="226"/>
      <w:bookmarkEnd w:id="227"/>
      <w:bookmarkEnd w:id="228"/>
      <w:bookmarkEnd w:id="229"/>
    </w:p>
    <w:p w14:paraId="4AB7C471" w14:textId="77777777" w:rsidR="00BD0CAD" w:rsidRDefault="00BD0CAD">
      <w:pPr>
        <w:pStyle w:val="Heading4"/>
      </w:pPr>
      <w:bookmarkStart w:id="230" w:name="_CR4_3_3_1"/>
      <w:bookmarkStart w:id="231" w:name="_Toc20150395"/>
      <w:bookmarkStart w:id="232" w:name="_Toc27479643"/>
      <w:bookmarkStart w:id="233" w:name="_Toc36025155"/>
      <w:bookmarkStart w:id="234" w:name="_Toc44516255"/>
      <w:bookmarkStart w:id="235" w:name="_Toc45272574"/>
      <w:bookmarkStart w:id="236" w:name="_Toc51754573"/>
      <w:bookmarkStart w:id="237" w:name="_Toc210131823"/>
      <w:bookmarkEnd w:id="230"/>
      <w:r>
        <w:t>4.3.3.1</w:t>
      </w:r>
      <w:r>
        <w:tab/>
        <w:t>Definition</w:t>
      </w:r>
      <w:bookmarkEnd w:id="231"/>
      <w:bookmarkEnd w:id="232"/>
      <w:bookmarkEnd w:id="233"/>
      <w:bookmarkEnd w:id="234"/>
      <w:bookmarkEnd w:id="235"/>
      <w:bookmarkEnd w:id="236"/>
      <w:bookmarkEnd w:id="237"/>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8"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38"/>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9" w:name="_Hlk177653227"/>
      <w:r>
        <w:t xml:space="preserve">in </w:t>
      </w:r>
      <w:bookmarkStart w:id="240" w:name="_Hlk177653130"/>
      <w:r w:rsidRPr="00577108">
        <w:t>ETSI GS NFV 003</w:t>
      </w:r>
      <w:bookmarkEnd w:id="240"/>
      <w:r>
        <w:rPr>
          <w:lang w:eastAsia="zh-CN"/>
        </w:rPr>
        <w:t xml:space="preserve"> </w:t>
      </w:r>
      <w:bookmarkEnd w:id="239"/>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41" w:name="_Hlk177972769"/>
      <w:r>
        <w:t>non-split gNB</w:t>
      </w:r>
      <w:bookmarkEnd w:id="241"/>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2" w:name="_CR4_3_3_2"/>
      <w:bookmarkStart w:id="243" w:name="_Toc20150396"/>
      <w:bookmarkStart w:id="244" w:name="_Toc27479644"/>
      <w:bookmarkStart w:id="245" w:name="_Toc36025156"/>
      <w:bookmarkStart w:id="246" w:name="_Toc44516256"/>
      <w:bookmarkStart w:id="247" w:name="_Toc45272575"/>
      <w:bookmarkStart w:id="248" w:name="_Toc51754574"/>
      <w:bookmarkStart w:id="249" w:name="_Toc210131824"/>
      <w:bookmarkEnd w:id="242"/>
      <w:r>
        <w:t>4.3.3.2</w:t>
      </w:r>
      <w:r>
        <w:tab/>
        <w:t>Attributes</w:t>
      </w:r>
      <w:bookmarkEnd w:id="243"/>
      <w:bookmarkEnd w:id="244"/>
      <w:bookmarkEnd w:id="245"/>
      <w:bookmarkEnd w:id="246"/>
      <w:bookmarkEnd w:id="247"/>
      <w:bookmarkEnd w:id="248"/>
      <w:bookmarkEnd w:id="249"/>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0" w:name="_CR4_3_3_3"/>
      <w:bookmarkStart w:id="251" w:name="_Toc20150397"/>
      <w:bookmarkStart w:id="252" w:name="_Toc27479645"/>
      <w:bookmarkStart w:id="253" w:name="_Toc36025157"/>
      <w:bookmarkStart w:id="254" w:name="_Toc44516257"/>
      <w:bookmarkStart w:id="255" w:name="_Toc45272576"/>
      <w:bookmarkStart w:id="256" w:name="_Toc51754575"/>
      <w:bookmarkStart w:id="257" w:name="_Toc210131825"/>
      <w:bookmarkEnd w:id="250"/>
      <w:r>
        <w:t>4.3.3.3</w:t>
      </w:r>
      <w:r>
        <w:tab/>
        <w:t>Attribute constraints</w:t>
      </w:r>
      <w:bookmarkEnd w:id="251"/>
      <w:bookmarkEnd w:id="252"/>
      <w:bookmarkEnd w:id="253"/>
      <w:bookmarkEnd w:id="254"/>
      <w:bookmarkEnd w:id="255"/>
      <w:bookmarkEnd w:id="256"/>
      <w:bookmarkEnd w:id="257"/>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8" w:name="_CR4_3_3_4"/>
      <w:bookmarkStart w:id="259" w:name="_Toc20150398"/>
      <w:bookmarkStart w:id="260" w:name="_Toc27479646"/>
      <w:bookmarkStart w:id="261" w:name="_Toc36025158"/>
      <w:bookmarkStart w:id="262" w:name="_Toc44516258"/>
      <w:bookmarkStart w:id="263" w:name="_Toc45272577"/>
      <w:bookmarkStart w:id="264" w:name="_Toc51754576"/>
      <w:bookmarkStart w:id="265" w:name="_Toc210131826"/>
      <w:bookmarkEnd w:id="258"/>
      <w:r>
        <w:t>4.3.3.4</w:t>
      </w:r>
      <w:r>
        <w:tab/>
        <w:t>Notifications</w:t>
      </w:r>
      <w:bookmarkEnd w:id="259"/>
      <w:bookmarkEnd w:id="260"/>
      <w:bookmarkEnd w:id="261"/>
      <w:bookmarkEnd w:id="262"/>
      <w:bookmarkEnd w:id="263"/>
      <w:bookmarkEnd w:id="264"/>
      <w:bookmarkEnd w:id="265"/>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6" w:name="_Toc20150399"/>
            <w:bookmarkStart w:id="267" w:name="_Toc27479647"/>
            <w:bookmarkStart w:id="268" w:name="_Toc36025159"/>
            <w:bookmarkStart w:id="269" w:name="_Toc44516259"/>
            <w:bookmarkStart w:id="270" w:name="_Toc45272578"/>
            <w:bookmarkStart w:id="271"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2" w:name="_CR4_3_4"/>
      <w:bookmarkStart w:id="273" w:name="_Toc210131827"/>
      <w:bookmarkEnd w:id="272"/>
      <w:r>
        <w:t>4.3.4</w:t>
      </w:r>
      <w:r>
        <w:tab/>
      </w:r>
      <w:r>
        <w:rPr>
          <w:rStyle w:val="StyleHeading3h3CourierNewChar"/>
          <w:i/>
        </w:rPr>
        <w:t>ManagedFunction</w:t>
      </w:r>
      <w:bookmarkEnd w:id="266"/>
      <w:bookmarkEnd w:id="267"/>
      <w:bookmarkEnd w:id="268"/>
      <w:bookmarkEnd w:id="269"/>
      <w:bookmarkEnd w:id="270"/>
      <w:bookmarkEnd w:id="271"/>
      <w:bookmarkEnd w:id="273"/>
    </w:p>
    <w:p w14:paraId="23528D81" w14:textId="77777777" w:rsidR="00BD0CAD" w:rsidRDefault="00BD0CAD">
      <w:pPr>
        <w:pStyle w:val="Heading4"/>
      </w:pPr>
      <w:bookmarkStart w:id="274" w:name="_CR4_3_4_1"/>
      <w:bookmarkStart w:id="275" w:name="_Toc20150400"/>
      <w:bookmarkStart w:id="276" w:name="_Toc27479648"/>
      <w:bookmarkStart w:id="277" w:name="_Toc36025160"/>
      <w:bookmarkStart w:id="278" w:name="_Toc44516260"/>
      <w:bookmarkStart w:id="279" w:name="_Toc45272579"/>
      <w:bookmarkStart w:id="280" w:name="_Toc51754578"/>
      <w:bookmarkStart w:id="281" w:name="_Toc210131828"/>
      <w:bookmarkEnd w:id="274"/>
      <w:r>
        <w:t>4.3.4.1</w:t>
      </w:r>
      <w:r>
        <w:tab/>
        <w:t>Definition</w:t>
      </w:r>
      <w:bookmarkEnd w:id="275"/>
      <w:bookmarkEnd w:id="276"/>
      <w:bookmarkEnd w:id="277"/>
      <w:bookmarkEnd w:id="278"/>
      <w:bookmarkEnd w:id="279"/>
      <w:bookmarkEnd w:id="280"/>
      <w:bookmarkEnd w:id="28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2" w:name="_CR4_3_4_2"/>
      <w:bookmarkStart w:id="283" w:name="_Toc20150401"/>
      <w:bookmarkStart w:id="284" w:name="_Toc27479649"/>
      <w:bookmarkStart w:id="285" w:name="_Toc36025161"/>
      <w:bookmarkStart w:id="286" w:name="_Toc44516261"/>
      <w:bookmarkStart w:id="287" w:name="_Toc45272580"/>
      <w:bookmarkStart w:id="288" w:name="_Toc51754579"/>
      <w:bookmarkStart w:id="289" w:name="_Toc210131829"/>
      <w:bookmarkEnd w:id="282"/>
      <w:r>
        <w:t>4.3.4.2</w:t>
      </w:r>
      <w:r>
        <w:tab/>
      </w:r>
      <w:r w:rsidR="00BD0CAD">
        <w:t>Attributes</w:t>
      </w:r>
      <w:bookmarkEnd w:id="283"/>
      <w:bookmarkEnd w:id="284"/>
      <w:bookmarkEnd w:id="285"/>
      <w:bookmarkEnd w:id="286"/>
      <w:bookmarkEnd w:id="287"/>
      <w:bookmarkEnd w:id="288"/>
      <w:bookmarkEnd w:id="289"/>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0" w:name="_CR4_3_4_3"/>
      <w:bookmarkStart w:id="291" w:name="_Toc20150402"/>
      <w:bookmarkStart w:id="292" w:name="_Toc27479650"/>
      <w:bookmarkStart w:id="293" w:name="_Toc36025162"/>
      <w:bookmarkStart w:id="294" w:name="_Toc44516262"/>
      <w:bookmarkStart w:id="295" w:name="_Toc45272581"/>
      <w:bookmarkStart w:id="296" w:name="_Toc51754580"/>
      <w:bookmarkStart w:id="297" w:name="_Toc210131830"/>
      <w:bookmarkEnd w:id="290"/>
      <w:r>
        <w:t>4.3.4.3</w:t>
      </w:r>
      <w:r>
        <w:tab/>
        <w:t>Attribute constraints</w:t>
      </w:r>
      <w:bookmarkEnd w:id="291"/>
      <w:bookmarkEnd w:id="292"/>
      <w:bookmarkEnd w:id="293"/>
      <w:bookmarkEnd w:id="294"/>
      <w:bookmarkEnd w:id="295"/>
      <w:bookmarkEnd w:id="296"/>
      <w:bookmarkEnd w:id="2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98" w:name="_CR4_3_4_4"/>
      <w:bookmarkStart w:id="299" w:name="_Toc20150403"/>
      <w:bookmarkStart w:id="300" w:name="_Toc27479651"/>
      <w:bookmarkStart w:id="301" w:name="_Toc36025163"/>
      <w:bookmarkStart w:id="302" w:name="_Toc44516263"/>
      <w:bookmarkStart w:id="303" w:name="_Toc45272582"/>
      <w:bookmarkStart w:id="304" w:name="_Toc51754581"/>
      <w:bookmarkStart w:id="305" w:name="_Toc210131831"/>
      <w:bookmarkEnd w:id="298"/>
      <w:r>
        <w:t>4.3.4.4</w:t>
      </w:r>
      <w:r>
        <w:tab/>
        <w:t>Notifications</w:t>
      </w:r>
      <w:bookmarkEnd w:id="299"/>
      <w:bookmarkEnd w:id="300"/>
      <w:bookmarkEnd w:id="301"/>
      <w:bookmarkEnd w:id="302"/>
      <w:bookmarkEnd w:id="303"/>
      <w:bookmarkEnd w:id="304"/>
      <w:bookmarkEnd w:id="305"/>
    </w:p>
    <w:p w14:paraId="459FB280" w14:textId="77777777" w:rsidR="00BD0CAD" w:rsidRDefault="00BD0CAD">
      <w:r>
        <w:t>There is no notification defined.</w:t>
      </w:r>
    </w:p>
    <w:p w14:paraId="1A8FA2D5" w14:textId="77777777" w:rsidR="00BD0CAD" w:rsidRDefault="00BD0CAD">
      <w:pPr>
        <w:pStyle w:val="Heading3"/>
      </w:pPr>
      <w:bookmarkStart w:id="306" w:name="_CR4_3_5"/>
      <w:bookmarkStart w:id="307" w:name="_Toc20150404"/>
      <w:bookmarkStart w:id="308" w:name="_Toc27479652"/>
      <w:bookmarkStart w:id="309" w:name="_Toc36025164"/>
      <w:bookmarkStart w:id="310" w:name="_Toc44516264"/>
      <w:bookmarkStart w:id="311" w:name="_Toc45272583"/>
      <w:bookmarkStart w:id="312" w:name="_Toc51754582"/>
      <w:bookmarkStart w:id="313" w:name="_Toc210131832"/>
      <w:bookmarkEnd w:id="306"/>
      <w:r>
        <w:t>4.3.5</w:t>
      </w:r>
      <w:r>
        <w:tab/>
      </w:r>
      <w:r>
        <w:rPr>
          <w:rFonts w:ascii="Courier New" w:hAnsi="Courier New" w:cs="Courier New"/>
        </w:rPr>
        <w:t>ManagementNode</w:t>
      </w:r>
      <w:bookmarkEnd w:id="307"/>
      <w:bookmarkEnd w:id="308"/>
      <w:bookmarkEnd w:id="309"/>
      <w:bookmarkEnd w:id="310"/>
      <w:bookmarkEnd w:id="311"/>
      <w:bookmarkEnd w:id="312"/>
      <w:bookmarkEnd w:id="313"/>
    </w:p>
    <w:p w14:paraId="1366800D" w14:textId="77777777" w:rsidR="00BD0CAD" w:rsidRDefault="00BD0CAD">
      <w:pPr>
        <w:pStyle w:val="Heading4"/>
      </w:pPr>
      <w:bookmarkStart w:id="314" w:name="_CR4_3_5_1"/>
      <w:bookmarkStart w:id="315" w:name="_Toc20150405"/>
      <w:bookmarkStart w:id="316" w:name="_Toc27479653"/>
      <w:bookmarkStart w:id="317" w:name="_Toc36025165"/>
      <w:bookmarkStart w:id="318" w:name="_Toc44516265"/>
      <w:bookmarkStart w:id="319" w:name="_Toc45272584"/>
      <w:bookmarkStart w:id="320" w:name="_Toc51754583"/>
      <w:bookmarkStart w:id="321" w:name="_Toc210131833"/>
      <w:bookmarkEnd w:id="314"/>
      <w:r>
        <w:t>4.3.5.1</w:t>
      </w:r>
      <w:r>
        <w:tab/>
        <w:t>Definition</w:t>
      </w:r>
      <w:bookmarkEnd w:id="315"/>
      <w:bookmarkEnd w:id="316"/>
      <w:bookmarkEnd w:id="317"/>
      <w:bookmarkEnd w:id="318"/>
      <w:bookmarkEnd w:id="319"/>
      <w:bookmarkEnd w:id="320"/>
      <w:bookmarkEnd w:id="321"/>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2" w:name="_CR4_3_5_2"/>
      <w:bookmarkStart w:id="323" w:name="_Toc20150406"/>
      <w:bookmarkStart w:id="324" w:name="_Toc27479654"/>
      <w:bookmarkStart w:id="325" w:name="_Toc36025166"/>
      <w:bookmarkStart w:id="326" w:name="_Toc44516266"/>
      <w:bookmarkStart w:id="327" w:name="_Toc45272585"/>
      <w:bookmarkStart w:id="328" w:name="_Toc51754584"/>
      <w:bookmarkStart w:id="329" w:name="_Toc210131834"/>
      <w:bookmarkEnd w:id="322"/>
      <w:r>
        <w:t>4.3.5.2</w:t>
      </w:r>
      <w:r>
        <w:tab/>
        <w:t>Attributes</w:t>
      </w:r>
      <w:bookmarkEnd w:id="323"/>
      <w:bookmarkEnd w:id="324"/>
      <w:bookmarkEnd w:id="325"/>
      <w:bookmarkEnd w:id="326"/>
      <w:bookmarkEnd w:id="327"/>
      <w:bookmarkEnd w:id="328"/>
      <w:bookmarkEnd w:id="329"/>
    </w:p>
    <w:p w14:paraId="05B11269" w14:textId="5EB5F4A6" w:rsidR="00535ABE" w:rsidRPr="008E3E78" w:rsidRDefault="00535ABE" w:rsidP="00535ABE">
      <w:bookmarkStart w:id="330" w:name="_Toc20150407"/>
      <w:bookmarkStart w:id="331" w:name="_Toc27479655"/>
      <w:bookmarkStart w:id="332" w:name="_Toc36025167"/>
      <w:bookmarkStart w:id="333" w:name="_Toc44516267"/>
      <w:bookmarkStart w:id="334" w:name="_Toc45272586"/>
      <w:bookmarkStart w:id="335"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36" w:name="_CR4_3_5_3"/>
      <w:bookmarkStart w:id="337" w:name="_Toc210131835"/>
      <w:bookmarkEnd w:id="336"/>
      <w:r>
        <w:t>4.3.5.3</w:t>
      </w:r>
      <w:r>
        <w:tab/>
        <w:t>Attribute constraints</w:t>
      </w:r>
      <w:bookmarkEnd w:id="330"/>
      <w:bookmarkEnd w:id="331"/>
      <w:bookmarkEnd w:id="332"/>
      <w:bookmarkEnd w:id="333"/>
      <w:bookmarkEnd w:id="334"/>
      <w:bookmarkEnd w:id="335"/>
      <w:bookmarkEnd w:id="337"/>
    </w:p>
    <w:p w14:paraId="2AEDEED2" w14:textId="77777777" w:rsidR="00BD0CAD" w:rsidRDefault="00BD0CAD">
      <w:r>
        <w:t>None</w:t>
      </w:r>
    </w:p>
    <w:p w14:paraId="04EFB28D" w14:textId="77777777" w:rsidR="00BD0CAD" w:rsidRDefault="00BD0CAD">
      <w:pPr>
        <w:pStyle w:val="Heading4"/>
      </w:pPr>
      <w:bookmarkStart w:id="338" w:name="_CR4_3_5_4"/>
      <w:bookmarkStart w:id="339" w:name="_Toc20150408"/>
      <w:bookmarkStart w:id="340" w:name="_Toc27479656"/>
      <w:bookmarkStart w:id="341" w:name="_Toc36025168"/>
      <w:bookmarkStart w:id="342" w:name="_Toc44516268"/>
      <w:bookmarkStart w:id="343" w:name="_Toc45272587"/>
      <w:bookmarkStart w:id="344" w:name="_Toc51754586"/>
      <w:bookmarkStart w:id="345" w:name="_Toc210131836"/>
      <w:bookmarkEnd w:id="338"/>
      <w:r>
        <w:t>4.3.5.4</w:t>
      </w:r>
      <w:r>
        <w:tab/>
        <w:t>Notifications</w:t>
      </w:r>
      <w:bookmarkEnd w:id="339"/>
      <w:bookmarkEnd w:id="340"/>
      <w:bookmarkEnd w:id="341"/>
      <w:bookmarkEnd w:id="342"/>
      <w:bookmarkEnd w:id="343"/>
      <w:bookmarkEnd w:id="344"/>
      <w:bookmarkEnd w:id="34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46" w:name="_CR4_3_6"/>
      <w:bookmarkStart w:id="347" w:name="_Toc20150409"/>
      <w:bookmarkStart w:id="348" w:name="_Toc27479657"/>
      <w:bookmarkStart w:id="349" w:name="_Toc36025169"/>
      <w:bookmarkStart w:id="350" w:name="_Toc44516269"/>
      <w:bookmarkStart w:id="351" w:name="_Toc45272588"/>
      <w:bookmarkStart w:id="352" w:name="_Toc51754587"/>
      <w:bookmarkStart w:id="353" w:name="_Toc210131837"/>
      <w:bookmarkEnd w:id="346"/>
      <w:r>
        <w:t>4.3.6</w:t>
      </w:r>
      <w:r>
        <w:tab/>
      </w:r>
      <w:r>
        <w:rPr>
          <w:rStyle w:val="StyleHeading3h3CourierNewChar"/>
        </w:rPr>
        <w:t>MeContext</w:t>
      </w:r>
      <w:bookmarkEnd w:id="347"/>
      <w:bookmarkEnd w:id="348"/>
      <w:bookmarkEnd w:id="349"/>
      <w:bookmarkEnd w:id="350"/>
      <w:bookmarkEnd w:id="351"/>
      <w:bookmarkEnd w:id="352"/>
      <w:bookmarkEnd w:id="353"/>
    </w:p>
    <w:p w14:paraId="2138CAE3" w14:textId="77777777" w:rsidR="00BD0CAD" w:rsidRDefault="00BD0CAD">
      <w:pPr>
        <w:pStyle w:val="Heading4"/>
      </w:pPr>
      <w:bookmarkStart w:id="354" w:name="_CR4_3_6_1"/>
      <w:bookmarkStart w:id="355" w:name="_Toc20150410"/>
      <w:bookmarkStart w:id="356" w:name="_Toc27479658"/>
      <w:bookmarkStart w:id="357" w:name="_Toc36025170"/>
      <w:bookmarkStart w:id="358" w:name="_Toc44516270"/>
      <w:bookmarkStart w:id="359" w:name="_Toc45272589"/>
      <w:bookmarkStart w:id="360" w:name="_Toc51754588"/>
      <w:bookmarkStart w:id="361" w:name="_Toc210131838"/>
      <w:bookmarkEnd w:id="354"/>
      <w:r>
        <w:t>4.3.6.1</w:t>
      </w:r>
      <w:r>
        <w:tab/>
        <w:t>Definition</w:t>
      </w:r>
      <w:bookmarkEnd w:id="355"/>
      <w:bookmarkEnd w:id="356"/>
      <w:bookmarkEnd w:id="357"/>
      <w:bookmarkEnd w:id="358"/>
      <w:bookmarkEnd w:id="359"/>
      <w:bookmarkEnd w:id="360"/>
      <w:bookmarkEnd w:id="361"/>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2" w:name="_CR4_3_6_2"/>
      <w:bookmarkStart w:id="363" w:name="_Toc20150411"/>
      <w:bookmarkStart w:id="364" w:name="_Toc27479659"/>
      <w:bookmarkStart w:id="365" w:name="_Toc36025171"/>
      <w:bookmarkStart w:id="366" w:name="_Toc44516271"/>
      <w:bookmarkStart w:id="367" w:name="_Toc45272590"/>
      <w:bookmarkStart w:id="368" w:name="_Toc51754589"/>
      <w:bookmarkStart w:id="369" w:name="_Toc210131839"/>
      <w:bookmarkEnd w:id="362"/>
      <w:r>
        <w:t>4.3.6.2</w:t>
      </w:r>
      <w:r>
        <w:tab/>
        <w:t>Attributes</w:t>
      </w:r>
      <w:bookmarkEnd w:id="363"/>
      <w:bookmarkEnd w:id="364"/>
      <w:bookmarkEnd w:id="365"/>
      <w:bookmarkEnd w:id="366"/>
      <w:bookmarkEnd w:id="367"/>
      <w:bookmarkEnd w:id="368"/>
      <w:bookmarkEnd w:id="369"/>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70" w:name="_Hlk177570829"/>
      <w:r w:rsidRPr="00C51B0A">
        <w:rPr>
          <w:rStyle w:val="StyleHeading3h3CourierNewChar"/>
          <w:sz w:val="20"/>
        </w:rPr>
        <w:t>Top</w:t>
      </w:r>
      <w:bookmarkEnd w:id="370"/>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1" w:name="_CR4_3_6_3"/>
      <w:bookmarkStart w:id="372" w:name="_Toc20150412"/>
      <w:bookmarkStart w:id="373" w:name="_Toc27479660"/>
      <w:bookmarkStart w:id="374" w:name="_Toc36025172"/>
      <w:bookmarkStart w:id="375" w:name="_Toc44516272"/>
      <w:bookmarkStart w:id="376" w:name="_Toc45272591"/>
      <w:bookmarkStart w:id="377" w:name="_Toc51754590"/>
      <w:bookmarkStart w:id="378" w:name="_Toc210131840"/>
      <w:bookmarkEnd w:id="371"/>
      <w:r>
        <w:t>4.3.6.3</w:t>
      </w:r>
      <w:r>
        <w:tab/>
      </w:r>
      <w:r w:rsidR="00BD0CAD">
        <w:t>Attribute constraints</w:t>
      </w:r>
      <w:bookmarkEnd w:id="372"/>
      <w:bookmarkEnd w:id="373"/>
      <w:bookmarkEnd w:id="374"/>
      <w:bookmarkEnd w:id="375"/>
      <w:bookmarkEnd w:id="376"/>
      <w:bookmarkEnd w:id="377"/>
      <w:bookmarkEnd w:id="3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79" w:name="_CR4_3_6_4"/>
      <w:bookmarkStart w:id="380" w:name="_Toc20150413"/>
      <w:bookmarkStart w:id="381" w:name="_Toc27479661"/>
      <w:bookmarkStart w:id="382" w:name="_Toc36025173"/>
      <w:bookmarkStart w:id="383" w:name="_Toc44516273"/>
      <w:bookmarkStart w:id="384" w:name="_Toc45272592"/>
      <w:bookmarkStart w:id="385" w:name="_Toc51754591"/>
      <w:bookmarkStart w:id="386" w:name="_Toc210131841"/>
      <w:bookmarkEnd w:id="379"/>
      <w:r>
        <w:t>4.3.6.4</w:t>
      </w:r>
      <w:r>
        <w:tab/>
        <w:t>Notifications</w:t>
      </w:r>
      <w:bookmarkEnd w:id="380"/>
      <w:bookmarkEnd w:id="381"/>
      <w:bookmarkEnd w:id="382"/>
      <w:bookmarkEnd w:id="383"/>
      <w:bookmarkEnd w:id="384"/>
      <w:bookmarkEnd w:id="385"/>
      <w:bookmarkEnd w:id="386"/>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87" w:name="_CR4_3_7"/>
      <w:bookmarkStart w:id="388" w:name="_Toc20150414"/>
      <w:bookmarkStart w:id="389" w:name="_Toc27479662"/>
      <w:bookmarkStart w:id="390" w:name="_Toc36025174"/>
      <w:bookmarkStart w:id="391" w:name="_Toc44516274"/>
      <w:bookmarkStart w:id="392" w:name="_Toc45272593"/>
      <w:bookmarkStart w:id="393" w:name="_Toc51754592"/>
      <w:bookmarkStart w:id="394" w:name="_Toc210131842"/>
      <w:bookmarkEnd w:id="387"/>
      <w:r>
        <w:t>4.3.7</w:t>
      </w:r>
      <w:r>
        <w:tab/>
      </w:r>
      <w:r>
        <w:rPr>
          <w:rStyle w:val="StyleHeading3h3CourierNewChar"/>
        </w:rPr>
        <w:t>SubNetwork</w:t>
      </w:r>
      <w:bookmarkEnd w:id="388"/>
      <w:bookmarkEnd w:id="389"/>
      <w:bookmarkEnd w:id="390"/>
      <w:bookmarkEnd w:id="391"/>
      <w:bookmarkEnd w:id="392"/>
      <w:bookmarkEnd w:id="393"/>
      <w:bookmarkEnd w:id="394"/>
    </w:p>
    <w:p w14:paraId="67B7B5DB" w14:textId="77777777" w:rsidR="00BD0CAD" w:rsidRDefault="00BD0CAD">
      <w:pPr>
        <w:pStyle w:val="Heading4"/>
      </w:pPr>
      <w:bookmarkStart w:id="395" w:name="_CR4_3_7_1"/>
      <w:bookmarkStart w:id="396" w:name="_Toc20150415"/>
      <w:bookmarkStart w:id="397" w:name="_Toc27479663"/>
      <w:bookmarkStart w:id="398" w:name="_Toc36025175"/>
      <w:bookmarkStart w:id="399" w:name="_Toc44516275"/>
      <w:bookmarkStart w:id="400" w:name="_Toc45272594"/>
      <w:bookmarkStart w:id="401" w:name="_Toc51754593"/>
      <w:bookmarkStart w:id="402" w:name="_Toc210131843"/>
      <w:bookmarkEnd w:id="395"/>
      <w:r>
        <w:t>4.3.7.1</w:t>
      </w:r>
      <w:r>
        <w:tab/>
        <w:t>Definition</w:t>
      </w:r>
      <w:bookmarkEnd w:id="396"/>
      <w:bookmarkEnd w:id="397"/>
      <w:bookmarkEnd w:id="398"/>
      <w:bookmarkEnd w:id="399"/>
      <w:bookmarkEnd w:id="400"/>
      <w:bookmarkEnd w:id="401"/>
      <w:bookmarkEnd w:id="402"/>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3" w:name="_CR4_3_7_2"/>
      <w:bookmarkStart w:id="404" w:name="_Toc20150416"/>
      <w:bookmarkStart w:id="405" w:name="_Toc27479664"/>
      <w:bookmarkStart w:id="406" w:name="_Toc36025176"/>
      <w:bookmarkStart w:id="407" w:name="_Toc44516276"/>
      <w:bookmarkStart w:id="408" w:name="_Toc45272595"/>
      <w:bookmarkStart w:id="409" w:name="_Toc51754594"/>
      <w:bookmarkStart w:id="410" w:name="_Toc210131844"/>
      <w:bookmarkEnd w:id="403"/>
      <w:r>
        <w:t>4.3.7.2</w:t>
      </w:r>
      <w:r>
        <w:tab/>
        <w:t>Attributes</w:t>
      </w:r>
      <w:bookmarkEnd w:id="404"/>
      <w:bookmarkEnd w:id="405"/>
      <w:bookmarkEnd w:id="406"/>
      <w:bookmarkEnd w:id="407"/>
      <w:bookmarkEnd w:id="408"/>
      <w:bookmarkEnd w:id="409"/>
      <w:bookmarkEnd w:id="410"/>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11" w:name="_CR4_3_7_3"/>
      <w:bookmarkStart w:id="412" w:name="_Toc20150417"/>
      <w:bookmarkStart w:id="413" w:name="_Toc27479665"/>
      <w:bookmarkStart w:id="414" w:name="_Toc36025177"/>
      <w:bookmarkStart w:id="415" w:name="_Toc44516277"/>
      <w:bookmarkStart w:id="416" w:name="_Toc45272596"/>
      <w:bookmarkStart w:id="417" w:name="_Toc51754595"/>
      <w:bookmarkStart w:id="418" w:name="_Toc210131845"/>
      <w:bookmarkEnd w:id="411"/>
      <w:r>
        <w:t>4.3.7.</w:t>
      </w:r>
      <w:r>
        <w:rPr>
          <w:lang w:eastAsia="zh-CN"/>
        </w:rPr>
        <w:t>3</w:t>
      </w:r>
      <w:r>
        <w:tab/>
        <w:t>Attribute constraints</w:t>
      </w:r>
      <w:bookmarkEnd w:id="412"/>
      <w:bookmarkEnd w:id="413"/>
      <w:bookmarkEnd w:id="414"/>
      <w:bookmarkEnd w:id="415"/>
      <w:bookmarkEnd w:id="416"/>
      <w:bookmarkEnd w:id="417"/>
      <w:bookmarkEnd w:id="4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19" w:name="_CR4_3_7_4"/>
      <w:bookmarkStart w:id="420" w:name="_Toc20150418"/>
      <w:bookmarkStart w:id="421" w:name="_Toc27479666"/>
      <w:bookmarkStart w:id="422" w:name="_Toc36025178"/>
      <w:bookmarkStart w:id="423" w:name="_Toc44516278"/>
      <w:bookmarkStart w:id="424" w:name="_Toc45272597"/>
      <w:bookmarkStart w:id="425" w:name="_Toc51754596"/>
      <w:bookmarkStart w:id="426" w:name="_Toc210131846"/>
      <w:bookmarkEnd w:id="419"/>
      <w:r>
        <w:t>4.3.7.</w:t>
      </w:r>
      <w:r>
        <w:rPr>
          <w:lang w:eastAsia="zh-CN"/>
        </w:rPr>
        <w:t>4</w:t>
      </w:r>
      <w:r>
        <w:tab/>
        <w:t>Notifications</w:t>
      </w:r>
      <w:bookmarkEnd w:id="420"/>
      <w:bookmarkEnd w:id="421"/>
      <w:bookmarkEnd w:id="422"/>
      <w:bookmarkEnd w:id="423"/>
      <w:bookmarkEnd w:id="424"/>
      <w:bookmarkEnd w:id="425"/>
      <w:bookmarkEnd w:id="426"/>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27" w:name="_CR4_3_8"/>
      <w:bookmarkStart w:id="428" w:name="_Toc20150419"/>
      <w:bookmarkStart w:id="429" w:name="_Toc27479667"/>
      <w:bookmarkStart w:id="430" w:name="_Toc36025179"/>
      <w:bookmarkStart w:id="431" w:name="_Toc44516279"/>
      <w:bookmarkStart w:id="432" w:name="_Toc45272598"/>
      <w:bookmarkStart w:id="433" w:name="_Toc51754597"/>
      <w:bookmarkStart w:id="434" w:name="_Toc210131847"/>
      <w:bookmarkEnd w:id="427"/>
      <w:r>
        <w:t>4.3.8</w:t>
      </w:r>
      <w:r>
        <w:tab/>
      </w:r>
      <w:r w:rsidRPr="00F43F7E">
        <w:rPr>
          <w:rStyle w:val="StyleHeading3h3CourierNewChar"/>
          <w:iCs/>
        </w:rPr>
        <w:t>Top</w:t>
      </w:r>
      <w:bookmarkEnd w:id="428"/>
      <w:bookmarkEnd w:id="429"/>
      <w:bookmarkEnd w:id="430"/>
      <w:r w:rsidR="004778A9" w:rsidRPr="00F43F7E">
        <w:rPr>
          <w:rStyle w:val="StyleHeading3h3CourierNewChar"/>
          <w:iCs/>
        </w:rPr>
        <w:t>X</w:t>
      </w:r>
      <w:bookmarkEnd w:id="431"/>
      <w:bookmarkEnd w:id="432"/>
      <w:bookmarkEnd w:id="433"/>
      <w:bookmarkEnd w:id="434"/>
    </w:p>
    <w:p w14:paraId="50361AE5" w14:textId="77777777" w:rsidR="00BD0CAD" w:rsidRDefault="00BD0CAD">
      <w:pPr>
        <w:pStyle w:val="Heading4"/>
      </w:pPr>
      <w:bookmarkStart w:id="435" w:name="_CR4_3_8_1"/>
      <w:bookmarkStart w:id="436" w:name="_Toc20150420"/>
      <w:bookmarkStart w:id="437" w:name="_Toc27479668"/>
      <w:bookmarkStart w:id="438" w:name="_Toc36025180"/>
      <w:bookmarkStart w:id="439" w:name="_Toc44516280"/>
      <w:bookmarkStart w:id="440" w:name="_Toc45272599"/>
      <w:bookmarkStart w:id="441" w:name="_Toc51754598"/>
      <w:bookmarkStart w:id="442" w:name="_Toc210131848"/>
      <w:bookmarkEnd w:id="435"/>
      <w:r>
        <w:t>4.3.8.1</w:t>
      </w:r>
      <w:r>
        <w:tab/>
        <w:t>Definition</w:t>
      </w:r>
      <w:bookmarkEnd w:id="436"/>
      <w:bookmarkEnd w:id="437"/>
      <w:bookmarkEnd w:id="438"/>
      <w:bookmarkEnd w:id="439"/>
      <w:bookmarkEnd w:id="440"/>
      <w:bookmarkEnd w:id="441"/>
      <w:bookmarkEnd w:id="442"/>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43" w:name="_CR4_3_8_2"/>
      <w:bookmarkStart w:id="444" w:name="_Toc20150421"/>
      <w:bookmarkStart w:id="445" w:name="_Toc27479669"/>
      <w:bookmarkStart w:id="446" w:name="_Toc36025181"/>
      <w:bookmarkStart w:id="447" w:name="_Toc44516281"/>
      <w:bookmarkStart w:id="448" w:name="_Toc45272600"/>
      <w:bookmarkStart w:id="449" w:name="_Toc51754599"/>
      <w:bookmarkStart w:id="450" w:name="_Toc162446266"/>
      <w:bookmarkStart w:id="451" w:name="_Toc210131849"/>
      <w:bookmarkEnd w:id="443"/>
      <w:r>
        <w:t>4.3.8.2</w:t>
      </w:r>
      <w:r>
        <w:tab/>
        <w:t>Attributes</w:t>
      </w:r>
      <w:bookmarkEnd w:id="444"/>
      <w:bookmarkEnd w:id="445"/>
      <w:bookmarkEnd w:id="446"/>
      <w:bookmarkEnd w:id="447"/>
      <w:bookmarkEnd w:id="448"/>
      <w:bookmarkEnd w:id="449"/>
      <w:bookmarkEnd w:id="450"/>
      <w:bookmarkEnd w:id="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52" w:name="_CR4_3_8_3"/>
      <w:bookmarkStart w:id="453" w:name="_Toc20150422"/>
      <w:bookmarkStart w:id="454" w:name="_Toc27479670"/>
      <w:bookmarkStart w:id="455" w:name="_Toc36025182"/>
      <w:bookmarkStart w:id="456" w:name="_Toc44516282"/>
      <w:bookmarkStart w:id="457" w:name="_Toc45272601"/>
      <w:bookmarkStart w:id="458" w:name="_Toc51754600"/>
      <w:bookmarkStart w:id="459" w:name="_Toc210131850"/>
      <w:bookmarkEnd w:id="452"/>
      <w:r>
        <w:t>4.3.8.3</w:t>
      </w:r>
      <w:r>
        <w:tab/>
        <w:t>Attribute constraints</w:t>
      </w:r>
      <w:bookmarkEnd w:id="453"/>
      <w:bookmarkEnd w:id="454"/>
      <w:bookmarkEnd w:id="455"/>
      <w:bookmarkEnd w:id="456"/>
      <w:bookmarkEnd w:id="457"/>
      <w:bookmarkEnd w:id="458"/>
      <w:bookmarkEnd w:id="459"/>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0" w:name="_CR4_3_8_4"/>
      <w:bookmarkStart w:id="461" w:name="_Toc20150423"/>
      <w:bookmarkStart w:id="462" w:name="_Toc27479671"/>
      <w:bookmarkStart w:id="463" w:name="_Toc36025183"/>
      <w:bookmarkStart w:id="464" w:name="_Toc44516283"/>
      <w:bookmarkStart w:id="465" w:name="_Toc45272602"/>
      <w:bookmarkStart w:id="466" w:name="_Toc51754601"/>
      <w:bookmarkStart w:id="467" w:name="_Toc210131851"/>
      <w:bookmarkEnd w:id="460"/>
      <w:r>
        <w:t>4.3.8.4</w:t>
      </w:r>
      <w:r>
        <w:tab/>
        <w:t>Notifications</w:t>
      </w:r>
      <w:bookmarkEnd w:id="461"/>
      <w:bookmarkEnd w:id="462"/>
      <w:bookmarkEnd w:id="463"/>
      <w:bookmarkEnd w:id="464"/>
      <w:bookmarkEnd w:id="465"/>
      <w:bookmarkEnd w:id="466"/>
      <w:bookmarkEnd w:id="467"/>
    </w:p>
    <w:p w14:paraId="3F7CF3B2" w14:textId="77777777" w:rsidR="00BD0CAD" w:rsidRDefault="00BD0CAD">
      <w:r>
        <w:t>There is no notification defined.</w:t>
      </w:r>
    </w:p>
    <w:p w14:paraId="379DC75C" w14:textId="77777777" w:rsidR="00BD0CAD" w:rsidRDefault="00BD0CAD">
      <w:pPr>
        <w:pStyle w:val="Heading3"/>
      </w:pPr>
      <w:bookmarkStart w:id="468" w:name="_CR4_3_9"/>
      <w:bookmarkStart w:id="469" w:name="_Toc20150424"/>
      <w:bookmarkStart w:id="470" w:name="_Toc27479672"/>
      <w:bookmarkStart w:id="471" w:name="_Toc36025184"/>
      <w:bookmarkStart w:id="472" w:name="_Toc44516284"/>
      <w:bookmarkStart w:id="473" w:name="_Toc45272603"/>
      <w:bookmarkStart w:id="474" w:name="_Toc51754602"/>
      <w:bookmarkStart w:id="475" w:name="_Toc210131852"/>
      <w:bookmarkEnd w:id="468"/>
      <w:r>
        <w:t>4.3.9</w:t>
      </w:r>
      <w:r>
        <w:tab/>
      </w:r>
      <w:r>
        <w:rPr>
          <w:rStyle w:val="StyleHeading3h3CourierNewChar"/>
        </w:rPr>
        <w:t>VsDataContainer</w:t>
      </w:r>
      <w:bookmarkEnd w:id="469"/>
      <w:bookmarkEnd w:id="470"/>
      <w:bookmarkEnd w:id="471"/>
      <w:bookmarkEnd w:id="472"/>
      <w:bookmarkEnd w:id="473"/>
      <w:bookmarkEnd w:id="474"/>
      <w:bookmarkEnd w:id="475"/>
    </w:p>
    <w:p w14:paraId="3AF5EA24" w14:textId="77777777" w:rsidR="00BD0CAD" w:rsidRDefault="00BD0CAD">
      <w:pPr>
        <w:pStyle w:val="Heading4"/>
      </w:pPr>
      <w:bookmarkStart w:id="476" w:name="_CR4_3_9_1"/>
      <w:bookmarkStart w:id="477" w:name="_Toc20150425"/>
      <w:bookmarkStart w:id="478" w:name="_Toc27479673"/>
      <w:bookmarkStart w:id="479" w:name="_Toc36025185"/>
      <w:bookmarkStart w:id="480" w:name="_Toc44516285"/>
      <w:bookmarkStart w:id="481" w:name="_Toc45272604"/>
      <w:bookmarkStart w:id="482" w:name="_Toc51754603"/>
      <w:bookmarkStart w:id="483" w:name="_Toc210131853"/>
      <w:bookmarkEnd w:id="476"/>
      <w:r>
        <w:t>4.3.9.1</w:t>
      </w:r>
      <w:r>
        <w:tab/>
        <w:t>Definition</w:t>
      </w:r>
      <w:bookmarkEnd w:id="477"/>
      <w:bookmarkEnd w:id="478"/>
      <w:bookmarkEnd w:id="479"/>
      <w:bookmarkEnd w:id="480"/>
      <w:bookmarkEnd w:id="481"/>
      <w:bookmarkEnd w:id="482"/>
      <w:bookmarkEnd w:id="483"/>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84" w:name="_CR4_3_9_2"/>
      <w:bookmarkStart w:id="485" w:name="_Toc20150426"/>
      <w:bookmarkStart w:id="486" w:name="_Toc27479674"/>
      <w:bookmarkStart w:id="487" w:name="_Toc36025186"/>
      <w:bookmarkStart w:id="488" w:name="_Toc44516286"/>
      <w:bookmarkStart w:id="489" w:name="_Toc45272605"/>
      <w:bookmarkStart w:id="490" w:name="_Toc51754604"/>
      <w:bookmarkStart w:id="491" w:name="_Toc210131854"/>
      <w:bookmarkEnd w:id="484"/>
      <w:r>
        <w:t>4.3.9.2</w:t>
      </w:r>
      <w:r>
        <w:tab/>
        <w:t>Attributes</w:t>
      </w:r>
      <w:bookmarkEnd w:id="485"/>
      <w:bookmarkEnd w:id="486"/>
      <w:bookmarkEnd w:id="487"/>
      <w:bookmarkEnd w:id="488"/>
      <w:bookmarkEnd w:id="489"/>
      <w:bookmarkEnd w:id="490"/>
      <w:bookmarkEnd w:id="491"/>
    </w:p>
    <w:p w14:paraId="2C027D3F" w14:textId="2C5774F0" w:rsidR="00BA42C5" w:rsidRPr="00A05BE1" w:rsidRDefault="00BA42C5" w:rsidP="00BA42C5">
      <w:bookmarkStart w:id="492" w:name="_Toc20150427"/>
      <w:bookmarkStart w:id="493" w:name="_Toc27479675"/>
      <w:bookmarkStart w:id="494" w:name="_Toc36025187"/>
      <w:bookmarkStart w:id="495" w:name="_Toc44516287"/>
      <w:bookmarkStart w:id="496" w:name="_Toc45272606"/>
      <w:bookmarkStart w:id="497"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98" w:name="_CR4_3_9_3"/>
      <w:bookmarkStart w:id="499" w:name="_Toc210131855"/>
      <w:bookmarkEnd w:id="498"/>
      <w:r>
        <w:t>4.3.9.3</w:t>
      </w:r>
      <w:r>
        <w:tab/>
        <w:t>Attribute constraints</w:t>
      </w:r>
      <w:bookmarkEnd w:id="492"/>
      <w:bookmarkEnd w:id="493"/>
      <w:bookmarkEnd w:id="494"/>
      <w:bookmarkEnd w:id="495"/>
      <w:bookmarkEnd w:id="496"/>
      <w:bookmarkEnd w:id="497"/>
      <w:bookmarkEnd w:id="499"/>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0" w:name="_CR4_3_9_4"/>
      <w:bookmarkStart w:id="501" w:name="_Toc20150428"/>
      <w:bookmarkStart w:id="502" w:name="_Toc27479676"/>
      <w:bookmarkStart w:id="503" w:name="_Toc36025188"/>
      <w:bookmarkStart w:id="504" w:name="_Toc44516288"/>
      <w:bookmarkStart w:id="505" w:name="_Toc45272607"/>
      <w:bookmarkStart w:id="506" w:name="_Toc51754606"/>
      <w:bookmarkStart w:id="507" w:name="_Toc210131856"/>
      <w:bookmarkEnd w:id="500"/>
      <w:r>
        <w:t>4.3.9.4</w:t>
      </w:r>
      <w:r>
        <w:tab/>
        <w:t>Notifications</w:t>
      </w:r>
      <w:bookmarkEnd w:id="501"/>
      <w:bookmarkEnd w:id="502"/>
      <w:bookmarkEnd w:id="503"/>
      <w:bookmarkEnd w:id="504"/>
      <w:bookmarkEnd w:id="505"/>
      <w:bookmarkEnd w:id="506"/>
      <w:bookmarkEnd w:id="507"/>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08" w:name="_CR4_3_10"/>
      <w:bookmarkStart w:id="509" w:name="_Toc20150429"/>
      <w:bookmarkStart w:id="510" w:name="_Toc27479677"/>
      <w:bookmarkStart w:id="511" w:name="_Toc36025189"/>
      <w:bookmarkStart w:id="512" w:name="_Toc44516289"/>
      <w:bookmarkStart w:id="513" w:name="_Toc45272608"/>
      <w:bookmarkStart w:id="514" w:name="_Toc51754607"/>
      <w:bookmarkStart w:id="515" w:name="_Toc210131857"/>
      <w:bookmarkEnd w:id="508"/>
      <w:r>
        <w:t>4.3.10</w:t>
      </w:r>
      <w:r>
        <w:tab/>
      </w:r>
      <w:r>
        <w:rPr>
          <w:rStyle w:val="StyleHeading3h3CourierNewChar"/>
          <w:i/>
        </w:rPr>
        <w:t>Link</w:t>
      </w:r>
      <w:bookmarkEnd w:id="509"/>
      <w:bookmarkEnd w:id="510"/>
      <w:bookmarkEnd w:id="511"/>
      <w:bookmarkEnd w:id="512"/>
      <w:bookmarkEnd w:id="513"/>
      <w:bookmarkEnd w:id="514"/>
      <w:bookmarkEnd w:id="515"/>
    </w:p>
    <w:p w14:paraId="3C795563" w14:textId="77777777" w:rsidR="00BD0CAD" w:rsidRDefault="00BD0CAD">
      <w:pPr>
        <w:pStyle w:val="Heading4"/>
      </w:pPr>
      <w:bookmarkStart w:id="516" w:name="_CR4_3_10_1"/>
      <w:bookmarkStart w:id="517" w:name="_Toc20150430"/>
      <w:bookmarkStart w:id="518" w:name="_Toc27479678"/>
      <w:bookmarkStart w:id="519" w:name="_Toc36025190"/>
      <w:bookmarkStart w:id="520" w:name="_Toc44516290"/>
      <w:bookmarkStart w:id="521" w:name="_Toc45272609"/>
      <w:bookmarkStart w:id="522" w:name="_Toc51754608"/>
      <w:bookmarkStart w:id="523" w:name="_Toc210131858"/>
      <w:bookmarkEnd w:id="516"/>
      <w:r>
        <w:t>4.3.10.1</w:t>
      </w:r>
      <w:r>
        <w:tab/>
        <w:t>Definition</w:t>
      </w:r>
      <w:bookmarkEnd w:id="517"/>
      <w:bookmarkEnd w:id="518"/>
      <w:bookmarkEnd w:id="519"/>
      <w:bookmarkEnd w:id="520"/>
      <w:bookmarkEnd w:id="521"/>
      <w:bookmarkEnd w:id="522"/>
      <w:bookmarkEnd w:id="523"/>
    </w:p>
    <w:p w14:paraId="69EE1CA1" w14:textId="536F8B39" w:rsidR="00A37523" w:rsidRDefault="00A37523" w:rsidP="00A37523">
      <w:bookmarkStart w:id="524" w:name="_Toc20150431"/>
      <w:bookmarkStart w:id="525" w:name="_Toc27479679"/>
      <w:bookmarkStart w:id="526" w:name="_Toc36025191"/>
      <w:bookmarkStart w:id="527" w:name="_Toc44516291"/>
      <w:bookmarkStart w:id="528" w:name="_Toc45272610"/>
      <w:bookmarkStart w:id="529"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30" w:name="_Hlk177571096"/>
      <w:r w:rsidRPr="00776040">
        <w:rPr>
          <w:rFonts w:ascii="Courier New" w:hAnsi="Courier New" w:cs="Courier New"/>
          <w:lang w:eastAsia="de-DE"/>
        </w:rPr>
        <w:t>ManagedFunction</w:t>
      </w:r>
      <w:bookmarkEnd w:id="530"/>
      <w:r>
        <w:t xml:space="preserve"> and on first level below </w:t>
      </w:r>
      <w:bookmarkStart w:id="531" w:name="_Hlk177571137"/>
      <w:r w:rsidRPr="00776040">
        <w:rPr>
          <w:rFonts w:ascii="Courier New" w:hAnsi="Courier New" w:cs="Courier New"/>
          <w:lang w:eastAsia="de-DE"/>
        </w:rPr>
        <w:t>ManagedElement</w:t>
      </w:r>
      <w:bookmarkEnd w:id="531"/>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32" w:name="_CR4_3_10_2"/>
      <w:bookmarkStart w:id="533" w:name="_Toc210131859"/>
      <w:bookmarkEnd w:id="532"/>
      <w:r>
        <w:t>4.3.10.2</w:t>
      </w:r>
      <w:r>
        <w:tab/>
        <w:t>Attributes</w:t>
      </w:r>
      <w:bookmarkEnd w:id="524"/>
      <w:bookmarkEnd w:id="525"/>
      <w:bookmarkEnd w:id="526"/>
      <w:bookmarkEnd w:id="527"/>
      <w:bookmarkEnd w:id="528"/>
      <w:bookmarkEnd w:id="529"/>
      <w:bookmarkEnd w:id="533"/>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4" w:name="_Hlk177571184"/>
      <w:r w:rsidRPr="00776040">
        <w:rPr>
          <w:rFonts w:ascii="Courier New" w:hAnsi="Courier New" w:cs="Courier New"/>
          <w:lang w:eastAsia="de-DE"/>
        </w:rPr>
        <w:t>TopologicalLink_</w:t>
      </w:r>
      <w:r>
        <w:t xml:space="preserve"> </w:t>
      </w:r>
      <w:bookmarkEnd w:id="534"/>
      <w:r>
        <w:t xml:space="preserve">(defined in TS 28.620 [9]), attributes inherited from </w:t>
      </w:r>
      <w:bookmarkStart w:id="535" w:name="_Hlk177571330"/>
      <w:bookmarkStart w:id="536" w:name="_Hlk177571227"/>
      <w:r w:rsidRPr="00776040">
        <w:rPr>
          <w:rFonts w:ascii="Courier New" w:hAnsi="Courier New" w:cs="Courier New"/>
          <w:lang w:eastAsia="de-DE"/>
        </w:rPr>
        <w:t>Top</w:t>
      </w:r>
      <w:bookmarkEnd w:id="535"/>
      <w:r w:rsidRPr="00776040">
        <w:rPr>
          <w:rFonts w:ascii="Courier New" w:hAnsi="Courier New" w:cs="Courier New"/>
          <w:lang w:eastAsia="de-DE"/>
        </w:rPr>
        <w:t>X</w:t>
      </w:r>
      <w:bookmarkEnd w:id="536"/>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37" w:name="_CR4_3_10_3"/>
      <w:bookmarkStart w:id="538" w:name="_Toc20150432"/>
      <w:bookmarkStart w:id="539" w:name="_Toc27479680"/>
      <w:bookmarkStart w:id="540" w:name="_Toc36025192"/>
      <w:bookmarkStart w:id="541" w:name="_Toc44516292"/>
      <w:bookmarkStart w:id="542" w:name="_Toc45272611"/>
      <w:bookmarkStart w:id="543" w:name="_Toc51754610"/>
      <w:bookmarkStart w:id="544" w:name="_Toc210131860"/>
      <w:bookmarkEnd w:id="537"/>
      <w:r>
        <w:t>4.3.10.3</w:t>
      </w:r>
      <w:r>
        <w:tab/>
        <w:t>Attribute constraints</w:t>
      </w:r>
      <w:bookmarkEnd w:id="538"/>
      <w:bookmarkEnd w:id="539"/>
      <w:bookmarkEnd w:id="540"/>
      <w:bookmarkEnd w:id="541"/>
      <w:bookmarkEnd w:id="542"/>
      <w:bookmarkEnd w:id="543"/>
      <w:bookmarkEnd w:id="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5" w:name="_Toc20150433"/>
      <w:bookmarkStart w:id="546" w:name="_Toc27479681"/>
      <w:bookmarkStart w:id="547" w:name="_Toc36025193"/>
      <w:bookmarkStart w:id="548" w:name="_Toc44516293"/>
      <w:bookmarkStart w:id="549" w:name="_Toc45272612"/>
      <w:bookmarkStart w:id="550" w:name="_Toc51754611"/>
    </w:p>
    <w:p w14:paraId="49EB9993" w14:textId="61DEE303" w:rsidR="00BD0CAD" w:rsidRDefault="00BD0CAD">
      <w:pPr>
        <w:pStyle w:val="Heading4"/>
      </w:pPr>
      <w:bookmarkStart w:id="551" w:name="_CR4_3_10_4"/>
      <w:bookmarkStart w:id="552" w:name="_Toc210131861"/>
      <w:bookmarkEnd w:id="551"/>
      <w:r>
        <w:t>4.3.10.4</w:t>
      </w:r>
      <w:r>
        <w:tab/>
        <w:t>Notifications</w:t>
      </w:r>
      <w:bookmarkEnd w:id="545"/>
      <w:bookmarkEnd w:id="546"/>
      <w:bookmarkEnd w:id="547"/>
      <w:bookmarkEnd w:id="548"/>
      <w:bookmarkEnd w:id="549"/>
      <w:bookmarkEnd w:id="550"/>
      <w:bookmarkEnd w:id="552"/>
    </w:p>
    <w:p w14:paraId="4706CFF1" w14:textId="77777777" w:rsidR="00563E0E" w:rsidRDefault="00563E0E" w:rsidP="00563E0E">
      <w:bookmarkStart w:id="553" w:name="_Toc20150434"/>
      <w:bookmarkStart w:id="554" w:name="_Toc27479682"/>
      <w:bookmarkStart w:id="555" w:name="_Toc36025194"/>
      <w:bookmarkStart w:id="556" w:name="_Toc44516294"/>
      <w:bookmarkStart w:id="557" w:name="_Toc45272613"/>
      <w:bookmarkStart w:id="558"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9" w:name="_CR4_3_11"/>
      <w:bookmarkStart w:id="560" w:name="_Toc210131862"/>
      <w:bookmarkEnd w:id="559"/>
      <w:r>
        <w:t>4.3.11</w:t>
      </w:r>
      <w:r>
        <w:tab/>
      </w:r>
      <w:r>
        <w:rPr>
          <w:rStyle w:val="StyleHeading3h3CourierNewChar"/>
          <w:i/>
        </w:rPr>
        <w:t>EP_RP</w:t>
      </w:r>
      <w:bookmarkEnd w:id="553"/>
      <w:bookmarkEnd w:id="554"/>
      <w:bookmarkEnd w:id="555"/>
      <w:bookmarkEnd w:id="556"/>
      <w:bookmarkEnd w:id="557"/>
      <w:bookmarkEnd w:id="558"/>
      <w:bookmarkEnd w:id="560"/>
    </w:p>
    <w:p w14:paraId="24028B67" w14:textId="77777777" w:rsidR="00BD0CAD" w:rsidRDefault="00BD0CAD">
      <w:pPr>
        <w:pStyle w:val="Heading4"/>
      </w:pPr>
      <w:bookmarkStart w:id="561" w:name="_CR4_3_11_1"/>
      <w:bookmarkStart w:id="562" w:name="_Toc20150435"/>
      <w:bookmarkStart w:id="563" w:name="_Toc27479683"/>
      <w:bookmarkStart w:id="564" w:name="_Toc36025195"/>
      <w:bookmarkStart w:id="565" w:name="_Toc44516295"/>
      <w:bookmarkStart w:id="566" w:name="_Toc45272614"/>
      <w:bookmarkStart w:id="567" w:name="_Toc51754613"/>
      <w:bookmarkStart w:id="568" w:name="_Toc210131863"/>
      <w:bookmarkEnd w:id="561"/>
      <w:r>
        <w:t>4.3.11.1</w:t>
      </w:r>
      <w:r>
        <w:tab/>
        <w:t>Definition</w:t>
      </w:r>
      <w:bookmarkEnd w:id="562"/>
      <w:bookmarkEnd w:id="563"/>
      <w:bookmarkEnd w:id="564"/>
      <w:bookmarkEnd w:id="565"/>
      <w:bookmarkEnd w:id="566"/>
      <w:bookmarkEnd w:id="567"/>
      <w:bookmarkEnd w:id="568"/>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69" w:name="_CR4_3_11_2"/>
      <w:bookmarkStart w:id="570" w:name="_Toc20150436"/>
      <w:bookmarkStart w:id="571" w:name="_Toc27479684"/>
      <w:bookmarkStart w:id="572" w:name="_Toc36025196"/>
      <w:bookmarkStart w:id="573" w:name="_Toc44516296"/>
      <w:bookmarkStart w:id="574" w:name="_Toc45272615"/>
      <w:bookmarkStart w:id="575" w:name="_Toc51754614"/>
      <w:bookmarkStart w:id="576" w:name="_Toc210131864"/>
      <w:bookmarkEnd w:id="569"/>
      <w:r>
        <w:t>4.3.11.2</w:t>
      </w:r>
      <w:r>
        <w:tab/>
        <w:t>Attributes</w:t>
      </w:r>
      <w:bookmarkEnd w:id="570"/>
      <w:bookmarkEnd w:id="571"/>
      <w:bookmarkEnd w:id="572"/>
      <w:bookmarkEnd w:id="573"/>
      <w:bookmarkEnd w:id="574"/>
      <w:bookmarkEnd w:id="575"/>
      <w:bookmarkEnd w:id="57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77" w:name="_Toc20150437"/>
      <w:bookmarkStart w:id="578" w:name="_Toc27479685"/>
      <w:bookmarkStart w:id="579" w:name="_Toc36025197"/>
      <w:bookmarkStart w:id="580" w:name="_Toc44516297"/>
      <w:bookmarkStart w:id="581" w:name="_Toc45272616"/>
      <w:bookmarkStart w:id="582" w:name="_Toc51754615"/>
    </w:p>
    <w:p w14:paraId="0E6A8C5F" w14:textId="77777777" w:rsidR="00BD0CAD" w:rsidRDefault="00BD0CAD">
      <w:pPr>
        <w:pStyle w:val="Heading4"/>
      </w:pPr>
      <w:bookmarkStart w:id="583" w:name="_CR4_3_11_3"/>
      <w:bookmarkStart w:id="584" w:name="_Toc210131865"/>
      <w:bookmarkEnd w:id="583"/>
      <w:r>
        <w:t>4.3.11.3</w:t>
      </w:r>
      <w:r>
        <w:tab/>
        <w:t>Attribute constraints</w:t>
      </w:r>
      <w:bookmarkEnd w:id="577"/>
      <w:bookmarkEnd w:id="578"/>
      <w:bookmarkEnd w:id="579"/>
      <w:bookmarkEnd w:id="580"/>
      <w:bookmarkEnd w:id="581"/>
      <w:bookmarkEnd w:id="582"/>
      <w:bookmarkEnd w:id="584"/>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5" w:name="_CR4_3_11_4"/>
      <w:bookmarkStart w:id="586" w:name="_Toc20150438"/>
      <w:bookmarkStart w:id="587" w:name="_Toc27479686"/>
      <w:bookmarkStart w:id="588" w:name="_Toc36025198"/>
      <w:bookmarkStart w:id="589" w:name="_Toc44516298"/>
      <w:bookmarkStart w:id="590" w:name="_Toc45272617"/>
      <w:bookmarkStart w:id="591" w:name="_Toc51754616"/>
      <w:bookmarkStart w:id="592" w:name="_Toc210131866"/>
      <w:bookmarkEnd w:id="585"/>
      <w:r>
        <w:t>4.3.11.4</w:t>
      </w:r>
      <w:r>
        <w:tab/>
        <w:t>Notifications</w:t>
      </w:r>
      <w:bookmarkEnd w:id="586"/>
      <w:bookmarkEnd w:id="587"/>
      <w:bookmarkEnd w:id="588"/>
      <w:bookmarkEnd w:id="589"/>
      <w:bookmarkEnd w:id="590"/>
      <w:bookmarkEnd w:id="591"/>
      <w:bookmarkEnd w:id="592"/>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3" w:name="_CR4_3_12"/>
      <w:bookmarkStart w:id="594" w:name="_Toc20150439"/>
      <w:bookmarkStart w:id="595" w:name="_Toc27479687"/>
      <w:bookmarkStart w:id="596" w:name="_Toc36025199"/>
      <w:bookmarkStart w:id="597" w:name="_Toc44516299"/>
      <w:bookmarkStart w:id="598" w:name="_Toc45272618"/>
      <w:bookmarkStart w:id="599" w:name="_Toc51754617"/>
      <w:bookmarkStart w:id="600" w:name="_Toc210131867"/>
      <w:bookmarkEnd w:id="593"/>
      <w:r>
        <w:rPr>
          <w:lang w:val="en-US" w:eastAsia="zh-CN"/>
        </w:rPr>
        <w:t>4.3.12</w:t>
      </w:r>
      <w:r>
        <w:rPr>
          <w:lang w:val="en-US" w:eastAsia="zh-CN"/>
        </w:rPr>
        <w:tab/>
      </w:r>
      <w:bookmarkEnd w:id="594"/>
      <w:bookmarkEnd w:id="595"/>
      <w:bookmarkEnd w:id="596"/>
      <w:r w:rsidR="005F6093" w:rsidRPr="00F3719F">
        <w:rPr>
          <w:sz w:val="24"/>
        </w:rPr>
        <w:t>Void</w:t>
      </w:r>
      <w:bookmarkEnd w:id="597"/>
      <w:bookmarkEnd w:id="598"/>
      <w:bookmarkEnd w:id="599"/>
      <w:bookmarkEnd w:id="600"/>
    </w:p>
    <w:p w14:paraId="6B92CC9E" w14:textId="77777777" w:rsidR="0012474C" w:rsidRPr="003267B4" w:rsidRDefault="0012474C" w:rsidP="0012474C">
      <w:pPr>
        <w:pStyle w:val="Heading3"/>
        <w:rPr>
          <w:lang w:val="en-US" w:eastAsia="zh-CN"/>
        </w:rPr>
      </w:pPr>
      <w:bookmarkStart w:id="601" w:name="_CR4_3_13"/>
      <w:bookmarkStart w:id="602" w:name="_Toc20150444"/>
      <w:bookmarkStart w:id="603" w:name="_Toc27479692"/>
      <w:bookmarkStart w:id="604" w:name="_Toc36025204"/>
      <w:bookmarkStart w:id="605" w:name="_Toc44516300"/>
      <w:bookmarkStart w:id="606" w:name="_Toc45272619"/>
      <w:bookmarkStart w:id="607" w:name="_Toc51754618"/>
      <w:bookmarkStart w:id="608" w:name="_Toc210131868"/>
      <w:bookmarkEnd w:id="601"/>
      <w:r w:rsidRPr="00EE4C90">
        <w:rPr>
          <w:lang w:val="en-US" w:eastAsia="zh-CN"/>
        </w:rPr>
        <w:t>4.3.13</w:t>
      </w:r>
      <w:r w:rsidRPr="00EE4C90">
        <w:rPr>
          <w:lang w:val="en-US" w:eastAsia="zh-CN"/>
        </w:rPr>
        <w:tab/>
      </w:r>
      <w:bookmarkEnd w:id="602"/>
      <w:bookmarkEnd w:id="603"/>
      <w:bookmarkEnd w:id="604"/>
      <w:r w:rsidR="00A144B4" w:rsidRPr="00F3719F">
        <w:rPr>
          <w:sz w:val="24"/>
        </w:rPr>
        <w:t>Void</w:t>
      </w:r>
      <w:bookmarkEnd w:id="605"/>
      <w:bookmarkEnd w:id="606"/>
      <w:bookmarkEnd w:id="607"/>
      <w:bookmarkEnd w:id="608"/>
    </w:p>
    <w:p w14:paraId="79C0BCA3" w14:textId="77777777" w:rsidR="0012474C" w:rsidRPr="00CE6AD3" w:rsidRDefault="0012474C" w:rsidP="0012474C">
      <w:pPr>
        <w:pStyle w:val="Heading3"/>
        <w:rPr>
          <w:rFonts w:ascii="Courier New" w:hAnsi="Courier New"/>
          <w:lang w:val="en-US" w:eastAsia="zh-CN"/>
        </w:rPr>
      </w:pPr>
      <w:bookmarkStart w:id="609" w:name="_CR4_3_14"/>
      <w:bookmarkStart w:id="610" w:name="_Toc20150449"/>
      <w:bookmarkStart w:id="611" w:name="_Toc27479697"/>
      <w:bookmarkStart w:id="612" w:name="_Toc36025209"/>
      <w:bookmarkStart w:id="613" w:name="_Toc44516301"/>
      <w:bookmarkStart w:id="614" w:name="_Toc45272620"/>
      <w:bookmarkStart w:id="615" w:name="_Toc51754619"/>
      <w:bookmarkStart w:id="616" w:name="_Toc210131869"/>
      <w:bookmarkEnd w:id="609"/>
      <w:r w:rsidRPr="003D39E5">
        <w:rPr>
          <w:lang w:val="en-US" w:eastAsia="zh-CN"/>
        </w:rPr>
        <w:t>4.3.14</w:t>
      </w:r>
      <w:r w:rsidRPr="00CE6AD3">
        <w:rPr>
          <w:lang w:val="en-US" w:eastAsia="zh-CN"/>
        </w:rPr>
        <w:tab/>
      </w:r>
      <w:bookmarkEnd w:id="610"/>
      <w:bookmarkEnd w:id="611"/>
      <w:bookmarkEnd w:id="612"/>
      <w:r w:rsidR="00756B6A" w:rsidRPr="00F3719F">
        <w:rPr>
          <w:sz w:val="24"/>
        </w:rPr>
        <w:t>Void</w:t>
      </w:r>
      <w:bookmarkEnd w:id="613"/>
      <w:bookmarkEnd w:id="614"/>
      <w:bookmarkEnd w:id="615"/>
      <w:bookmarkEnd w:id="616"/>
    </w:p>
    <w:p w14:paraId="7211A123" w14:textId="77777777" w:rsidR="00D96A10" w:rsidRDefault="006F2233" w:rsidP="008D1319">
      <w:pPr>
        <w:pStyle w:val="Heading3"/>
        <w:rPr>
          <w:sz w:val="24"/>
        </w:rPr>
      </w:pPr>
      <w:bookmarkStart w:id="617" w:name="_CR4_3_15"/>
      <w:bookmarkStart w:id="618" w:name="_Toc20150454"/>
      <w:bookmarkStart w:id="619" w:name="_Toc27479702"/>
      <w:bookmarkStart w:id="620" w:name="_Toc36025214"/>
      <w:bookmarkStart w:id="621" w:name="_Toc44516302"/>
      <w:bookmarkStart w:id="622" w:name="_Toc45272621"/>
      <w:bookmarkStart w:id="623" w:name="_Toc51754620"/>
      <w:bookmarkStart w:id="624" w:name="_Toc210131870"/>
      <w:bookmarkEnd w:id="617"/>
      <w:r>
        <w:rPr>
          <w:rFonts w:eastAsia="SimSun"/>
          <w:lang w:val="en-US" w:eastAsia="zh-CN"/>
        </w:rPr>
        <w:t>4.3.15</w:t>
      </w:r>
      <w:r>
        <w:rPr>
          <w:rFonts w:eastAsia="SimSun"/>
          <w:lang w:val="en-US" w:eastAsia="zh-CN"/>
        </w:rPr>
        <w:tab/>
      </w:r>
      <w:bookmarkEnd w:id="618"/>
      <w:bookmarkEnd w:id="619"/>
      <w:bookmarkEnd w:id="620"/>
      <w:bookmarkEnd w:id="621"/>
      <w:bookmarkEnd w:id="622"/>
      <w:r w:rsidR="006D00CB" w:rsidRPr="002005EB">
        <w:rPr>
          <w:sz w:val="24"/>
        </w:rPr>
        <w:t>V</w:t>
      </w:r>
      <w:r w:rsidR="006D00CB">
        <w:rPr>
          <w:sz w:val="24"/>
        </w:rPr>
        <w:t>o</w:t>
      </w:r>
      <w:r w:rsidR="006D00CB" w:rsidRPr="002005EB">
        <w:rPr>
          <w:sz w:val="24"/>
        </w:rPr>
        <w:t>id</w:t>
      </w:r>
      <w:bookmarkStart w:id="625" w:name="_Toc20150459"/>
      <w:bookmarkStart w:id="626" w:name="_Toc27479707"/>
      <w:bookmarkStart w:id="627" w:name="_Toc36025219"/>
      <w:bookmarkStart w:id="628" w:name="_Toc44516307"/>
      <w:bookmarkStart w:id="629" w:name="_Toc45272626"/>
      <w:bookmarkStart w:id="630" w:name="_Toc51754621"/>
      <w:bookmarkEnd w:id="623"/>
      <w:bookmarkEnd w:id="624"/>
    </w:p>
    <w:p w14:paraId="295FB985" w14:textId="77777777" w:rsidR="008D1319" w:rsidRDefault="008D1319" w:rsidP="008D1319">
      <w:pPr>
        <w:pStyle w:val="Heading3"/>
        <w:rPr>
          <w:rFonts w:eastAsia="SimSun"/>
          <w:lang w:val="en-US" w:eastAsia="zh-CN"/>
        </w:rPr>
      </w:pPr>
      <w:bookmarkStart w:id="631" w:name="_CR4_3_16"/>
      <w:bookmarkStart w:id="632" w:name="_Toc210131871"/>
      <w:bookmarkEnd w:id="631"/>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5"/>
      <w:bookmarkEnd w:id="626"/>
      <w:bookmarkEnd w:id="627"/>
      <w:bookmarkEnd w:id="628"/>
      <w:bookmarkEnd w:id="629"/>
      <w:bookmarkEnd w:id="630"/>
      <w:bookmarkEnd w:id="632"/>
    </w:p>
    <w:p w14:paraId="585CFC41" w14:textId="77777777" w:rsidR="008D1319" w:rsidRDefault="008D1319" w:rsidP="008D1319">
      <w:pPr>
        <w:pStyle w:val="Heading4"/>
        <w:rPr>
          <w:rFonts w:eastAsia="SimSun"/>
        </w:rPr>
      </w:pPr>
      <w:bookmarkStart w:id="633" w:name="_CR4_3_16_1"/>
      <w:bookmarkStart w:id="634" w:name="_Toc20150460"/>
      <w:bookmarkStart w:id="635" w:name="_Toc27479708"/>
      <w:bookmarkStart w:id="636" w:name="_Toc36025220"/>
      <w:bookmarkStart w:id="637" w:name="_Toc44516308"/>
      <w:bookmarkStart w:id="638" w:name="_Toc45272627"/>
      <w:bookmarkStart w:id="639" w:name="_Toc51754622"/>
      <w:bookmarkStart w:id="640" w:name="_Toc210131872"/>
      <w:bookmarkEnd w:id="633"/>
      <w:r>
        <w:rPr>
          <w:rFonts w:eastAsia="SimSun"/>
        </w:rPr>
        <w:t>4.3.16.1</w:t>
      </w:r>
      <w:r>
        <w:rPr>
          <w:rFonts w:eastAsia="SimSun"/>
        </w:rPr>
        <w:tab/>
        <w:t>Definition</w:t>
      </w:r>
      <w:bookmarkEnd w:id="634"/>
      <w:bookmarkEnd w:id="635"/>
      <w:bookmarkEnd w:id="636"/>
      <w:bookmarkEnd w:id="637"/>
      <w:bookmarkEnd w:id="638"/>
      <w:bookmarkEnd w:id="639"/>
      <w:bookmarkEnd w:id="640"/>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41" w:name="_Toc20150461"/>
      <w:bookmarkStart w:id="642" w:name="_Toc27479709"/>
      <w:bookmarkStart w:id="643" w:name="_Toc36025221"/>
      <w:bookmarkStart w:id="644" w:name="_Toc44516309"/>
      <w:bookmarkStart w:id="645" w:name="_Toc45272628"/>
      <w:bookmarkStart w:id="646"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47" w:name="_Hlk177386246"/>
      <w:r w:rsidRPr="006801E1">
        <w:rPr>
          <w:rFonts w:ascii="Courier New" w:hAnsi="Courier New" w:cs="Courier New"/>
        </w:rPr>
        <w:t>NtfSubscriptionControl</w:t>
      </w:r>
      <w:bookmarkEnd w:id="647"/>
      <w:r w:rsidRPr="00115A90">
        <w:rPr>
          <w:noProof/>
        </w:rPr>
        <w:t>).</w:t>
      </w:r>
    </w:p>
    <w:p w14:paraId="0D436CB9" w14:textId="77777777" w:rsidR="008D1319" w:rsidRDefault="008D1319" w:rsidP="008D1319">
      <w:pPr>
        <w:pStyle w:val="Heading4"/>
        <w:rPr>
          <w:rFonts w:eastAsia="SimSun"/>
        </w:rPr>
      </w:pPr>
      <w:bookmarkStart w:id="648" w:name="_CR4_3_16_2"/>
      <w:bookmarkStart w:id="649" w:name="_Toc210131873"/>
      <w:bookmarkEnd w:id="648"/>
      <w:r>
        <w:rPr>
          <w:rFonts w:eastAsia="SimSun"/>
        </w:rPr>
        <w:t>4.3.16.2</w:t>
      </w:r>
      <w:r>
        <w:rPr>
          <w:rFonts w:eastAsia="SimSun"/>
        </w:rPr>
        <w:tab/>
        <w:t>Attributes</w:t>
      </w:r>
      <w:bookmarkEnd w:id="641"/>
      <w:bookmarkEnd w:id="642"/>
      <w:bookmarkEnd w:id="643"/>
      <w:bookmarkEnd w:id="644"/>
      <w:bookmarkEnd w:id="645"/>
      <w:bookmarkEnd w:id="646"/>
      <w:bookmarkEnd w:id="649"/>
    </w:p>
    <w:p w14:paraId="72BB4BA8" w14:textId="2A58143F" w:rsidR="00563E0E" w:rsidRPr="007721BC" w:rsidRDefault="00563E0E" w:rsidP="00563E0E">
      <w:pPr>
        <w:rPr>
          <w:rFonts w:eastAsia="SimSun"/>
        </w:rPr>
      </w:pPr>
      <w:bookmarkStart w:id="650" w:name="_Toc20150462"/>
      <w:bookmarkStart w:id="651" w:name="_Toc27479710"/>
      <w:bookmarkStart w:id="652" w:name="_Toc36025222"/>
      <w:bookmarkStart w:id="653" w:name="_Toc44516310"/>
      <w:bookmarkStart w:id="654" w:name="_Toc45272629"/>
      <w:bookmarkStart w:id="655"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56" w:name="_CR4_3_16_3"/>
      <w:bookmarkStart w:id="657" w:name="_Toc210131874"/>
      <w:bookmarkEnd w:id="656"/>
      <w:r>
        <w:rPr>
          <w:rFonts w:eastAsia="SimSun"/>
        </w:rPr>
        <w:t>4.3.16.3</w:t>
      </w:r>
      <w:r>
        <w:rPr>
          <w:rFonts w:eastAsia="SimSun"/>
        </w:rPr>
        <w:tab/>
        <w:t>Attribute constraints</w:t>
      </w:r>
      <w:bookmarkEnd w:id="650"/>
      <w:bookmarkEnd w:id="651"/>
      <w:bookmarkEnd w:id="652"/>
      <w:bookmarkEnd w:id="653"/>
      <w:bookmarkEnd w:id="654"/>
      <w:bookmarkEnd w:id="655"/>
      <w:bookmarkEnd w:id="657"/>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8" w:name="_CR4_3_16_4"/>
      <w:bookmarkStart w:id="659" w:name="_Toc20150463"/>
      <w:bookmarkStart w:id="660" w:name="_Toc27479711"/>
      <w:bookmarkStart w:id="661" w:name="_Toc36025223"/>
      <w:bookmarkStart w:id="662" w:name="_Toc44516311"/>
      <w:bookmarkStart w:id="663" w:name="_Toc45272630"/>
      <w:bookmarkStart w:id="664" w:name="_Toc51754625"/>
      <w:bookmarkStart w:id="665" w:name="_Toc210131875"/>
      <w:bookmarkEnd w:id="658"/>
      <w:r>
        <w:rPr>
          <w:rFonts w:eastAsia="SimSun"/>
        </w:rPr>
        <w:t>4.3.</w:t>
      </w:r>
      <w:r w:rsidR="00C763BD">
        <w:rPr>
          <w:rFonts w:eastAsia="SimSun"/>
        </w:rPr>
        <w:t>16</w:t>
      </w:r>
      <w:r>
        <w:rPr>
          <w:rFonts w:eastAsia="SimSun"/>
        </w:rPr>
        <w:t>.4</w:t>
      </w:r>
      <w:r>
        <w:rPr>
          <w:rFonts w:eastAsia="SimSun"/>
        </w:rPr>
        <w:tab/>
        <w:t>Notifications</w:t>
      </w:r>
      <w:bookmarkEnd w:id="659"/>
      <w:bookmarkEnd w:id="660"/>
      <w:bookmarkEnd w:id="661"/>
      <w:bookmarkEnd w:id="662"/>
      <w:bookmarkEnd w:id="663"/>
      <w:bookmarkEnd w:id="664"/>
      <w:bookmarkEnd w:id="665"/>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66" w:name="_CR4_3_17"/>
      <w:bookmarkStart w:id="667" w:name="_Toc20150479"/>
      <w:bookmarkStart w:id="668" w:name="_Toc27479727"/>
      <w:bookmarkStart w:id="669" w:name="_Toc36025239"/>
      <w:bookmarkStart w:id="670" w:name="_Toc44516327"/>
      <w:bookmarkStart w:id="671" w:name="_Toc45272646"/>
      <w:bookmarkStart w:id="672" w:name="_Toc51754641"/>
      <w:bookmarkStart w:id="673" w:name="_Toc210131876"/>
      <w:bookmarkEnd w:id="666"/>
      <w:r w:rsidRPr="000878D1">
        <w:rPr>
          <w:lang w:val="en-US"/>
        </w:rPr>
        <w:t>4.3.</w:t>
      </w:r>
      <w:r>
        <w:rPr>
          <w:lang w:val="en-US"/>
        </w:rPr>
        <w:t>17</w:t>
      </w:r>
      <w:r w:rsidRPr="000878D1">
        <w:rPr>
          <w:lang w:val="en-US"/>
        </w:rPr>
        <w:tab/>
      </w:r>
      <w:r w:rsidRPr="006E4971">
        <w:t>Void</w:t>
      </w:r>
      <w:bookmarkEnd w:id="673"/>
    </w:p>
    <w:p w14:paraId="716182B1" w14:textId="682E8754" w:rsidR="0003209A" w:rsidRPr="006E4971" w:rsidRDefault="0003209A" w:rsidP="0078421C">
      <w:pPr>
        <w:pStyle w:val="Heading3"/>
        <w:rPr>
          <w:lang w:val="en-US"/>
        </w:rPr>
      </w:pPr>
      <w:bookmarkStart w:id="674" w:name="_CR4_3_18"/>
      <w:bookmarkStart w:id="675" w:name="_Toc20150469"/>
      <w:bookmarkStart w:id="676" w:name="_Toc27479717"/>
      <w:bookmarkStart w:id="677" w:name="_Toc36025229"/>
      <w:bookmarkStart w:id="678" w:name="_Toc44516317"/>
      <w:bookmarkStart w:id="679" w:name="_Toc45272636"/>
      <w:bookmarkStart w:id="680" w:name="_Toc51754631"/>
      <w:bookmarkStart w:id="681" w:name="_Toc210131877"/>
      <w:bookmarkEnd w:id="674"/>
      <w:r w:rsidRPr="006E4971">
        <w:rPr>
          <w:lang w:val="en-US"/>
        </w:rPr>
        <w:t>4.3.18</w:t>
      </w:r>
      <w:r w:rsidRPr="006E4971">
        <w:rPr>
          <w:lang w:val="en-US"/>
        </w:rPr>
        <w:tab/>
      </w:r>
      <w:bookmarkEnd w:id="675"/>
      <w:bookmarkEnd w:id="676"/>
      <w:bookmarkEnd w:id="677"/>
      <w:bookmarkEnd w:id="678"/>
      <w:bookmarkEnd w:id="679"/>
      <w:bookmarkEnd w:id="680"/>
      <w:r w:rsidRPr="006E4971">
        <w:rPr>
          <w:lang w:val="en-US"/>
        </w:rPr>
        <w:t>Void</w:t>
      </w:r>
      <w:bookmarkEnd w:id="681"/>
    </w:p>
    <w:p w14:paraId="41936DBB" w14:textId="649C59B5" w:rsidR="0003209A" w:rsidRPr="006E4971" w:rsidRDefault="0003209A" w:rsidP="0078421C">
      <w:pPr>
        <w:pStyle w:val="Heading3"/>
        <w:rPr>
          <w:lang w:val="en-US"/>
        </w:rPr>
      </w:pPr>
      <w:bookmarkStart w:id="682" w:name="_CR4_3_19"/>
      <w:bookmarkStart w:id="683" w:name="_Toc20150474"/>
      <w:bookmarkStart w:id="684" w:name="_Toc27479722"/>
      <w:bookmarkStart w:id="685" w:name="_Toc36025234"/>
      <w:bookmarkStart w:id="686" w:name="_Toc44516322"/>
      <w:bookmarkStart w:id="687" w:name="_Toc45272641"/>
      <w:bookmarkStart w:id="688" w:name="_Toc51754636"/>
      <w:bookmarkStart w:id="689" w:name="_Toc210131878"/>
      <w:bookmarkEnd w:id="682"/>
      <w:r w:rsidRPr="006E4971">
        <w:rPr>
          <w:lang w:val="en-US"/>
        </w:rPr>
        <w:t>4.3.19</w:t>
      </w:r>
      <w:r w:rsidRPr="006E4971">
        <w:rPr>
          <w:lang w:val="en-US"/>
        </w:rPr>
        <w:tab/>
      </w:r>
      <w:bookmarkEnd w:id="683"/>
      <w:bookmarkEnd w:id="684"/>
      <w:bookmarkEnd w:id="685"/>
      <w:bookmarkEnd w:id="686"/>
      <w:bookmarkEnd w:id="687"/>
      <w:bookmarkEnd w:id="688"/>
      <w:r w:rsidRPr="006E4971">
        <w:rPr>
          <w:lang w:val="en-US"/>
        </w:rPr>
        <w:t>Void</w:t>
      </w:r>
      <w:bookmarkEnd w:id="689"/>
    </w:p>
    <w:p w14:paraId="7B6EC716" w14:textId="77777777" w:rsidR="00090EDB" w:rsidRPr="00CE6AD3" w:rsidRDefault="00090EDB" w:rsidP="00090EDB">
      <w:pPr>
        <w:pStyle w:val="Heading3"/>
        <w:rPr>
          <w:rFonts w:ascii="Courier New" w:hAnsi="Courier New"/>
          <w:lang w:val="en-US" w:eastAsia="zh-CN"/>
        </w:rPr>
      </w:pPr>
      <w:bookmarkStart w:id="690" w:name="_CR4_3_20"/>
      <w:bookmarkStart w:id="691" w:name="_Toc210131879"/>
      <w:bookmarkEnd w:id="690"/>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7"/>
      <w:bookmarkEnd w:id="668"/>
      <w:bookmarkEnd w:id="669"/>
      <w:bookmarkEnd w:id="670"/>
      <w:bookmarkEnd w:id="671"/>
      <w:bookmarkEnd w:id="672"/>
      <w:bookmarkEnd w:id="691"/>
    </w:p>
    <w:p w14:paraId="63D89E29" w14:textId="77777777" w:rsidR="00090EDB" w:rsidRPr="002B15AA" w:rsidRDefault="00090EDB" w:rsidP="00090EDB">
      <w:pPr>
        <w:pStyle w:val="Heading4"/>
      </w:pPr>
      <w:bookmarkStart w:id="692" w:name="_CR4_3_20_1"/>
      <w:bookmarkStart w:id="693" w:name="_Toc20150480"/>
      <w:bookmarkStart w:id="694" w:name="_Toc27479728"/>
      <w:bookmarkStart w:id="695" w:name="_Toc36025240"/>
      <w:bookmarkStart w:id="696" w:name="_Toc44516328"/>
      <w:bookmarkStart w:id="697" w:name="_Toc45272647"/>
      <w:bookmarkStart w:id="698" w:name="_Toc51754642"/>
      <w:bookmarkStart w:id="699" w:name="_Toc210131880"/>
      <w:bookmarkEnd w:id="692"/>
      <w:r w:rsidRPr="002B15AA">
        <w:rPr>
          <w:rFonts w:hint="eastAsia"/>
          <w:lang w:eastAsia="zh-CN"/>
        </w:rPr>
        <w:t>4.3.</w:t>
      </w:r>
      <w:r>
        <w:rPr>
          <w:lang w:eastAsia="zh-CN"/>
        </w:rPr>
        <w:t>20</w:t>
      </w:r>
      <w:r w:rsidRPr="002B15AA">
        <w:t>.1</w:t>
      </w:r>
      <w:r w:rsidRPr="002B15AA">
        <w:tab/>
        <w:t>Definition</w:t>
      </w:r>
      <w:bookmarkEnd w:id="693"/>
      <w:bookmarkEnd w:id="694"/>
      <w:bookmarkEnd w:id="695"/>
      <w:bookmarkEnd w:id="696"/>
      <w:bookmarkEnd w:id="697"/>
      <w:bookmarkEnd w:id="698"/>
      <w:bookmarkEnd w:id="699"/>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00" w:name="_CR4_3_20_2"/>
      <w:bookmarkStart w:id="701" w:name="_Toc20150481"/>
      <w:bookmarkStart w:id="702" w:name="_Toc27479729"/>
      <w:bookmarkStart w:id="703" w:name="_Toc36025241"/>
      <w:bookmarkStart w:id="704" w:name="_Toc44516329"/>
      <w:bookmarkStart w:id="705" w:name="_Toc45272648"/>
      <w:bookmarkStart w:id="706" w:name="_Toc51754643"/>
      <w:bookmarkStart w:id="707" w:name="_Toc210131881"/>
      <w:bookmarkEnd w:id="700"/>
      <w:r w:rsidRPr="002B15AA">
        <w:rPr>
          <w:rFonts w:hint="eastAsia"/>
          <w:lang w:eastAsia="zh-CN"/>
        </w:rPr>
        <w:t>4.3.</w:t>
      </w:r>
      <w:r>
        <w:rPr>
          <w:lang w:eastAsia="zh-CN"/>
        </w:rPr>
        <w:t>20</w:t>
      </w:r>
      <w:r w:rsidRPr="002B15AA">
        <w:t>.2</w:t>
      </w:r>
      <w:r w:rsidRPr="002B15AA">
        <w:tab/>
        <w:t>Attributes</w:t>
      </w:r>
      <w:bookmarkEnd w:id="701"/>
      <w:bookmarkEnd w:id="702"/>
      <w:bookmarkEnd w:id="703"/>
      <w:bookmarkEnd w:id="704"/>
      <w:bookmarkEnd w:id="705"/>
      <w:bookmarkEnd w:id="706"/>
      <w:bookmarkEnd w:id="707"/>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8" w:name="_CR4_3_20_3"/>
      <w:bookmarkStart w:id="709" w:name="_Toc20150482"/>
      <w:bookmarkStart w:id="710" w:name="_Toc27479730"/>
      <w:bookmarkStart w:id="711" w:name="_Toc36025242"/>
      <w:bookmarkStart w:id="712" w:name="_Toc44516330"/>
      <w:bookmarkStart w:id="713" w:name="_Toc45272649"/>
      <w:bookmarkStart w:id="714" w:name="_Toc51754644"/>
      <w:bookmarkStart w:id="715" w:name="_Toc210131882"/>
      <w:bookmarkEnd w:id="708"/>
      <w:r w:rsidRPr="002B15AA">
        <w:rPr>
          <w:rFonts w:hint="eastAsia"/>
          <w:lang w:eastAsia="zh-CN"/>
        </w:rPr>
        <w:t>4.3.</w:t>
      </w:r>
      <w:r>
        <w:rPr>
          <w:lang w:eastAsia="zh-CN"/>
        </w:rPr>
        <w:t>20</w:t>
      </w:r>
      <w:r w:rsidRPr="002B15AA">
        <w:t>.3</w:t>
      </w:r>
      <w:r w:rsidRPr="002B15AA">
        <w:tab/>
        <w:t>Attribute constraints</w:t>
      </w:r>
      <w:bookmarkEnd w:id="709"/>
      <w:bookmarkEnd w:id="710"/>
      <w:bookmarkEnd w:id="711"/>
      <w:bookmarkEnd w:id="712"/>
      <w:bookmarkEnd w:id="713"/>
      <w:bookmarkEnd w:id="714"/>
      <w:bookmarkEnd w:id="71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6" w:name="_CR4_3_20_4"/>
      <w:bookmarkStart w:id="717" w:name="_Toc20150483"/>
      <w:bookmarkStart w:id="718" w:name="_Toc27479731"/>
      <w:bookmarkStart w:id="719" w:name="_Toc36025243"/>
      <w:bookmarkStart w:id="720" w:name="_Toc44516331"/>
      <w:bookmarkStart w:id="721" w:name="_Toc45272650"/>
      <w:bookmarkStart w:id="722" w:name="_Toc51754645"/>
      <w:bookmarkStart w:id="723" w:name="_Toc210131883"/>
      <w:bookmarkEnd w:id="716"/>
      <w:r w:rsidRPr="002B15AA">
        <w:rPr>
          <w:rFonts w:hint="eastAsia"/>
          <w:lang w:eastAsia="zh-CN"/>
        </w:rPr>
        <w:t>4.3.</w:t>
      </w:r>
      <w:r>
        <w:rPr>
          <w:lang w:eastAsia="zh-CN"/>
        </w:rPr>
        <w:t>20</w:t>
      </w:r>
      <w:r w:rsidRPr="002B15AA">
        <w:t>.4</w:t>
      </w:r>
      <w:r w:rsidRPr="002B15AA">
        <w:tab/>
        <w:t>Notifications</w:t>
      </w:r>
      <w:bookmarkEnd w:id="717"/>
      <w:bookmarkEnd w:id="718"/>
      <w:bookmarkEnd w:id="719"/>
      <w:bookmarkEnd w:id="720"/>
      <w:bookmarkEnd w:id="721"/>
      <w:bookmarkEnd w:id="722"/>
      <w:bookmarkEnd w:id="72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24" w:name="_CR4_3_21"/>
      <w:bookmarkStart w:id="725" w:name="_Toc27479732"/>
      <w:bookmarkStart w:id="726" w:name="_Toc36025244"/>
      <w:bookmarkStart w:id="727" w:name="_Toc44516332"/>
      <w:bookmarkStart w:id="728" w:name="_Toc45272651"/>
      <w:bookmarkStart w:id="729" w:name="_Toc51754646"/>
      <w:bookmarkStart w:id="730" w:name="_Toc210131884"/>
      <w:bookmarkEnd w:id="724"/>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5"/>
      <w:bookmarkEnd w:id="726"/>
      <w:bookmarkEnd w:id="727"/>
      <w:bookmarkEnd w:id="728"/>
      <w:bookmarkEnd w:id="729"/>
      <w:bookmarkEnd w:id="730"/>
    </w:p>
    <w:p w14:paraId="5E9122F3" w14:textId="77777777" w:rsidR="0003457A" w:rsidRDefault="0003457A" w:rsidP="0003457A">
      <w:pPr>
        <w:pStyle w:val="Heading4"/>
      </w:pPr>
      <w:bookmarkStart w:id="731" w:name="_CR4_3_21_1"/>
      <w:bookmarkStart w:id="732" w:name="_Toc27479733"/>
      <w:bookmarkStart w:id="733" w:name="_Toc36025245"/>
      <w:bookmarkStart w:id="734" w:name="_Toc44516333"/>
      <w:bookmarkStart w:id="735" w:name="_Toc45272652"/>
      <w:bookmarkStart w:id="736" w:name="_Toc51754647"/>
      <w:bookmarkStart w:id="737" w:name="_Toc210131885"/>
      <w:bookmarkEnd w:id="731"/>
      <w:r>
        <w:t>4.3.21.1</w:t>
      </w:r>
      <w:r>
        <w:tab/>
        <w:t>Definition</w:t>
      </w:r>
      <w:bookmarkEnd w:id="732"/>
      <w:bookmarkEnd w:id="733"/>
      <w:bookmarkEnd w:id="734"/>
      <w:bookmarkEnd w:id="735"/>
      <w:bookmarkEnd w:id="736"/>
      <w:bookmarkEnd w:id="737"/>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38" w:name="_CR4_3_21_2"/>
      <w:bookmarkStart w:id="739" w:name="_Toc27479734"/>
      <w:bookmarkStart w:id="740" w:name="_Toc36025246"/>
      <w:bookmarkStart w:id="741" w:name="_Toc44516334"/>
      <w:bookmarkStart w:id="742" w:name="_Toc45272653"/>
      <w:bookmarkStart w:id="743" w:name="_Toc51754648"/>
      <w:bookmarkStart w:id="744" w:name="_Toc210131886"/>
      <w:bookmarkEnd w:id="738"/>
      <w:r>
        <w:t>4.3.21.2</w:t>
      </w:r>
      <w:r>
        <w:tab/>
        <w:t>Attributes</w:t>
      </w:r>
      <w:bookmarkEnd w:id="739"/>
      <w:bookmarkEnd w:id="740"/>
      <w:bookmarkEnd w:id="741"/>
      <w:bookmarkEnd w:id="742"/>
      <w:bookmarkEnd w:id="743"/>
      <w:bookmarkEnd w:id="744"/>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45" w:name="_CR4_3_21_3"/>
      <w:bookmarkStart w:id="746" w:name="_Toc27479735"/>
      <w:bookmarkStart w:id="747" w:name="_Toc36025247"/>
      <w:bookmarkStart w:id="748" w:name="_Toc44516335"/>
      <w:bookmarkStart w:id="749" w:name="_Toc45272654"/>
      <w:bookmarkStart w:id="750" w:name="_Toc51754649"/>
      <w:bookmarkStart w:id="751" w:name="_Toc210131887"/>
      <w:bookmarkEnd w:id="745"/>
      <w:r>
        <w:t>4.3.21.3</w:t>
      </w:r>
      <w:r>
        <w:tab/>
        <w:t>Attribute constraints</w:t>
      </w:r>
      <w:bookmarkEnd w:id="746"/>
      <w:bookmarkEnd w:id="747"/>
      <w:bookmarkEnd w:id="748"/>
      <w:bookmarkEnd w:id="749"/>
      <w:bookmarkEnd w:id="750"/>
      <w:bookmarkEnd w:id="751"/>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2" w:name="_CR4_3_21_4"/>
      <w:bookmarkStart w:id="753" w:name="_Toc27479736"/>
      <w:bookmarkStart w:id="754" w:name="_Toc36025248"/>
      <w:bookmarkStart w:id="755" w:name="_Toc44516336"/>
      <w:bookmarkStart w:id="756" w:name="_Toc45272655"/>
      <w:bookmarkStart w:id="757" w:name="_Toc51754650"/>
      <w:bookmarkStart w:id="758" w:name="_Toc210131888"/>
      <w:bookmarkEnd w:id="75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3"/>
      <w:bookmarkEnd w:id="754"/>
      <w:bookmarkEnd w:id="755"/>
      <w:bookmarkEnd w:id="756"/>
      <w:bookmarkEnd w:id="757"/>
      <w:bookmarkEnd w:id="75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59" w:name="_CR4_3_22"/>
      <w:bookmarkStart w:id="760" w:name="_Toc27479737"/>
      <w:bookmarkStart w:id="761" w:name="_Toc36025249"/>
      <w:bookmarkStart w:id="762" w:name="_Toc44516337"/>
      <w:bookmarkStart w:id="763" w:name="_Toc45272656"/>
      <w:bookmarkStart w:id="764" w:name="_Toc51754651"/>
      <w:bookmarkStart w:id="765" w:name="_Toc162446318"/>
      <w:bookmarkStart w:id="766" w:name="_Toc27479738"/>
      <w:bookmarkStart w:id="767" w:name="_Toc36025250"/>
      <w:bookmarkStart w:id="768" w:name="_Toc44516338"/>
      <w:bookmarkStart w:id="769" w:name="_Toc45272657"/>
      <w:bookmarkStart w:id="770" w:name="_Toc51754652"/>
      <w:bookmarkStart w:id="771" w:name="_Toc210131889"/>
      <w:bookmarkEnd w:id="759"/>
      <w:r>
        <w:t>4.3.22</w:t>
      </w:r>
      <w:r>
        <w:tab/>
      </w:r>
      <w:r w:rsidRPr="00495A9D">
        <w:rPr>
          <w:rFonts w:ascii="Courier New" w:hAnsi="Courier New" w:cs="Courier New"/>
          <w:noProof/>
        </w:rPr>
        <w:t>NtfSubscriptionControl</w:t>
      </w:r>
      <w:bookmarkEnd w:id="760"/>
      <w:bookmarkEnd w:id="761"/>
      <w:bookmarkEnd w:id="762"/>
      <w:bookmarkEnd w:id="763"/>
      <w:bookmarkEnd w:id="764"/>
      <w:bookmarkEnd w:id="765"/>
      <w:bookmarkEnd w:id="771"/>
    </w:p>
    <w:p w14:paraId="3E37C97B" w14:textId="77777777" w:rsidR="00BB7812" w:rsidRDefault="00BB7812" w:rsidP="00BB7812">
      <w:pPr>
        <w:pStyle w:val="Heading4"/>
      </w:pPr>
      <w:bookmarkStart w:id="772" w:name="_CR4_3_22_1"/>
      <w:bookmarkStart w:id="773" w:name="_Toc210131890"/>
      <w:bookmarkEnd w:id="772"/>
      <w:r>
        <w:t>4.3.22.1</w:t>
      </w:r>
      <w:r>
        <w:tab/>
        <w:t>Definition</w:t>
      </w:r>
      <w:bookmarkEnd w:id="766"/>
      <w:bookmarkEnd w:id="767"/>
      <w:bookmarkEnd w:id="768"/>
      <w:bookmarkEnd w:id="769"/>
      <w:bookmarkEnd w:id="770"/>
      <w:bookmarkEnd w:id="773"/>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4" w:name="_CR4_3_22_2"/>
      <w:bookmarkStart w:id="775" w:name="_Toc27479739"/>
      <w:bookmarkStart w:id="776" w:name="_Toc36025251"/>
      <w:bookmarkStart w:id="777" w:name="_Toc44516339"/>
      <w:bookmarkStart w:id="778" w:name="_Toc45272658"/>
      <w:bookmarkStart w:id="779" w:name="_Toc51754653"/>
      <w:bookmarkStart w:id="780" w:name="_Toc210131891"/>
      <w:bookmarkEnd w:id="774"/>
      <w:r>
        <w:t>4.3.22.2</w:t>
      </w:r>
      <w:r>
        <w:tab/>
        <w:t>Attributes</w:t>
      </w:r>
      <w:bookmarkEnd w:id="775"/>
      <w:bookmarkEnd w:id="776"/>
      <w:bookmarkEnd w:id="777"/>
      <w:bookmarkEnd w:id="778"/>
      <w:bookmarkEnd w:id="779"/>
      <w:bookmarkEnd w:id="780"/>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81" w:name="_CR4_3_22_3"/>
      <w:bookmarkStart w:id="782" w:name="_Toc27479740"/>
      <w:bookmarkStart w:id="783" w:name="_Toc36025252"/>
      <w:bookmarkStart w:id="784" w:name="_Toc44516340"/>
      <w:bookmarkStart w:id="785" w:name="_Toc45272659"/>
      <w:bookmarkStart w:id="786" w:name="_Toc51754654"/>
      <w:bookmarkStart w:id="787" w:name="_Toc210131892"/>
      <w:bookmarkEnd w:id="781"/>
      <w:r>
        <w:t>4.3.22.3</w:t>
      </w:r>
      <w:r>
        <w:tab/>
        <w:t>Attribute constraints</w:t>
      </w:r>
      <w:bookmarkEnd w:id="782"/>
      <w:bookmarkEnd w:id="783"/>
      <w:bookmarkEnd w:id="784"/>
      <w:bookmarkEnd w:id="785"/>
      <w:bookmarkEnd w:id="786"/>
      <w:bookmarkEnd w:id="78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8" w:name="_CR4_3_22_4"/>
      <w:bookmarkStart w:id="789" w:name="_Toc27479741"/>
      <w:bookmarkStart w:id="790" w:name="_Toc36025253"/>
      <w:bookmarkStart w:id="791" w:name="_Toc44516341"/>
      <w:bookmarkStart w:id="792" w:name="_Toc45272660"/>
      <w:bookmarkStart w:id="793" w:name="_Toc51754655"/>
      <w:bookmarkStart w:id="794" w:name="_Toc210131893"/>
      <w:bookmarkEnd w:id="78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9"/>
      <w:bookmarkEnd w:id="790"/>
      <w:bookmarkEnd w:id="791"/>
      <w:bookmarkEnd w:id="792"/>
      <w:bookmarkEnd w:id="793"/>
      <w:bookmarkEnd w:id="794"/>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795" w:name="_CR4_3_23"/>
      <w:bookmarkStart w:id="796" w:name="_Toc27479742"/>
      <w:bookmarkStart w:id="797" w:name="_Toc36025254"/>
      <w:bookmarkStart w:id="798" w:name="_Toc44516342"/>
      <w:bookmarkStart w:id="799" w:name="_Toc45272661"/>
      <w:bookmarkStart w:id="800" w:name="_Toc51754656"/>
      <w:bookmarkStart w:id="801" w:name="_Toc27479743"/>
      <w:bookmarkStart w:id="802" w:name="_Toc36025255"/>
      <w:bookmarkStart w:id="803" w:name="_Toc44516343"/>
      <w:bookmarkStart w:id="804" w:name="_Toc45272662"/>
      <w:bookmarkStart w:id="805" w:name="_Toc51754657"/>
      <w:bookmarkStart w:id="806" w:name="_Toc210131894"/>
      <w:bookmarkEnd w:id="795"/>
      <w:r>
        <w:t>4.3.23</w:t>
      </w:r>
      <w:r>
        <w:tab/>
      </w:r>
      <w:bookmarkEnd w:id="796"/>
      <w:bookmarkEnd w:id="797"/>
      <w:bookmarkEnd w:id="798"/>
      <w:bookmarkEnd w:id="799"/>
      <w:bookmarkEnd w:id="800"/>
      <w:r w:rsidRPr="00354AB7">
        <w:rPr>
          <w:rFonts w:ascii="Courier New" w:hAnsi="Courier New" w:cs="Courier New"/>
          <w:noProof/>
        </w:rPr>
        <w:t>Scope &lt;&lt;dataType&gt;&gt;</w:t>
      </w:r>
      <w:bookmarkEnd w:id="806"/>
    </w:p>
    <w:p w14:paraId="7DCAFBE0" w14:textId="77777777" w:rsidR="00BB7812" w:rsidRDefault="00BB7812" w:rsidP="00BB7812">
      <w:pPr>
        <w:pStyle w:val="Heading4"/>
      </w:pPr>
      <w:bookmarkStart w:id="807" w:name="_CR4_3_23_1"/>
      <w:bookmarkStart w:id="808" w:name="_Toc210131895"/>
      <w:bookmarkEnd w:id="807"/>
      <w:r>
        <w:t>4.3.23.1</w:t>
      </w:r>
      <w:r>
        <w:tab/>
        <w:t>Definition</w:t>
      </w:r>
      <w:bookmarkEnd w:id="801"/>
      <w:bookmarkEnd w:id="802"/>
      <w:bookmarkEnd w:id="803"/>
      <w:bookmarkEnd w:id="804"/>
      <w:bookmarkEnd w:id="805"/>
      <w:bookmarkEnd w:id="808"/>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09" w:name="_CR4_3_23_2"/>
      <w:bookmarkStart w:id="810" w:name="_Toc27479744"/>
      <w:bookmarkStart w:id="811" w:name="_Toc36025256"/>
      <w:bookmarkStart w:id="812" w:name="_Toc44516344"/>
      <w:bookmarkStart w:id="813" w:name="_Toc45272663"/>
      <w:bookmarkStart w:id="814" w:name="_Toc51754658"/>
      <w:bookmarkStart w:id="815" w:name="_Toc162446325"/>
      <w:bookmarkStart w:id="816" w:name="_Toc210131896"/>
      <w:bookmarkEnd w:id="809"/>
      <w:r>
        <w:t>4.3.23.2</w:t>
      </w:r>
      <w:r>
        <w:tab/>
        <w:t>Attributes</w:t>
      </w:r>
      <w:bookmarkEnd w:id="810"/>
      <w:bookmarkEnd w:id="811"/>
      <w:bookmarkEnd w:id="812"/>
      <w:bookmarkEnd w:id="813"/>
      <w:bookmarkEnd w:id="814"/>
      <w:bookmarkEnd w:id="815"/>
      <w:bookmarkEnd w:id="8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17" w:name="_CR4_3_23_3"/>
      <w:bookmarkStart w:id="818" w:name="_Toc27479745"/>
      <w:bookmarkStart w:id="819" w:name="_Toc36025257"/>
      <w:bookmarkStart w:id="820" w:name="_Toc44516345"/>
      <w:bookmarkStart w:id="821" w:name="_Toc45272664"/>
      <w:bookmarkStart w:id="822" w:name="_Toc51754659"/>
      <w:bookmarkStart w:id="823" w:name="_Toc210131897"/>
      <w:bookmarkEnd w:id="817"/>
      <w:r>
        <w:t>4.3.23.3</w:t>
      </w:r>
      <w:r>
        <w:tab/>
        <w:t>Attribute constraints</w:t>
      </w:r>
      <w:bookmarkEnd w:id="818"/>
      <w:bookmarkEnd w:id="819"/>
      <w:bookmarkEnd w:id="820"/>
      <w:bookmarkEnd w:id="821"/>
      <w:bookmarkEnd w:id="822"/>
      <w:bookmarkEnd w:id="823"/>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24" w:name="_CR4_3_23_4"/>
      <w:bookmarkStart w:id="825" w:name="_Toc27479746"/>
      <w:bookmarkStart w:id="826" w:name="_Toc36025258"/>
      <w:bookmarkStart w:id="827" w:name="_Toc44516346"/>
      <w:bookmarkStart w:id="828" w:name="_Toc45272665"/>
      <w:bookmarkStart w:id="829" w:name="_Toc51754660"/>
      <w:bookmarkStart w:id="830" w:name="_Toc210131898"/>
      <w:bookmarkEnd w:id="824"/>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5"/>
      <w:bookmarkEnd w:id="826"/>
      <w:bookmarkEnd w:id="827"/>
      <w:bookmarkEnd w:id="828"/>
      <w:bookmarkEnd w:id="829"/>
      <w:bookmarkEnd w:id="830"/>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31" w:name="_CR4_3_24"/>
      <w:bookmarkStart w:id="832" w:name="_Toc36025259"/>
      <w:bookmarkStart w:id="833" w:name="_Toc44516347"/>
      <w:bookmarkStart w:id="834" w:name="_Toc45272666"/>
      <w:bookmarkStart w:id="835" w:name="_Toc51754661"/>
      <w:bookmarkStart w:id="836" w:name="_Toc210131899"/>
      <w:bookmarkEnd w:id="831"/>
      <w:r w:rsidRPr="003D39E5">
        <w:rPr>
          <w:lang w:val="en-US" w:eastAsia="zh-CN"/>
        </w:rPr>
        <w:t>4.3.</w:t>
      </w:r>
      <w:r>
        <w:rPr>
          <w:lang w:val="en-US" w:eastAsia="zh-CN"/>
        </w:rPr>
        <w:t>24</w:t>
      </w:r>
      <w:r w:rsidRPr="00CE6AD3">
        <w:rPr>
          <w:lang w:val="en-US" w:eastAsia="zh-CN"/>
        </w:rPr>
        <w:tab/>
      </w:r>
      <w:bookmarkEnd w:id="832"/>
      <w:r w:rsidR="007311D0" w:rsidRPr="00F3719F">
        <w:rPr>
          <w:sz w:val="24"/>
          <w:lang w:val="en-US"/>
        </w:rPr>
        <w:t>Void</w:t>
      </w:r>
      <w:bookmarkEnd w:id="833"/>
      <w:bookmarkEnd w:id="834"/>
      <w:bookmarkEnd w:id="835"/>
      <w:bookmarkEnd w:id="836"/>
    </w:p>
    <w:p w14:paraId="4DE1A04C" w14:textId="77777777" w:rsidR="00505859" w:rsidRPr="001A1B89" w:rsidRDefault="00505859" w:rsidP="009B7BAF">
      <w:pPr>
        <w:pStyle w:val="Heading3"/>
        <w:rPr>
          <w:lang w:eastAsia="zh-CN"/>
        </w:rPr>
      </w:pPr>
      <w:bookmarkStart w:id="837" w:name="_CR4_3_25"/>
      <w:bookmarkStart w:id="838" w:name="_Toc36025264"/>
      <w:bookmarkStart w:id="839" w:name="_Toc44516348"/>
      <w:bookmarkStart w:id="840" w:name="_Toc45272667"/>
      <w:bookmarkStart w:id="841" w:name="_Toc51754662"/>
      <w:bookmarkStart w:id="842" w:name="_Toc210131900"/>
      <w:bookmarkEnd w:id="837"/>
      <w:r w:rsidRPr="003D39E5">
        <w:rPr>
          <w:lang w:val="en-US" w:eastAsia="zh-CN"/>
        </w:rPr>
        <w:t>4.3.</w:t>
      </w:r>
      <w:r>
        <w:rPr>
          <w:lang w:val="en-US" w:eastAsia="zh-CN"/>
        </w:rPr>
        <w:t>25</w:t>
      </w:r>
      <w:r w:rsidRPr="00CE6AD3">
        <w:rPr>
          <w:lang w:val="en-US" w:eastAsia="zh-CN"/>
        </w:rPr>
        <w:tab/>
      </w:r>
      <w:bookmarkEnd w:id="838"/>
      <w:bookmarkEnd w:id="839"/>
      <w:r w:rsidR="009E7518" w:rsidRPr="00F3719F">
        <w:rPr>
          <w:sz w:val="24"/>
        </w:rPr>
        <w:t>Void</w:t>
      </w:r>
      <w:bookmarkEnd w:id="840"/>
      <w:bookmarkEnd w:id="841"/>
      <w:bookmarkEnd w:id="842"/>
    </w:p>
    <w:p w14:paraId="7AECD30B" w14:textId="77777777" w:rsidR="00D72813" w:rsidRDefault="00D72813" w:rsidP="00A16E64">
      <w:pPr>
        <w:pStyle w:val="Heading3"/>
        <w:rPr>
          <w:lang w:val="en-US" w:eastAsia="zh-CN"/>
        </w:rPr>
      </w:pPr>
      <w:bookmarkStart w:id="843" w:name="_CR4_3_27"/>
      <w:bookmarkStart w:id="844" w:name="_Toc36025274"/>
      <w:bookmarkStart w:id="845" w:name="_Toc44516358"/>
      <w:bookmarkStart w:id="846" w:name="_Toc45272673"/>
      <w:bookmarkStart w:id="847" w:name="_Toc51754668"/>
      <w:bookmarkStart w:id="848" w:name="_Toc44516364"/>
      <w:bookmarkStart w:id="849" w:name="_Toc45272679"/>
      <w:bookmarkStart w:id="850" w:name="_Toc51754674"/>
      <w:bookmarkStart w:id="851" w:name="_Toc210131901"/>
      <w:bookmarkEnd w:id="843"/>
      <w:r w:rsidRPr="003D39E5">
        <w:rPr>
          <w:lang w:val="en-US" w:eastAsia="zh-CN"/>
        </w:rPr>
        <w:t>4.3.</w:t>
      </w:r>
      <w:r>
        <w:rPr>
          <w:lang w:val="en-US" w:eastAsia="zh-CN"/>
        </w:rPr>
        <w:t>27</w:t>
      </w:r>
      <w:r w:rsidRPr="00CE6AD3">
        <w:rPr>
          <w:lang w:val="en-US" w:eastAsia="zh-CN"/>
        </w:rPr>
        <w:tab/>
      </w:r>
      <w:r>
        <w:rPr>
          <w:lang w:val="en-US" w:eastAsia="zh-CN"/>
        </w:rPr>
        <w:t>Void</w:t>
      </w:r>
      <w:bookmarkStart w:id="852" w:name="_Toc36025279"/>
      <w:bookmarkStart w:id="853" w:name="_Toc44516363"/>
      <w:bookmarkStart w:id="854" w:name="_Toc45272678"/>
      <w:bookmarkStart w:id="855" w:name="_Toc51754673"/>
      <w:bookmarkEnd w:id="844"/>
      <w:bookmarkEnd w:id="845"/>
      <w:bookmarkEnd w:id="846"/>
      <w:bookmarkEnd w:id="847"/>
      <w:bookmarkEnd w:id="851"/>
    </w:p>
    <w:p w14:paraId="6A6948A0" w14:textId="77777777" w:rsidR="00D72813" w:rsidRPr="00CE6AD3" w:rsidRDefault="00D72813" w:rsidP="00A16E64">
      <w:pPr>
        <w:pStyle w:val="Heading3"/>
        <w:rPr>
          <w:rFonts w:ascii="Courier New" w:hAnsi="Courier New"/>
          <w:lang w:val="en-US" w:eastAsia="zh-CN"/>
        </w:rPr>
      </w:pPr>
      <w:bookmarkStart w:id="856" w:name="_CR4_3_28"/>
      <w:bookmarkStart w:id="857" w:name="_Toc210131902"/>
      <w:bookmarkEnd w:id="856"/>
      <w:r w:rsidRPr="003D39E5">
        <w:rPr>
          <w:lang w:val="en-US" w:eastAsia="zh-CN"/>
        </w:rPr>
        <w:t>4.3.</w:t>
      </w:r>
      <w:r>
        <w:rPr>
          <w:lang w:val="en-US" w:eastAsia="zh-CN"/>
        </w:rPr>
        <w:t>28</w:t>
      </w:r>
      <w:r w:rsidRPr="00CE6AD3">
        <w:rPr>
          <w:lang w:val="en-US" w:eastAsia="zh-CN"/>
        </w:rPr>
        <w:tab/>
      </w:r>
      <w:bookmarkEnd w:id="852"/>
      <w:r w:rsidRPr="00F3719F">
        <w:rPr>
          <w:sz w:val="24"/>
        </w:rPr>
        <w:t>Void</w:t>
      </w:r>
      <w:bookmarkEnd w:id="853"/>
      <w:bookmarkEnd w:id="854"/>
      <w:bookmarkEnd w:id="855"/>
      <w:bookmarkEnd w:id="857"/>
    </w:p>
    <w:p w14:paraId="4537F955" w14:textId="77777777" w:rsidR="00DF5D87" w:rsidRDefault="00DF5D87" w:rsidP="00DF5D87">
      <w:pPr>
        <w:pStyle w:val="Heading3"/>
        <w:rPr>
          <w:rFonts w:ascii="Courier" w:hAnsi="Courier"/>
          <w:lang w:eastAsia="zh-CN"/>
        </w:rPr>
      </w:pPr>
      <w:bookmarkStart w:id="858" w:name="_CR4_3_29"/>
      <w:bookmarkStart w:id="859" w:name="_Toc210131903"/>
      <w:bookmarkEnd w:id="858"/>
      <w:r>
        <w:t>4.3.29</w:t>
      </w:r>
      <w:r>
        <w:tab/>
      </w:r>
      <w:r>
        <w:rPr>
          <w:rStyle w:val="StyleHeading3h3CourierNewChar"/>
          <w:i/>
        </w:rPr>
        <w:t>Top</w:t>
      </w:r>
      <w:bookmarkEnd w:id="848"/>
      <w:bookmarkEnd w:id="849"/>
      <w:bookmarkEnd w:id="850"/>
      <w:bookmarkEnd w:id="859"/>
    </w:p>
    <w:p w14:paraId="0F6500EE" w14:textId="77777777" w:rsidR="00DF5D87" w:rsidRDefault="00DF5D87" w:rsidP="00DF5D87">
      <w:pPr>
        <w:pStyle w:val="Heading4"/>
      </w:pPr>
      <w:bookmarkStart w:id="860" w:name="_CR4_3_29_1"/>
      <w:bookmarkStart w:id="861" w:name="_Toc44516365"/>
      <w:bookmarkStart w:id="862" w:name="_Toc45272680"/>
      <w:bookmarkStart w:id="863" w:name="_Toc51754675"/>
      <w:bookmarkStart w:id="864" w:name="_Toc210131904"/>
      <w:bookmarkEnd w:id="860"/>
      <w:r>
        <w:t>4.3.29.1</w:t>
      </w:r>
      <w:r>
        <w:tab/>
        <w:t>Definition</w:t>
      </w:r>
      <w:bookmarkEnd w:id="861"/>
      <w:bookmarkEnd w:id="862"/>
      <w:bookmarkEnd w:id="863"/>
      <w:bookmarkEnd w:id="864"/>
    </w:p>
    <w:p w14:paraId="5A61711F" w14:textId="77777777" w:rsidR="007455C3" w:rsidRDefault="007455C3" w:rsidP="007455C3">
      <w:bookmarkStart w:id="865" w:name="_Toc44516367"/>
      <w:bookmarkStart w:id="866" w:name="_Toc45272682"/>
      <w:bookmarkStart w:id="867"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68" w:name="_CR4_3_29_2"/>
      <w:bookmarkStart w:id="869" w:name="_Toc44516366"/>
      <w:bookmarkStart w:id="870" w:name="_Toc45272681"/>
      <w:bookmarkStart w:id="871" w:name="_Toc51754676"/>
      <w:bookmarkStart w:id="872" w:name="_Toc162446335"/>
      <w:bookmarkStart w:id="873" w:name="_Toc210131905"/>
      <w:bookmarkEnd w:id="868"/>
      <w:r>
        <w:t>4.3.29.2</w:t>
      </w:r>
      <w:r>
        <w:tab/>
        <w:t>Attributes</w:t>
      </w:r>
      <w:bookmarkEnd w:id="869"/>
      <w:bookmarkEnd w:id="870"/>
      <w:bookmarkEnd w:id="871"/>
      <w:bookmarkEnd w:id="872"/>
      <w:bookmarkEnd w:id="873"/>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74" w:name="_CR4_3_29_3"/>
      <w:bookmarkStart w:id="875" w:name="_Toc210131906"/>
      <w:bookmarkEnd w:id="874"/>
      <w:r>
        <w:t>4.3.29.3</w:t>
      </w:r>
      <w:r>
        <w:tab/>
        <w:t>Attribute constraints</w:t>
      </w:r>
      <w:bookmarkEnd w:id="865"/>
      <w:bookmarkEnd w:id="866"/>
      <w:bookmarkEnd w:id="867"/>
      <w:bookmarkEnd w:id="875"/>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6" w:name="_CR4_3_29_4"/>
      <w:bookmarkStart w:id="877" w:name="_Toc44516368"/>
      <w:bookmarkStart w:id="878" w:name="_Toc45272683"/>
      <w:bookmarkStart w:id="879" w:name="_Toc51754678"/>
      <w:bookmarkStart w:id="880" w:name="_Toc210131907"/>
      <w:bookmarkEnd w:id="876"/>
      <w:r>
        <w:t>4.3.29.4</w:t>
      </w:r>
      <w:r>
        <w:tab/>
        <w:t>Notifications</w:t>
      </w:r>
      <w:bookmarkEnd w:id="877"/>
      <w:bookmarkEnd w:id="878"/>
      <w:bookmarkEnd w:id="879"/>
      <w:bookmarkEnd w:id="880"/>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81" w:name="_CR4_3_30"/>
      <w:bookmarkStart w:id="882" w:name="_Toc44516369"/>
      <w:bookmarkStart w:id="883" w:name="_Toc45272684"/>
      <w:bookmarkStart w:id="884" w:name="_Toc51754679"/>
      <w:bookmarkStart w:id="885" w:name="_Toc44516370"/>
      <w:bookmarkStart w:id="886" w:name="_Toc45272685"/>
      <w:bookmarkStart w:id="887" w:name="_Toc51754680"/>
      <w:bookmarkStart w:id="888" w:name="_Toc210131908"/>
      <w:bookmarkEnd w:id="881"/>
      <w:r>
        <w:t>4.3.30</w:t>
      </w:r>
      <w:r>
        <w:tab/>
      </w:r>
      <w:r>
        <w:rPr>
          <w:rFonts w:ascii="Courier New" w:hAnsi="Courier New" w:cs="Courier New"/>
          <w:noProof/>
        </w:rPr>
        <w:t>TraceJob</w:t>
      </w:r>
      <w:bookmarkEnd w:id="882"/>
      <w:bookmarkEnd w:id="883"/>
      <w:bookmarkEnd w:id="884"/>
      <w:bookmarkEnd w:id="888"/>
    </w:p>
    <w:p w14:paraId="3D33774F" w14:textId="77777777" w:rsidR="00BD6C4E" w:rsidRDefault="00BD6C4E" w:rsidP="00BD6C4E">
      <w:pPr>
        <w:pStyle w:val="Heading4"/>
      </w:pPr>
      <w:bookmarkStart w:id="889" w:name="_CR4_3_30_1"/>
      <w:bookmarkStart w:id="890" w:name="_Toc210131909"/>
      <w:bookmarkEnd w:id="889"/>
      <w:r>
        <w:t>4.3.30.1</w:t>
      </w:r>
      <w:r>
        <w:tab/>
        <w:t>Definition</w:t>
      </w:r>
      <w:bookmarkEnd w:id="885"/>
      <w:bookmarkEnd w:id="886"/>
      <w:bookmarkEnd w:id="887"/>
      <w:bookmarkEnd w:id="890"/>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1" w:name="_Hlk177571397"/>
      <w:r w:rsidRPr="00776040">
        <w:rPr>
          <w:rFonts w:ascii="Courier New" w:hAnsi="Courier New" w:cs="Courier New"/>
          <w:noProof/>
        </w:rPr>
        <w:t>UDMFunction</w:t>
      </w:r>
      <w:r>
        <w:rPr>
          <w:noProof/>
        </w:rPr>
        <w:t xml:space="preserve">, </w:t>
      </w:r>
      <w:bookmarkEnd w:id="891"/>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7DBC081C" w:rsidR="00321E44" w:rsidRDefault="00321E44" w:rsidP="00321E44">
      <w:pPr>
        <w:rPr>
          <w:noProof/>
        </w:rPr>
      </w:pPr>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536CE0FD"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0922FA82"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92" w:name="_CR4_3_30_2"/>
      <w:bookmarkStart w:id="893" w:name="_Toc44516371"/>
      <w:bookmarkStart w:id="894" w:name="_Toc45272686"/>
      <w:bookmarkStart w:id="895" w:name="_Toc51754681"/>
      <w:bookmarkStart w:id="896" w:name="_Toc210131910"/>
      <w:bookmarkEnd w:id="892"/>
      <w:r>
        <w:t>4.3.30.2</w:t>
      </w:r>
      <w:r>
        <w:tab/>
        <w:t>Attributes</w:t>
      </w:r>
      <w:bookmarkEnd w:id="893"/>
      <w:bookmarkEnd w:id="894"/>
      <w:bookmarkEnd w:id="895"/>
      <w:bookmarkEnd w:id="896"/>
    </w:p>
    <w:p w14:paraId="15879465" w14:textId="390FE061" w:rsidR="007B45AE" w:rsidRDefault="007B45AE" w:rsidP="007B45AE">
      <w:bookmarkStart w:id="897" w:name="_Toc44516372"/>
      <w:bookmarkStart w:id="898" w:name="_Toc45272687"/>
      <w:bookmarkStart w:id="899"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r w:rsidRPr="00B26339">
              <w:rPr>
                <w:szCs w:val="18"/>
              </w:rPr>
              <w:t>isReadable</w:t>
            </w:r>
          </w:p>
        </w:tc>
        <w:tc>
          <w:tcPr>
            <w:tcW w:w="600" w:type="pct"/>
            <w:shd w:val="clear" w:color="auto" w:fill="BFBFBF"/>
            <w:noWrap/>
            <w:vAlign w:val="center"/>
          </w:tcPr>
          <w:p w14:paraId="105AF20E" w14:textId="77777777" w:rsidR="007B45AE" w:rsidRPr="00B26339" w:rsidRDefault="007B45AE" w:rsidP="001028D4">
            <w:pPr>
              <w:pStyle w:val="TAH"/>
              <w:rPr>
                <w:szCs w:val="18"/>
              </w:rPr>
            </w:pPr>
            <w:r w:rsidRPr="00B26339">
              <w:rPr>
                <w:szCs w:val="18"/>
              </w:rPr>
              <w:t>isWritable</w:t>
            </w:r>
          </w:p>
        </w:tc>
        <w:tc>
          <w:tcPr>
            <w:tcW w:w="600" w:type="pct"/>
            <w:shd w:val="clear" w:color="auto" w:fill="BFBFBF"/>
            <w:noWrap/>
            <w:vAlign w:val="center"/>
          </w:tcPr>
          <w:p w14:paraId="0C04CF4B" w14:textId="77777777" w:rsidR="007B45AE" w:rsidRPr="00B26339" w:rsidRDefault="007B45AE" w:rsidP="001028D4">
            <w:pPr>
              <w:pStyle w:val="TAH"/>
              <w:rPr>
                <w:szCs w:val="18"/>
              </w:rPr>
            </w:pPr>
            <w:r w:rsidRPr="00B26339">
              <w:rPr>
                <w:szCs w:val="18"/>
              </w:rPr>
              <w:t>isInvariant</w:t>
            </w:r>
          </w:p>
        </w:tc>
        <w:tc>
          <w:tcPr>
            <w:tcW w:w="598" w:type="pct"/>
            <w:shd w:val="clear" w:color="auto" w:fill="BFBFBF"/>
            <w:noWrap/>
            <w:vAlign w:val="center"/>
          </w:tcPr>
          <w:p w14:paraId="2F91194F" w14:textId="77777777" w:rsidR="007B45AE" w:rsidRPr="00B26339" w:rsidRDefault="007B45AE" w:rsidP="001028D4">
            <w:pPr>
              <w:pStyle w:val="TAH"/>
              <w:rPr>
                <w:szCs w:val="18"/>
              </w:rPr>
            </w:pPr>
            <w:r w:rsidRPr="00B26339">
              <w:rPr>
                <w:szCs w:val="18"/>
              </w:rPr>
              <w:t>isNotifyable</w:t>
            </w:r>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r w:rsidRPr="00CF0E75">
              <w:rPr>
                <w:rFonts w:ascii="Courier New" w:hAnsi="Courier New" w:cs="Courier New"/>
                <w:sz w:val="20"/>
                <w:szCs w:val="18"/>
              </w:rPr>
              <w:t>rrcReportType</w:t>
            </w:r>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00" w:name="_CR4_3_30_3"/>
      <w:bookmarkStart w:id="901" w:name="_Toc210131911"/>
      <w:bookmarkEnd w:id="900"/>
      <w:r>
        <w:t>4.3.30.3</w:t>
      </w:r>
      <w:r>
        <w:tab/>
        <w:t>Attribute constraints</w:t>
      </w:r>
      <w:bookmarkEnd w:id="897"/>
      <w:bookmarkEnd w:id="898"/>
      <w:bookmarkEnd w:id="899"/>
      <w:bookmarkEnd w:id="9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2" w:name="_CR4_3_30_4"/>
      <w:bookmarkStart w:id="903" w:name="_Toc44516373"/>
      <w:bookmarkStart w:id="904" w:name="_Toc45272688"/>
      <w:bookmarkStart w:id="905" w:name="_Toc51754683"/>
      <w:bookmarkStart w:id="906" w:name="_Toc210131912"/>
      <w:bookmarkEnd w:id="90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3"/>
      <w:bookmarkEnd w:id="904"/>
      <w:bookmarkEnd w:id="905"/>
      <w:bookmarkEnd w:id="906"/>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7" w:name="_CR4_3_31"/>
      <w:bookmarkStart w:id="908" w:name="_Toc44516374"/>
      <w:bookmarkStart w:id="909" w:name="_Toc45272689"/>
      <w:bookmarkStart w:id="910" w:name="_Toc51754684"/>
      <w:bookmarkStart w:id="911" w:name="_Toc210131913"/>
      <w:bookmarkEnd w:id="907"/>
      <w:r>
        <w:t>4.3.31</w:t>
      </w:r>
      <w:r>
        <w:tab/>
      </w:r>
      <w:r w:rsidRPr="00F3719F">
        <w:rPr>
          <w:rFonts w:ascii="Courier New" w:hAnsi="Courier New" w:cs="Courier New"/>
          <w:lang w:val="en-US" w:eastAsia="zh-CN"/>
        </w:rPr>
        <w:t>PerfMetricJob</w:t>
      </w:r>
      <w:bookmarkEnd w:id="908"/>
      <w:bookmarkEnd w:id="909"/>
      <w:bookmarkEnd w:id="910"/>
      <w:bookmarkEnd w:id="911"/>
    </w:p>
    <w:p w14:paraId="2D0AEBAA" w14:textId="77777777" w:rsidR="00A144B4" w:rsidRPr="003267B4" w:rsidRDefault="00A144B4" w:rsidP="00A144B4">
      <w:pPr>
        <w:pStyle w:val="Heading4"/>
      </w:pPr>
      <w:bookmarkStart w:id="912" w:name="_CR4_3_31_1"/>
      <w:bookmarkStart w:id="913" w:name="_Toc44516375"/>
      <w:bookmarkStart w:id="914" w:name="_Toc45272690"/>
      <w:bookmarkStart w:id="915" w:name="_Toc51754685"/>
      <w:bookmarkStart w:id="916" w:name="_Toc210131914"/>
      <w:bookmarkEnd w:id="912"/>
      <w:r w:rsidRPr="003267B4">
        <w:t>4.3.</w:t>
      </w:r>
      <w:r>
        <w:t>31</w:t>
      </w:r>
      <w:r w:rsidRPr="003267B4">
        <w:t>.1</w:t>
      </w:r>
      <w:r w:rsidRPr="003267B4">
        <w:tab/>
        <w:t>Definition</w:t>
      </w:r>
      <w:bookmarkEnd w:id="913"/>
      <w:bookmarkEnd w:id="914"/>
      <w:bookmarkEnd w:id="915"/>
      <w:bookmarkEnd w:id="91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17" w:name="_Toc44516376"/>
      <w:bookmarkStart w:id="918" w:name="_Toc45272691"/>
      <w:bookmarkStart w:id="919"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20" w:name="_CR4_3_31_2"/>
      <w:bookmarkStart w:id="921" w:name="_Toc210131915"/>
      <w:bookmarkEnd w:id="920"/>
      <w:r w:rsidRPr="00EE3FB2">
        <w:t>4.3.</w:t>
      </w:r>
      <w:r>
        <w:t>31</w:t>
      </w:r>
      <w:r w:rsidRPr="00EE3FB2">
        <w:t>.2</w:t>
      </w:r>
      <w:r w:rsidRPr="00EE3FB2">
        <w:tab/>
        <w:t>Attributes</w:t>
      </w:r>
      <w:bookmarkEnd w:id="917"/>
      <w:bookmarkEnd w:id="918"/>
      <w:bookmarkEnd w:id="919"/>
      <w:bookmarkEnd w:id="92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22" w:name="_CR4_3_31_3"/>
      <w:bookmarkStart w:id="923" w:name="_Toc44516377"/>
      <w:bookmarkStart w:id="924" w:name="_Toc45272692"/>
      <w:bookmarkStart w:id="925" w:name="_Toc51754687"/>
      <w:bookmarkStart w:id="926" w:name="_Toc210131916"/>
      <w:bookmarkEnd w:id="922"/>
      <w:r w:rsidRPr="00CE6AD3">
        <w:t>4.3.</w:t>
      </w:r>
      <w:r>
        <w:t>31</w:t>
      </w:r>
      <w:r w:rsidRPr="00CE6AD3">
        <w:t>.3</w:t>
      </w:r>
      <w:r w:rsidRPr="00CE6AD3">
        <w:tab/>
        <w:t>Attribute constraints</w:t>
      </w:r>
      <w:bookmarkEnd w:id="923"/>
      <w:bookmarkEnd w:id="924"/>
      <w:bookmarkEnd w:id="925"/>
      <w:bookmarkEnd w:id="9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7" w:name="_CR4_3_31_4"/>
      <w:bookmarkStart w:id="928" w:name="_Toc44516378"/>
      <w:bookmarkStart w:id="929" w:name="_Toc45272693"/>
      <w:bookmarkStart w:id="930" w:name="_Toc51754688"/>
      <w:bookmarkStart w:id="931" w:name="_Toc210131917"/>
      <w:bookmarkEnd w:id="927"/>
      <w:r w:rsidRPr="00353ED8">
        <w:t>4.3.</w:t>
      </w:r>
      <w:r>
        <w:t>31</w:t>
      </w:r>
      <w:r w:rsidRPr="00353ED8">
        <w:t>.4</w:t>
      </w:r>
      <w:r w:rsidRPr="00353ED8">
        <w:tab/>
        <w:t>Notifications</w:t>
      </w:r>
      <w:bookmarkEnd w:id="928"/>
      <w:bookmarkEnd w:id="929"/>
      <w:bookmarkEnd w:id="930"/>
      <w:bookmarkEnd w:id="931"/>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2" w:name="_CR4_3_32"/>
      <w:bookmarkStart w:id="933" w:name="_Toc44516379"/>
      <w:bookmarkStart w:id="934" w:name="_Toc45272694"/>
      <w:bookmarkStart w:id="935" w:name="_Toc51754689"/>
      <w:bookmarkStart w:id="936" w:name="_Toc210131918"/>
      <w:bookmarkEnd w:id="93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3"/>
      <w:bookmarkEnd w:id="934"/>
      <w:bookmarkEnd w:id="935"/>
      <w:bookmarkEnd w:id="936"/>
    </w:p>
    <w:p w14:paraId="270950FE" w14:textId="77777777" w:rsidR="00756B6A" w:rsidRPr="00CE6AD3" w:rsidRDefault="00756B6A" w:rsidP="00756B6A">
      <w:pPr>
        <w:pStyle w:val="Heading4"/>
      </w:pPr>
      <w:bookmarkStart w:id="937" w:name="_CR4_3_32_1"/>
      <w:bookmarkStart w:id="938" w:name="_Toc44516380"/>
      <w:bookmarkStart w:id="939" w:name="_Toc45272695"/>
      <w:bookmarkStart w:id="940" w:name="_Toc51754690"/>
      <w:bookmarkStart w:id="941" w:name="_Toc210131919"/>
      <w:bookmarkEnd w:id="937"/>
      <w:r w:rsidRPr="00CE6AD3">
        <w:t>4.3.</w:t>
      </w:r>
      <w:r>
        <w:t>32</w:t>
      </w:r>
      <w:r w:rsidRPr="00CE6AD3">
        <w:t>.1</w:t>
      </w:r>
      <w:r w:rsidRPr="00CE6AD3">
        <w:tab/>
        <w:t>Definition</w:t>
      </w:r>
      <w:bookmarkEnd w:id="938"/>
      <w:bookmarkEnd w:id="939"/>
      <w:bookmarkEnd w:id="940"/>
      <w:bookmarkEnd w:id="94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2" w:name="_Toc44516381"/>
      <w:bookmarkStart w:id="943" w:name="_Toc45272696"/>
    </w:p>
    <w:p w14:paraId="3DCF28B2" w14:textId="77777777" w:rsidR="00756B6A" w:rsidRPr="00CE6AD3" w:rsidRDefault="00756B6A" w:rsidP="00756B6A">
      <w:pPr>
        <w:pStyle w:val="Heading4"/>
      </w:pPr>
      <w:bookmarkStart w:id="944" w:name="_CR4_3_32_2"/>
      <w:bookmarkStart w:id="945" w:name="_Toc51754691"/>
      <w:bookmarkStart w:id="946" w:name="_Toc210131920"/>
      <w:bookmarkEnd w:id="944"/>
      <w:r w:rsidRPr="00CE6AD3">
        <w:t>4.3.</w:t>
      </w:r>
      <w:r>
        <w:t>32</w:t>
      </w:r>
      <w:r w:rsidRPr="00CE6AD3">
        <w:t>.2</w:t>
      </w:r>
      <w:r w:rsidRPr="00CE6AD3">
        <w:tab/>
        <w:t>Attributes</w:t>
      </w:r>
      <w:bookmarkEnd w:id="942"/>
      <w:bookmarkEnd w:id="943"/>
      <w:bookmarkEnd w:id="945"/>
      <w:bookmarkEnd w:id="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7" w:name="_Toc44516382"/>
      <w:bookmarkStart w:id="948" w:name="_Toc45272697"/>
      <w:bookmarkStart w:id="949" w:name="_Toc51754692"/>
    </w:p>
    <w:p w14:paraId="2DED5539" w14:textId="77777777" w:rsidR="00756B6A" w:rsidRPr="00CE6AD3" w:rsidRDefault="00756B6A" w:rsidP="00756B6A">
      <w:pPr>
        <w:pStyle w:val="Heading4"/>
      </w:pPr>
      <w:bookmarkStart w:id="950" w:name="_CR4_3_32_3"/>
      <w:bookmarkStart w:id="951" w:name="_Toc210131921"/>
      <w:bookmarkEnd w:id="950"/>
      <w:r w:rsidRPr="00CE6AD3">
        <w:t>4.3.</w:t>
      </w:r>
      <w:r>
        <w:t>32</w:t>
      </w:r>
      <w:r w:rsidRPr="00CE6AD3">
        <w:t>.3</w:t>
      </w:r>
      <w:r w:rsidRPr="00CE6AD3">
        <w:tab/>
        <w:t>Attribute constraints</w:t>
      </w:r>
      <w:bookmarkEnd w:id="947"/>
      <w:bookmarkEnd w:id="948"/>
      <w:bookmarkEnd w:id="949"/>
      <w:bookmarkEnd w:id="951"/>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2" w:name="_CR4_3_32_4"/>
      <w:bookmarkStart w:id="953" w:name="_Toc44516383"/>
      <w:bookmarkStart w:id="954" w:name="_Toc45272698"/>
      <w:bookmarkStart w:id="955" w:name="_Toc51754693"/>
      <w:bookmarkStart w:id="956" w:name="_Toc210131922"/>
      <w:bookmarkEnd w:id="952"/>
      <w:r w:rsidRPr="00CE6AD3">
        <w:t>4.3.</w:t>
      </w:r>
      <w:r>
        <w:t>32</w:t>
      </w:r>
      <w:r w:rsidRPr="00CE6AD3">
        <w:t>.4</w:t>
      </w:r>
      <w:r w:rsidRPr="00CE6AD3">
        <w:tab/>
        <w:t>Notifications</w:t>
      </w:r>
      <w:bookmarkEnd w:id="953"/>
      <w:bookmarkEnd w:id="954"/>
      <w:bookmarkEnd w:id="955"/>
      <w:bookmarkEnd w:id="956"/>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57" w:name="_CR4_3_33"/>
      <w:bookmarkStart w:id="958" w:name="_Toc44516384"/>
      <w:bookmarkStart w:id="959" w:name="_Toc45272699"/>
      <w:bookmarkStart w:id="960" w:name="_Toc51754694"/>
      <w:bookmarkStart w:id="961" w:name="_Toc44516385"/>
      <w:bookmarkStart w:id="962" w:name="_Toc45272700"/>
      <w:bookmarkStart w:id="963" w:name="_Toc51754695"/>
      <w:bookmarkStart w:id="964" w:name="_Toc210131923"/>
      <w:bookmarkEnd w:id="957"/>
      <w:r w:rsidRPr="003D39E5">
        <w:rPr>
          <w:lang w:val="en-US" w:eastAsia="zh-CN"/>
        </w:rPr>
        <w:t>4.3.</w:t>
      </w:r>
      <w:r>
        <w:rPr>
          <w:lang w:val="en-US" w:eastAsia="zh-CN"/>
        </w:rPr>
        <w:t>33</w:t>
      </w:r>
      <w:r w:rsidRPr="00CE6AD3">
        <w:rPr>
          <w:lang w:val="en-US" w:eastAsia="zh-CN"/>
        </w:rPr>
        <w:tab/>
      </w:r>
      <w:bookmarkEnd w:id="958"/>
      <w:bookmarkEnd w:id="959"/>
      <w:bookmarkEnd w:id="960"/>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4"/>
    </w:p>
    <w:p w14:paraId="7AD5F416" w14:textId="77777777" w:rsidR="00894C11" w:rsidRPr="00CE6AD3" w:rsidRDefault="00894C11" w:rsidP="00894C11">
      <w:pPr>
        <w:pStyle w:val="Heading4"/>
      </w:pPr>
      <w:bookmarkStart w:id="965" w:name="_CR4_3_33_1"/>
      <w:bookmarkStart w:id="966" w:name="_Toc210131924"/>
      <w:bookmarkEnd w:id="965"/>
      <w:r>
        <w:t>4.3.33</w:t>
      </w:r>
      <w:r w:rsidRPr="00CE6AD3">
        <w:t>.1</w:t>
      </w:r>
      <w:r w:rsidRPr="00CE6AD3">
        <w:tab/>
        <w:t>Definition</w:t>
      </w:r>
      <w:bookmarkEnd w:id="961"/>
      <w:bookmarkEnd w:id="962"/>
      <w:bookmarkEnd w:id="963"/>
      <w:bookmarkEnd w:id="96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44442D94" w:rsidR="00145707" w:rsidRDefault="008B0B71" w:rsidP="00145707">
      <w:r w:rsidRPr="007C53A8">
        <w:t xml:space="preserve">When the </w:t>
      </w:r>
      <w:bookmarkStart w:id="967" w:name="_Hlk177572089"/>
      <w:r w:rsidRPr="00F3719F">
        <w:rPr>
          <w:rFonts w:ascii="Courier New" w:hAnsi="Courier New" w:cs="Courier New"/>
        </w:rPr>
        <w:t>fileReportingPeriod</w:t>
      </w:r>
      <w:r w:rsidRPr="007C53A8" w:rsidDel="00776040">
        <w:t xml:space="preserve"> </w:t>
      </w:r>
      <w:bookmarkEnd w:id="967"/>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968" w:name="_Hlk177572483"/>
      <w:r w:rsidRPr="00776040">
        <w:rPr>
          <w:rFonts w:ascii="Courier New" w:hAnsi="Courier New" w:cs="Courier New"/>
        </w:rPr>
        <w:t>notifyMOIDeletion</w:t>
      </w:r>
      <w:bookmarkEnd w:id="968"/>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9" w:name="_Hlk177572069"/>
      <w:r w:rsidRPr="00822074">
        <w:rPr>
          <w:rFonts w:ascii="Courier New" w:hAnsi="Courier New" w:cs="Courier New"/>
        </w:rPr>
        <w:t>notificationRecipientAddress</w:t>
      </w:r>
      <w:bookmarkEnd w:id="969"/>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970" w:name="_Hlk177572205"/>
      <w:r w:rsidRPr="00822074">
        <w:rPr>
          <w:rFonts w:ascii="Courier New" w:hAnsi="Courier New" w:cs="Courier New"/>
        </w:rPr>
        <w:t>NtfSubscriptionControl</w:t>
      </w:r>
      <w:bookmarkEnd w:id="970"/>
      <w:r w:rsidRPr="007C53A8" w:rsidDel="00776040">
        <w:t xml:space="preserve"> </w:t>
      </w:r>
      <w:r w:rsidRPr="007C53A8">
        <w:t>instance created due to the request for implicit subscription shall be deleted as well.</w:t>
      </w:r>
    </w:p>
    <w:p w14:paraId="18A51E5B" w14:textId="77777777" w:rsidR="00145707" w:rsidRDefault="00145707" w:rsidP="00145707">
      <w:r w:rsidRPr="00451E19">
        <w:t>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As for CHOICE_1 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1" w:name="_CR4_3_33_2"/>
      <w:bookmarkStart w:id="972" w:name="_Toc44516386"/>
      <w:bookmarkStart w:id="973" w:name="_Toc45272701"/>
      <w:bookmarkStart w:id="974" w:name="_Toc51754696"/>
      <w:bookmarkStart w:id="975" w:name="_Toc210131925"/>
      <w:bookmarkEnd w:id="971"/>
      <w:r>
        <w:t>4.3.33</w:t>
      </w:r>
      <w:r w:rsidRPr="00CE6AD3">
        <w:t>.2</w:t>
      </w:r>
      <w:r w:rsidRPr="00CE6AD3">
        <w:tab/>
        <w:t>Attributes</w:t>
      </w:r>
      <w:bookmarkEnd w:id="972"/>
      <w:bookmarkEnd w:id="973"/>
      <w:bookmarkEnd w:id="974"/>
      <w:bookmarkEnd w:id="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76" w:name="_CR4_3_33_3"/>
      <w:bookmarkStart w:id="977" w:name="_Toc44516387"/>
      <w:bookmarkStart w:id="978" w:name="_Toc45272702"/>
      <w:bookmarkStart w:id="979" w:name="_Toc51754697"/>
      <w:bookmarkStart w:id="980" w:name="_Toc210131926"/>
      <w:bookmarkEnd w:id="976"/>
      <w:r w:rsidRPr="00F3719F">
        <w:rPr>
          <w:lang w:val="fr-FR"/>
        </w:rPr>
        <w:t>4.3.</w:t>
      </w:r>
      <w:r>
        <w:rPr>
          <w:lang w:val="fr-FR"/>
        </w:rPr>
        <w:t>33</w:t>
      </w:r>
      <w:r w:rsidRPr="00F3719F">
        <w:rPr>
          <w:lang w:val="fr-FR"/>
        </w:rPr>
        <w:t>.3</w:t>
      </w:r>
      <w:r w:rsidRPr="00F3719F">
        <w:rPr>
          <w:lang w:val="fr-FR"/>
        </w:rPr>
        <w:tab/>
        <w:t>Attribute constraints</w:t>
      </w:r>
      <w:bookmarkEnd w:id="977"/>
      <w:bookmarkEnd w:id="978"/>
      <w:bookmarkEnd w:id="979"/>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1" w:name="_CR4_3_33_4"/>
      <w:bookmarkStart w:id="982" w:name="_Toc44516388"/>
      <w:bookmarkStart w:id="983" w:name="_Toc45272703"/>
      <w:bookmarkStart w:id="984" w:name="_Toc51754698"/>
      <w:bookmarkStart w:id="985" w:name="_Toc210131927"/>
      <w:bookmarkEnd w:id="98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2"/>
      <w:bookmarkEnd w:id="983"/>
      <w:bookmarkEnd w:id="984"/>
      <w:bookmarkEnd w:id="985"/>
    </w:p>
    <w:p w14:paraId="26974745" w14:textId="635B0D58" w:rsidR="008B0B71" w:rsidRPr="002B15AA" w:rsidRDefault="008B0B71" w:rsidP="008B0B71">
      <w:bookmarkStart w:id="986"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87" w:name="_CR4_3_34"/>
      <w:bookmarkStart w:id="988" w:name="_Toc210131928"/>
      <w:bookmarkEnd w:id="987"/>
      <w:r>
        <w:t>4.3.34</w:t>
      </w:r>
      <w:r>
        <w:tab/>
      </w:r>
      <w:r>
        <w:rPr>
          <w:rFonts w:ascii="Courier New" w:hAnsi="Courier New" w:cs="Courier New"/>
        </w:rPr>
        <w:t>ThresholdInfo &lt;&lt;dataType&gt;&gt;</w:t>
      </w:r>
      <w:bookmarkEnd w:id="986"/>
      <w:bookmarkEnd w:id="988"/>
    </w:p>
    <w:p w14:paraId="6F3A6F1E" w14:textId="77777777" w:rsidR="00E72F27" w:rsidRDefault="00E72F27" w:rsidP="00E72F27">
      <w:pPr>
        <w:pStyle w:val="Heading4"/>
      </w:pPr>
      <w:bookmarkStart w:id="989" w:name="_CR4_3_34_1"/>
      <w:bookmarkStart w:id="990" w:name="_Toc51754700"/>
      <w:bookmarkStart w:id="991" w:name="_Toc210131929"/>
      <w:bookmarkEnd w:id="989"/>
      <w:r>
        <w:t>4.3.34.1</w:t>
      </w:r>
      <w:r>
        <w:tab/>
        <w:t>Definition</w:t>
      </w:r>
      <w:bookmarkEnd w:id="990"/>
      <w:bookmarkEnd w:id="991"/>
    </w:p>
    <w:p w14:paraId="7DA4E0DA" w14:textId="371BC655" w:rsidR="008B0B71" w:rsidRDefault="008B0B71" w:rsidP="008B0B71">
      <w:pPr>
        <w:rPr>
          <w:lang w:val="en-US"/>
        </w:rPr>
      </w:pPr>
      <w:bookmarkStart w:id="992"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93" w:name="_CR4_3_34_2"/>
      <w:bookmarkStart w:id="994" w:name="_Toc210131930"/>
      <w:bookmarkEnd w:id="993"/>
      <w:r>
        <w:rPr>
          <w:lang w:val="fr-FR"/>
        </w:rPr>
        <w:t>4.3.34.2</w:t>
      </w:r>
      <w:r>
        <w:rPr>
          <w:lang w:val="fr-FR"/>
        </w:rPr>
        <w:tab/>
        <w:t>Attributes</w:t>
      </w:r>
      <w:bookmarkEnd w:id="992"/>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5" w:name="_CR4_3_34_3"/>
      <w:bookmarkStart w:id="996" w:name="_Toc210131931"/>
      <w:bookmarkEnd w:id="995"/>
      <w:r w:rsidRPr="00CE6AD3">
        <w:t>4.3.</w:t>
      </w:r>
      <w:r>
        <w:t>34</w:t>
      </w:r>
      <w:r w:rsidRPr="00CE6AD3">
        <w:t>.3</w:t>
      </w:r>
      <w:r w:rsidRPr="00CE6AD3">
        <w:tab/>
        <w:t>Attribute constraints</w:t>
      </w:r>
      <w:bookmarkEnd w:id="99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7" w:name="_CR4_3_34_4"/>
      <w:bookmarkStart w:id="998" w:name="_Toc210131932"/>
      <w:bookmarkEnd w:id="997"/>
      <w:r w:rsidRPr="005824F9">
        <w:rPr>
          <w:lang w:val="en-US"/>
        </w:rPr>
        <w:t>4.3.34.</w:t>
      </w:r>
      <w:r w:rsidRPr="00BA3C64">
        <w:rPr>
          <w:lang w:val="en-US" w:eastAsia="zh-CN"/>
        </w:rPr>
        <w:t>4</w:t>
      </w:r>
      <w:r w:rsidRPr="00BA3C64">
        <w:rPr>
          <w:lang w:val="en-US"/>
        </w:rPr>
        <w:tab/>
        <w:t>Notifications</w:t>
      </w:r>
      <w:bookmarkEnd w:id="998"/>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9" w:name="_CR4_3_35"/>
      <w:bookmarkStart w:id="1000" w:name="_Toc210131933"/>
      <w:bookmarkEnd w:id="999"/>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000"/>
    </w:p>
    <w:p w14:paraId="10103B66" w14:textId="35705145" w:rsidR="00EF23AF" w:rsidRDefault="00EF23AF" w:rsidP="00EF23AF">
      <w:pPr>
        <w:pStyle w:val="Heading4"/>
      </w:pPr>
      <w:bookmarkStart w:id="1001" w:name="_CR4_3_35_1"/>
      <w:bookmarkStart w:id="1002" w:name="_Toc210131934"/>
      <w:bookmarkEnd w:id="1001"/>
      <w:r>
        <w:t>4.3.3</w:t>
      </w:r>
      <w:r w:rsidR="00B934E4">
        <w:t>5</w:t>
      </w:r>
      <w:r>
        <w:t>.1</w:t>
      </w:r>
      <w:r>
        <w:tab/>
        <w:t>Definition</w:t>
      </w:r>
      <w:bookmarkEnd w:id="1002"/>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03" w:name="_CR4_3_35_2"/>
      <w:bookmarkStart w:id="1004" w:name="_Toc210131935"/>
      <w:bookmarkEnd w:id="1003"/>
      <w:r>
        <w:rPr>
          <w:lang w:val="fr-FR"/>
        </w:rPr>
        <w:t>4.3.</w:t>
      </w:r>
      <w:r w:rsidR="00B934E4">
        <w:rPr>
          <w:lang w:val="fr-FR"/>
        </w:rPr>
        <w:t>35</w:t>
      </w:r>
      <w:r>
        <w:rPr>
          <w:lang w:val="fr-FR"/>
        </w:rPr>
        <w:t>.2</w:t>
      </w:r>
      <w:r>
        <w:rPr>
          <w:lang w:val="fr-FR"/>
        </w:rP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5" w:name="_CR4_3_35_3"/>
      <w:bookmarkStart w:id="1006" w:name="_Toc210131936"/>
      <w:bookmarkEnd w:id="1005"/>
      <w:r w:rsidRPr="009230CB">
        <w:t>4.3.</w:t>
      </w:r>
      <w:r>
        <w:t>35</w:t>
      </w:r>
      <w:r w:rsidRPr="009230CB">
        <w:t>.3</w:t>
      </w:r>
      <w:r w:rsidRPr="009230CB">
        <w:tab/>
        <w:t>Attribute constraints</w:t>
      </w:r>
      <w:bookmarkEnd w:id="1006"/>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7" w:name="_CR4_3_35_4"/>
      <w:bookmarkStart w:id="1008" w:name="_Toc210131937"/>
      <w:bookmarkEnd w:id="100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8"/>
    </w:p>
    <w:p w14:paraId="5762B080" w14:textId="77777777" w:rsidR="00EC1418" w:rsidRDefault="00EC1418" w:rsidP="00EC1418">
      <w:pPr>
        <w:rPr>
          <w:lang w:eastAsia="zh-CN"/>
        </w:rPr>
      </w:pPr>
      <w:bookmarkStart w:id="1009"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10" w:name="_CR4_3_36"/>
      <w:bookmarkStart w:id="1011" w:name="_Toc210131938"/>
      <w:bookmarkEnd w:id="1010"/>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11"/>
    </w:p>
    <w:p w14:paraId="46A51086" w14:textId="698928B6" w:rsidR="00EF23AF" w:rsidRDefault="00EF23AF" w:rsidP="00EF23AF">
      <w:pPr>
        <w:pStyle w:val="Heading4"/>
      </w:pPr>
      <w:bookmarkStart w:id="1012" w:name="_CR4_3_36_1"/>
      <w:bookmarkStart w:id="1013" w:name="_Toc210131939"/>
      <w:bookmarkEnd w:id="1012"/>
      <w:r>
        <w:t>4.3.3</w:t>
      </w:r>
      <w:r w:rsidR="00B934E4">
        <w:t>6</w:t>
      </w:r>
      <w:r>
        <w:t>.1</w:t>
      </w:r>
      <w:r>
        <w:tab/>
        <w:t>Definition</w:t>
      </w:r>
      <w:bookmarkEnd w:id="1013"/>
    </w:p>
    <w:p w14:paraId="44E90791" w14:textId="570236E0" w:rsidR="008B0B71" w:rsidRPr="00DD69B7" w:rsidRDefault="008B0B71" w:rsidP="008B0B71">
      <w:bookmarkStart w:id="1014"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15" w:name="_CR4_3_36_2"/>
      <w:bookmarkStart w:id="1016" w:name="_Toc210131940"/>
      <w:bookmarkEnd w:id="1014"/>
      <w:bookmarkEnd w:id="1015"/>
      <w:r>
        <w:rPr>
          <w:lang w:val="fr-FR"/>
        </w:rPr>
        <w:t>4.3.3</w:t>
      </w:r>
      <w:r w:rsidR="00B934E4">
        <w:rPr>
          <w:lang w:val="fr-FR"/>
        </w:rPr>
        <w:t>6</w:t>
      </w:r>
      <w:r>
        <w:rPr>
          <w:lang w:val="fr-FR"/>
        </w:rPr>
        <w:t>.2</w:t>
      </w:r>
      <w:r>
        <w:rPr>
          <w:lang w:val="fr-FR"/>
        </w:rPr>
        <w:tab/>
        <w:t>Attributes</w:t>
      </w:r>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17" w:name="_CR4_3_36_3"/>
      <w:bookmarkStart w:id="1018" w:name="_Toc210131941"/>
      <w:bookmarkEnd w:id="1017"/>
      <w:r w:rsidRPr="009230CB">
        <w:t>4.3.</w:t>
      </w:r>
      <w:r>
        <w:t>36</w:t>
      </w:r>
      <w:r w:rsidRPr="009230CB">
        <w:t>.3</w:t>
      </w:r>
      <w:r w:rsidRPr="009230CB">
        <w:tab/>
        <w:t>Attribute constraints</w:t>
      </w:r>
      <w:bookmarkEnd w:id="1018"/>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19" w:name="_CR4_3_36_4"/>
      <w:bookmarkStart w:id="1020" w:name="_Toc210131942"/>
      <w:bookmarkEnd w:id="1019"/>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20"/>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21" w:name="_CR4_3_37"/>
      <w:bookmarkStart w:id="1022" w:name="_Toc210131943"/>
      <w:bookmarkEnd w:id="1021"/>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22"/>
    </w:p>
    <w:p w14:paraId="0E13AE63" w14:textId="66475309" w:rsidR="00EF23AF" w:rsidRDefault="00EF23AF" w:rsidP="00EF23AF">
      <w:pPr>
        <w:pStyle w:val="Heading4"/>
      </w:pPr>
      <w:bookmarkStart w:id="1023" w:name="_CR4_3_37_1"/>
      <w:bookmarkStart w:id="1024" w:name="_Toc210131944"/>
      <w:bookmarkEnd w:id="1023"/>
      <w:r>
        <w:t>4.3.3</w:t>
      </w:r>
      <w:r w:rsidR="00B934E4">
        <w:t>7</w:t>
      </w:r>
      <w:r>
        <w:t>.1</w:t>
      </w:r>
      <w:r>
        <w:tab/>
        <w:t>Definition</w:t>
      </w:r>
      <w:bookmarkEnd w:id="1024"/>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25" w:name="_CR4_3_37_2"/>
      <w:bookmarkStart w:id="1026" w:name="_Toc210131945"/>
      <w:bookmarkEnd w:id="1025"/>
      <w:r>
        <w:rPr>
          <w:lang w:val="fr-FR"/>
        </w:rPr>
        <w:t>4.3.3</w:t>
      </w:r>
      <w:r w:rsidR="00B934E4">
        <w:rPr>
          <w:lang w:val="fr-FR"/>
        </w:rPr>
        <w:t>7</w:t>
      </w:r>
      <w:r>
        <w:rPr>
          <w:lang w:val="fr-FR"/>
        </w:rPr>
        <w:t>.2</w:t>
      </w:r>
      <w:r>
        <w:rPr>
          <w:lang w:val="fr-FR"/>
        </w:rPr>
        <w:tab/>
        <w:t>Attributes</w:t>
      </w:r>
      <w:bookmarkEnd w:id="1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27" w:name="_CR4_3_37_3"/>
      <w:bookmarkStart w:id="1028" w:name="_Toc210131946"/>
      <w:bookmarkEnd w:id="1027"/>
      <w:r w:rsidRPr="009230CB">
        <w:t>4.3.</w:t>
      </w:r>
      <w:r>
        <w:t>37</w:t>
      </w:r>
      <w:r w:rsidRPr="009230CB">
        <w:t>.3</w:t>
      </w:r>
      <w:r w:rsidRPr="009230CB">
        <w:tab/>
        <w:t>Attribute constraints</w:t>
      </w:r>
      <w:bookmarkEnd w:id="1028"/>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29" w:name="_CR4_3_37_4"/>
      <w:bookmarkStart w:id="1030" w:name="_Toc210131947"/>
      <w:bookmarkEnd w:id="1029"/>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30"/>
    </w:p>
    <w:p w14:paraId="3FC1ED6E" w14:textId="56198339" w:rsidR="008B0B71" w:rsidRDefault="008B0B71" w:rsidP="008B0B71">
      <w:pPr>
        <w:rPr>
          <w:lang w:eastAsia="zh-CN"/>
        </w:rPr>
      </w:pPr>
      <w:bookmarkStart w:id="1031" w:name="_Hlk178685714"/>
      <w:bookmarkEnd w:id="1009"/>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32" w:name="_CR4_3_38"/>
      <w:bookmarkStart w:id="1033" w:name="_Toc210131948"/>
      <w:bookmarkEnd w:id="1031"/>
      <w:bookmarkEnd w:id="1032"/>
      <w:r>
        <w:t>4.3.3</w:t>
      </w:r>
      <w:r w:rsidR="00B934E4">
        <w:t>8</w:t>
      </w:r>
      <w:r>
        <w:tab/>
      </w:r>
      <w:r>
        <w:rPr>
          <w:rFonts w:ascii="Courier New" w:hAnsi="Courier New" w:cs="Courier New"/>
        </w:rPr>
        <w:t>AreaScope &lt;&lt;dataType&gt;&gt;</w:t>
      </w:r>
      <w:bookmarkEnd w:id="1033"/>
    </w:p>
    <w:p w14:paraId="245E92A8" w14:textId="61DCA827" w:rsidR="00EF23AF" w:rsidRDefault="00EF23AF" w:rsidP="00EF23AF">
      <w:pPr>
        <w:pStyle w:val="Heading4"/>
      </w:pPr>
      <w:bookmarkStart w:id="1034" w:name="_CR4_3_38_1"/>
      <w:bookmarkStart w:id="1035" w:name="_Toc210131949"/>
      <w:bookmarkEnd w:id="1034"/>
      <w:r>
        <w:t>4.3.3</w:t>
      </w:r>
      <w:r w:rsidR="00B934E4">
        <w:t>8</w:t>
      </w:r>
      <w:r>
        <w:t>.1</w:t>
      </w:r>
      <w:r>
        <w:tab/>
        <w:t>Definition</w:t>
      </w:r>
      <w:bookmarkEnd w:id="1035"/>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61B5A61D" w14:textId="77777777" w:rsidR="00EC1418" w:rsidRDefault="00EC1418" w:rsidP="00EC1418">
      <w:pPr>
        <w:pStyle w:val="B1"/>
      </w:pPr>
      <w:r>
        <w:t>-</w:t>
      </w:r>
      <w:r>
        <w:tab/>
        <w:t xml:space="preserve">list of Tracking Area Identity, identified by TAC with associated plmn-Identity per TAC-List containing the PLMN identity for each TAC. Maximum of 8 TAI can be defined. </w:t>
      </w:r>
    </w:p>
    <w:p w14:paraId="2B1912DE" w14:textId="77777777" w:rsidR="00EC1418" w:rsidRDefault="00EC1418" w:rsidP="00EC1418">
      <w:r>
        <w:t>The Area Scope parameter in NR can also contain:</w:t>
      </w:r>
    </w:p>
    <w:p w14:paraId="7BF598D3" w14:textId="77777777" w:rsidR="00EC1418" w:rsidRDefault="00EC1418" w:rsidP="00EC1418">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770AB6B0" w14:textId="17F4D01D" w:rsidR="008C1DF0" w:rsidRDefault="00EC1418" w:rsidP="00EC1418">
      <w:pPr>
        <w:pStyle w:val="B1"/>
      </w:pPr>
      <w:r>
        <w:t>-</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bookmarkStart w:id="1036" w:name="_CR4_3_38_2"/>
      <w:bookmarkStart w:id="1037" w:name="_Toc210131950"/>
      <w:bookmarkEnd w:id="1036"/>
      <w:r>
        <w:rPr>
          <w:lang w:val="fr-FR"/>
        </w:rPr>
        <w:t>4.3.3</w:t>
      </w:r>
      <w:r w:rsidR="00B934E4">
        <w:rPr>
          <w:lang w:val="fr-FR"/>
        </w:rPr>
        <w:t>8</w:t>
      </w:r>
      <w:r>
        <w:rPr>
          <w:lang w:val="fr-FR"/>
        </w:rPr>
        <w:t>.2</w:t>
      </w:r>
      <w:r>
        <w:rPr>
          <w:lang w:val="fr-FR"/>
        </w:rPr>
        <w:tab/>
        <w:t>Attributes</w:t>
      </w:r>
      <w:bookmarkEnd w:id="10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8"/>
        <w:gridCol w:w="1156"/>
        <w:gridCol w:w="1188"/>
        <w:gridCol w:w="1156"/>
        <w:gridCol w:w="1106"/>
      </w:tblGrid>
      <w:tr w:rsidR="003E2A84" w14:paraId="6229102C"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38" w:name="_CR4_3_38_3"/>
            <w:bookmarkStart w:id="1039" w:name="_Hlk185889353"/>
            <w:bookmarkEnd w:id="1038"/>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r>
              <w:rPr>
                <w:lang w:eastAsia="de-DE"/>
              </w:rP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r>
              <w:rPr>
                <w:lang w:eastAsia="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r>
              <w:rPr>
                <w:rFonts w:cs="Arial"/>
                <w:bCs/>
                <w:szCs w:val="18"/>
                <w:lang w:eastAsia="de-DE"/>
              </w:rPr>
              <w:t>isInvariant</w:t>
            </w:r>
          </w:p>
        </w:tc>
        <w:tc>
          <w:tcPr>
            <w:tcW w:w="57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r>
              <w:rPr>
                <w:lang w:eastAsia="de-DE"/>
              </w:rPr>
              <w:t>isNotifyable</w:t>
            </w:r>
          </w:p>
        </w:tc>
      </w:tr>
      <w:tr w:rsidR="003E2A84" w14:paraId="68D9EBD1"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r>
              <w:rPr>
                <w:rFonts w:ascii="Courier New" w:hAnsi="Courier New" w:cs="Courier New"/>
                <w:szCs w:val="18"/>
                <w:lang w:eastAsia="de-DE"/>
              </w:rPr>
              <w:t>eutraCellIdList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r>
              <w:rPr>
                <w:rFonts w:ascii="Courier New" w:hAnsi="Courier New" w:cs="Courier New"/>
                <w:szCs w:val="18"/>
                <w:lang w:eastAsia="de-DE"/>
              </w:rPr>
              <w:t>nrCellIdList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r>
              <w:rPr>
                <w:rFonts w:ascii="Courier New" w:hAnsi="Courier New" w:cs="Courier New"/>
                <w:szCs w:val="18"/>
                <w:lang w:eastAsia="de-DE"/>
              </w:rPr>
              <w:t>tacList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r>
              <w:rPr>
                <w:rFonts w:ascii="Courier New" w:hAnsi="Courier New" w:cs="Courier New"/>
                <w:szCs w:val="18"/>
              </w:rPr>
              <w:t>cAGIdList</w:t>
            </w:r>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r>
              <w:rPr>
                <w:rFonts w:ascii="Courier New" w:hAnsi="Courier New" w:cs="Courier New"/>
                <w:szCs w:val="18"/>
                <w:lang w:eastAsia="de-DE"/>
              </w:rPr>
              <w:t>taiList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3E2A84" w14:paraId="6E508D0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77777777" w:rsidR="003E2A84" w:rsidRDefault="003E2A84" w:rsidP="004E2721">
            <w:pPr>
              <w:pStyle w:val="TAL"/>
              <w:rPr>
                <w:rFonts w:cs="Arial"/>
                <w:szCs w:val="18"/>
                <w:lang w:eastAsia="de-DE"/>
              </w:rPr>
            </w:pPr>
            <w:r>
              <w:rPr>
                <w:rFonts w:cs="Arial"/>
                <w:color w:val="000000"/>
                <w:lang w:val="de-DE" w:eastAsia="de-DE"/>
              </w:rPr>
              <w:t>CHOICE_5.1</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3E2A84" w14:paraId="7EC10383" w14:textId="77777777" w:rsidTr="004E2721">
        <w:trPr>
          <w:cantSplit/>
          <w:jc w:val="center"/>
        </w:trPr>
        <w:tc>
          <w:tcPr>
            <w:tcW w:w="2409"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3E2A84" w:rsidRDefault="003E2A84" w:rsidP="004E2721">
            <w:pPr>
              <w:pStyle w:val="TAL"/>
              <w:rPr>
                <w:rFonts w:ascii="Courier New" w:hAnsi="Courier New"/>
                <w:szCs w:val="18"/>
                <w:lang w:eastAsia="zh-CN"/>
              </w:rPr>
            </w:pPr>
            <w:r>
              <w:rPr>
                <w:rFonts w:ascii="Courier New" w:hAnsi="Courier New"/>
                <w:szCs w:val="18"/>
                <w:lang w:eastAsia="zh-CN"/>
              </w:rPr>
              <w:t>sliceIdList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3E2A84" w:rsidRDefault="003E2A84" w:rsidP="004E2721">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68EFB7" w14:textId="77777777" w:rsidR="003E2A84" w:rsidRDefault="003E2A84" w:rsidP="004E2721">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bookmarkStart w:id="1040" w:name="_Toc210131951"/>
      <w:r w:rsidRPr="009230CB">
        <w:t>4.3.</w:t>
      </w:r>
      <w:r>
        <w:t>38</w:t>
      </w:r>
      <w:r w:rsidRPr="009230CB">
        <w:t>.3</w:t>
      </w:r>
      <w:r w:rsidRPr="009230CB">
        <w:tab/>
        <w:t>Attribute constraints</w:t>
      </w:r>
      <w:bookmarkEnd w:id="1040"/>
    </w:p>
    <w:p w14:paraId="6931D130" w14:textId="77777777" w:rsidR="000F05B5" w:rsidRDefault="000F05B5" w:rsidP="000F05B5">
      <w:r w:rsidRPr="009230CB">
        <w:t>None.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9"/>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41" w:name="_CR4_3_38_4"/>
      <w:bookmarkStart w:id="1042" w:name="_Toc210131952"/>
      <w:bookmarkEnd w:id="1041"/>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2"/>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43" w:name="_CR4_3_39"/>
      <w:bookmarkStart w:id="1044" w:name="_Toc210131953"/>
      <w:bookmarkEnd w:id="1043"/>
      <w:r w:rsidRPr="00696F29">
        <w:t>4.3.</w:t>
      </w:r>
      <w:r w:rsidR="00B934E4" w:rsidRPr="00696F29">
        <w:t>39</w:t>
      </w:r>
      <w:r w:rsidRPr="00696F29">
        <w:tab/>
      </w:r>
      <w:r w:rsidRPr="00696F29">
        <w:rPr>
          <w:rFonts w:ascii="Courier New" w:hAnsi="Courier New" w:cs="Courier New"/>
        </w:rPr>
        <w:t>Tai &lt;&lt;dataType&gt;&gt;</w:t>
      </w:r>
      <w:bookmarkEnd w:id="1044"/>
    </w:p>
    <w:p w14:paraId="203FF3BD" w14:textId="4D3B01DD" w:rsidR="00EF23AF" w:rsidRPr="00696F29" w:rsidRDefault="00EF23AF" w:rsidP="00EF23AF">
      <w:pPr>
        <w:pStyle w:val="Heading4"/>
      </w:pPr>
      <w:bookmarkStart w:id="1045" w:name="_CR4_3_39_1"/>
      <w:bookmarkStart w:id="1046" w:name="_Toc210131954"/>
      <w:bookmarkEnd w:id="1045"/>
      <w:r w:rsidRPr="00696F29">
        <w:t>4.3.</w:t>
      </w:r>
      <w:r w:rsidR="00B934E4" w:rsidRPr="00696F29">
        <w:t>39</w:t>
      </w:r>
      <w:r w:rsidRPr="00696F29">
        <w:t>.1</w:t>
      </w:r>
      <w:r w:rsidRPr="00696F29">
        <w:tab/>
        <w:t>Definition</w:t>
      </w:r>
      <w:bookmarkEnd w:id="1046"/>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47" w:name="_CR4_3_39_2"/>
      <w:bookmarkStart w:id="1048" w:name="_Toc210131955"/>
      <w:bookmarkEnd w:id="1047"/>
      <w:r>
        <w:rPr>
          <w:lang w:val="fr-FR"/>
        </w:rPr>
        <w:t>4.3.</w:t>
      </w:r>
      <w:r w:rsidR="00B934E4">
        <w:rPr>
          <w:lang w:val="fr-FR"/>
        </w:rPr>
        <w:t>39</w:t>
      </w:r>
      <w:r>
        <w:rPr>
          <w:lang w:val="fr-FR"/>
        </w:rPr>
        <w:t>.2</w:t>
      </w:r>
      <w:r>
        <w:rPr>
          <w:lang w:val="fr-FR"/>
        </w:rPr>
        <w:tab/>
        <w:t>Attributes</w:t>
      </w:r>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49" w:name="_CR4_3_39_3"/>
      <w:bookmarkStart w:id="1050" w:name="_Toc210131956"/>
      <w:bookmarkEnd w:id="1049"/>
      <w:r w:rsidRPr="009230CB">
        <w:t>4.3.</w:t>
      </w:r>
      <w:r>
        <w:t>39</w:t>
      </w:r>
      <w:r w:rsidRPr="009230CB">
        <w:t>.3</w:t>
      </w:r>
      <w:r w:rsidRPr="009230CB">
        <w:tab/>
        <w:t>Attribute constraints</w:t>
      </w:r>
      <w:bookmarkEnd w:id="1050"/>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51" w:name="_CR4_3_39_4"/>
      <w:bookmarkStart w:id="1052" w:name="_Toc210131957"/>
      <w:bookmarkEnd w:id="105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2"/>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53" w:name="_CR4_3_40"/>
      <w:bookmarkStart w:id="1054" w:name="_Toc210131958"/>
      <w:bookmarkEnd w:id="1053"/>
      <w:r w:rsidRPr="00F84ADE">
        <w:t>4.3.</w:t>
      </w:r>
      <w:r>
        <w:t>4</w:t>
      </w:r>
      <w:r w:rsidR="00B934E4">
        <w:t>0</w:t>
      </w:r>
      <w:r w:rsidRPr="00F84ADE">
        <w:tab/>
      </w:r>
      <w:r w:rsidRPr="00F84ADE">
        <w:rPr>
          <w:rFonts w:ascii="Courier New" w:hAnsi="Courier New" w:cs="Courier New"/>
        </w:rPr>
        <w:t>MbsfnArea &lt;&lt;dataType&gt;&gt;</w:t>
      </w:r>
      <w:bookmarkEnd w:id="1054"/>
    </w:p>
    <w:p w14:paraId="1558F2B7" w14:textId="2E7F28F5" w:rsidR="00EF23AF" w:rsidRPr="00F84ADE" w:rsidRDefault="00EF23AF" w:rsidP="00EF23AF">
      <w:pPr>
        <w:pStyle w:val="Heading4"/>
      </w:pPr>
      <w:bookmarkStart w:id="1055" w:name="_CR4_3_40_1"/>
      <w:bookmarkStart w:id="1056" w:name="_Toc210131959"/>
      <w:bookmarkEnd w:id="1055"/>
      <w:r w:rsidRPr="00F84ADE">
        <w:t>4.3.</w:t>
      </w:r>
      <w:r>
        <w:t>4</w:t>
      </w:r>
      <w:r w:rsidR="00B934E4">
        <w:t>0</w:t>
      </w:r>
      <w:r w:rsidRPr="00F84ADE">
        <w:t>.1</w:t>
      </w:r>
      <w:r w:rsidRPr="00F84ADE">
        <w:tab/>
        <w:t>Definition</w:t>
      </w:r>
      <w:bookmarkEnd w:id="1056"/>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057" w:name="_CR4_3_40_2"/>
      <w:bookmarkStart w:id="1058" w:name="_Toc210131960"/>
      <w:bookmarkEnd w:id="1057"/>
      <w:r>
        <w:rPr>
          <w:lang w:val="fr-FR"/>
        </w:rPr>
        <w:t>4.3.4</w:t>
      </w:r>
      <w:r w:rsidR="00B934E4">
        <w:rPr>
          <w:lang w:val="fr-FR"/>
        </w:rPr>
        <w:t>0</w:t>
      </w:r>
      <w:r>
        <w:rPr>
          <w:lang w:val="fr-FR"/>
        </w:rPr>
        <w:t>.2</w:t>
      </w:r>
      <w:r>
        <w:rPr>
          <w:lang w:val="fr-FR"/>
        </w:rPr>
        <w:tab/>
        <w:t>Attributes</w:t>
      </w:r>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59" w:name="_CR4_3_40_3"/>
      <w:bookmarkStart w:id="1060" w:name="_Toc210131961"/>
      <w:bookmarkEnd w:id="1059"/>
      <w:r w:rsidRPr="009230CB">
        <w:t>4.3.</w:t>
      </w:r>
      <w:r>
        <w:t>40</w:t>
      </w:r>
      <w:r w:rsidRPr="009230CB">
        <w:t>.3</w:t>
      </w:r>
      <w:r w:rsidRPr="009230CB">
        <w:tab/>
        <w:t>Attribute constraints</w:t>
      </w:r>
      <w:bookmarkEnd w:id="1060"/>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61" w:name="_CR4_3_40_4"/>
      <w:bookmarkStart w:id="1062" w:name="_Toc210131962"/>
      <w:bookmarkEnd w:id="1061"/>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2"/>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063" w:name="_CR4_3_41"/>
      <w:bookmarkStart w:id="1064" w:name="_Toc210131963"/>
      <w:bookmarkEnd w:id="1063"/>
      <w:r>
        <w:t>4.3.41</w:t>
      </w:r>
      <w:r>
        <w:tab/>
      </w:r>
      <w:r>
        <w:rPr>
          <w:rFonts w:ascii="Courier New" w:hAnsi="Courier New"/>
          <w:lang w:eastAsia="zh-CN"/>
        </w:rPr>
        <w:t>MnsRegistry</w:t>
      </w:r>
      <w:bookmarkEnd w:id="1064"/>
    </w:p>
    <w:p w14:paraId="1BFD1E00" w14:textId="4B4B5EE1" w:rsidR="00406775" w:rsidRDefault="00406775" w:rsidP="00406775">
      <w:pPr>
        <w:pStyle w:val="Heading4"/>
      </w:pPr>
      <w:bookmarkStart w:id="1065" w:name="_CR4_3_41_1"/>
      <w:bookmarkStart w:id="1066" w:name="_Toc44341223"/>
      <w:bookmarkStart w:id="1067" w:name="_Toc51675521"/>
      <w:bookmarkStart w:id="1068" w:name="_Toc51683765"/>
      <w:bookmarkStart w:id="1069" w:name="_Toc55305088"/>
      <w:bookmarkStart w:id="1070" w:name="_Toc210131964"/>
      <w:bookmarkEnd w:id="1065"/>
      <w:r>
        <w:t>4.3.41.1</w:t>
      </w:r>
      <w:r>
        <w:tab/>
        <w:t>Definition</w:t>
      </w:r>
      <w:bookmarkEnd w:id="1070"/>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71" w:name="_CR4_3_41_2"/>
      <w:bookmarkStart w:id="1072" w:name="_Toc210131965"/>
      <w:bookmarkEnd w:id="1071"/>
      <w:r>
        <w:t>4.3.41.2</w:t>
      </w:r>
      <w:r>
        <w:tab/>
        <w:t>Attributes</w:t>
      </w:r>
      <w:bookmarkEnd w:id="1072"/>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73" w:name="_CR4_3_41_3"/>
      <w:bookmarkStart w:id="1074" w:name="_Toc210131966"/>
      <w:bookmarkEnd w:id="1073"/>
      <w:r w:rsidRPr="000819C1">
        <w:t>4.3.41.3</w:t>
      </w:r>
      <w:r w:rsidRPr="000819C1">
        <w:tab/>
        <w:t>Attribute constraints</w:t>
      </w:r>
      <w:bookmarkEnd w:id="107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75" w:name="_CR4_3_41_4"/>
      <w:bookmarkStart w:id="1076" w:name="_Toc210131967"/>
      <w:bookmarkEnd w:id="1075"/>
      <w:r w:rsidRPr="000819C1">
        <w:t>4.3.41.4</w:t>
      </w:r>
      <w:r w:rsidRPr="000819C1">
        <w:tab/>
        <w:t>Notifications</w:t>
      </w:r>
      <w:bookmarkEnd w:id="1076"/>
    </w:p>
    <w:p w14:paraId="106566BA" w14:textId="77777777" w:rsidR="00406775" w:rsidRDefault="00406775" w:rsidP="00406775">
      <w:r>
        <w:t>None.</w:t>
      </w:r>
    </w:p>
    <w:p w14:paraId="1D22A731" w14:textId="3EF0047A" w:rsidR="00406775" w:rsidRDefault="00406775" w:rsidP="00406775">
      <w:pPr>
        <w:pStyle w:val="Heading3"/>
        <w:rPr>
          <w:szCs w:val="28"/>
        </w:rPr>
      </w:pPr>
      <w:bookmarkStart w:id="1077" w:name="_CR4_3_42"/>
      <w:bookmarkStart w:id="1078" w:name="_Toc210131968"/>
      <w:bookmarkEnd w:id="1077"/>
      <w:r>
        <w:rPr>
          <w:rFonts w:cs="Arial"/>
          <w:szCs w:val="28"/>
        </w:rPr>
        <w:t>4.3.42</w:t>
      </w:r>
      <w:r>
        <w:tab/>
      </w:r>
      <w:r>
        <w:rPr>
          <w:rFonts w:ascii="Courier New" w:hAnsi="Courier New"/>
          <w:szCs w:val="28"/>
          <w:lang w:eastAsia="zh-CN"/>
        </w:rPr>
        <w:t>MnsInfo</w:t>
      </w:r>
      <w:bookmarkEnd w:id="1078"/>
    </w:p>
    <w:p w14:paraId="5574D06D" w14:textId="0FC40AA8" w:rsidR="00406775" w:rsidRDefault="00406775" w:rsidP="00406775">
      <w:pPr>
        <w:pStyle w:val="Heading4"/>
      </w:pPr>
      <w:bookmarkStart w:id="1079" w:name="_CR4_3_42_1"/>
      <w:bookmarkStart w:id="1080" w:name="_Toc210131969"/>
      <w:bookmarkEnd w:id="1079"/>
      <w:r>
        <w:t>4.3.42.1</w:t>
      </w:r>
      <w:r>
        <w:tab/>
        <w:t>Definition</w:t>
      </w:r>
      <w:bookmarkEnd w:id="1066"/>
      <w:bookmarkEnd w:id="1067"/>
      <w:bookmarkEnd w:id="1068"/>
      <w:bookmarkEnd w:id="1069"/>
      <w:bookmarkEnd w:id="1080"/>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081" w:name="_CR4_3_42_2"/>
      <w:bookmarkStart w:id="1082" w:name="_Toc210131970"/>
      <w:bookmarkEnd w:id="1081"/>
      <w:r>
        <w:t>4.3.42.2</w:t>
      </w:r>
      <w:r>
        <w:tab/>
        <w:t>Attributes</w:t>
      </w:r>
      <w:bookmarkEnd w:id="1082"/>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083" w:name="_CR4_3_42_3"/>
      <w:bookmarkStart w:id="1084" w:name="_Toc210131971"/>
      <w:bookmarkEnd w:id="1083"/>
      <w:r w:rsidRPr="009230CB">
        <w:t>4.3.</w:t>
      </w:r>
      <w:r>
        <w:t>42</w:t>
      </w:r>
      <w:r w:rsidRPr="009230CB">
        <w:t>.3</w:t>
      </w:r>
      <w:r w:rsidRPr="009230CB">
        <w:tab/>
        <w:t>Attribute constraints</w:t>
      </w:r>
      <w:bookmarkEnd w:id="108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85" w:name="_CR4_3_42_4"/>
      <w:bookmarkStart w:id="1086" w:name="_Toc210131972"/>
      <w:bookmarkEnd w:id="108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6"/>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087" w:name="_CR4_3_43"/>
      <w:bookmarkStart w:id="1088" w:name="_Toc162446403"/>
      <w:bookmarkStart w:id="1089" w:name="_Toc210131973"/>
      <w:bookmarkEnd w:id="1087"/>
      <w:r>
        <w:t>4.3.43</w:t>
      </w:r>
      <w:r>
        <w:tab/>
      </w:r>
      <w:bookmarkStart w:id="1090" w:name="_Hlk177390086"/>
      <w:bookmarkEnd w:id="1088"/>
      <w:r w:rsidRPr="00B524D9">
        <w:rPr>
          <w:rFonts w:ascii="Courier New" w:hAnsi="Courier New" w:cs="Courier New"/>
          <w:szCs w:val="28"/>
        </w:rPr>
        <w:t>ProcessMonitor &lt;&lt;dataType&gt;&gt;</w:t>
      </w:r>
      <w:bookmarkEnd w:id="1089"/>
      <w:bookmarkEnd w:id="1090"/>
    </w:p>
    <w:p w14:paraId="42CE8713" w14:textId="051E8342" w:rsidR="008934A6" w:rsidRDefault="008934A6" w:rsidP="008934A6">
      <w:pPr>
        <w:pStyle w:val="Heading4"/>
      </w:pPr>
      <w:bookmarkStart w:id="1091" w:name="_CR4_3_43_1"/>
      <w:bookmarkStart w:id="1092" w:name="_Toc210131974"/>
      <w:bookmarkEnd w:id="1091"/>
      <w:r>
        <w:t>4.3.43.1</w:t>
      </w:r>
      <w:r>
        <w:tab/>
        <w:t>Definition</w:t>
      </w:r>
      <w:bookmarkEnd w:id="1092"/>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06954D47"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28C24D59"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093" w:name="_CR4_3_43_2"/>
      <w:bookmarkStart w:id="1094" w:name="_Toc210131975"/>
      <w:bookmarkEnd w:id="1093"/>
      <w:r>
        <w:rPr>
          <w:lang w:val="en-US"/>
        </w:rPr>
        <w:t>4.3.43.2</w:t>
      </w:r>
      <w:r>
        <w:rPr>
          <w:lang w:val="en-US"/>
        </w:rPr>
        <w:tab/>
        <w:t>Attributes</w:t>
      </w:r>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95" w:name="_CR4_3_43_3"/>
      <w:bookmarkStart w:id="1096" w:name="_Toc210131976"/>
      <w:bookmarkEnd w:id="1095"/>
      <w:r w:rsidRPr="009230CB">
        <w:t>4.3.</w:t>
      </w:r>
      <w:r>
        <w:t>43</w:t>
      </w:r>
      <w:r w:rsidRPr="009230CB">
        <w:t>.3</w:t>
      </w:r>
      <w:r w:rsidRPr="009230CB">
        <w:tab/>
        <w:t>Attribute constraints</w:t>
      </w:r>
      <w:bookmarkEnd w:id="1096"/>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97" w:name="_CR4_3_43_4"/>
      <w:bookmarkStart w:id="1098" w:name="_Toc210131977"/>
      <w:bookmarkEnd w:id="109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98"/>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099" w:name="_CR4_3_44"/>
      <w:bookmarkStart w:id="1100" w:name="_Toc162446408"/>
      <w:bookmarkStart w:id="1101" w:name="_Toc210131978"/>
      <w:bookmarkEnd w:id="1099"/>
      <w:r>
        <w:t>4.3.44</w:t>
      </w:r>
      <w:r>
        <w:tab/>
      </w:r>
      <w:r w:rsidRPr="00B524D9">
        <w:rPr>
          <w:rFonts w:ascii="Courier New" w:hAnsi="Courier New" w:cs="Courier New"/>
          <w:szCs w:val="28"/>
        </w:rPr>
        <w:t>Files</w:t>
      </w:r>
      <w:bookmarkEnd w:id="1100"/>
      <w:bookmarkEnd w:id="1101"/>
    </w:p>
    <w:p w14:paraId="6A6D6688" w14:textId="25742D9E" w:rsidR="00BD0671" w:rsidRDefault="00BD0671" w:rsidP="00BD0671">
      <w:pPr>
        <w:pStyle w:val="Heading4"/>
      </w:pPr>
      <w:bookmarkStart w:id="1102" w:name="_CR4_3_44_1"/>
      <w:bookmarkStart w:id="1103" w:name="_Toc210131979"/>
      <w:bookmarkEnd w:id="1102"/>
      <w:r>
        <w:t>4.3.44.1</w:t>
      </w:r>
      <w:r>
        <w:tab/>
        <w:t>Definition</w:t>
      </w:r>
      <w:bookmarkEnd w:id="1103"/>
    </w:p>
    <w:p w14:paraId="291EB7AE" w14:textId="3E71C85E" w:rsidR="00F929A6" w:rsidRDefault="00F929A6" w:rsidP="00F929A6">
      <w:pPr>
        <w:rPr>
          <w:lang w:val="en-US"/>
        </w:rPr>
      </w:pPr>
      <w:r>
        <w:rPr>
          <w:lang w:val="en-US"/>
        </w:rPr>
        <w:t xml:space="preserve">This IOC represents a collection of files. It can be name-contained by </w:t>
      </w:r>
      <w:bookmarkStart w:id="1104" w:name="_Hlk177637647"/>
      <w:r w:rsidRPr="00F84ADE">
        <w:rPr>
          <w:rFonts w:ascii="Courier New" w:hAnsi="Courier New" w:cs="Courier New"/>
          <w:noProof/>
        </w:rPr>
        <w:t>SubNetwork</w:t>
      </w:r>
      <w:bookmarkEnd w:id="1104"/>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105" w:name="_Hlk177638505"/>
      <w:r w:rsidRPr="00C45E67">
        <w:rPr>
          <w:rFonts w:ascii="Courier New" w:hAnsi="Courier New" w:cs="Courier New"/>
        </w:rPr>
        <w:t>Files</w:t>
      </w:r>
      <w:bookmarkEnd w:id="1105"/>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5884BF88" w:rsidR="00321E44" w:rsidRDefault="00321E44" w:rsidP="00321E44">
      <w:pPr>
        <w:pStyle w:val="B1"/>
        <w:rPr>
          <w:lang w:val="en-US"/>
        </w:rPr>
      </w:pPr>
      <w:r>
        <w:rPr>
          <w:lang w:val="en-US"/>
        </w:rPr>
        <w:t>-</w:t>
      </w:r>
      <w:r>
        <w:rPr>
          <w:lang w:val="en-US"/>
        </w:rPr>
        <w:tab/>
        <w:t xml:space="preserve">The attributes </w:t>
      </w:r>
      <w:r w:rsidRPr="00FB07B9">
        <w:rPr>
          <w:rFonts w:ascii="Courier New" w:hAnsi="Courier New" w:cs="Courier New"/>
          <w:color w:val="000000"/>
        </w:rPr>
        <w:t>jobRef</w:t>
      </w:r>
      <w:r>
        <w:rPr>
          <w:lang w:val="en-US"/>
        </w:rPr>
        <w:t xml:space="preserve"> and </w:t>
      </w:r>
      <w:r w:rsidRPr="00FB07B9">
        <w:rPr>
          <w:rFonts w:ascii="Courier New" w:hAnsi="Courier New" w:cs="Courier New"/>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r w:rsidRPr="00904DA5">
        <w:rPr>
          <w:rFonts w:ascii="Courier New" w:hAnsi="Courier New" w:cs="Courier New"/>
          <w:lang w:val="en-US"/>
        </w:rPr>
        <w:t>jobRef</w:t>
      </w:r>
      <w:r w:rsidRPr="00F05B41">
        <w:rPr>
          <w:lang w:val="en-US"/>
        </w:rPr>
        <w:t xml:space="preserve"> identifies the job that the files in the file collection relate to.</w:t>
      </w:r>
      <w:r>
        <w:rPr>
          <w:lang w:val="en-US"/>
        </w:rPr>
        <w:t xml:space="preserve"> The attribute </w:t>
      </w:r>
      <w:r w:rsidRPr="00FB07B9">
        <w:rPr>
          <w:rFonts w:ascii="Courier New" w:hAnsi="Courier New" w:cs="Courier New"/>
          <w:lang w:val="en-US"/>
        </w:rPr>
        <w:t>jobId</w:t>
      </w:r>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06" w:name="_CR4_3_44_2"/>
      <w:bookmarkStart w:id="1107" w:name="_Toc210131980"/>
      <w:bookmarkEnd w:id="1106"/>
      <w:r>
        <w:rPr>
          <w:lang w:val="en-US"/>
        </w:rPr>
        <w:t>4.3.44.2</w:t>
      </w:r>
      <w:r>
        <w:rPr>
          <w:lang w:val="en-US"/>
        </w:rPr>
        <w:tab/>
        <w:t>Attributes</w:t>
      </w:r>
      <w:bookmarkEnd w:id="1107"/>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08" w:name="_CR4_3_44_3"/>
      <w:bookmarkStart w:id="1109" w:name="_Toc210131981"/>
      <w:bookmarkEnd w:id="1108"/>
      <w:r>
        <w:t>4.3.</w:t>
      </w:r>
      <w:r w:rsidR="0000533E">
        <w:t>44</w:t>
      </w:r>
      <w:r>
        <w:t>.3</w:t>
      </w:r>
      <w:r>
        <w:tab/>
        <w:t>Attribute constraints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10" w:name="_CR4_3_44_4"/>
      <w:bookmarkStart w:id="1111" w:name="_Toc210131982"/>
      <w:bookmarkEnd w:id="1110"/>
      <w:r>
        <w:t>4.3.</w:t>
      </w:r>
      <w:r w:rsidR="0000533E">
        <w:t>44</w:t>
      </w:r>
      <w:r>
        <w:t>.4</w:t>
      </w:r>
      <w:r>
        <w:tab/>
        <w:t>Notifications</w:t>
      </w:r>
      <w:bookmarkEnd w:id="1111"/>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12" w:name="_CR4_3_45"/>
      <w:bookmarkStart w:id="1113" w:name="_Toc162446413"/>
      <w:bookmarkStart w:id="1114" w:name="_Toc210131983"/>
      <w:bookmarkEnd w:id="1112"/>
      <w:r>
        <w:t>4.3.45</w:t>
      </w:r>
      <w:r>
        <w:tab/>
      </w:r>
      <w:r w:rsidRPr="00B524D9">
        <w:rPr>
          <w:rFonts w:ascii="Courier New" w:hAnsi="Courier New" w:cs="Courier New"/>
          <w:szCs w:val="28"/>
        </w:rPr>
        <w:t>File</w:t>
      </w:r>
      <w:bookmarkEnd w:id="1113"/>
      <w:bookmarkEnd w:id="1114"/>
    </w:p>
    <w:p w14:paraId="63DE5FD6" w14:textId="2D0B9ACE" w:rsidR="00BD0671" w:rsidRDefault="00BD0671" w:rsidP="00BD0671">
      <w:pPr>
        <w:pStyle w:val="Heading4"/>
      </w:pPr>
      <w:bookmarkStart w:id="1115" w:name="_CR4_3_45_1"/>
      <w:bookmarkStart w:id="1116" w:name="_Toc210131984"/>
      <w:bookmarkEnd w:id="1115"/>
      <w:r>
        <w:t>4.3.</w:t>
      </w:r>
      <w:r w:rsidR="0000533E">
        <w:t>45</w:t>
      </w:r>
      <w:r>
        <w:t>.1</w:t>
      </w:r>
      <w:r>
        <w:tab/>
        <w:t>Definition</w:t>
      </w:r>
      <w:bookmarkEnd w:id="1116"/>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613C79F7" w14:textId="77777777" w:rsidR="00055AFD" w:rsidRDefault="00055AFD" w:rsidP="00055AFD">
      <w:pPr>
        <w:rPr>
          <w:lang w:val="en-US"/>
        </w:rPr>
      </w:pPr>
      <w:bookmarkStart w:id="1117"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lang w:val="en-US"/>
        </w:rPr>
      </w:pPr>
      <w:r>
        <w:rPr>
          <w:lang w:val="en-US"/>
        </w:rPr>
        <w:t>The MnS producer shall make the file available by one of the following means:</w:t>
      </w:r>
    </w:p>
    <w:p w14:paraId="27BE5E23" w14:textId="77B4A8F5"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5F4F5CF0" w14:textId="71C8CC94"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521CBA2" w14:textId="79615B76" w:rsidR="00321E44" w:rsidRDefault="00321E44" w:rsidP="00321E44">
      <w:pPr>
        <w:pStyle w:val="B1"/>
        <w:rPr>
          <w:lang w:val="en-US"/>
        </w:rPr>
      </w:pPr>
      <w:r>
        <w:rPr>
          <w:lang w:val="en-US"/>
        </w:rPr>
        <w:t>-</w:t>
      </w:r>
      <w:r>
        <w:rPr>
          <w:lang w:val="en-US"/>
        </w:rPr>
        <w:tab/>
        <w:t xml:space="preserve">The attributes </w:t>
      </w:r>
      <w:r w:rsidRPr="00753B8A">
        <w:rPr>
          <w:rFonts w:ascii="Courier New" w:hAnsi="Courier New" w:cs="Courier New"/>
          <w:color w:val="000000"/>
          <w:lang w:val="en-US"/>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shall be supported and present. </w:t>
      </w:r>
      <w:r w:rsidRPr="00F05B41">
        <w:rPr>
          <w:lang w:val="en-US"/>
        </w:rPr>
        <w:t xml:space="preserve">The attribute </w:t>
      </w:r>
      <w:r w:rsidRPr="00FB07B9">
        <w:rPr>
          <w:rFonts w:ascii="Courier New" w:hAnsi="Courier New" w:cs="Courier New"/>
          <w:lang w:val="en-US"/>
        </w:rPr>
        <w:t>jobRef</w:t>
      </w:r>
      <w:r w:rsidRPr="00F05B41">
        <w:rPr>
          <w:lang w:val="en-US"/>
        </w:rPr>
        <w:t xml:space="preserve"> identifies the job that the file is related to. The attribute </w:t>
      </w:r>
      <w:r w:rsidRPr="00FB07B9">
        <w:rPr>
          <w:rFonts w:ascii="Courier New" w:hAnsi="Courier New" w:cs="Courier New"/>
          <w:lang w:val="en-US"/>
        </w:rPr>
        <w:t>jobId</w:t>
      </w:r>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17"/>
    <w:p w14:paraId="082BF0E9" w14:textId="26FEAE1D"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753B8A">
        <w:rPr>
          <w:rFonts w:ascii="Courier New" w:hAnsi="Courier New" w:cs="Courier New"/>
          <w:lang w:val="en-US"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18" w:name="_CR4_3_45_2"/>
      <w:bookmarkStart w:id="1119" w:name="_Toc210131985"/>
      <w:bookmarkEnd w:id="1118"/>
      <w:r>
        <w:rPr>
          <w:lang w:val="en-US"/>
        </w:rPr>
        <w:t>4.3.</w:t>
      </w:r>
      <w:r w:rsidR="0000533E">
        <w:rPr>
          <w:lang w:val="en-US"/>
        </w:rPr>
        <w:t>45</w:t>
      </w:r>
      <w:r>
        <w:rPr>
          <w:lang w:val="en-US"/>
        </w:rPr>
        <w:t>.2</w:t>
      </w:r>
      <w:r>
        <w:rPr>
          <w:lang w:val="en-US"/>
        </w:rPr>
        <w:tab/>
        <w:t>Attributes</w:t>
      </w:r>
      <w:bookmarkEnd w:id="1119"/>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20" w:name="_CR4_3_45_3"/>
            <w:bookmarkEnd w:id="1120"/>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136A45E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6F08B80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bookmarkStart w:id="1121" w:name="_Toc210131986"/>
      <w:r>
        <w:rPr>
          <w:lang w:val="fr-FR"/>
        </w:rPr>
        <w:t>4.3.</w:t>
      </w:r>
      <w:r w:rsidR="0000533E">
        <w:rPr>
          <w:lang w:val="fr-FR"/>
        </w:rPr>
        <w:t>45</w:t>
      </w:r>
      <w:r>
        <w:rPr>
          <w:lang w:val="fr-FR"/>
        </w:rPr>
        <w:t>.3</w:t>
      </w:r>
      <w:r>
        <w:rPr>
          <w:lang w:val="fr-FR"/>
        </w:rPr>
        <w:tab/>
        <w:t>Attribute constraints</w:t>
      </w:r>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22" w:name="_CR4_3_45_4"/>
      <w:bookmarkStart w:id="1123" w:name="_Toc210131987"/>
      <w:bookmarkEnd w:id="1122"/>
      <w:r>
        <w:rPr>
          <w:lang w:val="en-US"/>
        </w:rPr>
        <w:t>4.3.</w:t>
      </w:r>
      <w:r w:rsidR="0000533E">
        <w:rPr>
          <w:lang w:val="en-US"/>
        </w:rPr>
        <w:t>45</w:t>
      </w:r>
      <w:r>
        <w:rPr>
          <w:lang w:val="en-US"/>
        </w:rPr>
        <w:t>.4</w:t>
      </w:r>
      <w:r>
        <w:rPr>
          <w:lang w:val="en-US"/>
        </w:rPr>
        <w:tab/>
        <w:t>Notifications</w:t>
      </w:r>
      <w:bookmarkEnd w:id="1123"/>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24" w:name="_CR4_3_46"/>
      <w:bookmarkStart w:id="1125" w:name="_Toc210131988"/>
      <w:bookmarkEnd w:id="1124"/>
      <w:r>
        <w:t>4.3.46</w:t>
      </w:r>
      <w:r>
        <w:tab/>
      </w:r>
      <w:r w:rsidRPr="00354AB7">
        <w:rPr>
          <w:rFonts w:ascii="Courier New" w:hAnsi="Courier New" w:cs="Courier New"/>
          <w:szCs w:val="28"/>
          <w:lang w:val="fr-FR"/>
        </w:rPr>
        <w:t>FileDownloadJob</w:t>
      </w:r>
      <w:bookmarkEnd w:id="1125"/>
    </w:p>
    <w:p w14:paraId="0EEFC02C" w14:textId="3585BA44" w:rsidR="00BD0671" w:rsidRDefault="00BD0671" w:rsidP="00BD0671">
      <w:pPr>
        <w:pStyle w:val="Heading4"/>
      </w:pPr>
      <w:bookmarkStart w:id="1126" w:name="_CR4_3_46_1"/>
      <w:bookmarkStart w:id="1127" w:name="_Toc210131989"/>
      <w:bookmarkEnd w:id="1126"/>
      <w:r>
        <w:t>4.3.</w:t>
      </w:r>
      <w:r w:rsidR="0000533E">
        <w:t>46</w:t>
      </w:r>
      <w:r>
        <w:t>.1</w:t>
      </w:r>
      <w:r>
        <w:tab/>
        <w:t>Definition</w:t>
      </w:r>
      <w:bookmarkEnd w:id="1127"/>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128" w:name="_CR4_3_46_2"/>
      <w:bookmarkStart w:id="1129" w:name="_Toc210131990"/>
      <w:bookmarkEnd w:id="1128"/>
      <w:r>
        <w:rPr>
          <w:lang w:val="en-US"/>
        </w:rPr>
        <w:t>4.3.</w:t>
      </w:r>
      <w:r w:rsidR="0000533E">
        <w:rPr>
          <w:lang w:val="en-US"/>
        </w:rPr>
        <w:t>46</w:t>
      </w:r>
      <w:r>
        <w:rPr>
          <w:lang w:val="en-US"/>
        </w:rPr>
        <w:t>.2</w:t>
      </w:r>
      <w:r>
        <w:rPr>
          <w:lang w:val="en-US"/>
        </w:rPr>
        <w:tab/>
        <w:t>Attributes</w:t>
      </w:r>
      <w:bookmarkEnd w:id="1129"/>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30" w:name="_CR4_3_46_3"/>
      <w:bookmarkStart w:id="1131" w:name="_Toc210131991"/>
      <w:bookmarkEnd w:id="1130"/>
      <w:r>
        <w:rPr>
          <w:lang w:val="fr-FR"/>
        </w:rPr>
        <w:t>4.3.</w:t>
      </w:r>
      <w:r w:rsidR="0000533E">
        <w:rPr>
          <w:lang w:val="fr-FR"/>
        </w:rPr>
        <w:t>46</w:t>
      </w:r>
      <w:r>
        <w:rPr>
          <w:lang w:val="fr-FR"/>
        </w:rPr>
        <w:t>.3</w:t>
      </w:r>
      <w:r>
        <w:rPr>
          <w:lang w:val="fr-FR"/>
        </w:rPr>
        <w:tab/>
        <w:t>Attribute constraints</w:t>
      </w:r>
      <w:bookmarkEnd w:id="1131"/>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32" w:name="_CR4_3_46_4"/>
      <w:bookmarkStart w:id="1133" w:name="_Toc210131992"/>
      <w:bookmarkEnd w:id="1132"/>
      <w:r>
        <w:rPr>
          <w:lang w:val="en-US"/>
        </w:rPr>
        <w:t>4.3.</w:t>
      </w:r>
      <w:r w:rsidR="0000533E">
        <w:rPr>
          <w:lang w:val="en-US"/>
        </w:rPr>
        <w:t>46</w:t>
      </w:r>
      <w:r>
        <w:rPr>
          <w:lang w:val="en-US"/>
        </w:rPr>
        <w:t>.4</w:t>
      </w:r>
      <w:r>
        <w:rPr>
          <w:lang w:val="en-US"/>
        </w:rPr>
        <w:tab/>
        <w:t>Notifications</w:t>
      </w:r>
      <w:bookmarkEnd w:id="1133"/>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34" w:name="_CR4_3_47"/>
      <w:bookmarkStart w:id="1135" w:name="_Toc162446425"/>
      <w:bookmarkStart w:id="1136" w:name="_Toc58580419"/>
      <w:bookmarkStart w:id="1137" w:name="_Toc210131993"/>
      <w:bookmarkEnd w:id="1134"/>
      <w:r w:rsidRPr="009230CB">
        <w:rPr>
          <w:rFonts w:cs="Arial"/>
          <w:szCs w:val="28"/>
        </w:rPr>
        <w:t>4.3.</w:t>
      </w:r>
      <w:r>
        <w:rPr>
          <w:rFonts w:cs="Arial"/>
          <w:szCs w:val="28"/>
        </w:rPr>
        <w:t>47</w:t>
      </w:r>
      <w:r w:rsidRPr="009230CB">
        <w:rPr>
          <w:rFonts w:cs="Arial"/>
          <w:szCs w:val="28"/>
        </w:rPr>
        <w:tab/>
      </w:r>
      <w:bookmarkStart w:id="1138" w:name="_Hlk177390634"/>
      <w:bookmarkEnd w:id="1135"/>
      <w:r w:rsidRPr="00B524D9">
        <w:rPr>
          <w:rFonts w:ascii="Courier New" w:hAnsi="Courier New" w:cs="Courier New"/>
          <w:szCs w:val="28"/>
        </w:rPr>
        <w:t>ManagementDataCollection</w:t>
      </w:r>
      <w:bookmarkEnd w:id="1137"/>
      <w:bookmarkEnd w:id="1138"/>
    </w:p>
    <w:p w14:paraId="70584101" w14:textId="326F8F96" w:rsidR="007C53A8" w:rsidRPr="009230CB" w:rsidRDefault="007C53A8" w:rsidP="00B940D8">
      <w:pPr>
        <w:pStyle w:val="Heading4"/>
      </w:pPr>
      <w:bookmarkStart w:id="1139" w:name="_CR4_3_47_1"/>
      <w:bookmarkStart w:id="1140" w:name="_Toc210131994"/>
      <w:bookmarkEnd w:id="1139"/>
      <w:r w:rsidRPr="009230CB">
        <w:t>4.3.</w:t>
      </w:r>
      <w:r w:rsidR="00F77FDB">
        <w:t>47</w:t>
      </w:r>
      <w:r w:rsidRPr="009230CB">
        <w:t>.1</w:t>
      </w:r>
      <w:r w:rsidRPr="009230CB">
        <w:tab/>
        <w:t>Definition</w:t>
      </w:r>
      <w:bookmarkEnd w:id="1136"/>
      <w:bookmarkEnd w:id="1140"/>
    </w:p>
    <w:p w14:paraId="7C1FD083" w14:textId="7D71BF96" w:rsidR="00C16AED" w:rsidRDefault="00C16AED" w:rsidP="00C16AED">
      <w:pPr>
        <w:rPr>
          <w:noProof/>
        </w:rPr>
      </w:pPr>
      <w:bookmarkStart w:id="1141" w:name="_Toc58580420"/>
      <w:bookmarkStart w:id="1142" w:name="_Hlk70575558"/>
      <w:bookmarkStart w:id="1143"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D64D01E" w14:textId="77777777" w:rsidR="00C16AED" w:rsidRDefault="00C16AED" w:rsidP="00A97046">
      <w:pPr>
        <w:pStyle w:val="EditorsNote"/>
        <w:rPr>
          <w:noProof/>
        </w:rPr>
      </w:pPr>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r w:rsidRPr="00923BD4">
        <w:rPr>
          <w:rFonts w:ascii="Courier New" w:hAnsi="Courier New" w:cs="Courier New"/>
        </w:rPr>
        <w:t>ConditionMonitor</w:t>
      </w:r>
      <w:r w:rsidRPr="00F23AFB">
        <w:rPr>
          <w:lang w:eastAsia="zh-CN"/>
        </w:rPr>
        <w:t xml:space="preserve"> shall be used or if the conditions should be added to this IOC directly using an attribute</w:t>
      </w:r>
      <w:r>
        <w:rPr>
          <w:lang w:eastAsia="zh-CN"/>
        </w:rPr>
        <w:t>.</w:t>
      </w:r>
    </w:p>
    <w:p w14:paraId="18B01790" w14:textId="4826F84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attribute </w:t>
      </w:r>
      <w:r w:rsidRPr="00923BD4">
        <w:rPr>
          <w:rFonts w:ascii="Courier New" w:hAnsi="Courier New" w:cs="Courier New"/>
        </w:rPr>
        <w:t>jobId</w:t>
      </w:r>
      <w:r>
        <w:rPr>
          <w:noProof/>
        </w:rPr>
        <w:t xml:space="preserve"> is used to correlate the derived jobs.</w:t>
      </w:r>
    </w:p>
    <w:p w14:paraId="325AAD92" w14:textId="1A10D115"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1231D911"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2EE6AD6A"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51564F54" w:rsidR="00432082" w:rsidRDefault="00432082" w:rsidP="00432082">
      <w:pPr>
        <w:rPr>
          <w:noProof/>
        </w:rPr>
      </w:pPr>
      <w:r>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144" w:name="_CR4_3_47_2"/>
      <w:bookmarkStart w:id="1145" w:name="_Toc210131995"/>
      <w:bookmarkEnd w:id="1144"/>
      <w:r w:rsidRPr="009230CB">
        <w:t>4.3.</w:t>
      </w:r>
      <w:r w:rsidR="00F77FDB">
        <w:t>47</w:t>
      </w:r>
      <w:r w:rsidRPr="009230CB">
        <w:t>.2</w:t>
      </w:r>
      <w:r w:rsidRPr="009230CB">
        <w:tab/>
        <w:t>Attributes</w:t>
      </w:r>
      <w:bookmarkEnd w:id="1141"/>
      <w:bookmarkEnd w:id="1145"/>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2"/>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r w:rsidRPr="00337C09">
              <w:t>managementData</w:t>
            </w:r>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r w:rsidRPr="00337C09">
              <w:t>targetNodeFilter</w:t>
            </w:r>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r w:rsidRPr="00337C09">
              <w:t>collectionTimeWindow</w:t>
            </w:r>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r w:rsidRPr="00337C09">
              <w:t>reportingCtrl</w:t>
            </w:r>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r w:rsidRPr="00923BD4">
              <w:t>processMonitor</w:t>
            </w:r>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r w:rsidRPr="00923BD4">
              <w:t>consolidateOutput</w:t>
            </w:r>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r w:rsidRPr="00923BD4">
              <w:t>jobId</w:t>
            </w:r>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146" w:name="_CR4_3_47_3"/>
      <w:bookmarkStart w:id="1147" w:name="_Toc58580421"/>
      <w:bookmarkStart w:id="1148" w:name="_Toc210131996"/>
      <w:bookmarkEnd w:id="1146"/>
      <w:r w:rsidRPr="009230CB">
        <w:t>4.3.</w:t>
      </w:r>
      <w:r w:rsidR="00F77FDB">
        <w:t>47</w:t>
      </w:r>
      <w:r w:rsidRPr="009230CB">
        <w:t>.3</w:t>
      </w:r>
      <w:r w:rsidRPr="009230CB">
        <w:tab/>
        <w:t>Attribute constraints</w:t>
      </w:r>
      <w:bookmarkEnd w:id="1147"/>
      <w:bookmarkEnd w:id="114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149" w:name="_CR4_3_47_4"/>
      <w:bookmarkStart w:id="1150" w:name="_Toc58580422"/>
      <w:bookmarkStart w:id="1151" w:name="_Toc210131997"/>
      <w:bookmarkEnd w:id="1143"/>
      <w:bookmarkEnd w:id="114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150"/>
      <w:bookmarkEnd w:id="115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152" w:name="_CR4_3_48"/>
      <w:bookmarkStart w:id="1153" w:name="_CR4_3_48_1"/>
      <w:bookmarkStart w:id="1154" w:name="_Toc210131998"/>
      <w:bookmarkEnd w:id="1152"/>
      <w:bookmarkEnd w:id="1153"/>
      <w:r>
        <w:rPr>
          <w:rFonts w:cs="Arial"/>
          <w:szCs w:val="28"/>
        </w:rPr>
        <w:t>4.3.48</w:t>
      </w:r>
      <w:r>
        <w:rPr>
          <w:rFonts w:cs="Arial"/>
          <w:szCs w:val="28"/>
        </w:rPr>
        <w:tab/>
      </w:r>
      <w:r w:rsidRPr="00DC0789">
        <w:rPr>
          <w:rFonts w:cs="Arial"/>
          <w:szCs w:val="28"/>
          <w:lang w:val="fr-FR"/>
        </w:rPr>
        <w:t>Void</w:t>
      </w:r>
      <w:bookmarkEnd w:id="1154"/>
      <w:r w:rsidRPr="00DC0789">
        <w:rPr>
          <w:rFonts w:cs="Arial"/>
          <w:szCs w:val="28"/>
          <w:lang w:val="fr-FR"/>
        </w:rPr>
        <w:t xml:space="preserve"> </w:t>
      </w:r>
    </w:p>
    <w:p w14:paraId="15A469A0" w14:textId="39A1D3BE" w:rsidR="00785F27" w:rsidRPr="009230CB" w:rsidRDefault="00785F27" w:rsidP="00785F27">
      <w:pPr>
        <w:pStyle w:val="Heading3"/>
      </w:pPr>
      <w:bookmarkStart w:id="1155" w:name="_CR4_3_48_2"/>
      <w:bookmarkStart w:id="1156" w:name="_CR4_3_48_3"/>
      <w:bookmarkStart w:id="1157" w:name="_CR4_3_48_4"/>
      <w:bookmarkStart w:id="1158" w:name="_CR4_3_49"/>
      <w:bookmarkStart w:id="1159" w:name="_Toc162446435"/>
      <w:bookmarkStart w:id="1160" w:name="_Toc210131999"/>
      <w:bookmarkEnd w:id="1155"/>
      <w:bookmarkEnd w:id="1156"/>
      <w:bookmarkEnd w:id="1157"/>
      <w:bookmarkEnd w:id="1158"/>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159"/>
      <w:bookmarkEnd w:id="1160"/>
    </w:p>
    <w:p w14:paraId="6EF5CFEE" w14:textId="00D8EDF9" w:rsidR="007C53A8" w:rsidRPr="009230CB" w:rsidRDefault="007C53A8" w:rsidP="00B940D8">
      <w:pPr>
        <w:pStyle w:val="Heading4"/>
      </w:pPr>
      <w:bookmarkStart w:id="1161" w:name="_CR4_3_49_1"/>
      <w:bookmarkStart w:id="1162" w:name="_Toc210132000"/>
      <w:bookmarkEnd w:id="1161"/>
      <w:r w:rsidRPr="009230CB">
        <w:t>4.3.</w:t>
      </w:r>
      <w:r w:rsidR="00F77FDB">
        <w:t>49</w:t>
      </w:r>
      <w:r w:rsidRPr="009230CB">
        <w:t>.1</w:t>
      </w:r>
      <w:r w:rsidRPr="009230CB">
        <w:tab/>
        <w:t>Definition</w:t>
      </w:r>
      <w:bookmarkEnd w:id="1162"/>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772E37F5"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3"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3"/>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6B13E55"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164" w:name="_CR4_3_49_2"/>
      <w:bookmarkStart w:id="1165" w:name="_Toc210132001"/>
      <w:bookmarkEnd w:id="1164"/>
      <w:r w:rsidRPr="009230CB">
        <w:rPr>
          <w:lang w:val="fr-FR"/>
        </w:rPr>
        <w:t>4.3.</w:t>
      </w:r>
      <w:r w:rsidR="00F77FDB">
        <w:rPr>
          <w:lang w:val="fr-FR"/>
        </w:rPr>
        <w:t>49</w:t>
      </w:r>
      <w:r w:rsidRPr="009230CB">
        <w:rPr>
          <w:lang w:val="fr-FR"/>
        </w:rPr>
        <w:t>.2</w:t>
      </w:r>
      <w:r w:rsidRPr="009230CB">
        <w:rPr>
          <w:lang w:val="fr-FR"/>
        </w:rPr>
        <w:tab/>
        <w:t>Attributes</w:t>
      </w:r>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166" w:name="_CR4_3_49_3"/>
      <w:bookmarkStart w:id="1167" w:name="_Toc210132002"/>
      <w:bookmarkEnd w:id="1166"/>
      <w:r w:rsidRPr="009230CB">
        <w:t>4.3.</w:t>
      </w:r>
      <w:r w:rsidR="00F77FDB">
        <w:t>49</w:t>
      </w:r>
      <w:r w:rsidRPr="009230CB">
        <w:t>.3</w:t>
      </w:r>
      <w:r w:rsidRPr="009230CB">
        <w:tab/>
        <w:t>Attribute constraints</w:t>
      </w:r>
      <w:bookmarkEnd w:id="116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168" w:name="_CR4_3_49_4"/>
      <w:bookmarkStart w:id="1169" w:name="_Toc210132003"/>
      <w:bookmarkEnd w:id="116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16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170" w:name="_CR4_3_50"/>
      <w:bookmarkStart w:id="1171" w:name="_Toc162446440"/>
      <w:bookmarkStart w:id="1172" w:name="_Toc210132004"/>
      <w:bookmarkEnd w:id="1170"/>
      <w:r>
        <w:rPr>
          <w:rFonts w:cs="Arial"/>
          <w:szCs w:val="28"/>
        </w:rPr>
        <w:t>4</w:t>
      </w:r>
      <w:r w:rsidRPr="009230CB">
        <w:rPr>
          <w:rFonts w:cs="Arial"/>
          <w:szCs w:val="28"/>
        </w:rPr>
        <w:t>.3.</w:t>
      </w:r>
      <w:r>
        <w:rPr>
          <w:rFonts w:cs="Arial"/>
          <w:szCs w:val="28"/>
        </w:rPr>
        <w:t>50</w:t>
      </w:r>
      <w:r w:rsidRPr="009230CB">
        <w:rPr>
          <w:rFonts w:cs="Arial"/>
          <w:szCs w:val="28"/>
        </w:rPr>
        <w:tab/>
      </w:r>
      <w:bookmarkEnd w:id="1171"/>
      <w:r w:rsidRPr="00B524D9">
        <w:rPr>
          <w:rFonts w:ascii="Courier New" w:hAnsi="Courier New" w:cs="Courier New"/>
          <w:szCs w:val="28"/>
        </w:rPr>
        <w:t>ManagementData &lt;&lt;choice&gt;&gt;</w:t>
      </w:r>
      <w:bookmarkEnd w:id="1172"/>
    </w:p>
    <w:p w14:paraId="1F663BBA" w14:textId="00A33394" w:rsidR="007C53A8" w:rsidRPr="009230CB" w:rsidRDefault="007C53A8" w:rsidP="00B940D8">
      <w:pPr>
        <w:pStyle w:val="Heading4"/>
      </w:pPr>
      <w:bookmarkStart w:id="1173" w:name="_CR4_3_50_1"/>
      <w:bookmarkStart w:id="1174" w:name="_Toc210132005"/>
      <w:bookmarkEnd w:id="1173"/>
      <w:r w:rsidRPr="009230CB">
        <w:t>4.3.</w:t>
      </w:r>
      <w:r w:rsidR="00F77FDB">
        <w:t>50</w:t>
      </w:r>
      <w:r w:rsidRPr="009230CB">
        <w:t>.1</w:t>
      </w:r>
      <w:r w:rsidRPr="009230CB">
        <w:tab/>
        <w:t>Definition</w:t>
      </w:r>
      <w:bookmarkEnd w:id="1174"/>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28B10C03"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175" w:name="_CR4_3_50_2"/>
      <w:bookmarkStart w:id="1176" w:name="_Toc210132006"/>
      <w:bookmarkEnd w:id="1175"/>
      <w:r w:rsidRPr="009230CB">
        <w:rPr>
          <w:lang w:val="fr-FR"/>
        </w:rPr>
        <w:t>4.3.</w:t>
      </w:r>
      <w:r w:rsidR="00F77FDB">
        <w:rPr>
          <w:lang w:val="fr-FR"/>
        </w:rPr>
        <w:t>50</w:t>
      </w:r>
      <w:r w:rsidRPr="009230CB">
        <w:rPr>
          <w:lang w:val="fr-FR"/>
        </w:rPr>
        <w:t>.2</w:t>
      </w:r>
      <w:r w:rsidRPr="009230CB">
        <w:rPr>
          <w:lang w:val="fr-FR"/>
        </w:rPr>
        <w:tab/>
        <w:t>Attributes</w:t>
      </w:r>
      <w:bookmarkEnd w:id="1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177" w:name="_CR4_3_50_3"/>
      <w:bookmarkStart w:id="1178" w:name="_Toc210132007"/>
      <w:bookmarkEnd w:id="1177"/>
      <w:r w:rsidRPr="009230CB">
        <w:t>4.3.</w:t>
      </w:r>
      <w:r>
        <w:t>50</w:t>
      </w:r>
      <w:r w:rsidRPr="009230CB">
        <w:t>.3</w:t>
      </w:r>
      <w:r w:rsidRPr="009230CB">
        <w:tab/>
        <w:t>Attribute constraints</w:t>
      </w:r>
      <w:bookmarkEnd w:id="117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79" w:name="_CR4_3_50_4"/>
      <w:bookmarkStart w:id="1180" w:name="_Toc210132008"/>
      <w:bookmarkEnd w:id="1179"/>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80"/>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181" w:name="_CR4_3_51"/>
      <w:bookmarkStart w:id="1182" w:name="_Toc210132009"/>
      <w:bookmarkEnd w:id="1181"/>
      <w:r>
        <w:rPr>
          <w:rFonts w:cs="Arial"/>
          <w:szCs w:val="28"/>
        </w:rPr>
        <w:t>4.3.51</w:t>
      </w:r>
      <w:r w:rsidRPr="009230CB">
        <w:rPr>
          <w:rFonts w:cs="Arial"/>
          <w:szCs w:val="28"/>
        </w:rPr>
        <w:tab/>
      </w:r>
      <w:bookmarkStart w:id="1183" w:name="_Hlk177391407"/>
      <w:r w:rsidRPr="00BC6BC9">
        <w:rPr>
          <w:rFonts w:ascii="Courier New" w:hAnsi="Courier New" w:cs="Courier New"/>
        </w:rPr>
        <w:t>AreaOfInterest &lt;&lt;choice&gt;&gt;</w:t>
      </w:r>
      <w:bookmarkEnd w:id="1182"/>
      <w:bookmarkEnd w:id="1183"/>
    </w:p>
    <w:p w14:paraId="552491FF" w14:textId="77777777" w:rsidR="00785F27" w:rsidRPr="009230CB" w:rsidRDefault="00785F27" w:rsidP="00785F27">
      <w:pPr>
        <w:pStyle w:val="Heading4"/>
      </w:pPr>
      <w:bookmarkStart w:id="1184" w:name="_CR4_3_51_1"/>
      <w:bookmarkStart w:id="1185" w:name="_Toc162446446"/>
      <w:bookmarkStart w:id="1186" w:name="_Toc210132010"/>
      <w:bookmarkEnd w:id="1184"/>
      <w:r>
        <w:t>4.3.51</w:t>
      </w:r>
      <w:r w:rsidRPr="009230CB">
        <w:t>.1</w:t>
      </w:r>
      <w:r w:rsidRPr="009230CB">
        <w:tab/>
        <w:t>Definition</w:t>
      </w:r>
      <w:bookmarkEnd w:id="1185"/>
      <w:bookmarkEnd w:id="1186"/>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87" w:name="_CR4_3_51_2"/>
      <w:bookmarkStart w:id="1188" w:name="_Toc210132011"/>
      <w:bookmarkEnd w:id="1187"/>
      <w:r>
        <w:rPr>
          <w:lang w:val="fr-FR"/>
        </w:rPr>
        <w:t>4.3.</w:t>
      </w:r>
      <w:r w:rsidR="00F77FDB">
        <w:rPr>
          <w:lang w:val="fr-FR"/>
        </w:rPr>
        <w:t>51</w:t>
      </w:r>
      <w:r>
        <w:rPr>
          <w:lang w:val="fr-FR"/>
        </w:rPr>
        <w:t>.</w:t>
      </w:r>
      <w:r w:rsidRPr="009230CB">
        <w:rPr>
          <w:lang w:val="fr-FR"/>
        </w:rPr>
        <w:t>2</w:t>
      </w:r>
      <w:r w:rsidRPr="009230CB">
        <w:rPr>
          <w:lang w:val="fr-FR"/>
        </w:rPr>
        <w:tab/>
        <w:t>Attributes</w:t>
      </w:r>
      <w:bookmarkEnd w:id="11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89" w:name="_CR4_3_51_3"/>
      <w:bookmarkStart w:id="1190" w:name="_Toc210132012"/>
      <w:bookmarkEnd w:id="1189"/>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1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91" w:name="_CR4_3_51_4"/>
      <w:bookmarkStart w:id="1192" w:name="_Toc210132013"/>
      <w:bookmarkEnd w:id="1191"/>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2"/>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193" w:name="_CR4_3_52"/>
      <w:bookmarkStart w:id="1194" w:name="_Toc210132014"/>
      <w:bookmarkEnd w:id="1193"/>
      <w:r>
        <w:rPr>
          <w:rFonts w:cs="Arial"/>
          <w:szCs w:val="28"/>
        </w:rPr>
        <w:t>4.3.52</w:t>
      </w:r>
      <w:r w:rsidRPr="009230CB">
        <w:rPr>
          <w:rFonts w:cs="Arial"/>
          <w:szCs w:val="28"/>
        </w:rPr>
        <w:tab/>
      </w:r>
      <w:r w:rsidRPr="00354AB7">
        <w:rPr>
          <w:rFonts w:ascii="Courier New" w:hAnsi="Courier New" w:cs="Courier New"/>
        </w:rPr>
        <w:t>GeoAreaToCellMapping &lt;&lt;dataType&gt;&gt;</w:t>
      </w:r>
      <w:bookmarkEnd w:id="1194"/>
    </w:p>
    <w:p w14:paraId="556B8826" w14:textId="71C809B3" w:rsidR="007C53A8" w:rsidRPr="009230CB" w:rsidRDefault="007C53A8" w:rsidP="0083570F">
      <w:pPr>
        <w:pStyle w:val="Heading4"/>
      </w:pPr>
      <w:bookmarkStart w:id="1195" w:name="_CR4_3_52_1"/>
      <w:bookmarkStart w:id="1196" w:name="_Toc210132015"/>
      <w:bookmarkEnd w:id="1195"/>
      <w:r>
        <w:t>4.3.</w:t>
      </w:r>
      <w:r w:rsidR="005F38D2">
        <w:t>52</w:t>
      </w:r>
      <w:r w:rsidRPr="009230CB">
        <w:t>.1</w:t>
      </w:r>
      <w:r w:rsidRPr="009230CB">
        <w:tab/>
        <w:t>Definition</w:t>
      </w:r>
      <w:bookmarkEnd w:id="1196"/>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197" w:name="_CR4_3_52_2"/>
      <w:bookmarkStart w:id="1198" w:name="_Toc210132016"/>
      <w:bookmarkEnd w:id="1197"/>
      <w:r>
        <w:rPr>
          <w:lang w:val="fr-FR"/>
        </w:rPr>
        <w:t>4.3.</w:t>
      </w:r>
      <w:r w:rsidR="005F38D2">
        <w:rPr>
          <w:lang w:val="fr-FR"/>
        </w:rPr>
        <w:t>52</w:t>
      </w:r>
      <w:r w:rsidRPr="009230CB">
        <w:rPr>
          <w:lang w:val="fr-FR"/>
        </w:rPr>
        <w:t>.2</w:t>
      </w:r>
      <w:r w:rsidRPr="009230CB">
        <w:rPr>
          <w:lang w:val="fr-FR"/>
        </w:rPr>
        <w:tab/>
        <w:t>Attributes</w:t>
      </w:r>
      <w:bookmarkEnd w:id="1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99" w:name="_CR4_3_52_3"/>
      <w:bookmarkStart w:id="1200" w:name="_Toc210132017"/>
      <w:bookmarkEnd w:id="1199"/>
      <w:r w:rsidRPr="009230CB">
        <w:t>4.3.</w:t>
      </w:r>
      <w:r>
        <w:t>52</w:t>
      </w:r>
      <w:r w:rsidRPr="009230CB">
        <w:t>.3</w:t>
      </w:r>
      <w:r w:rsidRPr="009230CB">
        <w:tab/>
        <w:t>Attribute constraints</w:t>
      </w:r>
      <w:bookmarkEnd w:id="1200"/>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01" w:name="_CR4_3_52_4"/>
      <w:bookmarkStart w:id="1202" w:name="_Toc210132018"/>
      <w:bookmarkEnd w:id="1201"/>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2"/>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03" w:name="_CR4_3_53"/>
      <w:bookmarkStart w:id="1204" w:name="_Toc210132019"/>
      <w:bookmarkEnd w:id="1203"/>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204"/>
    </w:p>
    <w:p w14:paraId="5E6BDDB4" w14:textId="322A379A" w:rsidR="007C53A8" w:rsidRPr="008D27B4" w:rsidRDefault="007C53A8" w:rsidP="00B940D8">
      <w:pPr>
        <w:pStyle w:val="Heading4"/>
      </w:pPr>
      <w:bookmarkStart w:id="1205" w:name="_CR4_3_53_1"/>
      <w:bookmarkStart w:id="1206" w:name="_Toc210132020"/>
      <w:bookmarkEnd w:id="1205"/>
      <w:r w:rsidRPr="008D27B4">
        <w:t>4.3</w:t>
      </w:r>
      <w:r>
        <w:t>.</w:t>
      </w:r>
      <w:r w:rsidR="005F38D2">
        <w:t>53</w:t>
      </w:r>
      <w:r w:rsidRPr="008D27B4">
        <w:t>.1</w:t>
      </w:r>
      <w:r w:rsidRPr="008D27B4">
        <w:tab/>
        <w:t>Definition</w:t>
      </w:r>
      <w:bookmarkEnd w:id="1206"/>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07" w:name="_CR4_3_53_2"/>
      <w:bookmarkStart w:id="1208" w:name="_Toc210132021"/>
      <w:bookmarkEnd w:id="1207"/>
      <w:r w:rsidRPr="008D27B4">
        <w:t>4.3.</w:t>
      </w:r>
      <w:r w:rsidR="005F38D2">
        <w:t>53</w:t>
      </w:r>
      <w:r w:rsidRPr="008D27B4">
        <w:t>.2</w:t>
      </w:r>
      <w:r w:rsidRPr="008D27B4">
        <w:tab/>
        <w:t>Attributes</w:t>
      </w:r>
      <w:bookmarkEnd w:id="1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09" w:name="_CR4_3_53_3"/>
      <w:bookmarkStart w:id="1210" w:name="_Toc210132022"/>
      <w:bookmarkEnd w:id="1209"/>
      <w:r w:rsidRPr="009230CB">
        <w:t>4.3.</w:t>
      </w:r>
      <w:r>
        <w:t>53</w:t>
      </w:r>
      <w:r w:rsidRPr="009230CB">
        <w:t>.3</w:t>
      </w:r>
      <w:r w:rsidRPr="009230CB">
        <w:tab/>
        <w:t>Attribute constraints</w:t>
      </w:r>
      <w:bookmarkEnd w:id="1210"/>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11" w:name="_CR4_3_53_4"/>
      <w:bookmarkStart w:id="1212" w:name="_Toc210132023"/>
      <w:bookmarkEnd w:id="1211"/>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2"/>
    </w:p>
    <w:p w14:paraId="347C3E5C" w14:textId="7589250D" w:rsidR="00785F27" w:rsidRDefault="00785F27" w:rsidP="00785F27">
      <w:pPr>
        <w:rPr>
          <w:lang w:eastAsia="zh-CN"/>
        </w:rPr>
      </w:pPr>
      <w:bookmarkStart w:id="1213"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14" w:name="_CR4_3_54"/>
      <w:bookmarkStart w:id="1215" w:name="_Toc82701816"/>
      <w:bookmarkStart w:id="1216" w:name="_Toc210132024"/>
      <w:bookmarkEnd w:id="1213"/>
      <w:bookmarkEnd w:id="1214"/>
      <w:r>
        <w:t>4.3.54</w:t>
      </w:r>
      <w:r>
        <w:tab/>
      </w:r>
      <w:bookmarkStart w:id="1217" w:name="_Hlk177391096"/>
      <w:r w:rsidRPr="00354AB7">
        <w:rPr>
          <w:rFonts w:ascii="Courier New" w:hAnsi="Courier New" w:cs="Courier New"/>
        </w:rPr>
        <w:t>QMCJob</w:t>
      </w:r>
      <w:bookmarkEnd w:id="1216"/>
      <w:bookmarkEnd w:id="1217"/>
    </w:p>
    <w:p w14:paraId="6CE0C2A9" w14:textId="40CBF40F" w:rsidR="00343F50" w:rsidRDefault="00343F50" w:rsidP="00343F50">
      <w:pPr>
        <w:pStyle w:val="Heading4"/>
      </w:pPr>
      <w:bookmarkStart w:id="1218" w:name="_CR4_3_54_1"/>
      <w:bookmarkStart w:id="1219" w:name="_Toc210132025"/>
      <w:bookmarkEnd w:id="1218"/>
      <w:r>
        <w:t>4.3.54.1</w:t>
      </w:r>
      <w:r>
        <w:tab/>
        <w:t>Definition</w:t>
      </w:r>
      <w:bookmarkEnd w:id="1215"/>
      <w:bookmarkEnd w:id="1219"/>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20" w:name="_Hlk525812112"/>
      <w:r>
        <w:t>S</w:t>
      </w:r>
      <w:r w:rsidRPr="007F73B7">
        <w:t>treaming services</w:t>
      </w:r>
      <w:r>
        <w:t>, see TS 26.247 [51].</w:t>
      </w:r>
      <w:bookmarkEnd w:id="122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62B39FDA" w:rsidR="00321E44" w:rsidRDefault="00321E44" w:rsidP="00321E44">
      <w:pPr>
        <w:spacing w:after="0"/>
        <w:rPr>
          <w:lang w:eastAsia="zh-CN"/>
        </w:rPr>
      </w:pPr>
      <w:bookmarkStart w:id="1221" w:name="_CR4_3_54_2"/>
      <w:bookmarkStart w:id="1222" w:name="_Toc90484383"/>
      <w:bookmarkEnd w:id="1221"/>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23" w:name="_Toc210132026"/>
      <w:r>
        <w:t>4.3.54.2</w:t>
      </w:r>
      <w:r>
        <w:tab/>
        <w:t>Attributes</w:t>
      </w:r>
      <w:bookmarkEnd w:id="1222"/>
      <w:bookmarkEnd w:id="1223"/>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4"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4"/>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5"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26" w:name="_CR4_3_54_3"/>
      <w:bookmarkStart w:id="1227" w:name="_Toc210132027"/>
      <w:bookmarkEnd w:id="1226"/>
      <w:r>
        <w:t>4.3.54.3</w:t>
      </w:r>
      <w:r>
        <w:tab/>
        <w:t>Attribute constraints</w:t>
      </w:r>
      <w:bookmarkEnd w:id="1225"/>
      <w:bookmarkEnd w:id="1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28" w:name="_CR4_3_54_4"/>
      <w:bookmarkStart w:id="1229" w:name="_Toc90484385"/>
      <w:bookmarkStart w:id="1230" w:name="_Toc210132028"/>
      <w:bookmarkEnd w:id="1228"/>
      <w:r>
        <w:rPr>
          <w:lang w:val="en-US"/>
        </w:rPr>
        <w:t>4.3.54.</w:t>
      </w:r>
      <w:r>
        <w:rPr>
          <w:lang w:val="en-US" w:eastAsia="zh-CN"/>
        </w:rPr>
        <w:t>4</w:t>
      </w:r>
      <w:r>
        <w:rPr>
          <w:lang w:val="en-US"/>
        </w:rPr>
        <w:tab/>
        <w:t>Notifications</w:t>
      </w:r>
      <w:bookmarkEnd w:id="1229"/>
      <w:bookmarkEnd w:id="1230"/>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31" w:name="_CR4_3_55"/>
      <w:bookmarkStart w:id="1232" w:name="_Toc210132029"/>
      <w:bookmarkEnd w:id="1231"/>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232"/>
    </w:p>
    <w:p w14:paraId="12CC3AEE" w14:textId="77777777" w:rsidR="0000610B" w:rsidRPr="00BC5238" w:rsidRDefault="0000610B" w:rsidP="0000610B">
      <w:pPr>
        <w:pStyle w:val="Heading4"/>
        <w:rPr>
          <w:lang w:val="de-DE"/>
        </w:rPr>
      </w:pPr>
      <w:bookmarkStart w:id="1233" w:name="_CR4_3_55_1"/>
      <w:bookmarkStart w:id="1234" w:name="_Toc210132030"/>
      <w:bookmarkEnd w:id="1233"/>
      <w:r>
        <w:rPr>
          <w:lang w:val="de-DE"/>
        </w:rPr>
        <w:t>4.3.55.1</w:t>
      </w:r>
      <w:r>
        <w:rPr>
          <w:lang w:val="de-DE"/>
        </w:rPr>
        <w:tab/>
        <w:t>Definition</w:t>
      </w:r>
      <w:bookmarkEnd w:id="1234"/>
    </w:p>
    <w:p w14:paraId="3FFD879D" w14:textId="0E6C3BB6" w:rsidR="0000610B" w:rsidRDefault="0000610B" w:rsidP="0000610B">
      <w:pPr>
        <w:rPr>
          <w:lang w:val="de-DE"/>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 xml:space="preserve">defines a geographical area. </w:t>
      </w:r>
    </w:p>
    <w:p w14:paraId="7C4872FD" w14:textId="2FC3DD97" w:rsidR="0000610B" w:rsidRDefault="0000610B" w:rsidP="0000610B">
      <w:pPr>
        <w:rPr>
          <w:lang w:val="en-US"/>
        </w:rPr>
      </w:pPr>
      <w:r>
        <w:rPr>
          <w:lang w:val="de-DE"/>
        </w:rPr>
        <w:t xml:space="preserve">A set of geo-coordinates representing the corners of a polygon configured in the attribute </w:t>
      </w:r>
      <w:r w:rsidRPr="00785F27">
        <w:rPr>
          <w:rFonts w:ascii="Courier New" w:hAnsi="Courier New" w:cs="Courier New"/>
        </w:rPr>
        <w:t>geoPolygon</w:t>
      </w:r>
      <w:r>
        <w:rPr>
          <w:lang w:val="en-US"/>
        </w:rPr>
        <w:t xml:space="preserve"> is one choice.</w:t>
      </w:r>
    </w:p>
    <w:p w14:paraId="132BB630" w14:textId="3DDE0141" w:rsidR="001A573B" w:rsidRDefault="001A573B" w:rsidP="001A573B">
      <w:pPr>
        <w:pStyle w:val="Heading4"/>
        <w:rPr>
          <w:lang w:val="en-US"/>
        </w:rPr>
      </w:pPr>
      <w:bookmarkStart w:id="1235" w:name="_CR4_3_55_2"/>
      <w:bookmarkStart w:id="1236" w:name="_Toc210132031"/>
      <w:bookmarkEnd w:id="1235"/>
      <w:r>
        <w:rPr>
          <w:lang w:val="en-US"/>
        </w:rPr>
        <w:t>4.3.55.2</w:t>
      </w:r>
      <w:r>
        <w:rPr>
          <w:lang w:val="en-US"/>
        </w:rPr>
        <w:tab/>
        <w:t>Attributes</w:t>
      </w:r>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237" w:name="_CR4_3_56"/>
      <w:bookmarkStart w:id="1238" w:name="_Toc105590156"/>
      <w:bookmarkStart w:id="1239" w:name="_Toc162446467"/>
      <w:bookmarkStart w:id="1240" w:name="_Toc105590157"/>
      <w:bookmarkStart w:id="1241" w:name="_Toc210132032"/>
      <w:bookmarkEnd w:id="1237"/>
      <w:r>
        <w:t>4.3.56</w:t>
      </w:r>
      <w:r>
        <w:tab/>
      </w:r>
      <w:bookmarkStart w:id="1242" w:name="_Hlk177391005"/>
      <w:r w:rsidRPr="00BC6BC9">
        <w:rPr>
          <w:rFonts w:ascii="Courier New" w:hAnsi="Courier New" w:cs="Courier New"/>
        </w:rPr>
        <w:t>ExcessPacketDelayThresholds</w:t>
      </w:r>
      <w:r>
        <w:rPr>
          <w:rFonts w:ascii="Courier New" w:hAnsi="Courier New" w:cs="Courier New"/>
        </w:rPr>
        <w:t xml:space="preserve"> </w:t>
      </w:r>
      <w:bookmarkEnd w:id="1242"/>
      <w:r>
        <w:rPr>
          <w:rFonts w:ascii="Courier New" w:hAnsi="Courier New" w:cs="Courier New"/>
        </w:rPr>
        <w:t>&lt;&lt;dataType&gt;&gt;</w:t>
      </w:r>
      <w:bookmarkEnd w:id="1238"/>
      <w:bookmarkEnd w:id="1239"/>
      <w:bookmarkEnd w:id="1241"/>
    </w:p>
    <w:p w14:paraId="4E0E572F" w14:textId="1603F1F7" w:rsidR="00E3054B" w:rsidRDefault="00E3054B" w:rsidP="00E3054B">
      <w:pPr>
        <w:pStyle w:val="Heading4"/>
      </w:pPr>
      <w:bookmarkStart w:id="1243" w:name="_CR4_3_56_1"/>
      <w:bookmarkStart w:id="1244" w:name="_Toc210132033"/>
      <w:bookmarkEnd w:id="1243"/>
      <w:r>
        <w:t>4.3.56.1</w:t>
      </w:r>
      <w:r>
        <w:tab/>
        <w:t>Definition</w:t>
      </w:r>
      <w:bookmarkEnd w:id="1240"/>
      <w:bookmarkEnd w:id="1244"/>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245" w:name="_CR4_3_56_2"/>
      <w:bookmarkStart w:id="1246" w:name="_Toc105590158"/>
      <w:bookmarkStart w:id="1247" w:name="_Toc210132034"/>
      <w:bookmarkEnd w:id="1245"/>
      <w:r>
        <w:rPr>
          <w:lang w:val="fr-FR"/>
        </w:rPr>
        <w:t>4.3.56.2</w:t>
      </w:r>
      <w:r>
        <w:rPr>
          <w:lang w:val="fr-FR"/>
        </w:rPr>
        <w:tab/>
        <w:t>Attributes</w:t>
      </w:r>
      <w:bookmarkEnd w:id="1246"/>
      <w:bookmarkEnd w:id="1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248" w:name="_CR4_3_56_3"/>
      <w:bookmarkStart w:id="1249" w:name="_Toc105590159"/>
      <w:bookmarkStart w:id="1250" w:name="_Toc210132035"/>
      <w:bookmarkEnd w:id="1248"/>
      <w:r w:rsidRPr="00CE6AD3">
        <w:t>4.3.</w:t>
      </w:r>
      <w:r>
        <w:t>56</w:t>
      </w:r>
      <w:r w:rsidRPr="00CE6AD3">
        <w:t>.3</w:t>
      </w:r>
      <w:r w:rsidRPr="00CE6AD3">
        <w:tab/>
        <w:t>Attribute constraints</w:t>
      </w:r>
      <w:bookmarkEnd w:id="1249"/>
      <w:bookmarkEnd w:id="125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251" w:name="_CR4_3_56_4"/>
      <w:bookmarkStart w:id="1252" w:name="_Toc105590160"/>
      <w:bookmarkStart w:id="1253" w:name="_Toc210132036"/>
      <w:bookmarkEnd w:id="1251"/>
      <w:r>
        <w:rPr>
          <w:lang w:val="en-US"/>
        </w:rPr>
        <w:t>4.3.56</w:t>
      </w:r>
      <w:r w:rsidRPr="005824F9">
        <w:rPr>
          <w:lang w:val="en-US"/>
        </w:rPr>
        <w:t>.</w:t>
      </w:r>
      <w:r w:rsidRPr="00BA3C64">
        <w:rPr>
          <w:lang w:val="en-US" w:eastAsia="zh-CN"/>
        </w:rPr>
        <w:t>4</w:t>
      </w:r>
      <w:r w:rsidRPr="00BA3C64">
        <w:rPr>
          <w:lang w:val="en-US"/>
        </w:rPr>
        <w:tab/>
        <w:t>Notifications</w:t>
      </w:r>
      <w:bookmarkEnd w:id="1252"/>
      <w:bookmarkEnd w:id="1253"/>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254" w:name="_CR4_3_57"/>
      <w:bookmarkStart w:id="1255" w:name="_Toc210132037"/>
      <w:bookmarkEnd w:id="1254"/>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255"/>
    </w:p>
    <w:p w14:paraId="022BC483" w14:textId="07F8D795" w:rsidR="004E71DE" w:rsidRDefault="004E71DE" w:rsidP="004E71DE">
      <w:pPr>
        <w:pStyle w:val="Heading4"/>
      </w:pPr>
      <w:bookmarkStart w:id="1256" w:name="_CR4_3_57_1"/>
      <w:bookmarkStart w:id="1257" w:name="_Toc210132038"/>
      <w:bookmarkEnd w:id="1256"/>
      <w:r>
        <w:t>4.3.57.1</w:t>
      </w:r>
      <w:r>
        <w:tab/>
        <w:t>Definition</w:t>
      </w:r>
      <w:bookmarkEnd w:id="1257"/>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258" w:name="_CR4_3_57_2"/>
      <w:bookmarkStart w:id="1259" w:name="_Toc210132039"/>
      <w:bookmarkEnd w:id="1258"/>
      <w:r>
        <w:rPr>
          <w:lang w:val="fr-FR"/>
        </w:rPr>
        <w:t>4.3.57.2</w:t>
      </w:r>
      <w:r>
        <w:rPr>
          <w:lang w:val="fr-FR"/>
        </w:rPr>
        <w:tab/>
        <w:t>Attributes</w:t>
      </w:r>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8239C6"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56AD0101" w:rsidR="008239C6" w:rsidRPr="006D7549" w:rsidRDefault="008239C6" w:rsidP="008239C6">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6770F6BF" w:rsidR="008239C6" w:rsidRPr="006D7549" w:rsidRDefault="008239C6" w:rsidP="008239C6">
            <w:pPr>
              <w:keepNext/>
              <w:keepLines/>
              <w:spacing w:after="0"/>
              <w:jc w:val="center"/>
              <w:rPr>
                <w:rFonts w:ascii="Arial" w:eastAsia="SimSun" w:hAnsi="Arial" w:cs="Arial"/>
                <w:sz w:val="18"/>
                <w:szCs w:val="18"/>
                <w:lang w:val="de-DE" w:eastAsia="zh-CN"/>
              </w:rPr>
            </w:pPr>
            <w:r>
              <w:rPr>
                <w:rFonts w:ascii="Arial" w:hAnsi="Arial" w:cs="Arial"/>
                <w:sz w:val="18"/>
                <w:szCs w:val="18"/>
              </w:rPr>
              <w:t>C</w:t>
            </w:r>
            <w:r w:rsidRPr="006D7549">
              <w:rPr>
                <w:rFonts w:ascii="Arial" w:hAnsi="Arial" w:cs="Arial"/>
                <w:sz w:val="18"/>
                <w:szCs w:val="18"/>
              </w:rPr>
              <w:t>M</w:t>
            </w:r>
          </w:p>
        </w:tc>
        <w:tc>
          <w:tcPr>
            <w:tcW w:w="600" w:type="pct"/>
            <w:noWrap/>
          </w:tcPr>
          <w:p w14:paraId="2D1B7DB6"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260" w:name="_CR4_3_57_3"/>
      <w:bookmarkStart w:id="1261" w:name="_Toc210132040"/>
      <w:bookmarkEnd w:id="1260"/>
      <w:r>
        <w:t>4.3.57.3</w:t>
      </w:r>
      <w:r>
        <w:tab/>
        <w:t>Attribute constraints</w:t>
      </w:r>
      <w:bookmarkEnd w:id="12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39C6" w:rsidRPr="001802F5" w14:paraId="393B685A" w14:textId="77777777" w:rsidTr="004E2721">
        <w:tc>
          <w:tcPr>
            <w:tcW w:w="2348" w:type="pct"/>
            <w:shd w:val="clear" w:color="auto" w:fill="BFBFBF"/>
          </w:tcPr>
          <w:p w14:paraId="1F1D4F97" w14:textId="77777777" w:rsidR="008239C6" w:rsidRPr="00D60F20" w:rsidRDefault="008239C6" w:rsidP="004E2721">
            <w:pPr>
              <w:pStyle w:val="TAH"/>
            </w:pPr>
            <w:bookmarkStart w:id="1262" w:name="_CR4_3_57_4"/>
            <w:bookmarkEnd w:id="1262"/>
            <w:r w:rsidRPr="00D60F20">
              <w:t>Name</w:t>
            </w:r>
          </w:p>
        </w:tc>
        <w:tc>
          <w:tcPr>
            <w:tcW w:w="2652" w:type="pct"/>
            <w:shd w:val="clear" w:color="auto" w:fill="BFBFBF"/>
          </w:tcPr>
          <w:p w14:paraId="4283114C" w14:textId="77777777" w:rsidR="008239C6" w:rsidRPr="001802F5" w:rsidRDefault="008239C6" w:rsidP="004E2721">
            <w:pPr>
              <w:pStyle w:val="TAH"/>
            </w:pPr>
            <w:r w:rsidRPr="001802F5">
              <w:t>Definition</w:t>
            </w:r>
          </w:p>
        </w:tc>
      </w:tr>
      <w:tr w:rsidR="008239C6" w14:paraId="23F0622C" w14:textId="77777777" w:rsidTr="004E2721">
        <w:tc>
          <w:tcPr>
            <w:tcW w:w="2348" w:type="pct"/>
          </w:tcPr>
          <w:p w14:paraId="371F1312" w14:textId="77777777" w:rsidR="008239C6" w:rsidRPr="00B26339" w:rsidRDefault="008239C6" w:rsidP="004E2721">
            <w:pPr>
              <w:pStyle w:val="TAL"/>
              <w:rPr>
                <w:rFonts w:cs="Arial"/>
              </w:rPr>
            </w:pPr>
            <w:r w:rsidRPr="000835A6">
              <w:rPr>
                <w:rFonts w:ascii="Courier New" w:hAnsi="Courier New" w:cs="Courier New"/>
                <w:szCs w:val="18"/>
              </w:rPr>
              <w:t>listOfNeTypes</w:t>
            </w:r>
          </w:p>
        </w:tc>
        <w:tc>
          <w:tcPr>
            <w:tcW w:w="2652" w:type="pct"/>
          </w:tcPr>
          <w:p w14:paraId="3E2B733B" w14:textId="77777777" w:rsidR="008239C6" w:rsidRDefault="008239C6" w:rsidP="004E2721">
            <w:pPr>
              <w:pStyle w:val="TAL"/>
            </w:pPr>
            <w:r>
              <w:t>This a</w:t>
            </w:r>
            <w:r w:rsidRPr="004C2108">
              <w:t xml:space="preserve">ttribute shall be present only for </w:t>
            </w:r>
            <w:r>
              <w:t xml:space="preserve">Trace with </w:t>
            </w:r>
            <w:r w:rsidRPr="004C2108">
              <w:t>Signalling Based Activation</w:t>
            </w:r>
          </w:p>
        </w:tc>
      </w:tr>
      <w:tr w:rsidR="008239C6" w14:paraId="0497D928" w14:textId="77777777" w:rsidTr="004E2721">
        <w:tc>
          <w:tcPr>
            <w:tcW w:w="2348" w:type="pct"/>
          </w:tcPr>
          <w:p w14:paraId="57F2ED40" w14:textId="77777777" w:rsidR="008239C6" w:rsidRPr="000835A6" w:rsidRDefault="008239C6" w:rsidP="004E2721">
            <w:pPr>
              <w:pStyle w:val="TAL"/>
              <w:rPr>
                <w:rFonts w:ascii="Courier New" w:hAnsi="Courier New" w:cs="Courier New"/>
                <w:szCs w:val="18"/>
              </w:rPr>
            </w:pPr>
            <w:r w:rsidRPr="000835A6">
              <w:rPr>
                <w:rFonts w:ascii="Courier New" w:hAnsi="Courier New" w:cs="Courier New"/>
                <w:szCs w:val="18"/>
              </w:rPr>
              <w:t>triggeringEvents</w:t>
            </w:r>
          </w:p>
        </w:tc>
        <w:tc>
          <w:tcPr>
            <w:tcW w:w="2652" w:type="pct"/>
          </w:tcPr>
          <w:p w14:paraId="1D84A417" w14:textId="77777777" w:rsidR="008239C6" w:rsidRDefault="008239C6" w:rsidP="004E2721">
            <w:pPr>
              <w:pStyle w:val="TAL"/>
            </w:pPr>
            <w:r>
              <w:t>This a</w:t>
            </w:r>
            <w:r w:rsidRPr="004C2108">
              <w:t>ttribute shall be present</w:t>
            </w:r>
            <w:r>
              <w:t xml:space="preserve"> if Trace in core network is supported.</w:t>
            </w:r>
          </w:p>
        </w:tc>
      </w:tr>
    </w:tbl>
    <w:p w14:paraId="50727BFE" w14:textId="77777777" w:rsidR="008239C6" w:rsidRDefault="008239C6" w:rsidP="008239C6">
      <w:pPr>
        <w:rPr>
          <w:lang w:eastAsia="zh-CN"/>
        </w:rPr>
      </w:pPr>
    </w:p>
    <w:p w14:paraId="0CAA964F" w14:textId="28A6A729" w:rsidR="004E71DE" w:rsidRDefault="004E71DE" w:rsidP="004E71DE">
      <w:pPr>
        <w:pStyle w:val="Heading4"/>
        <w:rPr>
          <w:lang w:val="en-US"/>
        </w:rPr>
      </w:pPr>
      <w:bookmarkStart w:id="1263" w:name="_Toc210132041"/>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264" w:name="_CR4_3_58"/>
      <w:bookmarkStart w:id="1265" w:name="_Toc210132042"/>
      <w:bookmarkEnd w:id="1264"/>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265"/>
    </w:p>
    <w:p w14:paraId="02FBFB69" w14:textId="635D93B1" w:rsidR="00E9306C" w:rsidRDefault="00E9306C" w:rsidP="00E9306C">
      <w:pPr>
        <w:pStyle w:val="Heading4"/>
      </w:pPr>
      <w:bookmarkStart w:id="1266" w:name="_CR4_3_58_1"/>
      <w:bookmarkStart w:id="1267" w:name="_Toc210132043"/>
      <w:bookmarkEnd w:id="1266"/>
      <w:r>
        <w:t>4.3.58.1</w:t>
      </w:r>
      <w:r>
        <w:tab/>
        <w:t>Definition</w:t>
      </w:r>
      <w:bookmarkEnd w:id="1267"/>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4A86BA10" w14:textId="77777777" w:rsidR="00E13B89" w:rsidRDefault="00E13B89" w:rsidP="00E13B89">
      <w:pPr>
        <w:rPr>
          <w:noProof/>
        </w:rPr>
      </w:pPr>
      <w:r w:rsidRPr="65AAA44C">
        <w:rPr>
          <w:noProof/>
        </w:rPr>
        <w:t xml:space="preserve">The attribute </w:t>
      </w:r>
      <w:r>
        <w:rPr>
          <w:rFonts w:ascii="Courier New" w:hAnsi="Courier New" w:cs="Courier New"/>
          <w:szCs w:val="18"/>
        </w:rPr>
        <w:t>trsrPrefixCfg</w:t>
      </w:r>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r w:rsidRPr="00EC4AB2">
        <w:rPr>
          <w:rFonts w:eastAsia="DengXian"/>
          <w:lang w:val="en-US"/>
        </w:rPr>
        <w:t>NR-RAN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08D0A891"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Heading4"/>
        <w:rPr>
          <w:lang w:val="fr-FR"/>
        </w:rPr>
      </w:pPr>
      <w:bookmarkStart w:id="1268" w:name="_CR4_3_58_2"/>
      <w:bookmarkStart w:id="1269" w:name="_Toc210132044"/>
      <w:bookmarkEnd w:id="1268"/>
      <w:r>
        <w:rPr>
          <w:lang w:val="fr-FR"/>
        </w:rPr>
        <w:t>4.3.58.2</w:t>
      </w:r>
      <w:r>
        <w:rPr>
          <w:lang w:val="fr-FR"/>
        </w:rPr>
        <w:tab/>
        <w:t>Attributes</w:t>
      </w:r>
      <w:bookmarkEnd w:id="126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270" w:name="_CR4_3_58_3"/>
            <w:bookmarkEnd w:id="1270"/>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r>
              <w:t>isNotifyable</w:t>
            </w:r>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47DF8297" w:rsidR="003B6C02" w:rsidRPr="0013045C" w:rsidRDefault="003B6C02" w:rsidP="004E2721">
            <w:pPr>
              <w:pStyle w:val="TAL"/>
              <w:rPr>
                <w:rFonts w:cs="Arial"/>
                <w:szCs w:val="18"/>
              </w:rPr>
            </w:pP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r>
              <w:rPr>
                <w:rFonts w:ascii="Courier New" w:hAnsi="Courier New" w:cs="Courier New"/>
                <w:szCs w:val="18"/>
              </w:rPr>
              <w:t>trsrPrefixCfg</w:t>
            </w:r>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bookmarkStart w:id="1271" w:name="_Toc210132045"/>
      <w:r>
        <w:t>4.3.58.3</w:t>
      </w:r>
      <w:r>
        <w:tab/>
        <w:t>Attribute constraints</w:t>
      </w:r>
      <w:bookmarkEnd w:id="1271"/>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272" w:name="_CR4_3_58_4"/>
            <w:bookmarkEnd w:id="1272"/>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r w:rsidRPr="00E05C4F">
              <w:rPr>
                <w:rFonts w:ascii="Courier New" w:hAnsi="Courier New" w:cs="Courier New"/>
                <w:szCs w:val="18"/>
              </w:rPr>
              <w:t>mNOnly</w:t>
            </w:r>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r>
              <w:rPr>
                <w:rFonts w:ascii="Courier New" w:hAnsi="Courier New" w:cs="Courier New"/>
                <w:szCs w:val="18"/>
              </w:rPr>
              <w:t>trsrPrefixCfg</w:t>
            </w:r>
          </w:p>
        </w:tc>
        <w:tc>
          <w:tcPr>
            <w:tcW w:w="2644" w:type="pct"/>
          </w:tcPr>
          <w:p w14:paraId="22EC611B" w14:textId="77777777" w:rsidR="003B6C02" w:rsidRDefault="003B6C02" w:rsidP="004E2721">
            <w:pPr>
              <w:pStyle w:val="TAL"/>
            </w:pPr>
            <w:r w:rsidRPr="00A45CF1">
              <w:t xml:space="preserve">This attribute shall be present only if </w:t>
            </w:r>
            <w:r>
              <w:rPr>
                <w:rFonts w:eastAsia="DengXian"/>
                <w:lang w:val="en-US"/>
              </w:rPr>
              <w:t>C-MDT</w:t>
            </w:r>
            <w:r>
              <w:t xml:space="preserve"> is supported in NR-RAN.</w:t>
            </w:r>
          </w:p>
        </w:tc>
      </w:tr>
    </w:tbl>
    <w:p w14:paraId="3E9361F6" w14:textId="77777777" w:rsidR="003B6C02" w:rsidRPr="00842290" w:rsidRDefault="003B6C02" w:rsidP="003B6C02"/>
    <w:p w14:paraId="5B4FBA7F" w14:textId="06AA8199" w:rsidR="00E9306C" w:rsidRDefault="00E9306C" w:rsidP="00E9306C">
      <w:pPr>
        <w:pStyle w:val="Heading4"/>
        <w:rPr>
          <w:lang w:val="en-US"/>
        </w:rPr>
      </w:pPr>
      <w:bookmarkStart w:id="1273" w:name="_Toc210132046"/>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274" w:name="_CR4_3_59"/>
      <w:bookmarkStart w:id="1275" w:name="_Toc82701846"/>
      <w:bookmarkStart w:id="1276" w:name="_Toc210132047"/>
      <w:bookmarkEnd w:id="127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275"/>
      <w:bookmarkEnd w:id="1276"/>
    </w:p>
    <w:p w14:paraId="1895F1FF" w14:textId="251988E1" w:rsidR="00E9306C" w:rsidRDefault="00E9306C" w:rsidP="00E9306C">
      <w:pPr>
        <w:pStyle w:val="Heading4"/>
      </w:pPr>
      <w:bookmarkStart w:id="1277" w:name="_CR4_3_59_1"/>
      <w:bookmarkStart w:id="1278" w:name="_Toc82701847"/>
      <w:bookmarkStart w:id="1279" w:name="_Toc210132048"/>
      <w:bookmarkEnd w:id="1277"/>
      <w:r>
        <w:t>4.3.59.1</w:t>
      </w:r>
      <w:r>
        <w:tab/>
        <w:t>Definition</w:t>
      </w:r>
      <w:bookmarkEnd w:id="1278"/>
      <w:bookmarkEnd w:id="1279"/>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80" w:name="_Hlk146208688"/>
      <w:r>
        <w:rPr>
          <w:noProof/>
        </w:rPr>
        <w:tab/>
      </w:r>
      <w:bookmarkEnd w:id="128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282" w:name="_CR4_3_59_2"/>
      <w:bookmarkStart w:id="1283" w:name="_Toc210132049"/>
      <w:bookmarkEnd w:id="1282"/>
      <w:r>
        <w:rPr>
          <w:lang w:val="fr-FR"/>
        </w:rPr>
        <w:t>4.3.59.2</w:t>
      </w:r>
      <w:r>
        <w:rPr>
          <w:lang w:val="fr-FR"/>
        </w:rPr>
        <w:tab/>
        <w:t>Attributes</w:t>
      </w:r>
      <w:bookmarkEnd w:id="1281"/>
      <w:bookmarkEnd w:id="1283"/>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A143A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5BA0D58D" w:rsidR="00A143AE" w:rsidRPr="0013045C" w:rsidRDefault="00A143AE" w:rsidP="00A143AE">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A143AE" w:rsidRDefault="00A143AE" w:rsidP="00A143A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A143AE" w:rsidRDefault="00A143AE" w:rsidP="00A143AE">
            <w:pPr>
              <w:pStyle w:val="TAL"/>
              <w:jc w:val="center"/>
              <w:rPr>
                <w:lang w:eastAsia="zh-CN"/>
              </w:rPr>
            </w:pPr>
            <w:r>
              <w:rPr>
                <w:rFonts w:cs="Arial"/>
                <w:szCs w:val="18"/>
              </w:rPr>
              <w:t>T</w:t>
            </w:r>
          </w:p>
        </w:tc>
      </w:tr>
      <w:tr w:rsidR="00A143A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DEC2410" w:rsidR="00A143AE" w:rsidRPr="0013045C" w:rsidRDefault="00A143AE" w:rsidP="00A143AE">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A143AE" w:rsidRDefault="00A143AE" w:rsidP="00A143AE">
            <w:pPr>
              <w:pStyle w:val="TAL"/>
              <w:jc w:val="center"/>
              <w:rPr>
                <w:lang w:eastAsia="zh-CN"/>
              </w:rPr>
            </w:pPr>
            <w:r>
              <w:rPr>
                <w:rFonts w:cs="Arial"/>
                <w:szCs w:val="18"/>
              </w:rPr>
              <w:t>T</w:t>
            </w:r>
          </w:p>
        </w:tc>
      </w:tr>
      <w:tr w:rsidR="00A143A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5D9CA92F" w:rsidR="00A143AE" w:rsidRPr="0013045C" w:rsidRDefault="00A143AE" w:rsidP="00A143AE">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A143AE" w:rsidRDefault="00A143AE" w:rsidP="00A143AE">
            <w:pPr>
              <w:pStyle w:val="TAL"/>
              <w:jc w:val="center"/>
              <w:rPr>
                <w:lang w:eastAsia="zh-CN"/>
              </w:rPr>
            </w:pPr>
            <w:r>
              <w:rPr>
                <w:rFonts w:cs="Arial"/>
                <w:szCs w:val="18"/>
              </w:rPr>
              <w:t>T</w:t>
            </w:r>
          </w:p>
        </w:tc>
      </w:tr>
      <w:tr w:rsidR="00A143A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6E77216" w:rsidR="00A143AE" w:rsidRPr="0013045C" w:rsidRDefault="00A143AE" w:rsidP="00A143AE">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A143AE" w:rsidRDefault="00A143AE" w:rsidP="00A143AE">
            <w:pPr>
              <w:pStyle w:val="TAL"/>
              <w:jc w:val="center"/>
              <w:rPr>
                <w:lang w:eastAsia="zh-CN"/>
              </w:rPr>
            </w:pPr>
            <w:r>
              <w:rPr>
                <w:rFonts w:cs="Arial"/>
                <w:szCs w:val="18"/>
              </w:rPr>
              <w:t>T</w:t>
            </w:r>
          </w:p>
        </w:tc>
      </w:tr>
      <w:tr w:rsidR="00A143A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48F2CF08" w:rsidR="00A143AE" w:rsidRDefault="00A143AE" w:rsidP="00A143AE">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A143AE" w:rsidRDefault="00A143AE" w:rsidP="00A143AE">
            <w:pPr>
              <w:pStyle w:val="TAL"/>
              <w:jc w:val="center"/>
              <w:rPr>
                <w:lang w:eastAsia="zh-CN"/>
              </w:rPr>
            </w:pPr>
            <w:r>
              <w:rPr>
                <w:rFonts w:cs="Arial"/>
                <w:szCs w:val="18"/>
              </w:rPr>
              <w:t>T</w:t>
            </w:r>
          </w:p>
        </w:tc>
      </w:tr>
      <w:tr w:rsidR="00A143A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B7DA454" w:rsidR="00A143AE" w:rsidRPr="0013045C" w:rsidRDefault="00A143AE" w:rsidP="00A143AE">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A143AE" w:rsidRDefault="00A143AE" w:rsidP="00A143AE">
            <w:pPr>
              <w:pStyle w:val="TAL"/>
              <w:jc w:val="center"/>
              <w:rPr>
                <w:lang w:eastAsia="zh-CN"/>
              </w:rPr>
            </w:pPr>
            <w:r>
              <w:rPr>
                <w:rFonts w:cs="Arial"/>
                <w:szCs w:val="18"/>
              </w:rPr>
              <w:t>T</w:t>
            </w:r>
          </w:p>
        </w:tc>
      </w:tr>
      <w:tr w:rsidR="00A143A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8C55839" w:rsidR="00A143AE" w:rsidRPr="0013045C" w:rsidRDefault="00A143AE" w:rsidP="00A143AE">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A143AE" w:rsidRDefault="00A143AE" w:rsidP="00A143AE">
            <w:pPr>
              <w:pStyle w:val="TAL"/>
              <w:jc w:val="center"/>
              <w:rPr>
                <w:lang w:eastAsia="zh-CN"/>
              </w:rPr>
            </w:pPr>
            <w:r>
              <w:rPr>
                <w:rFonts w:cs="Arial"/>
                <w:szCs w:val="18"/>
              </w:rPr>
              <w:t>T</w:t>
            </w:r>
          </w:p>
        </w:tc>
      </w:tr>
      <w:tr w:rsidR="00A143A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4ADBA08" w:rsidR="00A143AE" w:rsidRPr="0013045C" w:rsidRDefault="00A143AE" w:rsidP="00A143AE">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A143AE" w:rsidRDefault="00A143AE" w:rsidP="00A143AE">
            <w:pPr>
              <w:pStyle w:val="TAL"/>
              <w:jc w:val="center"/>
              <w:rPr>
                <w:lang w:eastAsia="zh-CN"/>
              </w:rPr>
            </w:pPr>
            <w:r>
              <w:rPr>
                <w:rFonts w:cs="Arial"/>
                <w:szCs w:val="18"/>
              </w:rPr>
              <w:t>T</w:t>
            </w:r>
          </w:p>
        </w:tc>
      </w:tr>
      <w:tr w:rsidR="00A143A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153EEBF" w:rsidR="00A143AE" w:rsidRPr="0013045C" w:rsidRDefault="00A143AE" w:rsidP="00A143AE">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A143AE" w:rsidRDefault="00A143AE" w:rsidP="00A143AE">
            <w:pPr>
              <w:pStyle w:val="TAL"/>
              <w:jc w:val="center"/>
              <w:rPr>
                <w:lang w:eastAsia="zh-CN"/>
              </w:rPr>
            </w:pPr>
            <w:r>
              <w:rPr>
                <w:rFonts w:cs="Arial"/>
                <w:szCs w:val="18"/>
              </w:rPr>
              <w:t>T</w:t>
            </w:r>
          </w:p>
        </w:tc>
      </w:tr>
      <w:tr w:rsidR="00A143A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6A83660" w:rsidR="00A143AE" w:rsidRPr="0013045C" w:rsidRDefault="00A143AE" w:rsidP="00A143AE">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A143AE" w:rsidRDefault="00A143AE" w:rsidP="00A143AE">
            <w:pPr>
              <w:pStyle w:val="TAL"/>
              <w:jc w:val="center"/>
              <w:rPr>
                <w:lang w:eastAsia="zh-CN"/>
              </w:rPr>
            </w:pPr>
            <w:r>
              <w:rPr>
                <w:rFonts w:cs="Arial"/>
                <w:szCs w:val="18"/>
              </w:rPr>
              <w:t>T</w:t>
            </w:r>
          </w:p>
        </w:tc>
      </w:tr>
      <w:tr w:rsidR="00A143A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EF7598" w:rsidR="00A143AE" w:rsidRPr="0013045C" w:rsidRDefault="00A143AE" w:rsidP="00A143AE">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A143AE" w:rsidRDefault="00A143AE" w:rsidP="00A143AE">
            <w:pPr>
              <w:pStyle w:val="TAL"/>
              <w:jc w:val="center"/>
              <w:rPr>
                <w:lang w:eastAsia="zh-CN"/>
              </w:rPr>
            </w:pPr>
            <w:r>
              <w:rPr>
                <w:rFonts w:cs="Arial"/>
                <w:szCs w:val="18"/>
              </w:rPr>
              <w:t>T</w:t>
            </w:r>
          </w:p>
        </w:tc>
      </w:tr>
      <w:tr w:rsidR="00A143A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054CC68" w:rsidR="00A143AE" w:rsidRPr="0013045C" w:rsidRDefault="00A143AE" w:rsidP="00A143AE">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A143AE" w:rsidRDefault="00A143AE" w:rsidP="00A143AE">
            <w:pPr>
              <w:pStyle w:val="TAL"/>
              <w:jc w:val="center"/>
              <w:rPr>
                <w:lang w:eastAsia="zh-CN"/>
              </w:rPr>
            </w:pPr>
            <w:r>
              <w:rPr>
                <w:rFonts w:cs="Arial"/>
                <w:szCs w:val="18"/>
              </w:rPr>
              <w:t>T</w:t>
            </w:r>
          </w:p>
        </w:tc>
      </w:tr>
      <w:tr w:rsidR="00A143A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0C6A631" w:rsidR="00A143AE" w:rsidRDefault="00A143AE" w:rsidP="00A143AE">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A143AE" w:rsidRDefault="00A143AE" w:rsidP="00A143A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A143AE" w:rsidRDefault="00A143AE" w:rsidP="00A143AE">
            <w:pPr>
              <w:pStyle w:val="TAL"/>
              <w:jc w:val="center"/>
              <w:rPr>
                <w:lang w:eastAsia="zh-CN"/>
              </w:rPr>
            </w:pPr>
            <w:r>
              <w:rPr>
                <w:rFonts w:cs="Arial"/>
                <w:szCs w:val="18"/>
              </w:rPr>
              <w:t>T</w:t>
            </w:r>
          </w:p>
        </w:tc>
      </w:tr>
      <w:tr w:rsidR="00A143A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05E3EBD1" w:rsidR="00A143AE" w:rsidRPr="0013045C" w:rsidRDefault="00A143AE" w:rsidP="00A143AE">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A143AE" w:rsidRDefault="00A143AE" w:rsidP="00A143AE">
            <w:pPr>
              <w:pStyle w:val="TAL"/>
              <w:jc w:val="center"/>
              <w:rPr>
                <w:lang w:eastAsia="zh-CN"/>
              </w:rPr>
            </w:pPr>
            <w:r>
              <w:rPr>
                <w:rFonts w:cs="Arial"/>
                <w:szCs w:val="18"/>
              </w:rPr>
              <w:t>T</w:t>
            </w:r>
          </w:p>
        </w:tc>
      </w:tr>
      <w:tr w:rsidR="00A143A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52D68649" w:rsidR="00A143AE" w:rsidRPr="0013045C" w:rsidRDefault="00A143AE" w:rsidP="00A143AE">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A143AE" w:rsidRDefault="00A143AE" w:rsidP="00A143AE">
            <w:pPr>
              <w:pStyle w:val="TAL"/>
              <w:jc w:val="center"/>
              <w:rPr>
                <w:lang w:eastAsia="zh-CN"/>
              </w:rPr>
            </w:pPr>
            <w:r>
              <w:rPr>
                <w:rFonts w:cs="Arial"/>
                <w:szCs w:val="18"/>
              </w:rPr>
              <w:t>T</w:t>
            </w:r>
          </w:p>
        </w:tc>
      </w:tr>
      <w:tr w:rsidR="00A143A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60714F15" w:rsidR="00A143AE" w:rsidRDefault="00A143AE" w:rsidP="00A143AE">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A143AE" w:rsidRDefault="00A143AE" w:rsidP="00A143AE">
            <w:pPr>
              <w:pStyle w:val="TAL"/>
              <w:jc w:val="center"/>
              <w:rPr>
                <w:lang w:eastAsia="zh-CN"/>
              </w:rPr>
            </w:pPr>
            <w:r>
              <w:rPr>
                <w:rFonts w:cs="Arial"/>
                <w:szCs w:val="18"/>
              </w:rPr>
              <w:t>T</w:t>
            </w:r>
          </w:p>
        </w:tc>
      </w:tr>
      <w:tr w:rsidR="00A143A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5F3CBB7" w:rsidR="00A143AE" w:rsidRDefault="00A143AE" w:rsidP="00A143AE">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A143AE" w:rsidRDefault="00A143AE" w:rsidP="00A143AE">
            <w:pPr>
              <w:pStyle w:val="TAL"/>
              <w:jc w:val="center"/>
              <w:rPr>
                <w:rFonts w:cs="Arial"/>
                <w:szCs w:val="18"/>
              </w:rPr>
            </w:pPr>
            <w:r>
              <w:rPr>
                <w:rFonts w:cs="Arial"/>
                <w:szCs w:val="18"/>
                <w:lang w:val="de-DE"/>
              </w:rPr>
              <w:t>T</w:t>
            </w:r>
          </w:p>
        </w:tc>
      </w:tr>
      <w:tr w:rsidR="00A143A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0727AA53" w:rsidR="00A143AE" w:rsidRDefault="00A143AE" w:rsidP="00A143AE">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A143AE" w:rsidRDefault="00A143AE" w:rsidP="00A143A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A143AE" w:rsidRDefault="00A143AE" w:rsidP="00A143AE">
            <w:pPr>
              <w:pStyle w:val="TAL"/>
              <w:jc w:val="center"/>
              <w:rPr>
                <w:lang w:eastAsia="zh-CN"/>
              </w:rPr>
            </w:pPr>
            <w:r>
              <w:rPr>
                <w:rFonts w:cs="Arial"/>
                <w:szCs w:val="18"/>
              </w:rPr>
              <w:t>T</w:t>
            </w:r>
          </w:p>
        </w:tc>
      </w:tr>
      <w:tr w:rsidR="00A143A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1E82B1C6" w:rsidR="00A143AE" w:rsidRDefault="00A143AE" w:rsidP="00A143AE">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A143AE" w:rsidRDefault="00A143AE" w:rsidP="00A143A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A143AE" w:rsidRDefault="00A143AE" w:rsidP="00A143AE">
            <w:pPr>
              <w:pStyle w:val="TAL"/>
              <w:jc w:val="center"/>
              <w:rPr>
                <w:rFonts w:cs="Arial"/>
                <w:szCs w:val="18"/>
              </w:rPr>
            </w:pPr>
            <w:r>
              <w:rPr>
                <w:rFonts w:cs="Arial"/>
                <w:szCs w:val="18"/>
              </w:rPr>
              <w:t>T</w:t>
            </w:r>
          </w:p>
        </w:tc>
      </w:tr>
      <w:tr w:rsidR="00A143A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16EAC163" w:rsidR="00A143AE" w:rsidRDefault="00A143AE" w:rsidP="00A143AE">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A143AE" w:rsidRDefault="00A143AE" w:rsidP="00A143AE">
            <w:pPr>
              <w:pStyle w:val="TAL"/>
              <w:jc w:val="center"/>
              <w:rPr>
                <w:rFonts w:cs="Arial"/>
                <w:szCs w:val="18"/>
              </w:rPr>
            </w:pPr>
            <w:r>
              <w:rPr>
                <w:rFonts w:cs="Arial"/>
                <w:szCs w:val="18"/>
              </w:rPr>
              <w:t>T</w:t>
            </w:r>
          </w:p>
        </w:tc>
      </w:tr>
      <w:tr w:rsidR="00A143A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4709BF3E"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A143AE" w:rsidRDefault="00A143AE" w:rsidP="00A143AE">
            <w:pPr>
              <w:pStyle w:val="TAL"/>
              <w:jc w:val="center"/>
              <w:rPr>
                <w:rFonts w:cs="Arial"/>
                <w:szCs w:val="18"/>
              </w:rPr>
            </w:pPr>
            <w:r>
              <w:rPr>
                <w:rFonts w:cs="Arial"/>
                <w:szCs w:val="18"/>
              </w:rPr>
              <w:t>T</w:t>
            </w:r>
          </w:p>
        </w:tc>
      </w:tr>
      <w:tr w:rsidR="00A143A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5BFA83EA"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A143AE" w:rsidRDefault="00A143AE" w:rsidP="00A143AE">
            <w:pPr>
              <w:pStyle w:val="TAL"/>
              <w:jc w:val="center"/>
              <w:rPr>
                <w:rFonts w:cs="Arial"/>
                <w:szCs w:val="18"/>
              </w:rPr>
            </w:pPr>
            <w:r>
              <w:rPr>
                <w:rFonts w:cs="Arial"/>
                <w:szCs w:val="18"/>
              </w:rPr>
              <w:t>T</w:t>
            </w:r>
          </w:p>
        </w:tc>
      </w:tr>
      <w:tr w:rsidR="00A143A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A39268"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A143AE" w:rsidRDefault="00A143AE" w:rsidP="00A143AE">
            <w:pPr>
              <w:pStyle w:val="TAL"/>
              <w:jc w:val="center"/>
              <w:rPr>
                <w:rFonts w:cs="Arial"/>
                <w:szCs w:val="18"/>
              </w:rPr>
            </w:pPr>
            <w:r>
              <w:rPr>
                <w:rFonts w:cs="Arial"/>
                <w:szCs w:val="18"/>
              </w:rPr>
              <w:t>T</w:t>
            </w:r>
          </w:p>
        </w:tc>
      </w:tr>
      <w:tr w:rsidR="00A143A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023476ED"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A143AE" w:rsidRDefault="00A143AE" w:rsidP="00A143AE">
            <w:pPr>
              <w:pStyle w:val="TAL"/>
              <w:jc w:val="center"/>
              <w:rPr>
                <w:rFonts w:cs="Arial"/>
                <w:szCs w:val="18"/>
              </w:rPr>
            </w:pPr>
            <w:r>
              <w:rPr>
                <w:rFonts w:cs="Arial"/>
                <w:szCs w:val="18"/>
              </w:rPr>
              <w:t>T</w:t>
            </w:r>
          </w:p>
        </w:tc>
      </w:tr>
      <w:tr w:rsidR="00A143A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1C31F17" w:rsidR="00A143AE" w:rsidRDefault="00A143AE" w:rsidP="00A143AE">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A143AE" w:rsidRPr="00545545" w:rsidRDefault="00A143AE" w:rsidP="00A143A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A143AE" w:rsidRDefault="00A143AE" w:rsidP="00A143AE">
            <w:pPr>
              <w:pStyle w:val="TAL"/>
              <w:jc w:val="center"/>
              <w:rPr>
                <w:rFonts w:cs="Arial"/>
                <w:szCs w:val="18"/>
              </w:rPr>
            </w:pPr>
            <w:r>
              <w:rPr>
                <w:rFonts w:cs="Arial"/>
                <w:szCs w:val="18"/>
              </w:rPr>
              <w:t>T</w:t>
            </w:r>
          </w:p>
        </w:tc>
      </w:tr>
      <w:tr w:rsidR="00A143A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258C89A7"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A143AE" w:rsidRDefault="00A143AE" w:rsidP="00A143AE">
            <w:pPr>
              <w:pStyle w:val="TAL"/>
              <w:jc w:val="center"/>
              <w:rPr>
                <w:rFonts w:cs="Arial"/>
                <w:szCs w:val="18"/>
              </w:rPr>
            </w:pPr>
            <w:r>
              <w:rPr>
                <w:rFonts w:cs="Arial"/>
                <w:szCs w:val="18"/>
              </w:rPr>
              <w:t>T</w:t>
            </w:r>
          </w:p>
        </w:tc>
      </w:tr>
      <w:tr w:rsidR="00A143A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B89A369"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A143AE" w:rsidRDefault="00A143AE" w:rsidP="00A143AE">
            <w:pPr>
              <w:pStyle w:val="TAL"/>
              <w:jc w:val="center"/>
              <w:rPr>
                <w:rFonts w:cs="Arial"/>
                <w:szCs w:val="18"/>
              </w:rPr>
            </w:pPr>
            <w:r>
              <w:rPr>
                <w:rFonts w:cs="Arial"/>
                <w:szCs w:val="18"/>
                <w:lang w:val="de-DE"/>
              </w:rPr>
              <w:t>T</w:t>
            </w:r>
          </w:p>
        </w:tc>
      </w:tr>
      <w:tr w:rsidR="00A143A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0A4EC186"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A143AE" w:rsidRDefault="00A143AE" w:rsidP="00A143A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A143AE" w:rsidRDefault="00A143AE" w:rsidP="00A143A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A143AE" w:rsidRDefault="00A143AE" w:rsidP="00A143A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A143AE" w:rsidRDefault="00A143AE" w:rsidP="00A143A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A143AE" w:rsidRDefault="00A143AE" w:rsidP="00A143AE">
            <w:pPr>
              <w:pStyle w:val="TAL"/>
              <w:jc w:val="center"/>
              <w:rPr>
                <w:rFonts w:cs="Arial"/>
                <w:szCs w:val="18"/>
                <w:lang w:val="de-DE"/>
              </w:rPr>
            </w:pPr>
            <w:r>
              <w:rPr>
                <w:rFonts w:cs="Arial"/>
                <w:szCs w:val="18"/>
              </w:rPr>
              <w:t>T</w:t>
            </w:r>
          </w:p>
        </w:tc>
      </w:tr>
      <w:tr w:rsidR="00A143A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0A62E502"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A143AE" w:rsidRDefault="00A143AE" w:rsidP="00A143A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A143AE" w:rsidRDefault="00A143AE" w:rsidP="00A143A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284" w:name="_CR4_3_59_3"/>
      <w:bookmarkStart w:id="1285" w:name="_Toc210132050"/>
      <w:bookmarkEnd w:id="1284"/>
      <w:r>
        <w:t>4.3.59.3</w:t>
      </w:r>
      <w:r>
        <w:tab/>
        <w:t>Attribute constraints</w:t>
      </w:r>
      <w:bookmarkEnd w:id="128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DD7ACF" w:rsidRPr="00CC7AF6" w14:paraId="7CBC8334" w14:textId="77777777" w:rsidTr="00062C87">
        <w:tc>
          <w:tcPr>
            <w:tcW w:w="2356" w:type="pct"/>
          </w:tcPr>
          <w:p w14:paraId="541D2F9B" w14:textId="64F42D7F" w:rsidR="00DD7ACF" w:rsidRPr="00FF14C1" w:rsidRDefault="00DD7ACF" w:rsidP="00DD7ACF">
            <w:pPr>
              <w:pStyle w:val="TAH"/>
              <w:jc w:val="left"/>
              <w:rPr>
                <w:b w:val="0"/>
                <w:bCs/>
              </w:rPr>
            </w:pPr>
            <w:r w:rsidRPr="000E42ED">
              <w:rPr>
                <w:rFonts w:ascii="Courier New" w:hAnsi="Courier New" w:cs="Courier New"/>
                <w:b w:val="0"/>
                <w:bCs/>
                <w:szCs w:val="18"/>
              </w:rPr>
              <w:t>reportingTrigger</w:t>
            </w:r>
          </w:p>
        </w:tc>
        <w:tc>
          <w:tcPr>
            <w:tcW w:w="2644" w:type="pct"/>
          </w:tcPr>
          <w:p w14:paraId="7EB83B01" w14:textId="7B64DFB0" w:rsidR="00DD7ACF" w:rsidRPr="00FF14C1" w:rsidRDefault="00DD7ACF" w:rsidP="00DD7ACF">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DD7ACF" w:rsidRPr="00CC7AF6" w14:paraId="61BF6168" w14:textId="77777777" w:rsidTr="00062C87">
        <w:tc>
          <w:tcPr>
            <w:tcW w:w="2356" w:type="pct"/>
          </w:tcPr>
          <w:p w14:paraId="67026D2E" w14:textId="5102CD9E" w:rsidR="00DD7ACF" w:rsidRPr="00FF14C1" w:rsidRDefault="00DD7ACF" w:rsidP="00DD7ACF">
            <w:pPr>
              <w:pStyle w:val="TAH"/>
              <w:jc w:val="left"/>
              <w:rPr>
                <w:rFonts w:cs="Arial"/>
                <w:b w:val="0"/>
                <w:bCs/>
              </w:rPr>
            </w:pPr>
            <w:r w:rsidRPr="000E42ED">
              <w:rPr>
                <w:rFonts w:ascii="Courier New" w:hAnsi="Courier New" w:cs="Courier New"/>
                <w:b w:val="0"/>
                <w:bCs/>
                <w:szCs w:val="18"/>
              </w:rPr>
              <w:t>reportInterval</w:t>
            </w:r>
          </w:p>
        </w:tc>
        <w:tc>
          <w:tcPr>
            <w:tcW w:w="2644" w:type="pct"/>
          </w:tcPr>
          <w:p w14:paraId="63237153" w14:textId="5766D97B" w:rsidR="00DD7ACF" w:rsidRPr="00FF14C1" w:rsidRDefault="00DD7ACF" w:rsidP="00DD7ACF">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20A9EABF" w14:textId="77777777" w:rsidTr="00062C87">
        <w:tc>
          <w:tcPr>
            <w:tcW w:w="2356" w:type="pct"/>
          </w:tcPr>
          <w:p w14:paraId="0608ADF9" w14:textId="014A68D9" w:rsidR="00DD7ACF" w:rsidRPr="00FF14C1" w:rsidRDefault="00DD7ACF" w:rsidP="00DD7ACF">
            <w:pPr>
              <w:pStyle w:val="TAH"/>
              <w:jc w:val="left"/>
              <w:rPr>
                <w:rFonts w:cs="Arial"/>
                <w:b w:val="0"/>
                <w:bCs/>
              </w:rPr>
            </w:pPr>
            <w:r w:rsidRPr="000E42ED">
              <w:rPr>
                <w:rFonts w:ascii="Courier New" w:hAnsi="Courier New" w:cs="Courier New"/>
                <w:b w:val="0"/>
                <w:bCs/>
                <w:szCs w:val="18"/>
              </w:rPr>
              <w:t>reportAmount</w:t>
            </w:r>
          </w:p>
        </w:tc>
        <w:tc>
          <w:tcPr>
            <w:tcW w:w="2644" w:type="pct"/>
          </w:tcPr>
          <w:p w14:paraId="1606DF1C" w14:textId="1FB223BE" w:rsidR="00DD7ACF" w:rsidRPr="00FF14C1" w:rsidRDefault="00DD7ACF" w:rsidP="00DD7ACF">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DD7ACF" w:rsidRPr="00CC7AF6" w14:paraId="1C6B3C86" w14:textId="77777777" w:rsidTr="00062C87">
        <w:tc>
          <w:tcPr>
            <w:tcW w:w="2356" w:type="pct"/>
          </w:tcPr>
          <w:p w14:paraId="319F765B" w14:textId="39C7B6DC" w:rsidR="00DD7ACF" w:rsidRPr="00FF14C1" w:rsidRDefault="00DD7ACF" w:rsidP="00DD7ACF">
            <w:pPr>
              <w:pStyle w:val="TAH"/>
              <w:jc w:val="left"/>
              <w:rPr>
                <w:rFonts w:cs="Arial"/>
                <w:b w:val="0"/>
                <w:bCs/>
              </w:rPr>
            </w:pPr>
            <w:r w:rsidRPr="000E42ED">
              <w:rPr>
                <w:rFonts w:ascii="Courier New" w:hAnsi="Courier New" w:cs="Courier New"/>
                <w:b w:val="0"/>
                <w:bCs/>
                <w:szCs w:val="18"/>
              </w:rPr>
              <w:t>eventThreshold</w:t>
            </w:r>
          </w:p>
        </w:tc>
        <w:tc>
          <w:tcPr>
            <w:tcW w:w="2644" w:type="pct"/>
          </w:tcPr>
          <w:p w14:paraId="4D8C5A26" w14:textId="5D7C224E" w:rsidR="00DD7ACF" w:rsidRPr="00FF14C1" w:rsidRDefault="00DD7ACF" w:rsidP="00DD7ACF">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DD7ACF" w:rsidRPr="00CC7AF6" w14:paraId="05F4A4C9" w14:textId="77777777" w:rsidTr="00062C87">
        <w:tc>
          <w:tcPr>
            <w:tcW w:w="2356" w:type="pct"/>
          </w:tcPr>
          <w:p w14:paraId="58FD968D" w14:textId="71B148B0"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collectionPeriodRRMNR</w:t>
            </w:r>
          </w:p>
        </w:tc>
        <w:tc>
          <w:tcPr>
            <w:tcW w:w="2644" w:type="pct"/>
          </w:tcPr>
          <w:p w14:paraId="13859011" w14:textId="03A54605"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DD7ACF" w:rsidRPr="00CC7AF6" w14:paraId="60E3DB0A" w14:textId="77777777" w:rsidTr="00062C87">
        <w:tc>
          <w:tcPr>
            <w:tcW w:w="2356" w:type="pct"/>
          </w:tcPr>
          <w:p w14:paraId="156266DF" w14:textId="2CD77766"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collectionPeriodM6NR</w:t>
            </w:r>
          </w:p>
        </w:tc>
        <w:tc>
          <w:tcPr>
            <w:tcW w:w="2644" w:type="pct"/>
          </w:tcPr>
          <w:p w14:paraId="7B114729" w14:textId="09E64744"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DD7ACF" w:rsidRPr="00CC7AF6" w14:paraId="1C983EE5" w14:textId="77777777" w:rsidTr="00062C87">
        <w:tc>
          <w:tcPr>
            <w:tcW w:w="2356" w:type="pct"/>
          </w:tcPr>
          <w:p w14:paraId="2057053F" w14:textId="3010E7AB"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collectionPeriodM7NR</w:t>
            </w:r>
          </w:p>
        </w:tc>
        <w:tc>
          <w:tcPr>
            <w:tcW w:w="2644" w:type="pct"/>
          </w:tcPr>
          <w:p w14:paraId="457109F8" w14:textId="1A2D411C"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DD7ACF" w:rsidRPr="00CC7AF6" w14:paraId="752C6518" w14:textId="77777777" w:rsidTr="00062C87">
        <w:tc>
          <w:tcPr>
            <w:tcW w:w="2356" w:type="pct"/>
          </w:tcPr>
          <w:p w14:paraId="17B19BD4" w14:textId="17DDE27A"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collectionPeriodRRMLTE</w:t>
            </w:r>
          </w:p>
        </w:tc>
        <w:tc>
          <w:tcPr>
            <w:tcW w:w="2644" w:type="pct"/>
          </w:tcPr>
          <w:p w14:paraId="13B3D62E" w14:textId="6872A479"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DD7ACF" w:rsidRPr="00CC7AF6" w14:paraId="1D45A2C3" w14:textId="77777777" w:rsidTr="00062C87">
        <w:tc>
          <w:tcPr>
            <w:tcW w:w="2356" w:type="pct"/>
          </w:tcPr>
          <w:p w14:paraId="432F4760" w14:textId="3DEC54AC"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measurementPeriodLTE</w:t>
            </w:r>
          </w:p>
        </w:tc>
        <w:tc>
          <w:tcPr>
            <w:tcW w:w="2644" w:type="pct"/>
          </w:tcPr>
          <w:p w14:paraId="07D1F8E2" w14:textId="1420A49B"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DD7ACF" w:rsidRPr="00CC7AF6" w14:paraId="5DE0A90A" w14:textId="77777777" w:rsidTr="00062C87">
        <w:tc>
          <w:tcPr>
            <w:tcW w:w="2356" w:type="pct"/>
          </w:tcPr>
          <w:p w14:paraId="1381D036" w14:textId="038A2384"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tcPr>
          <w:p w14:paraId="761D5206" w14:textId="10E0F943"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DD7ACF" w:rsidRPr="00CC7AF6" w14:paraId="5932F388" w14:textId="77777777" w:rsidTr="00062C87">
        <w:tc>
          <w:tcPr>
            <w:tcW w:w="2356" w:type="pct"/>
          </w:tcPr>
          <w:p w14:paraId="0EC1BE07" w14:textId="01779C6E"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measurementPeriodM7LTE</w:t>
            </w:r>
          </w:p>
        </w:tc>
        <w:tc>
          <w:tcPr>
            <w:tcW w:w="2644" w:type="pct"/>
          </w:tcPr>
          <w:p w14:paraId="39A3BA68" w14:textId="720C4C8F"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DD7ACF" w:rsidRPr="00CC7AF6" w14:paraId="4B729596" w14:textId="77777777" w:rsidTr="00062C87">
        <w:tc>
          <w:tcPr>
            <w:tcW w:w="2356" w:type="pct"/>
          </w:tcPr>
          <w:p w14:paraId="12B59AC0" w14:textId="2A36842A" w:rsidR="00DD7ACF" w:rsidRPr="00FF14C1" w:rsidRDefault="00DD7ACF" w:rsidP="00DD7ACF">
            <w:pPr>
              <w:pStyle w:val="TAH"/>
              <w:jc w:val="left"/>
              <w:rPr>
                <w:rFonts w:cs="Arial"/>
                <w:b w:val="0"/>
                <w:bCs/>
              </w:rPr>
            </w:pPr>
            <w:r w:rsidRPr="000F4D8E">
              <w:rPr>
                <w:rFonts w:ascii="Courier New" w:hAnsi="Courier New" w:cs="Courier New"/>
                <w:b w:val="0"/>
                <w:bCs/>
                <w:szCs w:val="18"/>
              </w:rPr>
              <w:t>eventThresholdUphUMTS</w:t>
            </w:r>
          </w:p>
        </w:tc>
        <w:tc>
          <w:tcPr>
            <w:tcW w:w="2644" w:type="pct"/>
          </w:tcPr>
          <w:p w14:paraId="5BFE7245" w14:textId="1012049F" w:rsidR="00DD7ACF" w:rsidRPr="00FF14C1" w:rsidRDefault="00DD7ACF" w:rsidP="00DD7ACF">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DD7ACF" w:rsidRPr="00CC7AF6" w14:paraId="7B7D43BB" w14:textId="77777777" w:rsidTr="00062C87">
        <w:tc>
          <w:tcPr>
            <w:tcW w:w="2356" w:type="pct"/>
          </w:tcPr>
          <w:p w14:paraId="05E17124" w14:textId="0879143B" w:rsidR="00DD7ACF" w:rsidRPr="00FF14C1" w:rsidRDefault="00DD7ACF" w:rsidP="00DD7ACF">
            <w:pPr>
              <w:pStyle w:val="TAH"/>
              <w:jc w:val="left"/>
              <w:rPr>
                <w:rFonts w:cs="Arial"/>
                <w:b w:val="0"/>
                <w:bCs/>
                <w:szCs w:val="18"/>
                <w:lang w:val="de-DE"/>
              </w:rPr>
            </w:pPr>
            <w:r w:rsidRPr="000F4D8E">
              <w:rPr>
                <w:rFonts w:ascii="Courier New" w:hAnsi="Courier New" w:cs="Courier New"/>
                <w:b w:val="0"/>
                <w:bCs/>
              </w:rPr>
              <w:t>collectionPeriodRRMUMTS</w:t>
            </w:r>
          </w:p>
        </w:tc>
        <w:tc>
          <w:tcPr>
            <w:tcW w:w="2644" w:type="pct"/>
          </w:tcPr>
          <w:p w14:paraId="34BE16CB" w14:textId="389DFDA3"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DD7ACF" w:rsidRPr="00CC7AF6" w14:paraId="5FA75DEF" w14:textId="77777777" w:rsidTr="00062C87">
        <w:tc>
          <w:tcPr>
            <w:tcW w:w="2356" w:type="pct"/>
          </w:tcPr>
          <w:p w14:paraId="0F9C62E9" w14:textId="2160E3E9"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measurementPeriodUMTS</w:t>
            </w:r>
          </w:p>
        </w:tc>
        <w:tc>
          <w:tcPr>
            <w:tcW w:w="2644" w:type="pct"/>
          </w:tcPr>
          <w:p w14:paraId="7D8B2F6D" w14:textId="5894164E"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DD7ACF" w:rsidRPr="00CC7AF6" w14:paraId="799CD5FB" w14:textId="77777777" w:rsidTr="00062C87">
        <w:tc>
          <w:tcPr>
            <w:tcW w:w="2356" w:type="pct"/>
          </w:tcPr>
          <w:p w14:paraId="32CB850C" w14:textId="29ED903B" w:rsidR="00DD7ACF" w:rsidRPr="00FF14C1" w:rsidRDefault="00DD7ACF" w:rsidP="00DD7ACF">
            <w:pPr>
              <w:pStyle w:val="TAH"/>
              <w:jc w:val="left"/>
              <w:rPr>
                <w:rFonts w:cs="Arial"/>
                <w:b w:val="0"/>
                <w:bCs/>
              </w:rPr>
            </w:pPr>
            <w:r w:rsidRPr="000F4D8E">
              <w:rPr>
                <w:rFonts w:ascii="Courier New" w:hAnsi="Courier New" w:cs="Courier New"/>
                <w:b w:val="0"/>
                <w:bCs/>
                <w:szCs w:val="18"/>
              </w:rPr>
              <w:t>measurementQuantity</w:t>
            </w:r>
          </w:p>
        </w:tc>
        <w:tc>
          <w:tcPr>
            <w:tcW w:w="2644" w:type="pct"/>
          </w:tcPr>
          <w:p w14:paraId="44BBF46D" w14:textId="613C60AF"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DD7ACF" w:rsidRPr="00CC7AF6" w14:paraId="30DF83AF" w14:textId="77777777" w:rsidTr="00062C87">
        <w:tc>
          <w:tcPr>
            <w:tcW w:w="2356" w:type="pct"/>
          </w:tcPr>
          <w:p w14:paraId="10C9FCF7" w14:textId="69230B74" w:rsidR="00DD7ACF" w:rsidRPr="00403D3F" w:rsidRDefault="00DD7ACF" w:rsidP="00DD7ACF">
            <w:pPr>
              <w:pStyle w:val="TAH"/>
              <w:jc w:val="left"/>
              <w:rPr>
                <w:rFonts w:cs="Arial"/>
                <w:b w:val="0"/>
                <w:bCs/>
              </w:rPr>
            </w:pPr>
            <w:r w:rsidRPr="000F4D8E">
              <w:rPr>
                <w:rFonts w:ascii="Courier New" w:hAnsi="Courier New" w:cs="Courier New"/>
                <w:b w:val="0"/>
                <w:bCs/>
                <w:szCs w:val="18"/>
                <w:lang w:val="de-DE"/>
              </w:rPr>
              <w:t>beamLevelMeasurement</w:t>
            </w:r>
          </w:p>
        </w:tc>
        <w:tc>
          <w:tcPr>
            <w:tcW w:w="2644" w:type="pct"/>
          </w:tcPr>
          <w:p w14:paraId="2FFA5018" w14:textId="51790EE5" w:rsidR="00DD7ACF" w:rsidRPr="00403D3F" w:rsidRDefault="00DD7ACF" w:rsidP="00DD7ACF">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DD7ACF" w:rsidRPr="00CC7AF6" w14:paraId="0A3D3A88" w14:textId="77777777" w:rsidTr="00062C87">
        <w:tc>
          <w:tcPr>
            <w:tcW w:w="2356" w:type="pct"/>
          </w:tcPr>
          <w:p w14:paraId="59220CFA" w14:textId="007B4C4B" w:rsidR="00DD7ACF" w:rsidRPr="0066111E" w:rsidRDefault="00DD7ACF" w:rsidP="00DD7ACF">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0A58C2FE" w14:textId="1E47FE03" w:rsidR="00DD7ACF" w:rsidRPr="0066111E" w:rsidRDefault="00DD7ACF" w:rsidP="00DD7ACF">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DD7ACF" w:rsidRPr="00CC7AF6" w14:paraId="43ACA8F4" w14:textId="77777777" w:rsidTr="00062C87">
        <w:tc>
          <w:tcPr>
            <w:tcW w:w="2356" w:type="pct"/>
          </w:tcPr>
          <w:p w14:paraId="3BD6D060" w14:textId="1AEFB7B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tcPr>
          <w:p w14:paraId="3B04D6AE" w14:textId="4AE8800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4BCB33F4" w14:textId="77777777" w:rsidTr="00062C87">
        <w:tc>
          <w:tcPr>
            <w:tcW w:w="2356" w:type="pct"/>
          </w:tcPr>
          <w:p w14:paraId="0B861417" w14:textId="7B660500"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tcPr>
          <w:p w14:paraId="31BD7200" w14:textId="548526B9"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572F230" w14:textId="77777777" w:rsidTr="00062C87">
        <w:tc>
          <w:tcPr>
            <w:tcW w:w="2356" w:type="pct"/>
          </w:tcPr>
          <w:p w14:paraId="12C73DF7" w14:textId="4A2BA59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tcPr>
          <w:p w14:paraId="00A0D75E" w14:textId="132B634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7D3E952" w14:textId="77777777" w:rsidTr="00062C87">
        <w:tc>
          <w:tcPr>
            <w:tcW w:w="2356" w:type="pct"/>
          </w:tcPr>
          <w:p w14:paraId="1246BBC0" w14:textId="30A2AFB6"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tcPr>
          <w:p w14:paraId="3E9D690D" w14:textId="028D1728"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078189A" w14:textId="77777777" w:rsidTr="00062C87">
        <w:tc>
          <w:tcPr>
            <w:tcW w:w="2356" w:type="pct"/>
          </w:tcPr>
          <w:p w14:paraId="5F4871FA" w14:textId="464235B9"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tcPr>
          <w:p w14:paraId="79496A18" w14:textId="79BE0403"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6A175E4" w14:textId="77777777" w:rsidTr="00062C87">
        <w:tc>
          <w:tcPr>
            <w:tcW w:w="2356" w:type="pct"/>
          </w:tcPr>
          <w:p w14:paraId="5503DAA1" w14:textId="3D3468C3"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tcPr>
          <w:p w14:paraId="0FE74728" w14:textId="09ACE6EC"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9E68813" w14:textId="77777777" w:rsidTr="00062C87">
        <w:tc>
          <w:tcPr>
            <w:tcW w:w="2356" w:type="pct"/>
          </w:tcPr>
          <w:p w14:paraId="26DD23F5" w14:textId="37F64BA8"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44" w:type="pct"/>
          </w:tcPr>
          <w:p w14:paraId="0CB9405B" w14:textId="4923B1A4"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60FD6F7C" w14:textId="77777777" w:rsidTr="00062C87">
        <w:tc>
          <w:tcPr>
            <w:tcW w:w="2356" w:type="pct"/>
          </w:tcPr>
          <w:p w14:paraId="53677CE5" w14:textId="5FA16DEA"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tcPr>
          <w:p w14:paraId="442F2DD0" w14:textId="7962CC79"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1F18ED8" w14:textId="77777777" w:rsidTr="00062C87">
        <w:tc>
          <w:tcPr>
            <w:tcW w:w="2356" w:type="pct"/>
          </w:tcPr>
          <w:p w14:paraId="739BFEEB" w14:textId="0A7E5AF1"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tcPr>
          <w:p w14:paraId="428F63B9" w14:textId="5E4B2D60"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8E646D7" w14:textId="77777777" w:rsidTr="00062C87">
        <w:tc>
          <w:tcPr>
            <w:tcW w:w="2356" w:type="pct"/>
          </w:tcPr>
          <w:p w14:paraId="4358B604" w14:textId="049885B2"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tcPr>
          <w:p w14:paraId="3D4B9D82" w14:textId="0518999D"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286" w:name="_CR4_3_59_4"/>
      <w:bookmarkStart w:id="1287" w:name="_Toc210132051"/>
      <w:bookmarkEnd w:id="12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7"/>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288" w:name="_CR4_3_60"/>
      <w:bookmarkStart w:id="1289" w:name="_Toc210132052"/>
      <w:bookmarkEnd w:id="1288"/>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289"/>
    </w:p>
    <w:p w14:paraId="65448DE3" w14:textId="438BEA2A" w:rsidR="006A509F" w:rsidRDefault="006A509F" w:rsidP="006A509F">
      <w:pPr>
        <w:pStyle w:val="Heading4"/>
      </w:pPr>
      <w:bookmarkStart w:id="1290" w:name="_CR4_3_60_1"/>
      <w:bookmarkStart w:id="1291" w:name="_Toc210132053"/>
      <w:bookmarkEnd w:id="1290"/>
      <w:r>
        <w:t>4.3.60.1</w:t>
      </w:r>
      <w:r>
        <w:tab/>
        <w:t>Definition</w:t>
      </w:r>
      <w:bookmarkEnd w:id="1291"/>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292" w:name="_CR4_3_60_2"/>
      <w:bookmarkStart w:id="1293" w:name="_Toc210132054"/>
      <w:bookmarkEnd w:id="1292"/>
      <w:r>
        <w:rPr>
          <w:lang w:val="fr-FR"/>
        </w:rPr>
        <w:t>4.3.60.2</w:t>
      </w:r>
      <w:r>
        <w:rPr>
          <w:lang w:val="fr-FR"/>
        </w:rPr>
        <w:tab/>
        <w:t>Attributes</w:t>
      </w:r>
      <w:bookmarkEnd w:id="12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294" w:name="_CR4_3_60_3"/>
      <w:bookmarkStart w:id="1295" w:name="_Toc210132055"/>
      <w:bookmarkEnd w:id="1294"/>
      <w:r>
        <w:t>4.3.60.3</w:t>
      </w:r>
      <w:r>
        <w:tab/>
        <w:t>Attribute constraints</w:t>
      </w:r>
      <w:bookmarkEnd w:id="1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296" w:name="_CR4_3_60_4"/>
      <w:bookmarkStart w:id="1297" w:name="_Toc210132056"/>
      <w:bookmarkEnd w:id="1296"/>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7"/>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298" w:name="_CR4_3_61"/>
      <w:bookmarkStart w:id="1299" w:name="_Toc210132057"/>
      <w:bookmarkEnd w:id="1298"/>
      <w:r>
        <w:t>4.3.61</w:t>
      </w:r>
      <w:r>
        <w:tab/>
      </w:r>
      <w:r w:rsidRPr="00354AB7">
        <w:rPr>
          <w:rFonts w:ascii="Courier New" w:hAnsi="Courier New" w:cs="Courier New"/>
          <w:noProof/>
          <w:szCs w:val="28"/>
        </w:rPr>
        <w:t>SupportedNotifications</w:t>
      </w:r>
      <w:bookmarkEnd w:id="1299"/>
      <w:r>
        <w:rPr>
          <w:rFonts w:ascii="Courier New" w:hAnsi="Courier New" w:cs="Courier New"/>
        </w:rPr>
        <w:t xml:space="preserve"> </w:t>
      </w:r>
    </w:p>
    <w:p w14:paraId="4AF9454D" w14:textId="4585478E" w:rsidR="00532E9B" w:rsidRDefault="00532E9B" w:rsidP="00532E9B">
      <w:pPr>
        <w:pStyle w:val="Heading4"/>
      </w:pPr>
      <w:bookmarkStart w:id="1300" w:name="_CR4_3_61_1"/>
      <w:bookmarkStart w:id="1301" w:name="_Toc210132058"/>
      <w:bookmarkEnd w:id="1300"/>
      <w:r>
        <w:t>4.3.61.1</w:t>
      </w:r>
      <w:r>
        <w:tab/>
        <w:t>Definition</w:t>
      </w:r>
      <w:bookmarkEnd w:id="1301"/>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302" w:name="_CR4_3_61_2"/>
      <w:bookmarkStart w:id="1303" w:name="_Toc210132059"/>
      <w:bookmarkEnd w:id="1302"/>
      <w:r w:rsidRPr="00CC3AD4">
        <w:t>4.3.</w:t>
      </w:r>
      <w:r>
        <w:t>61</w:t>
      </w:r>
      <w:r w:rsidRPr="00CC3AD4">
        <w:t>.2</w:t>
      </w:r>
      <w:r w:rsidRPr="00CC3AD4">
        <w:tab/>
        <w:t>Attributes</w:t>
      </w:r>
      <w:bookmarkEnd w:id="1303"/>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304" w:name="_CR4_3_61_3"/>
      <w:bookmarkStart w:id="1305" w:name="_Toc210132060"/>
      <w:bookmarkEnd w:id="1304"/>
      <w:r w:rsidRPr="00CE6AD3">
        <w:t>4.3.</w:t>
      </w:r>
      <w:r>
        <w:t>61</w:t>
      </w:r>
      <w:r w:rsidRPr="00CE6AD3">
        <w:t>.3</w:t>
      </w:r>
      <w:r w:rsidRPr="00CE6AD3">
        <w:tab/>
        <w:t>Attribute constraints</w:t>
      </w:r>
      <w:bookmarkEnd w:id="1305"/>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306" w:name="_CR4_3_61_4"/>
      <w:bookmarkStart w:id="1307" w:name="_Toc210132061"/>
      <w:bookmarkEnd w:id="1306"/>
      <w:r>
        <w:rPr>
          <w:lang w:val="en-US"/>
        </w:rPr>
        <w:t>4.3.61</w:t>
      </w:r>
      <w:r w:rsidRPr="005824F9">
        <w:rPr>
          <w:lang w:val="en-US"/>
        </w:rPr>
        <w:t>.</w:t>
      </w:r>
      <w:r w:rsidRPr="00BA3C64">
        <w:rPr>
          <w:lang w:val="en-US" w:eastAsia="zh-CN"/>
        </w:rPr>
        <w:t>4</w:t>
      </w:r>
      <w:r w:rsidRPr="00BA3C64">
        <w:rPr>
          <w:lang w:val="en-US"/>
        </w:rPr>
        <w:tab/>
        <w:t>Notifications</w:t>
      </w:r>
      <w:bookmarkEnd w:id="1307"/>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308" w:name="_CR4_3_62"/>
      <w:bookmarkStart w:id="1309" w:name="_Toc210132062"/>
      <w:bookmarkEnd w:id="1308"/>
      <w:r>
        <w:rPr>
          <w:rFonts w:cs="Arial"/>
          <w:szCs w:val="28"/>
        </w:rPr>
        <w:t>4.3.62</w:t>
      </w:r>
      <w:r>
        <w:tab/>
      </w:r>
      <w:r>
        <w:rPr>
          <w:rFonts w:ascii="Courier New" w:hAnsi="Courier New"/>
          <w:szCs w:val="28"/>
          <w:lang w:eastAsia="zh-CN"/>
        </w:rPr>
        <w:t>Scheduler</w:t>
      </w:r>
      <w:bookmarkEnd w:id="1309"/>
    </w:p>
    <w:p w14:paraId="331FAB6A" w14:textId="5F6A479C" w:rsidR="009A543B" w:rsidRDefault="009A543B" w:rsidP="009A543B">
      <w:pPr>
        <w:pStyle w:val="Heading4"/>
      </w:pPr>
      <w:bookmarkStart w:id="1310" w:name="_CR4_3_62_1"/>
      <w:bookmarkStart w:id="1311" w:name="_Toc210132063"/>
      <w:bookmarkEnd w:id="1310"/>
      <w:r>
        <w:t>4.3.62.1</w:t>
      </w:r>
      <w:r>
        <w:tab/>
        <w:t>Definition</w:t>
      </w:r>
      <w:bookmarkEnd w:id="1311"/>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312" w:name="_CR4_3_62_2"/>
      <w:bookmarkStart w:id="1313" w:name="_Toc210132064"/>
      <w:bookmarkEnd w:id="1312"/>
      <w:r>
        <w:t>4.3.62.2</w:t>
      </w:r>
      <w:r>
        <w:tab/>
        <w:t>Attributes</w:t>
      </w:r>
      <w:bookmarkEnd w:id="1313"/>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314" w:name="_CR4_3_62_3"/>
      <w:bookmarkStart w:id="1315" w:name="_Toc210132065"/>
      <w:bookmarkEnd w:id="1314"/>
      <w:r>
        <w:t>4.3.62.3</w:t>
      </w:r>
      <w:r>
        <w:tab/>
        <w:t>Attribute constraints</w:t>
      </w:r>
      <w:bookmarkEnd w:id="1315"/>
    </w:p>
    <w:p w14:paraId="68176E0F" w14:textId="29D75A20" w:rsidR="009A543B" w:rsidRDefault="009A543B" w:rsidP="009A543B">
      <w:r>
        <w:t>None.</w:t>
      </w:r>
    </w:p>
    <w:p w14:paraId="65E61774" w14:textId="3ED2EFD2" w:rsidR="009A543B" w:rsidRDefault="009A543B" w:rsidP="009A543B">
      <w:pPr>
        <w:pStyle w:val="Heading4"/>
        <w:rPr>
          <w:lang w:val="en-US"/>
        </w:rPr>
      </w:pPr>
      <w:bookmarkStart w:id="1316" w:name="_CR4_3_62_4"/>
      <w:bookmarkStart w:id="1317" w:name="_Toc210132066"/>
      <w:bookmarkEnd w:id="1316"/>
      <w:r>
        <w:rPr>
          <w:lang w:val="en-US"/>
        </w:rPr>
        <w:t>4.3.62.</w:t>
      </w:r>
      <w:r>
        <w:rPr>
          <w:lang w:val="en-US" w:eastAsia="zh-CN"/>
        </w:rPr>
        <w:t>4</w:t>
      </w:r>
      <w:r>
        <w:rPr>
          <w:lang w:val="en-US"/>
        </w:rPr>
        <w:tab/>
        <w:t>Notifications</w:t>
      </w:r>
      <w:bookmarkEnd w:id="1317"/>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318" w:name="_CR4_3_63"/>
      <w:bookmarkStart w:id="1319" w:name="_Toc210132067"/>
      <w:bookmarkEnd w:id="1318"/>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19"/>
    </w:p>
    <w:p w14:paraId="509F8B9A" w14:textId="1EF24486" w:rsidR="0024350D" w:rsidRDefault="0024350D" w:rsidP="0024350D">
      <w:pPr>
        <w:pStyle w:val="Heading4"/>
      </w:pPr>
      <w:bookmarkStart w:id="1320" w:name="_CR4_3_63_1"/>
      <w:bookmarkStart w:id="1321" w:name="_Toc210132068"/>
      <w:bookmarkEnd w:id="1320"/>
      <w:r>
        <w:t>4.3.</w:t>
      </w:r>
      <w:r>
        <w:rPr>
          <w:rFonts w:cs="Arial"/>
          <w:szCs w:val="28"/>
        </w:rPr>
        <w:t>63</w:t>
      </w:r>
      <w:r>
        <w:t>.1</w:t>
      </w:r>
      <w:r>
        <w:tab/>
        <w:t>Definition</w:t>
      </w:r>
      <w:bookmarkEnd w:id="1321"/>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322" w:name="_CR4_3_63_2"/>
      <w:bookmarkStart w:id="1323" w:name="_Toc210132069"/>
      <w:bookmarkEnd w:id="1322"/>
      <w:r>
        <w:t>4.3.63.2</w:t>
      </w:r>
      <w:r>
        <w:tab/>
        <w:t>Attributes</w:t>
      </w:r>
      <w:bookmarkEnd w:id="1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324" w:name="_CR4_3_63_3"/>
      <w:bookmarkStart w:id="1325" w:name="_Toc210132070"/>
      <w:bookmarkEnd w:id="1324"/>
      <w:r>
        <w:t>4.3.63.3</w:t>
      </w:r>
      <w:r>
        <w:tab/>
        <w:t>Attribute constraints</w:t>
      </w:r>
      <w:bookmarkEnd w:id="1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326" w:name="_CR4_3_63_4"/>
      <w:bookmarkStart w:id="1327" w:name="_Toc210132071"/>
      <w:bookmarkEnd w:id="1326"/>
      <w:r>
        <w:rPr>
          <w:lang w:val="en-US"/>
        </w:rPr>
        <w:t>4.3.63.</w:t>
      </w:r>
      <w:r>
        <w:rPr>
          <w:lang w:val="en-US" w:eastAsia="zh-CN"/>
        </w:rPr>
        <w:t>4</w:t>
      </w:r>
      <w:r>
        <w:rPr>
          <w:lang w:val="en-US"/>
        </w:rPr>
        <w:tab/>
        <w:t>Notifications</w:t>
      </w:r>
      <w:bookmarkEnd w:id="1327"/>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328" w:name="_CR4_3_64"/>
      <w:bookmarkStart w:id="1329" w:name="_Toc162446507"/>
      <w:bookmarkStart w:id="1330" w:name="_Toc210132072"/>
      <w:bookmarkEnd w:id="1328"/>
      <w:r w:rsidRPr="009230CB">
        <w:rPr>
          <w:rFonts w:cs="Arial"/>
          <w:szCs w:val="28"/>
        </w:rPr>
        <w:t>4.3.</w:t>
      </w:r>
      <w:r>
        <w:rPr>
          <w:rFonts w:cs="Arial"/>
          <w:szCs w:val="28"/>
        </w:rPr>
        <w:t>64</w:t>
      </w:r>
      <w:r w:rsidRPr="009230CB">
        <w:rPr>
          <w:rFonts w:cs="Arial"/>
          <w:szCs w:val="28"/>
        </w:rPr>
        <w:tab/>
      </w:r>
      <w:bookmarkStart w:id="1331" w:name="_Hlk177390872"/>
      <w:bookmarkEnd w:id="1329"/>
      <w:r w:rsidRPr="00354AB7">
        <w:rPr>
          <w:rFonts w:ascii="Courier New" w:hAnsi="Courier New"/>
          <w:szCs w:val="28"/>
          <w:lang w:eastAsia="zh-CN"/>
        </w:rPr>
        <w:t>TimeInterval &lt;&lt;dataType&gt;&gt;</w:t>
      </w:r>
      <w:bookmarkEnd w:id="1330"/>
      <w:bookmarkEnd w:id="1331"/>
    </w:p>
    <w:p w14:paraId="5F8FA76B" w14:textId="2FB35371" w:rsidR="0024350D" w:rsidRPr="009230CB" w:rsidRDefault="0024350D" w:rsidP="0024350D">
      <w:pPr>
        <w:pStyle w:val="Heading4"/>
      </w:pPr>
      <w:bookmarkStart w:id="1332" w:name="_CR4_3_64_1"/>
      <w:bookmarkStart w:id="1333" w:name="_Toc210132073"/>
      <w:bookmarkEnd w:id="1332"/>
      <w:r w:rsidRPr="009230CB">
        <w:t>4.3.</w:t>
      </w:r>
      <w:r>
        <w:t>64</w:t>
      </w:r>
      <w:r w:rsidRPr="009230CB">
        <w:t>.1</w:t>
      </w:r>
      <w:r w:rsidRPr="009230CB">
        <w:tab/>
        <w:t>Definition</w:t>
      </w:r>
      <w:bookmarkEnd w:id="1333"/>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334" w:name="_CR4_3_64_2"/>
      <w:bookmarkStart w:id="1335" w:name="_Toc210132074"/>
      <w:bookmarkEnd w:id="1334"/>
      <w:r w:rsidRPr="009230CB">
        <w:t>4.3.</w:t>
      </w:r>
      <w:r>
        <w:t>64</w:t>
      </w:r>
      <w:r w:rsidRPr="009230CB">
        <w:t>.2</w:t>
      </w:r>
      <w:r w:rsidRPr="009230CB">
        <w:tab/>
        <w:t>Attributes</w:t>
      </w:r>
      <w:bookmarkEnd w:id="1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336" w:name="_CR4_3_64_3"/>
      <w:bookmarkStart w:id="1337" w:name="_Toc210132075"/>
      <w:bookmarkEnd w:id="1336"/>
      <w:r w:rsidRPr="009230CB">
        <w:t>4.3.</w:t>
      </w:r>
      <w:r>
        <w:t>64</w:t>
      </w:r>
      <w:r w:rsidRPr="009230CB">
        <w:t>.3</w:t>
      </w:r>
      <w:r w:rsidRPr="009230CB">
        <w:tab/>
        <w:t>Attribute constraints</w:t>
      </w:r>
      <w:bookmarkEnd w:id="1337"/>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338" w:name="_CR4_3_64_4"/>
      <w:bookmarkStart w:id="1339" w:name="_Toc210132076"/>
      <w:bookmarkEnd w:id="1338"/>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39"/>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340" w:name="_CR4_3_65"/>
      <w:bookmarkStart w:id="1341" w:name="_Toc210132077"/>
      <w:bookmarkEnd w:id="1340"/>
      <w:r>
        <w:rPr>
          <w:rFonts w:cs="Arial"/>
          <w:szCs w:val="28"/>
        </w:rPr>
        <w:t>4.3.65</w:t>
      </w:r>
      <w:r>
        <w:tab/>
      </w:r>
      <w:r>
        <w:rPr>
          <w:rFonts w:ascii="Courier New" w:hAnsi="Courier New"/>
          <w:szCs w:val="28"/>
          <w:lang w:eastAsia="zh-CN"/>
        </w:rPr>
        <w:t>ConditionMonitor</w:t>
      </w:r>
      <w:bookmarkEnd w:id="1341"/>
    </w:p>
    <w:p w14:paraId="19095664" w14:textId="41054CE7" w:rsidR="0024350D" w:rsidRDefault="0024350D" w:rsidP="0024350D">
      <w:pPr>
        <w:pStyle w:val="Heading4"/>
      </w:pPr>
      <w:bookmarkStart w:id="1342" w:name="_CR4_3_65_1"/>
      <w:bookmarkStart w:id="1343" w:name="_Toc210132078"/>
      <w:bookmarkEnd w:id="1342"/>
      <w:r>
        <w:t>4.3.65.1</w:t>
      </w:r>
      <w:r>
        <w:tab/>
        <w:t>Definition</w:t>
      </w:r>
      <w:bookmarkEnd w:id="1343"/>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344" w:name="_CR4_3_65_2"/>
      <w:bookmarkStart w:id="1345" w:name="_Toc210132079"/>
      <w:bookmarkEnd w:id="1344"/>
      <w:r>
        <w:t>4.3.65.2</w:t>
      </w:r>
      <w:r>
        <w:tab/>
        <w:t>Attributes</w:t>
      </w:r>
      <w:bookmarkEnd w:id="1345"/>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346" w:name="_CR4_3_65_3"/>
      <w:bookmarkStart w:id="1347" w:name="_Toc210132080"/>
      <w:bookmarkEnd w:id="1346"/>
      <w:r>
        <w:t>4.3.65.3</w:t>
      </w:r>
      <w:r>
        <w:tab/>
        <w:t>Attribute constraints</w:t>
      </w:r>
      <w:bookmarkEnd w:id="1347"/>
    </w:p>
    <w:p w14:paraId="0B6B450B" w14:textId="20F2DA27" w:rsidR="0024350D" w:rsidRDefault="0024350D" w:rsidP="0024350D">
      <w:r>
        <w:t>None.</w:t>
      </w:r>
    </w:p>
    <w:p w14:paraId="2D44672D" w14:textId="0D1A2931" w:rsidR="0024350D" w:rsidRDefault="0024350D" w:rsidP="0024350D">
      <w:pPr>
        <w:pStyle w:val="Heading4"/>
        <w:rPr>
          <w:lang w:val="en-US"/>
        </w:rPr>
      </w:pPr>
      <w:bookmarkStart w:id="1348" w:name="_CR4_3_65_4"/>
      <w:bookmarkStart w:id="1349" w:name="_Toc210132081"/>
      <w:bookmarkEnd w:id="1348"/>
      <w:r>
        <w:rPr>
          <w:lang w:val="en-US"/>
        </w:rPr>
        <w:t>4.3.65.</w:t>
      </w:r>
      <w:r>
        <w:rPr>
          <w:lang w:val="en-US" w:eastAsia="zh-CN"/>
        </w:rPr>
        <w:t>4</w:t>
      </w:r>
      <w:r>
        <w:rPr>
          <w:lang w:val="en-US"/>
        </w:rPr>
        <w:tab/>
        <w:t>Notifications</w:t>
      </w:r>
      <w:bookmarkEnd w:id="1349"/>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350" w:name="_CR4_3_66"/>
      <w:bookmarkStart w:id="1351" w:name="_Toc153371598"/>
      <w:bookmarkStart w:id="1352" w:name="_Toc210132082"/>
      <w:bookmarkEnd w:id="1350"/>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351"/>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2"/>
    </w:p>
    <w:p w14:paraId="5361029D" w14:textId="13D2A9EC" w:rsidR="00F65F8B" w:rsidRDefault="00F65F8B" w:rsidP="00F65F8B">
      <w:pPr>
        <w:pStyle w:val="Heading4"/>
        <w:rPr>
          <w:lang w:eastAsia="zh-CN"/>
        </w:rPr>
      </w:pPr>
      <w:bookmarkStart w:id="1353" w:name="_CR4_3_66_1"/>
      <w:bookmarkStart w:id="1354" w:name="_Toc210132083"/>
      <w:bookmarkEnd w:id="1353"/>
      <w:r>
        <w:rPr>
          <w:lang w:eastAsia="zh-CN"/>
        </w:rPr>
        <w:t>4.3.66.1</w:t>
      </w:r>
      <w:r>
        <w:rPr>
          <w:lang w:eastAsia="zh-CN"/>
        </w:rPr>
        <w:tab/>
        <w:t>Definition</w:t>
      </w:r>
      <w:bookmarkEnd w:id="1354"/>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355" w:name="_CR4_3_66_2"/>
      <w:bookmarkStart w:id="1356" w:name="_Toc210132084"/>
      <w:bookmarkEnd w:id="1355"/>
      <w:r>
        <w:rPr>
          <w:lang w:eastAsia="zh-CN"/>
        </w:rPr>
        <w:t>4.3.66.2</w:t>
      </w:r>
      <w:r>
        <w:rPr>
          <w:lang w:eastAsia="zh-CN"/>
        </w:rPr>
        <w:tab/>
      </w:r>
      <w:r>
        <w:t>Attributes</w:t>
      </w:r>
      <w:bookmarkEnd w:id="1356"/>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357" w:name="_CR4_3_66_3"/>
      <w:bookmarkStart w:id="1358" w:name="_Toc210132085"/>
      <w:bookmarkEnd w:id="1357"/>
      <w:r>
        <w:t>4.3.66.3</w:t>
      </w:r>
      <w:r>
        <w:tab/>
        <w:t>Attribute constraints</w:t>
      </w:r>
      <w:bookmarkEnd w:id="1358"/>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359" w:name="_CR4_3_66_4"/>
      <w:bookmarkStart w:id="1360" w:name="_Toc210132086"/>
      <w:bookmarkEnd w:id="1359"/>
      <w:r>
        <w:rPr>
          <w:lang w:val="en-US"/>
        </w:rPr>
        <w:t>4.3.66.</w:t>
      </w:r>
      <w:r>
        <w:rPr>
          <w:lang w:val="en-US" w:eastAsia="zh-CN"/>
        </w:rPr>
        <w:t>4</w:t>
      </w:r>
      <w:r>
        <w:rPr>
          <w:lang w:val="en-US"/>
        </w:rPr>
        <w:tab/>
        <w:t>Notifications</w:t>
      </w:r>
      <w:bookmarkEnd w:id="1360"/>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361" w:name="_CR4_3_67"/>
      <w:bookmarkStart w:id="1362" w:name="_Toc210132087"/>
      <w:bookmarkEnd w:id="1361"/>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362"/>
    </w:p>
    <w:p w14:paraId="41485171" w14:textId="77777777" w:rsidR="00243472" w:rsidRDefault="00243472" w:rsidP="00243472">
      <w:pPr>
        <w:pStyle w:val="Heading4"/>
      </w:pPr>
      <w:bookmarkStart w:id="1363" w:name="_CR4_3_67_1"/>
      <w:bookmarkStart w:id="1364" w:name="_Toc210132088"/>
      <w:bookmarkEnd w:id="1363"/>
      <w:r>
        <w:t>4.3.67.1</w:t>
      </w:r>
      <w:r>
        <w:tab/>
        <w:t>Definition</w:t>
      </w:r>
      <w:bookmarkEnd w:id="1364"/>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365" w:name="_CR4_3_67_2"/>
      <w:bookmarkStart w:id="1366" w:name="_Toc210132089"/>
      <w:bookmarkEnd w:id="1365"/>
      <w:r>
        <w:rPr>
          <w:lang w:val="fr-FR"/>
        </w:rPr>
        <w:t>4.3.67.2</w:t>
      </w:r>
      <w:r>
        <w:rPr>
          <w:lang w:val="fr-FR"/>
        </w:rPr>
        <w:tab/>
        <w:t>Attributes</w:t>
      </w:r>
      <w:bookmarkEnd w:id="13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367" w:name="_CR4_3_67_3"/>
      <w:bookmarkStart w:id="1368" w:name="_Toc210132090"/>
      <w:bookmarkEnd w:id="1367"/>
      <w:r>
        <w:t>4.3.67.3</w:t>
      </w:r>
      <w:r>
        <w:tab/>
        <w:t>Attribute constraints</w:t>
      </w:r>
      <w:bookmarkEnd w:id="13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369" w:name="_CR4_3_67_4"/>
      <w:bookmarkStart w:id="1370" w:name="_Toc210132091"/>
      <w:bookmarkEnd w:id="1369"/>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0"/>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371" w:name="_CR4_3_68"/>
      <w:bookmarkStart w:id="1372" w:name="_Toc20150484"/>
      <w:bookmarkStart w:id="1373" w:name="_Toc27479747"/>
      <w:bookmarkStart w:id="1374" w:name="_Toc36025282"/>
      <w:bookmarkStart w:id="1375" w:name="_Toc44516389"/>
      <w:bookmarkStart w:id="1376" w:name="_Toc45272704"/>
      <w:bookmarkStart w:id="1377" w:name="_Toc51754702"/>
      <w:bookmarkStart w:id="1378" w:name="_Toc210132092"/>
      <w:bookmarkEnd w:id="1371"/>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78"/>
    </w:p>
    <w:p w14:paraId="7B00A1BE" w14:textId="2F612F89" w:rsidR="00266C86" w:rsidRDefault="00266C86" w:rsidP="00266C86">
      <w:pPr>
        <w:pStyle w:val="Heading4"/>
      </w:pPr>
      <w:bookmarkStart w:id="1379" w:name="_CR4_3_68_1"/>
      <w:bookmarkStart w:id="1380" w:name="_Toc210132093"/>
      <w:bookmarkEnd w:id="1379"/>
      <w:r>
        <w:rPr>
          <w:rFonts w:hint="eastAsia"/>
          <w:lang w:eastAsia="zh-CN"/>
        </w:rPr>
        <w:t>4</w:t>
      </w:r>
      <w:r>
        <w:t>.3.</w:t>
      </w:r>
      <w:r w:rsidR="00FB1F85">
        <w:t>68</w:t>
      </w:r>
      <w:r>
        <w:t>.1</w:t>
      </w:r>
      <w:r>
        <w:tab/>
        <w:t>Definition</w:t>
      </w:r>
      <w:bookmarkEnd w:id="1380"/>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381" w:name="_CR4_3_68_2"/>
      <w:bookmarkStart w:id="1382" w:name="_Toc210132094"/>
      <w:bookmarkEnd w:id="1381"/>
      <w:r>
        <w:rPr>
          <w:rFonts w:hint="eastAsia"/>
          <w:lang w:eastAsia="zh-CN"/>
        </w:rPr>
        <w:t>4</w:t>
      </w:r>
      <w:r>
        <w:t>.3.</w:t>
      </w:r>
      <w:r w:rsidR="00FB1F85">
        <w:t>68</w:t>
      </w:r>
      <w:r>
        <w:t>.2</w:t>
      </w:r>
      <w:r>
        <w:tab/>
        <w:t>Attributes</w:t>
      </w:r>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383" w:name="_CR4_3_68_3"/>
      <w:bookmarkStart w:id="1384" w:name="_Toc210132095"/>
      <w:bookmarkEnd w:id="1383"/>
      <w:r>
        <w:rPr>
          <w:rFonts w:hint="eastAsia"/>
          <w:lang w:eastAsia="zh-CN"/>
        </w:rPr>
        <w:t>4</w:t>
      </w:r>
      <w:r>
        <w:t>.3.</w:t>
      </w:r>
      <w:r w:rsidR="00FB1F85">
        <w:t>68</w:t>
      </w:r>
      <w:r>
        <w:t>.3</w:t>
      </w:r>
      <w:r>
        <w:tab/>
        <w:t>Attribute constraints</w:t>
      </w:r>
      <w:bookmarkEnd w:id="1384"/>
    </w:p>
    <w:p w14:paraId="43A5145D" w14:textId="77777777" w:rsidR="00266C86" w:rsidRDefault="00266C86" w:rsidP="00266C86">
      <w:r>
        <w:t>None.</w:t>
      </w:r>
    </w:p>
    <w:p w14:paraId="2F0B0635" w14:textId="2C07616B" w:rsidR="00266C86" w:rsidRDefault="00266C86" w:rsidP="00266C86">
      <w:pPr>
        <w:pStyle w:val="Heading4"/>
      </w:pPr>
      <w:bookmarkStart w:id="1385" w:name="_CR4_3_68_4"/>
      <w:bookmarkStart w:id="1386" w:name="_Toc210132096"/>
      <w:bookmarkEnd w:id="1385"/>
      <w:r>
        <w:rPr>
          <w:rFonts w:hint="eastAsia"/>
          <w:lang w:eastAsia="zh-CN"/>
        </w:rPr>
        <w:t>4</w:t>
      </w:r>
      <w:r>
        <w:t>.3.</w:t>
      </w:r>
      <w:r w:rsidR="00FB1F85">
        <w:t>68</w:t>
      </w:r>
      <w:r>
        <w:t>.4</w:t>
      </w:r>
      <w:r>
        <w:tab/>
        <w:t>Notifications</w:t>
      </w:r>
      <w:bookmarkEnd w:id="1386"/>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387" w:name="_CR4_3_69"/>
      <w:bookmarkStart w:id="1388" w:name="_Toc210132097"/>
      <w:bookmarkEnd w:id="1387"/>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88"/>
    </w:p>
    <w:p w14:paraId="6EA284CA" w14:textId="21C298FB" w:rsidR="00266C86" w:rsidRDefault="00266C86" w:rsidP="00266C86">
      <w:pPr>
        <w:pStyle w:val="Heading4"/>
      </w:pPr>
      <w:bookmarkStart w:id="1389" w:name="_CR4_3_69_1"/>
      <w:bookmarkStart w:id="1390" w:name="_Toc210132098"/>
      <w:bookmarkEnd w:id="1389"/>
      <w:r>
        <w:rPr>
          <w:rFonts w:hint="eastAsia"/>
          <w:lang w:eastAsia="zh-CN"/>
        </w:rPr>
        <w:t>4</w:t>
      </w:r>
      <w:r>
        <w:t>.3.</w:t>
      </w:r>
      <w:r w:rsidR="00FB1F85">
        <w:t>69</w:t>
      </w:r>
      <w:r>
        <w:t>.1</w:t>
      </w:r>
      <w:r>
        <w:tab/>
        <w:t>Definition</w:t>
      </w:r>
      <w:bookmarkEnd w:id="1390"/>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391" w:name="_CR4_3_69_2"/>
      <w:bookmarkStart w:id="1392" w:name="_Toc210132099"/>
      <w:bookmarkEnd w:id="1391"/>
      <w:r>
        <w:rPr>
          <w:rFonts w:hint="eastAsia"/>
          <w:lang w:eastAsia="zh-CN"/>
        </w:rPr>
        <w:t>4</w:t>
      </w:r>
      <w:r>
        <w:t>.3.</w:t>
      </w:r>
      <w:r w:rsidR="00FB1F85">
        <w:t>69</w:t>
      </w:r>
      <w:r>
        <w:t>.2</w:t>
      </w:r>
      <w:r>
        <w:tab/>
        <w:t>Attributes</w:t>
      </w:r>
      <w:bookmarkEnd w:id="1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393" w:name="_CR4_3_69_3"/>
      <w:bookmarkStart w:id="1394" w:name="_Toc210132100"/>
      <w:bookmarkEnd w:id="1393"/>
      <w:r>
        <w:rPr>
          <w:rFonts w:hint="eastAsia"/>
          <w:lang w:eastAsia="zh-CN"/>
        </w:rPr>
        <w:t>4</w:t>
      </w:r>
      <w:r>
        <w:t>.3.</w:t>
      </w:r>
      <w:r w:rsidR="00FB1F85">
        <w:t>69</w:t>
      </w:r>
      <w:r>
        <w:t>.3</w:t>
      </w:r>
      <w:r>
        <w:tab/>
        <w:t>Attribute constraints</w:t>
      </w:r>
      <w:bookmarkEnd w:id="1394"/>
    </w:p>
    <w:p w14:paraId="5734D2CA" w14:textId="77777777" w:rsidR="00266C86" w:rsidRDefault="00266C86" w:rsidP="00266C86">
      <w:r>
        <w:t>None.</w:t>
      </w:r>
    </w:p>
    <w:p w14:paraId="20877A75" w14:textId="1CBD3374" w:rsidR="00266C86" w:rsidRDefault="00266C86" w:rsidP="00266C86">
      <w:pPr>
        <w:pStyle w:val="Heading4"/>
      </w:pPr>
      <w:bookmarkStart w:id="1395" w:name="_CR4_3_69_4"/>
      <w:bookmarkStart w:id="1396" w:name="_Toc210132101"/>
      <w:bookmarkEnd w:id="1395"/>
      <w:r>
        <w:rPr>
          <w:rFonts w:hint="eastAsia"/>
          <w:lang w:eastAsia="zh-CN"/>
        </w:rPr>
        <w:t>4</w:t>
      </w:r>
      <w:r>
        <w:t>.3.</w:t>
      </w:r>
      <w:r w:rsidR="00FB1F85">
        <w:t>69</w:t>
      </w:r>
      <w:r>
        <w:t>.4</w:t>
      </w:r>
      <w:r>
        <w:tab/>
        <w:t>Notifications</w:t>
      </w:r>
      <w:bookmarkEnd w:id="1396"/>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397" w:name="_CR4_3_70"/>
      <w:bookmarkStart w:id="1398" w:name="_Toc210132102"/>
      <w:bookmarkEnd w:id="1397"/>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398"/>
    </w:p>
    <w:p w14:paraId="3A58A41A" w14:textId="3913832F" w:rsidR="00266C86" w:rsidRDefault="00266C86" w:rsidP="00266C86">
      <w:pPr>
        <w:pStyle w:val="Heading4"/>
      </w:pPr>
      <w:bookmarkStart w:id="1399" w:name="_CR4_3_70_1"/>
      <w:bookmarkStart w:id="1400" w:name="_Toc210132103"/>
      <w:bookmarkEnd w:id="1399"/>
      <w:r>
        <w:rPr>
          <w:rFonts w:hint="eastAsia"/>
          <w:lang w:eastAsia="zh-CN"/>
        </w:rPr>
        <w:t>4</w:t>
      </w:r>
      <w:r>
        <w:t>.3.</w:t>
      </w:r>
      <w:r w:rsidR="00FB1F85">
        <w:t>70</w:t>
      </w:r>
      <w:r>
        <w:t>.1</w:t>
      </w:r>
      <w:r>
        <w:tab/>
        <w:t>Definition</w:t>
      </w:r>
      <w:bookmarkEnd w:id="1400"/>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1" w:name="_CRFigure4_3_70_11alternativedataTypeto"/>
      <w:r>
        <w:rPr>
          <w:rFonts w:hint="eastAsia"/>
          <w:lang w:eastAsia="zh-CN"/>
        </w:rPr>
        <w:t>F</w:t>
      </w:r>
      <w:r>
        <w:rPr>
          <w:lang w:eastAsia="zh-CN"/>
        </w:rPr>
        <w:t xml:space="preserve">igure </w:t>
      </w:r>
      <w:bookmarkEnd w:id="1401"/>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402" w:name="_CR4_3_70_2"/>
      <w:bookmarkStart w:id="1403" w:name="_Toc210132104"/>
      <w:bookmarkEnd w:id="1402"/>
      <w:r>
        <w:rPr>
          <w:rFonts w:hint="eastAsia"/>
          <w:lang w:eastAsia="zh-CN"/>
        </w:rPr>
        <w:t>4</w:t>
      </w:r>
      <w:r>
        <w:t>.3.</w:t>
      </w:r>
      <w:r w:rsidR="00FB1F85">
        <w:t>70</w:t>
      </w:r>
      <w:r>
        <w:t>.2</w:t>
      </w:r>
      <w:r>
        <w:tab/>
        <w:t>Attributes</w:t>
      </w:r>
      <w:bookmarkEnd w:id="1403"/>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404" w:name="_CR4_3_70_3"/>
      <w:bookmarkStart w:id="1405" w:name="_Toc210132105"/>
      <w:bookmarkEnd w:id="1404"/>
      <w:r>
        <w:rPr>
          <w:rFonts w:hint="eastAsia"/>
          <w:lang w:eastAsia="zh-CN"/>
        </w:rPr>
        <w:t>4</w:t>
      </w:r>
      <w:r>
        <w:t>.3.</w:t>
      </w:r>
      <w:r w:rsidR="00FB1F85">
        <w:t>70</w:t>
      </w:r>
      <w:r>
        <w:t>.3</w:t>
      </w:r>
      <w:r>
        <w:tab/>
        <w:t>Attribute constraints</w:t>
      </w:r>
      <w:bookmarkEnd w:id="1405"/>
    </w:p>
    <w:p w14:paraId="6FA6B1ED" w14:textId="77777777" w:rsidR="00266C86" w:rsidRDefault="00266C86" w:rsidP="00266C86">
      <w:r>
        <w:t>N/A.</w:t>
      </w:r>
    </w:p>
    <w:p w14:paraId="6904BC05" w14:textId="789D7D2B" w:rsidR="00266C86" w:rsidRDefault="00266C86" w:rsidP="00266C86">
      <w:pPr>
        <w:pStyle w:val="Heading4"/>
      </w:pPr>
      <w:bookmarkStart w:id="1406" w:name="_CR4_3_70_4"/>
      <w:bookmarkStart w:id="1407" w:name="_Toc210132106"/>
      <w:bookmarkEnd w:id="1406"/>
      <w:r>
        <w:rPr>
          <w:rFonts w:hint="eastAsia"/>
          <w:lang w:eastAsia="zh-CN"/>
        </w:rPr>
        <w:t>4</w:t>
      </w:r>
      <w:r>
        <w:t>.3.</w:t>
      </w:r>
      <w:r w:rsidR="00FB1F85">
        <w:t>70</w:t>
      </w:r>
      <w:r>
        <w:t>.4</w:t>
      </w:r>
      <w:r>
        <w:tab/>
        <w:t>Notifications</w:t>
      </w:r>
      <w:bookmarkEnd w:id="1407"/>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408" w:name="_CR4_3_71"/>
      <w:bookmarkStart w:id="1409" w:name="_Toc210132107"/>
      <w:bookmarkEnd w:id="1408"/>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09"/>
    </w:p>
    <w:p w14:paraId="7E7C4CB5" w14:textId="52A366C5" w:rsidR="00266C86" w:rsidRDefault="00266C86" w:rsidP="00266C86">
      <w:pPr>
        <w:pStyle w:val="Heading4"/>
      </w:pPr>
      <w:bookmarkStart w:id="1410" w:name="_CR4_3_71_1"/>
      <w:bookmarkStart w:id="1411" w:name="_Toc210132108"/>
      <w:bookmarkEnd w:id="1410"/>
      <w:r>
        <w:rPr>
          <w:rFonts w:hint="eastAsia"/>
          <w:lang w:eastAsia="zh-CN"/>
        </w:rPr>
        <w:t>4</w:t>
      </w:r>
      <w:r>
        <w:t>.3.</w:t>
      </w:r>
      <w:r w:rsidR="00FB1F85">
        <w:t>71</w:t>
      </w:r>
      <w:r>
        <w:t>.1</w:t>
      </w:r>
      <w:r>
        <w:tab/>
        <w:t>Definition</w:t>
      </w:r>
      <w:bookmarkEnd w:id="1411"/>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2" w:name="_CRFigure4_3_71_11alternativedataTypeto"/>
      <w:r>
        <w:rPr>
          <w:rFonts w:hint="eastAsia"/>
          <w:lang w:eastAsia="zh-CN"/>
        </w:rPr>
        <w:t>F</w:t>
      </w:r>
      <w:r>
        <w:rPr>
          <w:lang w:eastAsia="zh-CN"/>
        </w:rPr>
        <w:t xml:space="preserve">igure </w:t>
      </w:r>
      <w:bookmarkEnd w:id="1412"/>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413" w:name="_CR4_3_71_2"/>
      <w:bookmarkStart w:id="1414" w:name="_Toc210132109"/>
      <w:bookmarkEnd w:id="1413"/>
      <w:r>
        <w:rPr>
          <w:rFonts w:hint="eastAsia"/>
          <w:lang w:eastAsia="zh-CN"/>
        </w:rPr>
        <w:t>4</w:t>
      </w:r>
      <w:r>
        <w:t>.3.</w:t>
      </w:r>
      <w:r w:rsidR="00FB1F85">
        <w:t>71</w:t>
      </w:r>
      <w:r>
        <w:t>.2</w:t>
      </w:r>
      <w:r>
        <w:tab/>
        <w:t>Attributes</w:t>
      </w:r>
      <w:bookmarkEnd w:id="1414"/>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415" w:name="_CR4_3_71_3"/>
      <w:bookmarkStart w:id="1416" w:name="_Toc210132110"/>
      <w:bookmarkEnd w:id="1415"/>
      <w:r>
        <w:rPr>
          <w:rFonts w:hint="eastAsia"/>
          <w:lang w:eastAsia="zh-CN"/>
        </w:rPr>
        <w:t>4</w:t>
      </w:r>
      <w:r>
        <w:t>.3.</w:t>
      </w:r>
      <w:r w:rsidR="00FB1F85">
        <w:t>71</w:t>
      </w:r>
      <w:r>
        <w:t>.3</w:t>
      </w:r>
      <w:r>
        <w:tab/>
        <w:t>Attribute constraints</w:t>
      </w:r>
      <w:bookmarkEnd w:id="1416"/>
    </w:p>
    <w:p w14:paraId="45F1D313" w14:textId="77777777" w:rsidR="00266C86" w:rsidRDefault="00266C86" w:rsidP="00266C86">
      <w:r>
        <w:t>N/A.</w:t>
      </w:r>
    </w:p>
    <w:p w14:paraId="693B4CED" w14:textId="2D3E4742" w:rsidR="00266C86" w:rsidRDefault="00266C86" w:rsidP="00266C86">
      <w:pPr>
        <w:pStyle w:val="Heading4"/>
      </w:pPr>
      <w:bookmarkStart w:id="1417" w:name="_CR4_3_71_4"/>
      <w:bookmarkStart w:id="1418" w:name="_Toc210132111"/>
      <w:bookmarkEnd w:id="1417"/>
      <w:r>
        <w:rPr>
          <w:rFonts w:hint="eastAsia"/>
          <w:lang w:eastAsia="zh-CN"/>
        </w:rPr>
        <w:t>4</w:t>
      </w:r>
      <w:r>
        <w:t>.3.</w:t>
      </w:r>
      <w:r w:rsidR="00FB1F85">
        <w:t>71</w:t>
      </w:r>
      <w:r>
        <w:t>.4</w:t>
      </w:r>
      <w:r>
        <w:tab/>
        <w:t>Notifications</w:t>
      </w:r>
      <w:bookmarkEnd w:id="1418"/>
    </w:p>
    <w:p w14:paraId="2EA5BB17" w14:textId="620E1B84" w:rsidR="000B7CA2" w:rsidRPr="00C0552F" w:rsidRDefault="000B7CA2" w:rsidP="000B7CA2">
      <w:pPr>
        <w:rPr>
          <w:lang w:val="en-US"/>
        </w:rPr>
      </w:pPr>
      <w:bookmarkStart w:id="1419" w:name="_Toc59182615"/>
      <w:bookmarkStart w:id="1420" w:name="_Toc59184081"/>
      <w:bookmarkStart w:id="1421" w:name="_Toc59195016"/>
      <w:bookmarkStart w:id="1422" w:name="_Toc59439442"/>
      <w:bookmarkStart w:id="1423"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424" w:name="_CR4_3_72"/>
      <w:bookmarkStart w:id="1425" w:name="_Toc210132112"/>
      <w:bookmarkEnd w:id="1424"/>
      <w:r>
        <w:rPr>
          <w:lang w:eastAsia="zh-CN"/>
        </w:rPr>
        <w:t>4.3.72</w:t>
      </w:r>
      <w:r>
        <w:rPr>
          <w:lang w:eastAsia="zh-CN"/>
        </w:rPr>
        <w:tab/>
      </w:r>
      <w:r>
        <w:rPr>
          <w:rFonts w:ascii="Courier New" w:hAnsi="Courier New"/>
          <w:lang w:eastAsia="zh-CN"/>
        </w:rPr>
        <w:t>PLMNInfo &lt;&lt;dataType&gt;&gt;</w:t>
      </w:r>
      <w:bookmarkEnd w:id="1419"/>
      <w:bookmarkEnd w:id="1420"/>
      <w:bookmarkEnd w:id="1421"/>
      <w:bookmarkEnd w:id="1422"/>
      <w:bookmarkEnd w:id="1423"/>
      <w:bookmarkEnd w:id="1425"/>
    </w:p>
    <w:p w14:paraId="4C57C71B" w14:textId="5C609139" w:rsidR="007838CA" w:rsidRDefault="007838CA" w:rsidP="007838CA">
      <w:pPr>
        <w:pStyle w:val="Heading4"/>
      </w:pPr>
      <w:bookmarkStart w:id="1426" w:name="_CR4_3_72_1"/>
      <w:bookmarkStart w:id="1427" w:name="_Toc59182616"/>
      <w:bookmarkStart w:id="1428" w:name="_Toc59184082"/>
      <w:bookmarkStart w:id="1429" w:name="_Toc59195017"/>
      <w:bookmarkStart w:id="1430" w:name="_Toc59439443"/>
      <w:bookmarkStart w:id="1431" w:name="_Toc67989866"/>
      <w:bookmarkStart w:id="1432" w:name="_Toc210132113"/>
      <w:bookmarkEnd w:id="1426"/>
      <w:r>
        <w:rPr>
          <w:lang w:eastAsia="zh-CN"/>
        </w:rPr>
        <w:t>4</w:t>
      </w:r>
      <w:r>
        <w:t>.3.72.1</w:t>
      </w:r>
      <w:r>
        <w:tab/>
        <w:t>Definition</w:t>
      </w:r>
      <w:bookmarkEnd w:id="1427"/>
      <w:bookmarkEnd w:id="1428"/>
      <w:bookmarkEnd w:id="1429"/>
      <w:bookmarkEnd w:id="1430"/>
      <w:bookmarkEnd w:id="1431"/>
      <w:bookmarkEnd w:id="1432"/>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433" w:name="_CR4_3_72_2"/>
      <w:bookmarkStart w:id="1434" w:name="_Toc59182617"/>
      <w:bookmarkStart w:id="1435" w:name="_Toc59184083"/>
      <w:bookmarkStart w:id="1436" w:name="_Toc59195018"/>
      <w:bookmarkStart w:id="1437" w:name="_Toc59439444"/>
      <w:bookmarkStart w:id="1438" w:name="_Toc67989867"/>
      <w:bookmarkStart w:id="1439" w:name="_Toc210132114"/>
      <w:bookmarkEnd w:id="1433"/>
      <w:r>
        <w:rPr>
          <w:lang w:eastAsia="zh-CN"/>
        </w:rPr>
        <w:t>4</w:t>
      </w:r>
      <w:r>
        <w:t>.3.72.2</w:t>
      </w:r>
      <w:r>
        <w:tab/>
        <w:t>Attributes</w:t>
      </w:r>
      <w:bookmarkEnd w:id="1434"/>
      <w:bookmarkEnd w:id="1435"/>
      <w:bookmarkEnd w:id="1436"/>
      <w:bookmarkEnd w:id="1437"/>
      <w:bookmarkEnd w:id="1438"/>
      <w:bookmarkEnd w:id="1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440" w:name="_CR4_3_72_3"/>
      <w:bookmarkStart w:id="1441" w:name="_Toc59182618"/>
      <w:bookmarkStart w:id="1442" w:name="_Toc59184084"/>
      <w:bookmarkStart w:id="1443" w:name="_Toc59195019"/>
      <w:bookmarkStart w:id="1444" w:name="_Toc59439445"/>
      <w:bookmarkStart w:id="1445" w:name="_Toc67989868"/>
      <w:bookmarkStart w:id="1446" w:name="_Toc210132115"/>
      <w:bookmarkEnd w:id="1440"/>
      <w:r>
        <w:t>4.3.72.3</w:t>
      </w:r>
      <w:r>
        <w:tab/>
        <w:t>Attribute constraints</w:t>
      </w:r>
      <w:bookmarkEnd w:id="1441"/>
      <w:bookmarkEnd w:id="1442"/>
      <w:bookmarkEnd w:id="1443"/>
      <w:bookmarkEnd w:id="1444"/>
      <w:bookmarkEnd w:id="1445"/>
      <w:bookmarkEnd w:id="1446"/>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447" w:name="_CR4_3_72_4"/>
      <w:bookmarkStart w:id="1448" w:name="_Toc210132116"/>
      <w:bookmarkEnd w:id="1447"/>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48"/>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449" w:name="_Toc162446348"/>
      <w:bookmarkStart w:id="1450" w:name="_Toc210132117"/>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449"/>
      <w:bookmarkEnd w:id="1450"/>
    </w:p>
    <w:p w14:paraId="08BC5142" w14:textId="1245D2AD" w:rsidR="00D81230" w:rsidRDefault="00D81230" w:rsidP="00D81230">
      <w:pPr>
        <w:pStyle w:val="Heading4"/>
      </w:pPr>
      <w:bookmarkStart w:id="1451" w:name="_Toc162446349"/>
      <w:bookmarkStart w:id="1452" w:name="_Toc210132118"/>
      <w:r>
        <w:t>4.3.</w:t>
      </w:r>
      <w:r>
        <w:rPr>
          <w:rFonts w:hint="eastAsia"/>
          <w:lang w:eastAsia="ko-KR"/>
        </w:rPr>
        <w:t>73</w:t>
      </w:r>
      <w:r>
        <w:t>.1</w:t>
      </w:r>
      <w:r>
        <w:tab/>
        <w:t>Definition</w:t>
      </w:r>
      <w:bookmarkEnd w:id="1451"/>
      <w:bookmarkEnd w:id="1452"/>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453" w:name="_Toc162446350"/>
      <w:bookmarkStart w:id="1454" w:name="_Toc210132119"/>
      <w:r>
        <w:t>4.3.</w:t>
      </w:r>
      <w:r>
        <w:rPr>
          <w:rFonts w:hint="eastAsia"/>
          <w:lang w:eastAsia="ko-KR"/>
        </w:rPr>
        <w:t>73</w:t>
      </w:r>
      <w:r>
        <w:t>.2</w:t>
      </w:r>
      <w:r>
        <w:tab/>
        <w:t>Attributes</w:t>
      </w:r>
      <w:bookmarkEnd w:id="1453"/>
      <w:bookmarkEnd w:id="1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5" w:name="_Hlk173747706"/>
            <w:r w:rsidRPr="008A181A">
              <w:rPr>
                <w:rFonts w:ascii="Courier New" w:hAnsi="Courier New" w:cs="Courier New"/>
                <w:sz w:val="18"/>
                <w:szCs w:val="18"/>
              </w:rPr>
              <w:t>externalDataType</w:t>
            </w:r>
            <w:bookmarkEnd w:id="1455"/>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456" w:name="_Toc162446351"/>
      <w:bookmarkStart w:id="1457" w:name="_Toc210132120"/>
      <w:r>
        <w:t>4.3.</w:t>
      </w:r>
      <w:r>
        <w:rPr>
          <w:rFonts w:hint="eastAsia"/>
          <w:lang w:eastAsia="ko-KR"/>
        </w:rPr>
        <w:t>73</w:t>
      </w:r>
      <w:r>
        <w:t>.3</w:t>
      </w:r>
      <w:r>
        <w:tab/>
        <w:t>Attribute constraints</w:t>
      </w:r>
      <w:bookmarkEnd w:id="1456"/>
      <w:bookmarkEnd w:id="1457"/>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458" w:name="_Toc162446352"/>
      <w:bookmarkStart w:id="1459" w:name="_Toc210132121"/>
      <w:r>
        <w:t>4.3.</w:t>
      </w:r>
      <w:r>
        <w:rPr>
          <w:rFonts w:hint="eastAsia"/>
          <w:lang w:eastAsia="ko-KR"/>
        </w:rPr>
        <w:t>73</w:t>
      </w:r>
      <w:r>
        <w:t>.4</w:t>
      </w:r>
      <w:r>
        <w:tab/>
        <w:t>Notifications</w:t>
      </w:r>
      <w:bookmarkEnd w:id="1458"/>
      <w:bookmarkEnd w:id="1459"/>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460" w:name="_Toc210132122"/>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460"/>
    </w:p>
    <w:p w14:paraId="2FA79B84" w14:textId="30D852B9" w:rsidR="00D81230" w:rsidRPr="00CE6AD3" w:rsidRDefault="00D81230" w:rsidP="00D81230">
      <w:pPr>
        <w:pStyle w:val="Heading4"/>
      </w:pPr>
      <w:bookmarkStart w:id="1461" w:name="_Toc210132123"/>
      <w:r>
        <w:t>4.3.</w:t>
      </w:r>
      <w:r>
        <w:rPr>
          <w:rFonts w:hint="eastAsia"/>
          <w:lang w:eastAsia="ko-KR"/>
        </w:rPr>
        <w:t>74</w:t>
      </w:r>
      <w:r w:rsidRPr="00CE6AD3">
        <w:t>.1</w:t>
      </w:r>
      <w:r w:rsidRPr="00CE6AD3">
        <w:tab/>
        <w:t>Definition</w:t>
      </w:r>
      <w:bookmarkEnd w:id="1461"/>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462" w:name="_Toc210132124"/>
      <w:r>
        <w:t>4.3.</w:t>
      </w:r>
      <w:r>
        <w:rPr>
          <w:rFonts w:hint="eastAsia"/>
          <w:lang w:eastAsia="ko-KR"/>
        </w:rPr>
        <w:t>74</w:t>
      </w:r>
      <w:r w:rsidRPr="00CE6AD3">
        <w:t>.</w:t>
      </w:r>
      <w:r>
        <w:t>2</w:t>
      </w:r>
      <w:r w:rsidRPr="00CE6AD3">
        <w:tab/>
      </w:r>
      <w:r>
        <w:t>Attributes</w:t>
      </w:r>
      <w:bookmarkEnd w:id="14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463" w:name="_Toc210132125"/>
      <w:r>
        <w:t>4.3.</w:t>
      </w:r>
      <w:r>
        <w:rPr>
          <w:rFonts w:hint="eastAsia"/>
          <w:lang w:eastAsia="ko-KR"/>
        </w:rPr>
        <w:t>74</w:t>
      </w:r>
      <w:r>
        <w:t>.3</w:t>
      </w:r>
      <w:r>
        <w:tab/>
        <w:t>Attribute constraints</w:t>
      </w:r>
      <w:bookmarkEnd w:id="1463"/>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464" w:name="_Toc210132126"/>
      <w:r>
        <w:t>4.3.</w:t>
      </w:r>
      <w:r>
        <w:rPr>
          <w:rFonts w:hint="eastAsia"/>
          <w:lang w:eastAsia="ko-KR"/>
        </w:rPr>
        <w:t>74</w:t>
      </w:r>
      <w:r>
        <w:t>.4</w:t>
      </w:r>
      <w:r>
        <w:tab/>
        <w:t>Notifications</w:t>
      </w:r>
      <w:bookmarkEnd w:id="1464"/>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465" w:name="_Toc210132127"/>
      <w:r>
        <w:t>4.3.</w:t>
      </w:r>
      <w:r>
        <w:rPr>
          <w:rFonts w:hint="eastAsia"/>
          <w:lang w:eastAsia="ko-KR"/>
        </w:rPr>
        <w:t>75</w:t>
      </w:r>
      <w:r>
        <w:tab/>
      </w:r>
      <w:r w:rsidRPr="00861835">
        <w:rPr>
          <w:rStyle w:val="StyleHeading3h3CourierNewChar"/>
        </w:rPr>
        <w:t>MgmtDataInfo</w:t>
      </w:r>
      <w:bookmarkEnd w:id="1465"/>
    </w:p>
    <w:p w14:paraId="1F1E9323" w14:textId="1784D825" w:rsidR="00D81230" w:rsidRDefault="00D81230" w:rsidP="00D81230">
      <w:pPr>
        <w:pStyle w:val="Heading4"/>
      </w:pPr>
      <w:bookmarkStart w:id="1466" w:name="_Toc210132128"/>
      <w:r>
        <w:t>4.3.</w:t>
      </w:r>
      <w:r>
        <w:rPr>
          <w:rFonts w:hint="eastAsia"/>
          <w:lang w:eastAsia="ko-KR"/>
        </w:rPr>
        <w:t>75</w:t>
      </w:r>
      <w:r>
        <w:t>.1</w:t>
      </w:r>
      <w:r>
        <w:tab/>
        <w:t>Definition</w:t>
      </w:r>
      <w:bookmarkEnd w:id="1466"/>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467" w:name="_Toc210132129"/>
      <w:r>
        <w:t>4.3.</w:t>
      </w:r>
      <w:r>
        <w:rPr>
          <w:rFonts w:hint="eastAsia"/>
          <w:lang w:eastAsia="ko-KR"/>
        </w:rPr>
        <w:t>75</w:t>
      </w:r>
      <w:r>
        <w:t>.2</w:t>
      </w:r>
      <w:r>
        <w:tab/>
        <w:t>Attributes</w:t>
      </w:r>
      <w:bookmarkEnd w:id="1467"/>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68" w:name="_MCCTEMPBM_CRPT95410039___7"/>
            <w:r>
              <w:rPr>
                <w:rFonts w:ascii="Courier New" w:hAnsi="Courier New" w:cs="Courier New"/>
              </w:rPr>
              <w:t>supportedM</w:t>
            </w:r>
            <w:r w:rsidRPr="00BE41C3">
              <w:rPr>
                <w:rFonts w:ascii="Courier New" w:hAnsi="Courier New" w:cs="Courier New"/>
              </w:rPr>
              <w:t>anagementData</w:t>
            </w:r>
            <w:bookmarkEnd w:id="1468"/>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69" w:name="_MCCTEMPBM_CRPT95410041___7"/>
            <w:r w:rsidRPr="00BE41C3">
              <w:rPr>
                <w:rFonts w:ascii="Courier New" w:hAnsi="Courier New" w:cs="Courier New"/>
              </w:rPr>
              <w:t>supportedGranularityPeriods</w:t>
            </w:r>
            <w:bookmarkEnd w:id="1469"/>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0"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0"/>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1"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1"/>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2"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2"/>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3"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3"/>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4"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4"/>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5"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5"/>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476" w:name="_Toc210132130"/>
      <w:r>
        <w:t>4.3.</w:t>
      </w:r>
      <w:r>
        <w:rPr>
          <w:rFonts w:hint="eastAsia"/>
          <w:lang w:eastAsia="ko-KR"/>
        </w:rPr>
        <w:t>75</w:t>
      </w:r>
      <w:r>
        <w:t>.</w:t>
      </w:r>
      <w:r>
        <w:rPr>
          <w:lang w:eastAsia="zh-CN"/>
        </w:rPr>
        <w:t>3</w:t>
      </w:r>
      <w:r>
        <w:tab/>
        <w:t>Attribute constraints</w:t>
      </w:r>
      <w:bookmarkEnd w:id="14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477" w:name="_Toc210132131"/>
      <w:r>
        <w:t>4.3.</w:t>
      </w:r>
      <w:r>
        <w:rPr>
          <w:rFonts w:hint="eastAsia"/>
          <w:lang w:eastAsia="ko-KR"/>
        </w:rPr>
        <w:t>75</w:t>
      </w:r>
      <w:r>
        <w:t>.</w:t>
      </w:r>
      <w:r>
        <w:rPr>
          <w:lang w:eastAsia="zh-CN"/>
        </w:rPr>
        <w:t>4</w:t>
      </w:r>
      <w:r>
        <w:tab/>
        <w:t>Notifications</w:t>
      </w:r>
      <w:bookmarkEnd w:id="1477"/>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478" w:name="_Toc193454045"/>
      <w:bookmarkStart w:id="1479" w:name="_Toc210132132"/>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478"/>
      <w:bookmarkEnd w:id="1479"/>
    </w:p>
    <w:p w14:paraId="676411B5" w14:textId="112A26A7" w:rsidR="0070444A" w:rsidRDefault="0070444A" w:rsidP="0070444A">
      <w:pPr>
        <w:pStyle w:val="Heading4"/>
      </w:pPr>
      <w:bookmarkStart w:id="1480" w:name="_Toc193454046"/>
      <w:bookmarkStart w:id="1481" w:name="_Toc210132133"/>
      <w:r>
        <w:t>4.3.</w:t>
      </w:r>
      <w:r>
        <w:rPr>
          <w:rFonts w:eastAsia="Malgun Gothic" w:hint="eastAsia"/>
          <w:lang w:eastAsia="ko-KR"/>
        </w:rPr>
        <w:t>76</w:t>
      </w:r>
      <w:r>
        <w:t>.1</w:t>
      </w:r>
      <w:r>
        <w:tab/>
        <w:t>Definition</w:t>
      </w:r>
      <w:bookmarkEnd w:id="1480"/>
      <w:bookmarkEnd w:id="1481"/>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482" w:name="_Toc193454047"/>
      <w:bookmarkStart w:id="1483" w:name="_Toc210132134"/>
      <w:r>
        <w:rPr>
          <w:lang w:val="fr-FR"/>
        </w:rPr>
        <w:t>4.3.</w:t>
      </w:r>
      <w:r>
        <w:rPr>
          <w:rFonts w:eastAsia="Malgun Gothic" w:hint="eastAsia"/>
          <w:lang w:val="fr-FR" w:eastAsia="ko-KR"/>
        </w:rPr>
        <w:t>76</w:t>
      </w:r>
      <w:r>
        <w:rPr>
          <w:lang w:val="fr-FR"/>
        </w:rPr>
        <w:t>.2</w:t>
      </w:r>
      <w:r>
        <w:rPr>
          <w:lang w:val="fr-FR"/>
        </w:rPr>
        <w:tab/>
        <w:t>Attributes</w:t>
      </w:r>
      <w:bookmarkEnd w:id="1482"/>
      <w:bookmarkEnd w:id="14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484" w:name="_Toc193454048"/>
      <w:bookmarkStart w:id="1485" w:name="_Toc210132135"/>
      <w:r>
        <w:rPr>
          <w:lang w:eastAsia="zh-CN"/>
        </w:rPr>
        <w:t>4.3.</w:t>
      </w:r>
      <w:r>
        <w:rPr>
          <w:rFonts w:eastAsia="Malgun Gothic" w:hint="eastAsia"/>
          <w:lang w:eastAsia="ko-KR"/>
        </w:rPr>
        <w:t>76</w:t>
      </w:r>
      <w:r>
        <w:rPr>
          <w:lang w:eastAsia="zh-CN"/>
        </w:rPr>
        <w:t>.3</w:t>
      </w:r>
      <w:r>
        <w:rPr>
          <w:lang w:eastAsia="zh-CN"/>
        </w:rPr>
        <w:tab/>
        <w:t>Attribute constraints</w:t>
      </w:r>
      <w:bookmarkEnd w:id="1484"/>
      <w:bookmarkEnd w:id="1485"/>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486" w:name="_Toc193454049"/>
      <w:bookmarkStart w:id="1487" w:name="_Toc210132136"/>
      <w:r>
        <w:rPr>
          <w:lang w:eastAsia="zh-CN"/>
        </w:rPr>
        <w:t>4.3.</w:t>
      </w:r>
      <w:r>
        <w:rPr>
          <w:rFonts w:eastAsia="Malgun Gothic" w:hint="eastAsia"/>
          <w:lang w:eastAsia="ko-KR"/>
        </w:rPr>
        <w:t>76</w:t>
      </w:r>
      <w:r>
        <w:rPr>
          <w:lang w:eastAsia="zh-CN"/>
        </w:rPr>
        <w:t>.4</w:t>
      </w:r>
      <w:r>
        <w:rPr>
          <w:lang w:eastAsia="zh-CN"/>
        </w:rPr>
        <w:tab/>
        <w:t>Notifications</w:t>
      </w:r>
      <w:bookmarkEnd w:id="1486"/>
      <w:bookmarkEnd w:id="1487"/>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488" w:name="_Toc187412678"/>
      <w:bookmarkStart w:id="1489" w:name="_Toc210132137"/>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488"/>
      <w:bookmarkEnd w:id="1489"/>
    </w:p>
    <w:p w14:paraId="59A9EDA7" w14:textId="01F4563D" w:rsidR="0070444A" w:rsidRPr="009230CB" w:rsidRDefault="0070444A" w:rsidP="0070444A">
      <w:pPr>
        <w:pStyle w:val="Heading4"/>
      </w:pPr>
      <w:bookmarkStart w:id="1490" w:name="_Toc187412679"/>
      <w:bookmarkStart w:id="1491" w:name="_Toc210132138"/>
      <w:r>
        <w:t>4.3.</w:t>
      </w:r>
      <w:r>
        <w:rPr>
          <w:rFonts w:hint="eastAsia"/>
          <w:lang w:eastAsia="ko-KR"/>
        </w:rPr>
        <w:t>77</w:t>
      </w:r>
      <w:r w:rsidRPr="009230CB">
        <w:t>.1</w:t>
      </w:r>
      <w:r w:rsidRPr="009230CB">
        <w:tab/>
        <w:t>Definition</w:t>
      </w:r>
      <w:bookmarkEnd w:id="1490"/>
      <w:bookmarkEnd w:id="1491"/>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492" w:name="_Toc187412680"/>
      <w:bookmarkStart w:id="1493" w:name="_Toc210132139"/>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492"/>
      <w:bookmarkEnd w:id="1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494" w:name="_Toc187412681"/>
      <w:bookmarkStart w:id="1495" w:name="_Toc210132140"/>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494"/>
      <w:bookmarkEnd w:id="1495"/>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496" w:name="_Toc187412682"/>
      <w:bookmarkStart w:id="1497" w:name="_Toc210132141"/>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6"/>
      <w:bookmarkEnd w:id="1497"/>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498" w:name="_Toc210132142"/>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498"/>
    </w:p>
    <w:p w14:paraId="69D5FA5D" w14:textId="3FAACB38" w:rsidR="00F86161" w:rsidRDefault="00F86161" w:rsidP="00F86161">
      <w:pPr>
        <w:pStyle w:val="Heading4"/>
      </w:pPr>
      <w:bookmarkStart w:id="1499" w:name="_Toc210132143"/>
      <w:r>
        <w:rPr>
          <w:lang w:eastAsia="zh-CN"/>
        </w:rPr>
        <w:t>4</w:t>
      </w:r>
      <w:r>
        <w:t>.3.</w:t>
      </w:r>
      <w:r>
        <w:rPr>
          <w:rFonts w:hint="eastAsia"/>
          <w:lang w:eastAsia="ko-KR"/>
        </w:rPr>
        <w:t>78</w:t>
      </w:r>
      <w:r>
        <w:t>.1</w:t>
      </w:r>
      <w:r>
        <w:tab/>
        <w:t>Definition</w:t>
      </w:r>
      <w:bookmarkEnd w:id="1499"/>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500" w:name="_Toc210132144"/>
      <w:r>
        <w:rPr>
          <w:lang w:eastAsia="zh-CN"/>
        </w:rPr>
        <w:t>4</w:t>
      </w:r>
      <w:r>
        <w:t>.3.</w:t>
      </w:r>
      <w:r>
        <w:rPr>
          <w:rFonts w:hint="eastAsia"/>
          <w:lang w:eastAsia="ko-KR"/>
        </w:rPr>
        <w:t>78</w:t>
      </w:r>
      <w:r>
        <w:t>.2</w:t>
      </w:r>
      <w:r>
        <w:tab/>
        <w:t>Attributes</w:t>
      </w:r>
      <w:bookmarkEnd w:id="1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501" w:name="_Toc210132145"/>
      <w:r>
        <w:rPr>
          <w:lang w:eastAsia="zh-CN"/>
        </w:rPr>
        <w:t>4</w:t>
      </w:r>
      <w:r>
        <w:t>.3.</w:t>
      </w:r>
      <w:r>
        <w:rPr>
          <w:rFonts w:hint="eastAsia"/>
          <w:lang w:eastAsia="ko-KR"/>
        </w:rPr>
        <w:t>78</w:t>
      </w:r>
      <w:r>
        <w:t>.3</w:t>
      </w:r>
      <w:r>
        <w:tab/>
        <w:t>Attribute constraints</w:t>
      </w:r>
      <w:bookmarkEnd w:id="1501"/>
    </w:p>
    <w:p w14:paraId="553B4493" w14:textId="77777777" w:rsidR="00F86161" w:rsidRDefault="00F86161" w:rsidP="00F86161">
      <w:r>
        <w:t>None.</w:t>
      </w:r>
    </w:p>
    <w:p w14:paraId="5DC29BAF" w14:textId="1A37D1E8" w:rsidR="00F86161" w:rsidRDefault="00F86161" w:rsidP="00F86161">
      <w:pPr>
        <w:pStyle w:val="Heading4"/>
      </w:pPr>
      <w:bookmarkStart w:id="1502" w:name="_Toc210132146"/>
      <w:r>
        <w:rPr>
          <w:lang w:eastAsia="zh-CN"/>
        </w:rPr>
        <w:t>4</w:t>
      </w:r>
      <w:r>
        <w:t>.3.</w:t>
      </w:r>
      <w:r>
        <w:rPr>
          <w:rFonts w:hint="eastAsia"/>
          <w:lang w:eastAsia="ko-KR"/>
        </w:rPr>
        <w:t>78</w:t>
      </w:r>
      <w:r>
        <w:t>.4</w:t>
      </w:r>
      <w:r>
        <w:tab/>
        <w:t>Notifications</w:t>
      </w:r>
      <w:bookmarkEnd w:id="1502"/>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503" w:name="_Toc210132147"/>
      <w:r>
        <w:rPr>
          <w:lang w:val="en-US" w:eastAsia="zh-CN"/>
        </w:rPr>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503"/>
    </w:p>
    <w:p w14:paraId="354F8740" w14:textId="437F7DA3" w:rsidR="00F86161" w:rsidRDefault="00F86161" w:rsidP="00F86161">
      <w:pPr>
        <w:pStyle w:val="Heading4"/>
      </w:pPr>
      <w:bookmarkStart w:id="1504" w:name="_Toc210132148"/>
      <w:r>
        <w:rPr>
          <w:lang w:eastAsia="zh-CN"/>
        </w:rPr>
        <w:t>4</w:t>
      </w:r>
      <w:r>
        <w:t>.3.</w:t>
      </w:r>
      <w:r>
        <w:rPr>
          <w:rFonts w:hint="eastAsia"/>
          <w:lang w:eastAsia="ko-KR"/>
        </w:rPr>
        <w:t>79</w:t>
      </w:r>
      <w:r>
        <w:t>.1</w:t>
      </w:r>
      <w:r>
        <w:tab/>
        <w:t>Definition</w:t>
      </w:r>
      <w:bookmarkEnd w:id="1504"/>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505" w:name="_Toc210132149"/>
      <w:r>
        <w:rPr>
          <w:lang w:eastAsia="zh-CN"/>
        </w:rPr>
        <w:t>4</w:t>
      </w:r>
      <w:r>
        <w:t>.3.</w:t>
      </w:r>
      <w:r>
        <w:rPr>
          <w:rFonts w:hint="eastAsia"/>
          <w:lang w:eastAsia="ko-KR"/>
        </w:rPr>
        <w:t>79</w:t>
      </w:r>
      <w:r>
        <w:t>.2</w:t>
      </w:r>
      <w:r>
        <w:tab/>
        <w:t>Attributes</w:t>
      </w:r>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506" w:name="_Toc210132150"/>
      <w:r>
        <w:rPr>
          <w:lang w:eastAsia="zh-CN"/>
        </w:rPr>
        <w:t>4</w:t>
      </w:r>
      <w:r>
        <w:t>.3.</w:t>
      </w:r>
      <w:r>
        <w:rPr>
          <w:rFonts w:hint="eastAsia"/>
          <w:lang w:eastAsia="ko-KR"/>
        </w:rPr>
        <w:t>79</w:t>
      </w:r>
      <w:r>
        <w:t>.3</w:t>
      </w:r>
      <w:r>
        <w:tab/>
        <w:t>Attribute constraints</w:t>
      </w:r>
      <w:bookmarkEnd w:id="1506"/>
    </w:p>
    <w:p w14:paraId="7AE92582" w14:textId="77777777" w:rsidR="00F86161" w:rsidRDefault="00F86161" w:rsidP="00F86161">
      <w:r>
        <w:t>None.</w:t>
      </w:r>
    </w:p>
    <w:p w14:paraId="5D50EA1B" w14:textId="147915BA" w:rsidR="00F86161" w:rsidRDefault="00F86161" w:rsidP="00F86161">
      <w:pPr>
        <w:pStyle w:val="Heading4"/>
      </w:pPr>
      <w:bookmarkStart w:id="1507" w:name="_Toc210132151"/>
      <w:r>
        <w:rPr>
          <w:lang w:eastAsia="zh-CN"/>
        </w:rPr>
        <w:t>4</w:t>
      </w:r>
      <w:r>
        <w:t>.3.</w:t>
      </w:r>
      <w:r>
        <w:rPr>
          <w:rFonts w:hint="eastAsia"/>
          <w:lang w:eastAsia="ko-KR"/>
        </w:rPr>
        <w:t>79</w:t>
      </w:r>
      <w:r>
        <w:t>.4</w:t>
      </w:r>
      <w:r>
        <w:tab/>
        <w:t>Notifications</w:t>
      </w:r>
      <w:bookmarkEnd w:id="1507"/>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69D4627D" w14:textId="64A1B25F" w:rsidR="00BB7DEE" w:rsidRPr="005B429A" w:rsidRDefault="00BB7DEE" w:rsidP="00BB7DEE">
      <w:pPr>
        <w:pStyle w:val="Heading3"/>
        <w:rPr>
          <w:rFonts w:ascii="Courier New" w:hAnsi="Courier New" w:cs="Courier New"/>
        </w:rPr>
      </w:pPr>
      <w:bookmarkStart w:id="1508" w:name="_CR4_4"/>
      <w:bookmarkStart w:id="1509" w:name="_Toc210132152"/>
      <w:bookmarkEnd w:id="1508"/>
      <w:r>
        <w:t>4</w:t>
      </w:r>
      <w:r w:rsidRPr="00F267AF">
        <w:t>.</w:t>
      </w:r>
      <w:r>
        <w:t>3</w:t>
      </w:r>
      <w:r w:rsidRPr="00F267AF">
        <w:t>.</w:t>
      </w:r>
      <w:r>
        <w:t>80</w:t>
      </w:r>
      <w:r w:rsidRPr="00F267AF">
        <w:tab/>
      </w:r>
      <w:r>
        <w:rPr>
          <w:rFonts w:ascii="Courier New" w:hAnsi="Courier New" w:cs="Courier New"/>
        </w:rPr>
        <w:t>TrsrPrefixCfg</w:t>
      </w:r>
      <w:r w:rsidRPr="005B429A">
        <w:rPr>
          <w:rFonts w:ascii="Courier New" w:hAnsi="Courier New" w:cs="Courier New"/>
        </w:rPr>
        <w:t xml:space="preserve"> &lt;&lt;dataType&gt;&gt;</w:t>
      </w:r>
      <w:bookmarkEnd w:id="1509"/>
    </w:p>
    <w:p w14:paraId="13D335D9" w14:textId="2A44C659" w:rsidR="00BB7DEE" w:rsidRDefault="00BB7DEE" w:rsidP="00BB7DEE">
      <w:pPr>
        <w:pStyle w:val="Heading4"/>
      </w:pPr>
      <w:bookmarkStart w:id="1510" w:name="_Toc210132153"/>
      <w:r>
        <w:t>4.3.80.1</w:t>
      </w:r>
      <w:r>
        <w:tab/>
        <w:t>Definition</w:t>
      </w:r>
      <w:bookmarkEnd w:id="1510"/>
    </w:p>
    <w:p w14:paraId="28C5708B" w14:textId="77777777" w:rsidR="00BB7DEE" w:rsidRDefault="00BB7DEE" w:rsidP="00BB7DEE">
      <w:pPr>
        <w:rPr>
          <w:noProof/>
        </w:rPr>
      </w:pPr>
      <w:r>
        <w:t xml:space="preserve">This </w:t>
      </w:r>
      <w:r w:rsidRPr="005428D0">
        <w:rPr>
          <w:rFonts w:ascii="Courier New" w:hAnsi="Courier New" w:cs="Courier New"/>
          <w:lang w:eastAsia="zh-CN"/>
        </w:rPr>
        <w:t>&lt;&lt;dataType&gt;&gt;</w:t>
      </w:r>
      <w:r>
        <w:rPr>
          <w:lang w:eastAsia="zh-CN"/>
        </w:rPr>
        <w:t xml:space="preserve"> </w:t>
      </w:r>
      <w:r>
        <w:t>defines the TRSR prefix configuration parameters which are used</w:t>
      </w:r>
      <w:r w:rsidRPr="00300A58">
        <w:rPr>
          <w:rFonts w:cs="Arial"/>
          <w:szCs w:val="18"/>
        </w:rPr>
        <w:t xml:space="preserve"> </w:t>
      </w:r>
      <w:r>
        <w:rPr>
          <w:rFonts w:cs="Arial"/>
          <w:szCs w:val="18"/>
        </w:rPr>
        <w:t xml:space="preserve">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r>
        <w:rPr>
          <w:rFonts w:ascii="Courier New" w:hAnsi="Courier New" w:cs="Courier New"/>
          <w:noProof/>
        </w:rPr>
        <w:t>trstPrefix</w:t>
      </w:r>
      <w:r>
        <w:t xml:space="preserve"> 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2B7A0406" w:rsidR="00BB7DEE" w:rsidRDefault="00BB7DEE" w:rsidP="00BB7DEE">
      <w:pPr>
        <w:pStyle w:val="Heading4"/>
        <w:rPr>
          <w:lang w:val="fr-FR"/>
        </w:rPr>
      </w:pPr>
      <w:bookmarkStart w:id="1511" w:name="_Toc210132154"/>
      <w:r>
        <w:rPr>
          <w:lang w:val="fr-FR"/>
        </w:rPr>
        <w:t>4.3.80.2</w:t>
      </w:r>
      <w:r>
        <w:rPr>
          <w:lang w:val="fr-FR"/>
        </w:rPr>
        <w:tab/>
        <w:t>Attributes</w:t>
      </w:r>
      <w:bookmarkEnd w:id="1511"/>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r>
              <w:t>isNotifyable</w:t>
            </w:r>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r>
              <w:rPr>
                <w:rFonts w:ascii="Courier New" w:hAnsi="Courier New" w:cs="Courier New"/>
                <w:szCs w:val="18"/>
                <w:lang w:eastAsia="de-DE"/>
              </w:rPr>
              <w:t>trsrPrefix</w:t>
            </w:r>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r>
              <w:rPr>
                <w:rFonts w:ascii="Courier New" w:hAnsi="Courier New" w:cs="Courier New"/>
              </w:rPr>
              <w:t>trsrPrefixLength</w:t>
            </w:r>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02F91CCC" w:rsidR="00BB7DEE" w:rsidRDefault="00BB7DEE" w:rsidP="00BB7DEE">
      <w:pPr>
        <w:pStyle w:val="Heading4"/>
      </w:pPr>
      <w:bookmarkStart w:id="1512" w:name="_Toc210132155"/>
      <w:r>
        <w:t>4.3.80.3</w:t>
      </w:r>
      <w:r>
        <w:tab/>
        <w:t>Attribute constraints</w:t>
      </w:r>
      <w:bookmarkEnd w:id="1512"/>
    </w:p>
    <w:p w14:paraId="758BB638" w14:textId="77777777" w:rsidR="00BB7DEE" w:rsidRPr="00842290" w:rsidRDefault="00BB7DEE" w:rsidP="00BB7DEE">
      <w:r>
        <w:t>None.</w:t>
      </w:r>
    </w:p>
    <w:p w14:paraId="0BDA7344" w14:textId="29D25D95" w:rsidR="00BB7DEE" w:rsidRDefault="00BB7DEE" w:rsidP="00BB7DEE">
      <w:pPr>
        <w:pStyle w:val="Heading4"/>
        <w:rPr>
          <w:lang w:val="en-US"/>
        </w:rPr>
      </w:pPr>
      <w:bookmarkStart w:id="1513" w:name="_Toc210132156"/>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513"/>
    </w:p>
    <w:p w14:paraId="5684A0FD" w14:textId="77777777" w:rsidR="00BB7DEE" w:rsidRDefault="00BB7DEE" w:rsidP="00BB7DEE">
      <w:r w:rsidRPr="003D39E5">
        <w:t>The common notifications defined in clause 4.5 are valid for this IOC, without exceptions</w:t>
      </w:r>
      <w:r>
        <w:t>.</w:t>
      </w:r>
    </w:p>
    <w:p w14:paraId="72B71CCB" w14:textId="065CDBB3" w:rsidR="004E5B03" w:rsidRPr="00506528" w:rsidRDefault="004E5B03" w:rsidP="004E5B03">
      <w:pPr>
        <w:pStyle w:val="Heading3"/>
      </w:pPr>
      <w:bookmarkStart w:id="1514" w:name="_Toc210132157"/>
      <w:r>
        <w:t>4</w:t>
      </w:r>
      <w:r w:rsidRPr="00506528">
        <w:t>.3.</w:t>
      </w:r>
      <w:r>
        <w:t>81</w:t>
      </w:r>
      <w:r w:rsidRPr="00506528">
        <w:tab/>
      </w:r>
      <w:r>
        <w:t>NotificationList</w:t>
      </w:r>
      <w:bookmarkEnd w:id="1514"/>
    </w:p>
    <w:p w14:paraId="75D87E9F" w14:textId="33651FD8" w:rsidR="004E5B03" w:rsidRPr="00681EC9" w:rsidRDefault="004E5B03" w:rsidP="004E5B03">
      <w:pPr>
        <w:pStyle w:val="Heading4"/>
      </w:pPr>
      <w:bookmarkStart w:id="1515" w:name="_Toc517803146"/>
      <w:bookmarkStart w:id="1516" w:name="_Toc210132158"/>
      <w:r w:rsidRPr="00681EC9">
        <w:t>4.3.</w:t>
      </w:r>
      <w:r>
        <w:t>81</w:t>
      </w:r>
      <w:r w:rsidRPr="00681EC9">
        <w:t>.1</w:t>
      </w:r>
      <w:r w:rsidRPr="00681EC9">
        <w:tab/>
        <w:t>Definition</w:t>
      </w:r>
      <w:bookmarkEnd w:id="1515"/>
      <w:bookmarkEnd w:id="1516"/>
    </w:p>
    <w:p w14:paraId="0D7E82BD" w14:textId="77777777" w:rsidR="004E5B03" w:rsidRDefault="004E5B03" w:rsidP="004E5B03">
      <w:r w:rsidRPr="00506528">
        <w:t xml:space="preserve">The </w:t>
      </w:r>
      <w:r>
        <w:t>NotificationList</w:t>
      </w:r>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t>A NotificationList MOI may be contained under the root ManagedElement or SubNetwork or under an NtfSubscriptionControl MOI.</w:t>
      </w:r>
    </w:p>
    <w:p w14:paraId="0EEE7093" w14:textId="77777777" w:rsidR="004E5B03" w:rsidRDefault="004E5B03" w:rsidP="004E5B03">
      <w:r>
        <w:t>If the NotificationList MOI</w:t>
      </w:r>
      <w:r w:rsidRPr="00681EC9">
        <w:t xml:space="preserve"> </w:t>
      </w:r>
      <w:r>
        <w:t xml:space="preserve">is contained under a ManagedElement or SubNetwork the MOI make available all notifications for all  objectInstances under that ManagedElement or SubNetwork.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r>
        <w:t xml:space="preserve">NotificationList MOIs under an </w:t>
      </w:r>
      <w:r>
        <w:rPr>
          <w:noProof/>
        </w:rPr>
        <w:t>NtfSubscriptionControl MOI to one.</w:t>
      </w:r>
    </w:p>
    <w:p w14:paraId="7389E629" w14:textId="498375B0" w:rsidR="004E5B03" w:rsidRDefault="004E5B03" w:rsidP="004E5B03">
      <w:pPr>
        <w:rPr>
          <w:noProof/>
        </w:rPr>
      </w:pPr>
      <w:r>
        <w:rPr>
          <w:noProof/>
        </w:rPr>
        <w:t xml:space="preserve">A NotificationList may provide a subset of all applicable notifications. If the NotificationList MOI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5346C112"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5C69AB1A"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517" w:name="_Hlk201271136"/>
      <w:r>
        <w:rPr>
          <w:noProof/>
        </w:rPr>
        <w:t>Only notifications that were prepared are included. If the producer failed to prepare a subscribed notification it will not be available in this MOI either.</w:t>
      </w:r>
    </w:p>
    <w:p w14:paraId="42F873A5" w14:textId="5CD5DCEF" w:rsidR="004E5B03" w:rsidRDefault="004E5B03" w:rsidP="004E5B03">
      <w:pPr>
        <w:rPr>
          <w:noProof/>
        </w:rPr>
      </w:pPr>
      <w:bookmarkStart w:id="1518"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235F8729" w:rsidR="004E5B03" w:rsidRDefault="004E5B03" w:rsidP="004E5B03">
      <w:pPr>
        <w:pStyle w:val="Heading4"/>
      </w:pPr>
      <w:bookmarkStart w:id="1519" w:name="_Toc517803147"/>
      <w:bookmarkStart w:id="1520" w:name="_Toc210132159"/>
      <w:bookmarkEnd w:id="1517"/>
      <w:bookmarkEnd w:id="1518"/>
      <w:r>
        <w:t>4</w:t>
      </w:r>
      <w:r w:rsidRPr="00506528">
        <w:t>.3</w:t>
      </w:r>
      <w:r>
        <w:t>.81</w:t>
      </w:r>
      <w:r w:rsidRPr="00506528">
        <w:t>.2</w:t>
      </w:r>
      <w:r w:rsidRPr="00506528">
        <w:tab/>
        <w:t>Attributes</w:t>
      </w:r>
      <w:bookmarkEnd w:id="1519"/>
      <w:bookmarkEnd w:id="1520"/>
    </w:p>
    <w:p w14:paraId="57C81CEB" w14:textId="77777777" w:rsidR="004E5B03" w:rsidRPr="007721BC" w:rsidRDefault="004E5B03" w:rsidP="004E5B03">
      <w:pPr>
        <w:rPr>
          <w:rFonts w:eastAsia="SimSun"/>
        </w:rPr>
      </w:pPr>
      <w:r>
        <w:t xml:space="preserve">The NotificationList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r>
              <w:t>isNotifyable</w:t>
            </w:r>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r w:rsidRPr="001B4505">
              <w:rPr>
                <w:rFonts w:ascii="Courier New" w:hAnsi="Courier New" w:cs="Courier New"/>
                <w:color w:val="000000"/>
                <w:szCs w:val="18"/>
              </w:rPr>
              <w:t>firstEventTime</w:t>
            </w:r>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r>
              <w:rPr>
                <w:rFonts w:ascii="Courier New" w:hAnsi="Courier New" w:cs="Courier New"/>
                <w:color w:val="000000"/>
                <w:szCs w:val="18"/>
              </w:rPr>
              <w:t>notificationEntries</w:t>
            </w:r>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521" w:name="_Toc193454221"/>
      <w:bookmarkStart w:id="1522" w:name="_Hlk201271149"/>
    </w:p>
    <w:p w14:paraId="63D1115E" w14:textId="22D0F761" w:rsidR="004E5B03" w:rsidRDefault="004E5B03" w:rsidP="004E5B03">
      <w:pPr>
        <w:pStyle w:val="Heading4"/>
      </w:pPr>
      <w:bookmarkStart w:id="1523" w:name="_Toc210132160"/>
      <w:r>
        <w:t>4.3.81.3</w:t>
      </w:r>
      <w:r>
        <w:tab/>
        <w:t>Attribute constraints</w:t>
      </w:r>
      <w:bookmarkEnd w:id="1521"/>
      <w:bookmarkEnd w:id="1523"/>
    </w:p>
    <w:bookmarkEnd w:id="1522"/>
    <w:p w14:paraId="66942F45" w14:textId="77777777" w:rsidR="004E5B03" w:rsidRPr="00506528" w:rsidRDefault="004E5B03" w:rsidP="004E5B03">
      <w:r>
        <w:t>None.</w:t>
      </w:r>
    </w:p>
    <w:p w14:paraId="5DE64806" w14:textId="45AF02A7" w:rsidR="004E5B03" w:rsidRPr="009230CB" w:rsidRDefault="004E5B03" w:rsidP="004E5B03">
      <w:pPr>
        <w:pStyle w:val="Heading4"/>
        <w:rPr>
          <w:lang w:val="en-US"/>
        </w:rPr>
      </w:pPr>
      <w:bookmarkStart w:id="1524" w:name="_Toc193454301"/>
      <w:bookmarkStart w:id="1525" w:name="_Toc517803149"/>
      <w:bookmarkStart w:id="1526" w:name="_Toc210132161"/>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524"/>
      <w:bookmarkEnd w:id="1526"/>
    </w:p>
    <w:p w14:paraId="666605D7" w14:textId="77777777" w:rsidR="004E5B03" w:rsidRDefault="004E5B03" w:rsidP="004E5B03">
      <w:r>
        <w:t>The common notifications defined in clause 4.5 are valid for this IOC.</w:t>
      </w:r>
    </w:p>
    <w:p w14:paraId="72FAE604" w14:textId="6605A645" w:rsidR="004E5B03" w:rsidRDefault="004E5B03" w:rsidP="004E5B03">
      <w:pPr>
        <w:pStyle w:val="Heading3"/>
      </w:pPr>
      <w:bookmarkStart w:id="1527" w:name="_Toc210132162"/>
      <w:r>
        <w:t>4</w:t>
      </w:r>
      <w:r w:rsidRPr="00506528">
        <w:t>.3.</w:t>
      </w:r>
      <w:r>
        <w:t>82</w:t>
      </w:r>
      <w:r w:rsidRPr="00506528">
        <w:tab/>
      </w:r>
      <w:bookmarkEnd w:id="1525"/>
      <w:r>
        <w:t>NotificationEntry &lt;&lt;dataType&gt;&gt;</w:t>
      </w:r>
      <w:bookmarkEnd w:id="1527"/>
    </w:p>
    <w:p w14:paraId="1E570A49" w14:textId="01C88A99" w:rsidR="004E5B03" w:rsidRPr="00CE6AD3" w:rsidRDefault="004E5B03" w:rsidP="004E5B03">
      <w:pPr>
        <w:pStyle w:val="Heading4"/>
      </w:pPr>
      <w:bookmarkStart w:id="1528" w:name="_Toc193454248"/>
      <w:bookmarkStart w:id="1529" w:name="_Toc210132163"/>
      <w:r w:rsidRPr="00CE6AD3">
        <w:t>4.3.</w:t>
      </w:r>
      <w:r>
        <w:t>82</w:t>
      </w:r>
      <w:r w:rsidRPr="00CE6AD3">
        <w:t>.1</w:t>
      </w:r>
      <w:r w:rsidRPr="00CE6AD3">
        <w:tab/>
        <w:t>Definition</w:t>
      </w:r>
      <w:bookmarkEnd w:id="1528"/>
      <w:bookmarkEnd w:id="1529"/>
    </w:p>
    <w:p w14:paraId="0C325C7A" w14:textId="77777777" w:rsidR="004E5B03" w:rsidRDefault="004E5B03" w:rsidP="004E5B0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represents a single notification.</w:t>
      </w:r>
    </w:p>
    <w:p w14:paraId="03127284" w14:textId="0579C7C8" w:rsidR="004E5B03" w:rsidRPr="00CE6AD3" w:rsidRDefault="004E5B03" w:rsidP="004E5B03">
      <w:pPr>
        <w:pStyle w:val="Heading4"/>
      </w:pPr>
      <w:bookmarkStart w:id="1530" w:name="_Toc193454249"/>
      <w:bookmarkStart w:id="1531" w:name="_Toc210132164"/>
      <w:r w:rsidRPr="00CE6AD3">
        <w:t>4.3.</w:t>
      </w:r>
      <w:r>
        <w:t>82</w:t>
      </w:r>
      <w:r w:rsidRPr="00CE6AD3">
        <w:t>.2</w:t>
      </w:r>
      <w:r w:rsidRPr="00CE6AD3">
        <w:tab/>
        <w:t>Attributes</w:t>
      </w:r>
      <w:bookmarkEnd w:id="1530"/>
      <w:bookmarkEnd w:id="15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r w:rsidRPr="00CE6AD3">
              <w:t>isReadable</w:t>
            </w:r>
          </w:p>
        </w:tc>
        <w:tc>
          <w:tcPr>
            <w:tcW w:w="610" w:type="pct"/>
            <w:shd w:val="clear" w:color="auto" w:fill="BFBFBF"/>
            <w:noWrap/>
            <w:vAlign w:val="center"/>
          </w:tcPr>
          <w:p w14:paraId="40EBC62E" w14:textId="77777777" w:rsidR="004E5B03" w:rsidRPr="00CE6AD3" w:rsidRDefault="004E5B03" w:rsidP="004E2721">
            <w:pPr>
              <w:pStyle w:val="TAH"/>
            </w:pPr>
            <w:r w:rsidRPr="00CE6AD3">
              <w:t>isWritable</w:t>
            </w:r>
          </w:p>
        </w:tc>
        <w:tc>
          <w:tcPr>
            <w:tcW w:w="610" w:type="pct"/>
            <w:shd w:val="clear" w:color="auto" w:fill="BFBFBF"/>
            <w:noWrap/>
            <w:vAlign w:val="center"/>
          </w:tcPr>
          <w:p w14:paraId="301EA2D0" w14:textId="77777777" w:rsidR="004E5B03" w:rsidRPr="00CE6AD3" w:rsidRDefault="004E5B03" w:rsidP="004E2721">
            <w:pPr>
              <w:pStyle w:val="TAH"/>
            </w:pPr>
            <w:r w:rsidRPr="00CE6AD3">
              <w:rPr>
                <w:rFonts w:cs="Arial"/>
                <w:bCs/>
                <w:szCs w:val="18"/>
              </w:rPr>
              <w:t>isInvariant</w:t>
            </w:r>
          </w:p>
        </w:tc>
        <w:tc>
          <w:tcPr>
            <w:tcW w:w="570" w:type="pct"/>
            <w:shd w:val="clear" w:color="auto" w:fill="BFBFBF"/>
            <w:noWrap/>
            <w:vAlign w:val="center"/>
          </w:tcPr>
          <w:p w14:paraId="2258BFB6" w14:textId="77777777" w:rsidR="004E5B03" w:rsidRPr="00CE6AD3" w:rsidRDefault="004E5B03" w:rsidP="004E2721">
            <w:pPr>
              <w:pStyle w:val="TAH"/>
            </w:pPr>
            <w:r w:rsidRPr="00CE6AD3">
              <w:t>isNotifyable</w:t>
            </w:r>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r>
              <w:rPr>
                <w:rFonts w:ascii="Courier New" w:hAnsi="Courier New" w:cs="Courier New"/>
                <w:color w:val="000000"/>
                <w:szCs w:val="18"/>
              </w:rPr>
              <w:t>notificationEntry</w:t>
            </w:r>
            <w:r w:rsidRPr="00A075C9">
              <w:rPr>
                <w:rFonts w:ascii="Courier New" w:hAnsi="Courier New" w:cs="Courier New"/>
                <w:color w:val="000000"/>
                <w:szCs w:val="18"/>
              </w:rPr>
              <w:t>Id</w:t>
            </w:r>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r>
              <w:rPr>
                <w:rFonts w:ascii="Courier New" w:hAnsi="Courier New" w:cs="Courier New"/>
                <w:color w:val="000000"/>
                <w:szCs w:val="18"/>
              </w:rPr>
              <w:t>eventTime</w:t>
            </w:r>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r>
              <w:rPr>
                <w:rFonts w:ascii="Courier New" w:hAnsi="Courier New" w:cs="Courier New"/>
                <w:color w:val="000000"/>
              </w:rPr>
              <w:t>notificationContent</w:t>
            </w:r>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2BF1FFFA" w:rsidR="004E5B03" w:rsidRDefault="004E5B03" w:rsidP="004E5B03">
      <w:pPr>
        <w:pStyle w:val="Heading4"/>
      </w:pPr>
      <w:bookmarkStart w:id="1532" w:name="_Toc210132165"/>
      <w:r>
        <w:t>4.3.82.3</w:t>
      </w:r>
      <w:r>
        <w:tab/>
        <w:t>Attribute constraints</w:t>
      </w:r>
      <w:bookmarkEnd w:id="1532"/>
    </w:p>
    <w:p w14:paraId="70C15DE9" w14:textId="77777777" w:rsidR="004E5B03" w:rsidRDefault="004E5B03" w:rsidP="004E5B03">
      <w:r>
        <w:t>None.</w:t>
      </w:r>
    </w:p>
    <w:p w14:paraId="09D057D1" w14:textId="493426CD" w:rsidR="00BD0CAD" w:rsidRDefault="00BD0CAD" w:rsidP="004E5B03">
      <w:pPr>
        <w:pStyle w:val="Heading2"/>
      </w:pPr>
      <w:bookmarkStart w:id="1533" w:name="_Toc210132166"/>
      <w:r>
        <w:t>4.4</w:t>
      </w:r>
      <w:r>
        <w:tab/>
        <w:t>Attribute definitions</w:t>
      </w:r>
      <w:bookmarkEnd w:id="1372"/>
      <w:bookmarkEnd w:id="1373"/>
      <w:bookmarkEnd w:id="1374"/>
      <w:bookmarkEnd w:id="1375"/>
      <w:bookmarkEnd w:id="1376"/>
      <w:bookmarkEnd w:id="1377"/>
      <w:bookmarkEnd w:id="1533"/>
    </w:p>
    <w:p w14:paraId="18C58FEC" w14:textId="77777777" w:rsidR="00BD0CAD" w:rsidRDefault="00BD0CAD">
      <w:pPr>
        <w:pStyle w:val="Heading3"/>
      </w:pPr>
      <w:bookmarkStart w:id="1534" w:name="_CR4_4_1"/>
      <w:bookmarkStart w:id="1535" w:name="_Toc20150485"/>
      <w:bookmarkStart w:id="1536" w:name="_Toc27479748"/>
      <w:bookmarkStart w:id="1537" w:name="_Toc36025283"/>
      <w:bookmarkStart w:id="1538" w:name="_Toc44516390"/>
      <w:bookmarkStart w:id="1539" w:name="_Toc45272705"/>
      <w:bookmarkStart w:id="1540" w:name="_Toc51754703"/>
      <w:bookmarkStart w:id="1541" w:name="_Toc210132167"/>
      <w:bookmarkEnd w:id="1534"/>
      <w:r>
        <w:t>4.4.1</w:t>
      </w:r>
      <w:r>
        <w:tab/>
        <w:t>Attribute properties</w:t>
      </w:r>
      <w:bookmarkEnd w:id="1535"/>
      <w:bookmarkEnd w:id="1536"/>
      <w:bookmarkEnd w:id="1537"/>
      <w:bookmarkEnd w:id="1538"/>
      <w:bookmarkEnd w:id="1539"/>
      <w:bookmarkEnd w:id="1540"/>
      <w:bookmarkEnd w:id="1541"/>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r w:rsidRPr="0093015D">
              <w:rPr>
                <w:rFonts w:ascii="Courier New" w:hAnsi="Courier New" w:cs="Courier New"/>
              </w:rPr>
              <w:t>fileLocation</w:t>
            </w:r>
          </w:p>
        </w:tc>
        <w:tc>
          <w:tcPr>
            <w:tcW w:w="5245" w:type="dxa"/>
          </w:tcPr>
          <w:p w14:paraId="0508E7A5" w14:textId="39D5227C"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B940D8" w:rsidRDefault="00841543" w:rsidP="00841543">
            <w:pPr>
              <w:pStyle w:val="TAL"/>
              <w:rPr>
                <w:rFonts w:cs="Arial"/>
                <w:szCs w:val="18"/>
              </w:rPr>
            </w:pPr>
            <w:r w:rsidRPr="00B940D8">
              <w:rPr>
                <w:lang w:eastAsia="zh-CN"/>
              </w:rPr>
              <w:t xml:space="preserve">- </w:t>
            </w:r>
            <w:r w:rsidRPr="00B940D8">
              <w:t>sftp</w:t>
            </w:r>
          </w:p>
          <w:p w14:paraId="5BB2CCEA" w14:textId="77777777" w:rsidR="00841543" w:rsidRPr="00B940D8" w:rsidRDefault="00841543" w:rsidP="00841543">
            <w:pPr>
              <w:pStyle w:val="TAL"/>
              <w:rPr>
                <w:rFonts w:cs="Arial"/>
                <w:szCs w:val="18"/>
              </w:rPr>
            </w:pPr>
            <w:r w:rsidRPr="00B940D8">
              <w:rPr>
                <w:rFonts w:cs="Arial"/>
                <w:szCs w:val="18"/>
              </w:rPr>
              <w:t>- ftpes</w:t>
            </w:r>
          </w:p>
          <w:p w14:paraId="756C19E0" w14:textId="77777777" w:rsidR="00841543" w:rsidRPr="00B940D8" w:rsidRDefault="00841543" w:rsidP="00841543">
            <w:pPr>
              <w:pStyle w:val="TAL"/>
              <w:rPr>
                <w:rFonts w:cs="Arial"/>
                <w:szCs w:val="18"/>
              </w:rPr>
            </w:pPr>
            <w:r w:rsidRPr="00B940D8">
              <w:rPr>
                <w:rFonts w:cs="Arial"/>
                <w:szCs w:val="18"/>
              </w:rPr>
              <w:t>- https</w:t>
            </w:r>
          </w:p>
          <w:p w14:paraId="4F29A3A8" w14:textId="77777777" w:rsidR="00841543" w:rsidRPr="00B940D8" w:rsidRDefault="00841543" w:rsidP="00841543">
            <w:pPr>
              <w:pStyle w:val="TAL"/>
              <w:rPr>
                <w:rFonts w:cs="Arial"/>
                <w:szCs w:val="18"/>
              </w:rPr>
            </w:pPr>
          </w:p>
          <w:p w14:paraId="0B78327C" w14:textId="77777777" w:rsidR="00841543" w:rsidRPr="00B940D8" w:rsidRDefault="00841543" w:rsidP="00841543">
            <w:pPr>
              <w:pStyle w:val="TAL"/>
              <w:rPr>
                <w:rFonts w:cs="Arial"/>
                <w:szCs w:val="18"/>
              </w:rPr>
            </w:pPr>
            <w:r w:rsidRPr="00B940D8">
              <w:rPr>
                <w:rFonts w:cs="Arial"/>
                <w:szCs w:val="18"/>
              </w:rPr>
              <w:t>Examples:</w:t>
            </w:r>
          </w:p>
          <w:p w14:paraId="1D357958" w14:textId="77777777" w:rsidR="00841543" w:rsidRPr="00B940D8" w:rsidRDefault="00841543" w:rsidP="00841543">
            <w:pPr>
              <w:pStyle w:val="TAL"/>
            </w:pPr>
            <w:r w:rsidRPr="00B940D8">
              <w:t>"sftp://companyA.com/datastore/fileName.xml",</w:t>
            </w:r>
          </w:p>
          <w:p w14:paraId="246BF9AC" w14:textId="16D663EF" w:rsidR="00841543" w:rsidRPr="0061649B" w:rsidRDefault="00841543" w:rsidP="00841543">
            <w:pPr>
              <w:pStyle w:val="TAL"/>
              <w:rPr>
                <w:rFonts w:cs="Arial"/>
                <w:szCs w:val="18"/>
              </w:rPr>
            </w:pPr>
            <w:r w:rsidRPr="00B940D8">
              <w:t>"https://companyA.com/ManagedElement=1/Files=1/File=1</w:t>
            </w:r>
            <w:r>
              <w:t>”</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4C3CC7FE"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2D140B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55FF5E" w14:textId="40ACF729" w:rsidR="00841543" w:rsidRPr="0061649B" w:rsidRDefault="00841543" w:rsidP="00841543">
            <w:pPr>
              <w:pStyle w:val="TAL"/>
            </w:pPr>
            <w:r w:rsidRPr="00B940D8">
              <w:rPr>
                <w:rFonts w:cs="Arial"/>
                <w:szCs w:val="18"/>
              </w:rPr>
              <w:t>isNullable: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1A95B2D0" w14:textId="0C0FD103" w:rsidR="00841543" w:rsidRPr="0061649B" w:rsidRDefault="00841543" w:rsidP="00841543">
            <w:pPr>
              <w:pStyle w:val="TAL"/>
              <w:rPr>
                <w:rFonts w:cs="Arial"/>
                <w:szCs w:val="18"/>
              </w:rPr>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871E89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4F423E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7BF99D6A" w14:textId="4512EA61" w:rsidR="00841543" w:rsidRPr="0061649B" w:rsidRDefault="00841543" w:rsidP="00841543">
            <w:pPr>
              <w:pStyle w:val="TAL"/>
            </w:pPr>
            <w:r w:rsidRPr="00B940D8">
              <w:rPr>
                <w:rFonts w:cs="Arial"/>
                <w:szCs w:val="18"/>
              </w:rPr>
              <w:t>isNullable: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r w:rsidRPr="00B940D8">
              <w:rPr>
                <w:szCs w:val="18"/>
              </w:rPr>
              <w:t>allowedValues: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78A20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691BAF80"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AE1DE03" w14:textId="6628ACF2" w:rsidR="00841543" w:rsidRPr="0061649B" w:rsidRDefault="00841543" w:rsidP="00841543">
            <w:pPr>
              <w:pStyle w:val="TAL"/>
            </w:pPr>
            <w:r w:rsidRPr="00B940D8">
              <w:rPr>
                <w:rFonts w:cs="Arial"/>
                <w:szCs w:val="18"/>
              </w:rPr>
              <w:t>isNullable: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r w:rsidRPr="00B940D8">
              <w:t>AllowedValues</w:t>
            </w:r>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56E407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1ABF4D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2AE58F99" w14:textId="3CDCAD41" w:rsidR="00841543" w:rsidRPr="0061649B" w:rsidRDefault="00841543" w:rsidP="00841543">
            <w:pPr>
              <w:pStyle w:val="TAL"/>
            </w:pPr>
            <w:r w:rsidRPr="00B940D8">
              <w:rPr>
                <w:rFonts w:cs="Arial"/>
                <w:szCs w:val="18"/>
              </w:rPr>
              <w:t>isNullable: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55D210B8"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18BDC16" w14:textId="76D83842"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9C93C6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81E202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870624" w14:textId="06C4DDAD" w:rsidR="00841543" w:rsidRPr="0061649B" w:rsidRDefault="00841543" w:rsidP="00841543">
            <w:pPr>
              <w:pStyle w:val="TAL"/>
            </w:pPr>
            <w:r w:rsidRPr="00B940D8">
              <w:rPr>
                <w:rFonts w:cs="Arial"/>
                <w:szCs w:val="18"/>
              </w:rPr>
              <w:t>isNullable: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Date and time, when the file was closed (the last time) and made available on the MnS producer. The file content will not be changed anymore.</w:t>
            </w:r>
          </w:p>
          <w:p w14:paraId="0B625F99" w14:textId="77777777" w:rsidR="00841543" w:rsidRPr="00B940D8" w:rsidRDefault="00841543" w:rsidP="00841543">
            <w:pPr>
              <w:pStyle w:val="TAL"/>
              <w:rPr>
                <w:rFonts w:cs="Arial"/>
                <w:szCs w:val="18"/>
              </w:rPr>
            </w:pPr>
          </w:p>
          <w:p w14:paraId="5BCD1D21" w14:textId="5FF33EE0"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EAA65D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A10E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6E35307" w14:textId="45848AC5" w:rsidR="00841543" w:rsidRPr="0061649B" w:rsidRDefault="00841543" w:rsidP="00841543">
            <w:pPr>
              <w:pStyle w:val="TAL"/>
            </w:pPr>
            <w:r w:rsidRPr="00B940D8">
              <w:rPr>
                <w:rFonts w:cs="Arial"/>
                <w:szCs w:val="18"/>
              </w:rPr>
              <w:t>isNullable: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11BFFDCE"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22DCE04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E9557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C79AAEB" w14:textId="12494F3E" w:rsidR="00841543" w:rsidRPr="0061649B" w:rsidRDefault="00841543" w:rsidP="00841543">
            <w:pPr>
              <w:pStyle w:val="TAL"/>
            </w:pPr>
            <w:r w:rsidRPr="00B940D8">
              <w:rPr>
                <w:rFonts w:cs="Arial"/>
                <w:szCs w:val="18"/>
              </w:rPr>
              <w:t>isNullable: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0D7886E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63DD09B0"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86657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941FBD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300A5D2" w14:textId="5366D6FF" w:rsidR="00841543" w:rsidRPr="0061649B" w:rsidRDefault="00841543" w:rsidP="00841543">
            <w:pPr>
              <w:pStyle w:val="TAL"/>
            </w:pPr>
            <w:r w:rsidRPr="00B940D8">
              <w:rPr>
                <w:rFonts w:cs="Arial"/>
                <w:szCs w:val="18"/>
              </w:rPr>
              <w:t>isNullable: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r w:rsidRPr="00B940D8">
              <w:rPr>
                <w:rFonts w:cs="Arial"/>
                <w:szCs w:val="18"/>
                <w:lang w:eastAsia="zh-CN"/>
              </w:rPr>
              <w:t>allowedValues: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389AE1E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8DA167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DA18727" w14:textId="519BC29E" w:rsidR="00841543" w:rsidRPr="0061649B" w:rsidRDefault="00841543" w:rsidP="00841543">
            <w:pPr>
              <w:pStyle w:val="TAL"/>
            </w:pPr>
            <w:r w:rsidRPr="00B940D8">
              <w:rPr>
                <w:rFonts w:cs="Arial"/>
                <w:szCs w:val="18"/>
              </w:rPr>
              <w:t>isNullable: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r w:rsidRPr="00B940D8">
              <w:rPr>
                <w:lang w:eastAsia="zh-CN"/>
              </w:rPr>
              <w:t>allowedValues: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385E33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126ABC9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FALSE</w:t>
            </w:r>
          </w:p>
          <w:p w14:paraId="69B3120D" w14:textId="23D230F2" w:rsidR="00841543" w:rsidRPr="0061649B" w:rsidRDefault="00841543" w:rsidP="00841543">
            <w:pPr>
              <w:pStyle w:val="TAL"/>
            </w:pPr>
            <w:r w:rsidRPr="00B940D8">
              <w:rPr>
                <w:rFonts w:cs="Arial"/>
                <w:szCs w:val="18"/>
              </w:rPr>
              <w:t>isNullable: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D8247C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A0780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9A0D867" w14:textId="7CD84EC3" w:rsidR="00841543" w:rsidRPr="0061649B" w:rsidRDefault="00841543" w:rsidP="00841543">
            <w:pPr>
              <w:pStyle w:val="TAL"/>
            </w:pPr>
            <w:r w:rsidRPr="00B940D8">
              <w:rPr>
                <w:rFonts w:cs="Arial"/>
                <w:szCs w:val="18"/>
              </w:rPr>
              <w:t>isNullable: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r w:rsidRPr="0061649B">
              <w:rPr>
                <w:rFonts w:cs="Arial"/>
                <w:szCs w:val="18"/>
              </w:rPr>
              <w:t>AllowedValues: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r w:rsidRPr="0061649B">
              <w:t>isOrdered: N/A</w:t>
            </w:r>
          </w:p>
          <w:p w14:paraId="28FDA127" w14:textId="77777777" w:rsidR="00841543" w:rsidRPr="0061649B" w:rsidRDefault="00841543" w:rsidP="00841543">
            <w:pPr>
              <w:pStyle w:val="TAL"/>
            </w:pPr>
            <w:r w:rsidRPr="0061649B">
              <w:t>isUnique: N/A</w:t>
            </w:r>
          </w:p>
          <w:p w14:paraId="251C1CE0" w14:textId="77777777" w:rsidR="00841543" w:rsidRPr="0061649B" w:rsidRDefault="00841543" w:rsidP="00841543">
            <w:pPr>
              <w:pStyle w:val="TAL"/>
            </w:pPr>
            <w:r w:rsidRPr="0061649B">
              <w:t>defaultValue: 0</w:t>
            </w:r>
          </w:p>
          <w:p w14:paraId="78A9FEBB" w14:textId="428C90B2" w:rsidR="00841543" w:rsidRPr="0061649B" w:rsidRDefault="00841543" w:rsidP="00841543">
            <w:pPr>
              <w:pStyle w:val="TAL"/>
            </w:pPr>
            <w:r w:rsidRPr="0061649B">
              <w:t>isNullable: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r w:rsidRPr="0061649B">
              <w:rPr>
                <w:rFonts w:cs="Arial"/>
                <w:szCs w:val="18"/>
              </w:rPr>
              <w:t>AllowedValues: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r w:rsidRPr="0061649B">
              <w:t>isOrdered: N/A</w:t>
            </w:r>
          </w:p>
          <w:p w14:paraId="5C319A10" w14:textId="77777777" w:rsidR="00841543" w:rsidRPr="0061649B" w:rsidRDefault="00841543" w:rsidP="00841543">
            <w:pPr>
              <w:pStyle w:val="TAL"/>
            </w:pPr>
            <w:r w:rsidRPr="0061649B">
              <w:t>isUnique: N/A</w:t>
            </w:r>
          </w:p>
          <w:p w14:paraId="75F02F40" w14:textId="77777777" w:rsidR="00841543" w:rsidRPr="0061649B" w:rsidRDefault="00841543" w:rsidP="00841543">
            <w:pPr>
              <w:pStyle w:val="TAL"/>
            </w:pPr>
            <w:r w:rsidRPr="0061649B">
              <w:t xml:space="preserve">defaultValue: FALSE </w:t>
            </w:r>
          </w:p>
          <w:p w14:paraId="32035B3C" w14:textId="1A51A97B" w:rsidR="00841543" w:rsidRPr="0061649B" w:rsidRDefault="00841543" w:rsidP="00841543">
            <w:pPr>
              <w:pStyle w:val="TAL"/>
            </w:pPr>
            <w:r w:rsidRPr="0061649B">
              <w:t>isNullable: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r w:rsidRPr="0061649B">
              <w:rPr>
                <w:rFonts w:cs="Arial"/>
                <w:szCs w:val="18"/>
              </w:rPr>
              <w:t>allowedValues: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r w:rsidRPr="0061649B">
              <w:t>isOrdered: N/A</w:t>
            </w:r>
          </w:p>
          <w:p w14:paraId="57EC9CC9" w14:textId="77777777" w:rsidR="00841543" w:rsidRPr="0061649B" w:rsidRDefault="00841543" w:rsidP="00841543">
            <w:pPr>
              <w:pStyle w:val="TAL"/>
            </w:pPr>
            <w:r w:rsidRPr="0061649B">
              <w:t>isUnique: N/A</w:t>
            </w:r>
          </w:p>
          <w:p w14:paraId="2B47A4D3" w14:textId="77777777" w:rsidR="00841543" w:rsidRPr="0061649B" w:rsidRDefault="00841543" w:rsidP="00841543">
            <w:pPr>
              <w:pStyle w:val="TAL"/>
            </w:pPr>
            <w:r w:rsidRPr="0061649B">
              <w:t xml:space="preserve">defaultValue: None </w:t>
            </w:r>
          </w:p>
          <w:p w14:paraId="2A4B6779" w14:textId="768AEDB1" w:rsidR="00841543" w:rsidRPr="0061649B" w:rsidRDefault="00841543" w:rsidP="00841543">
            <w:pPr>
              <w:pStyle w:val="TAL"/>
            </w:pPr>
            <w:r w:rsidRPr="0061649B">
              <w:t>isNullable: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r>
              <w:rPr>
                <w:szCs w:val="18"/>
              </w:rPr>
              <w:t>allowedValues</w:t>
            </w:r>
            <w:r w:rsidRPr="0061649B">
              <w:rPr>
                <w:szCs w:val="18"/>
              </w:rPr>
              <w:t>:</w:t>
            </w:r>
          </w:p>
          <w:p w14:paraId="615820A7" w14:textId="77777777" w:rsidR="00841543" w:rsidRPr="0061649B" w:rsidRDefault="00841543" w:rsidP="00841543">
            <w:pPr>
              <w:pStyle w:val="TAL"/>
              <w:rPr>
                <w:szCs w:val="18"/>
              </w:rPr>
            </w:pPr>
            <w:r w:rsidRPr="0061649B">
              <w:rPr>
                <w:szCs w:val="18"/>
              </w:rPr>
              <w:t>- notifyMOICreation</w:t>
            </w:r>
          </w:p>
          <w:p w14:paraId="0CE99424" w14:textId="77777777" w:rsidR="00841543" w:rsidRPr="0061649B" w:rsidRDefault="00841543" w:rsidP="00841543">
            <w:pPr>
              <w:pStyle w:val="TAL"/>
              <w:rPr>
                <w:szCs w:val="18"/>
              </w:rPr>
            </w:pPr>
            <w:r w:rsidRPr="0061649B">
              <w:rPr>
                <w:szCs w:val="18"/>
              </w:rPr>
              <w:t>- notifyMOIDeletion</w:t>
            </w:r>
          </w:p>
          <w:p w14:paraId="77E4EB03" w14:textId="77777777" w:rsidR="00841543" w:rsidRPr="0061649B" w:rsidRDefault="00841543" w:rsidP="00841543">
            <w:pPr>
              <w:pStyle w:val="TAL"/>
              <w:rPr>
                <w:szCs w:val="18"/>
              </w:rPr>
            </w:pPr>
            <w:r w:rsidRPr="0061649B">
              <w:rPr>
                <w:szCs w:val="18"/>
              </w:rPr>
              <w:t>- notifyMOIAttributeValueChanges</w:t>
            </w:r>
          </w:p>
          <w:p w14:paraId="2418CC4D" w14:textId="77777777" w:rsidR="00841543" w:rsidRPr="0061649B" w:rsidRDefault="00841543" w:rsidP="00841543">
            <w:pPr>
              <w:pStyle w:val="TAL"/>
              <w:rPr>
                <w:szCs w:val="18"/>
              </w:rPr>
            </w:pPr>
            <w:r w:rsidRPr="0061649B">
              <w:rPr>
                <w:szCs w:val="18"/>
              </w:rPr>
              <w:t>- notifyMOIChanges</w:t>
            </w:r>
          </w:p>
          <w:p w14:paraId="66626356" w14:textId="77777777" w:rsidR="00841543" w:rsidRPr="0061649B" w:rsidRDefault="00841543" w:rsidP="00841543">
            <w:pPr>
              <w:pStyle w:val="TAL"/>
              <w:rPr>
                <w:szCs w:val="18"/>
              </w:rPr>
            </w:pPr>
            <w:r w:rsidRPr="0061649B">
              <w:rPr>
                <w:szCs w:val="18"/>
              </w:rPr>
              <w:t>- notifyEvent</w:t>
            </w:r>
          </w:p>
          <w:p w14:paraId="6789D160" w14:textId="77777777" w:rsidR="00841543" w:rsidRPr="0061649B" w:rsidRDefault="00841543" w:rsidP="00841543">
            <w:pPr>
              <w:pStyle w:val="TAL"/>
              <w:rPr>
                <w:szCs w:val="18"/>
              </w:rPr>
            </w:pPr>
            <w:r w:rsidRPr="0061649B">
              <w:rPr>
                <w:szCs w:val="18"/>
              </w:rPr>
              <w:t>- notifyNewAlarm</w:t>
            </w:r>
          </w:p>
          <w:p w14:paraId="7D1D2D9C" w14:textId="77777777" w:rsidR="00841543" w:rsidRPr="0061649B" w:rsidRDefault="00841543" w:rsidP="00841543">
            <w:pPr>
              <w:pStyle w:val="TAL"/>
              <w:rPr>
                <w:szCs w:val="18"/>
              </w:rPr>
            </w:pPr>
            <w:r w:rsidRPr="0061649B">
              <w:rPr>
                <w:szCs w:val="18"/>
              </w:rPr>
              <w:t>- notifyAckStateChanged</w:t>
            </w:r>
          </w:p>
          <w:p w14:paraId="636BA74A" w14:textId="77777777" w:rsidR="00841543" w:rsidRPr="0061649B" w:rsidRDefault="00841543" w:rsidP="00841543">
            <w:pPr>
              <w:pStyle w:val="TAL"/>
              <w:rPr>
                <w:szCs w:val="18"/>
              </w:rPr>
            </w:pPr>
            <w:r w:rsidRPr="0061649B">
              <w:rPr>
                <w:szCs w:val="18"/>
              </w:rPr>
              <w:t>- notifyComments</w:t>
            </w:r>
          </w:p>
          <w:p w14:paraId="33FDB832" w14:textId="77777777" w:rsidR="00841543" w:rsidRPr="0061649B" w:rsidRDefault="00841543" w:rsidP="00841543">
            <w:pPr>
              <w:pStyle w:val="TAL"/>
              <w:rPr>
                <w:szCs w:val="18"/>
              </w:rPr>
            </w:pPr>
            <w:r w:rsidRPr="0061649B">
              <w:rPr>
                <w:szCs w:val="18"/>
              </w:rPr>
              <w:t>- notifyCorrelatedNotificationChanged</w:t>
            </w:r>
          </w:p>
          <w:p w14:paraId="279028BD" w14:textId="77777777" w:rsidR="00841543" w:rsidRPr="0061649B" w:rsidRDefault="00841543" w:rsidP="00841543">
            <w:pPr>
              <w:pStyle w:val="TAL"/>
              <w:rPr>
                <w:szCs w:val="18"/>
              </w:rPr>
            </w:pPr>
            <w:r w:rsidRPr="0061649B">
              <w:rPr>
                <w:szCs w:val="18"/>
              </w:rPr>
              <w:t>- notifyChangedAlarmGeneral</w:t>
            </w:r>
          </w:p>
          <w:p w14:paraId="60779494" w14:textId="77777777" w:rsidR="00841543" w:rsidRPr="0061649B" w:rsidRDefault="00841543" w:rsidP="00841543">
            <w:pPr>
              <w:pStyle w:val="TAL"/>
              <w:rPr>
                <w:szCs w:val="18"/>
              </w:rPr>
            </w:pPr>
            <w:r w:rsidRPr="0061649B">
              <w:rPr>
                <w:szCs w:val="18"/>
              </w:rPr>
              <w:t>- notifyClearedAlarm</w:t>
            </w:r>
          </w:p>
          <w:p w14:paraId="668BDB43" w14:textId="77777777" w:rsidR="00841543" w:rsidRPr="0061649B" w:rsidRDefault="00841543" w:rsidP="00841543">
            <w:pPr>
              <w:pStyle w:val="TAL"/>
              <w:rPr>
                <w:szCs w:val="18"/>
              </w:rPr>
            </w:pPr>
            <w:r w:rsidRPr="0061649B">
              <w:rPr>
                <w:szCs w:val="18"/>
              </w:rPr>
              <w:t>- notifyAlarmListRebuilt</w:t>
            </w:r>
          </w:p>
          <w:p w14:paraId="1E678FF4" w14:textId="77777777" w:rsidR="00841543" w:rsidRPr="0061649B" w:rsidRDefault="00841543" w:rsidP="00841543">
            <w:pPr>
              <w:pStyle w:val="TAL"/>
              <w:rPr>
                <w:szCs w:val="18"/>
              </w:rPr>
            </w:pPr>
            <w:r w:rsidRPr="0061649B">
              <w:rPr>
                <w:szCs w:val="18"/>
              </w:rPr>
              <w:t>- notifyPotentialFaultyAlarmList</w:t>
            </w:r>
          </w:p>
          <w:p w14:paraId="060A4BBA" w14:textId="77777777" w:rsidR="00841543" w:rsidRPr="0061649B" w:rsidRDefault="00841543" w:rsidP="00841543">
            <w:pPr>
              <w:pStyle w:val="TAL"/>
              <w:rPr>
                <w:szCs w:val="18"/>
              </w:rPr>
            </w:pPr>
            <w:r w:rsidRPr="0061649B">
              <w:rPr>
                <w:szCs w:val="18"/>
              </w:rPr>
              <w:t>- notifyFileReady</w:t>
            </w:r>
          </w:p>
          <w:p w14:paraId="5407C801" w14:textId="77777777" w:rsidR="00841543" w:rsidRPr="0061649B" w:rsidRDefault="00841543" w:rsidP="00841543">
            <w:pPr>
              <w:pStyle w:val="TAL"/>
              <w:rPr>
                <w:szCs w:val="18"/>
              </w:rPr>
            </w:pPr>
            <w:r w:rsidRPr="0061649B">
              <w:rPr>
                <w:szCs w:val="18"/>
              </w:rPr>
              <w:t>- notifyFilePreparationError</w:t>
            </w:r>
          </w:p>
          <w:p w14:paraId="4990B95C" w14:textId="77777777" w:rsidR="00841543" w:rsidRPr="0061649B" w:rsidRDefault="00841543" w:rsidP="00841543">
            <w:pPr>
              <w:pStyle w:val="TAL"/>
              <w:rPr>
                <w:szCs w:val="18"/>
              </w:rPr>
            </w:pPr>
            <w:r w:rsidRPr="0061649B">
              <w:rPr>
                <w:szCs w:val="18"/>
              </w:rPr>
              <w:t xml:space="preserve">- notifyThresholdCrossing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r w:rsidRPr="00E83B2F">
              <w:rPr>
                <w:szCs w:val="18"/>
              </w:rPr>
              <w:t>notifyPotentialFaultyDataNodeTree</w:t>
            </w:r>
            <w:r>
              <w:rPr>
                <w:szCs w:val="18"/>
              </w:rPr>
              <w:t>"</w:t>
            </w:r>
          </w:p>
          <w:p w14:paraId="5B0FEED6" w14:textId="46C1B66E" w:rsidR="00841543" w:rsidRPr="0061649B" w:rsidRDefault="00841543" w:rsidP="00841543">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r w:rsidRPr="0061649B">
              <w:t>isOrdered: False</w:t>
            </w:r>
          </w:p>
          <w:p w14:paraId="19458A91" w14:textId="77777777" w:rsidR="00841543" w:rsidRPr="0061649B" w:rsidRDefault="00841543" w:rsidP="00841543">
            <w:pPr>
              <w:pStyle w:val="TAL"/>
            </w:pPr>
            <w:r w:rsidRPr="0061649B">
              <w:t>isUnique: True</w:t>
            </w:r>
          </w:p>
          <w:p w14:paraId="1BE19C84" w14:textId="77777777" w:rsidR="00841543" w:rsidRPr="0061649B" w:rsidRDefault="00841543" w:rsidP="00841543">
            <w:pPr>
              <w:pStyle w:val="TAL"/>
            </w:pPr>
            <w:r w:rsidRPr="0061649B">
              <w:t>defaultValue: None</w:t>
            </w:r>
          </w:p>
          <w:p w14:paraId="02DDAF66" w14:textId="393E4480" w:rsidR="00841543" w:rsidRPr="0061649B" w:rsidRDefault="00841543" w:rsidP="00841543">
            <w:pPr>
              <w:pStyle w:val="TAL"/>
            </w:pPr>
            <w:r w:rsidRPr="0061649B">
              <w:t>isNullable: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r w:rsidRPr="0061649B">
              <w:rPr>
                <w:rFonts w:ascii="Arial" w:hAnsi="Arial" w:cs="Arial"/>
                <w:sz w:val="18"/>
                <w:szCs w:val="18"/>
              </w:rPr>
              <w:t>allowedValues: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r w:rsidRPr="0061649B">
              <w:t>isOrdered: N/A</w:t>
            </w:r>
          </w:p>
          <w:p w14:paraId="3D15CD08" w14:textId="77777777" w:rsidR="00841543" w:rsidRPr="0061649B" w:rsidRDefault="00841543" w:rsidP="00841543">
            <w:pPr>
              <w:pStyle w:val="TAL"/>
            </w:pPr>
            <w:r w:rsidRPr="0061649B">
              <w:t>isUnique: N/A</w:t>
            </w:r>
          </w:p>
          <w:p w14:paraId="086788D2" w14:textId="77777777" w:rsidR="00841543" w:rsidRPr="0061649B" w:rsidRDefault="00841543" w:rsidP="00841543">
            <w:pPr>
              <w:pStyle w:val="TAL"/>
            </w:pPr>
            <w:r w:rsidRPr="0061649B">
              <w:t xml:space="preserve">defaultValue: None </w:t>
            </w:r>
          </w:p>
          <w:p w14:paraId="2F1563A3" w14:textId="06F89CC3" w:rsidR="00841543" w:rsidRPr="0061649B" w:rsidRDefault="00841543" w:rsidP="00841543">
            <w:pPr>
              <w:pStyle w:val="TAL"/>
            </w:pPr>
            <w:r w:rsidRPr="0061649B">
              <w:t>isNullable: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r w:rsidRPr="008B7904">
              <w:rPr>
                <w:rFonts w:ascii="Arial" w:hAnsi="Arial"/>
                <w:sz w:val="18"/>
              </w:rPr>
              <w:t>isOrdered: False</w:t>
            </w:r>
          </w:p>
          <w:p w14:paraId="7C82CA79" w14:textId="77777777" w:rsidR="00841543" w:rsidRPr="008B7904" w:rsidRDefault="00841543" w:rsidP="00841543">
            <w:pPr>
              <w:keepNext/>
              <w:keepLines/>
              <w:spacing w:after="0"/>
              <w:rPr>
                <w:rFonts w:ascii="Arial" w:hAnsi="Arial"/>
                <w:sz w:val="18"/>
              </w:rPr>
            </w:pPr>
            <w:r w:rsidRPr="008B7904">
              <w:rPr>
                <w:rFonts w:ascii="Arial" w:hAnsi="Arial"/>
                <w:sz w:val="18"/>
              </w:rPr>
              <w:t>isUnique: True</w:t>
            </w:r>
          </w:p>
          <w:p w14:paraId="409E72A0" w14:textId="77777777" w:rsidR="00841543" w:rsidRPr="008B7904" w:rsidRDefault="00841543" w:rsidP="00841543">
            <w:pPr>
              <w:keepNext/>
              <w:keepLines/>
              <w:spacing w:after="0"/>
              <w:rPr>
                <w:rFonts w:ascii="Arial" w:hAnsi="Arial"/>
                <w:sz w:val="18"/>
              </w:rPr>
            </w:pPr>
            <w:r w:rsidRPr="008B7904">
              <w:rPr>
                <w:rFonts w:ascii="Arial" w:hAnsi="Arial"/>
                <w:sz w:val="18"/>
              </w:rPr>
              <w:t>defaultValue: None</w:t>
            </w:r>
          </w:p>
          <w:p w14:paraId="3E57ECEB" w14:textId="19A048E8" w:rsidR="00841543" w:rsidRPr="0061649B" w:rsidRDefault="00841543" w:rsidP="00841543">
            <w:pPr>
              <w:pStyle w:val="TAL"/>
            </w:pPr>
            <w:r w:rsidRPr="008B7904">
              <w:t>isNullable: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r w:rsidRPr="0061649B">
              <w:rPr>
                <w:rFonts w:ascii="Arial" w:hAnsi="Arial" w:cs="Arial"/>
                <w:sz w:val="18"/>
                <w:szCs w:val="18"/>
              </w:rPr>
              <w:t>allowedValues: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r w:rsidRPr="0061649B">
              <w:t>isOrdered: N/A</w:t>
            </w:r>
          </w:p>
          <w:p w14:paraId="0A788D73" w14:textId="77777777" w:rsidR="00841543" w:rsidRPr="0061649B" w:rsidRDefault="00841543" w:rsidP="00841543">
            <w:pPr>
              <w:pStyle w:val="TAL"/>
            </w:pPr>
            <w:r w:rsidRPr="0061649B">
              <w:t>isUnique: N/A</w:t>
            </w:r>
          </w:p>
          <w:p w14:paraId="4DD72F12" w14:textId="77777777" w:rsidR="00841543" w:rsidRPr="0061649B" w:rsidRDefault="00841543" w:rsidP="00841543">
            <w:pPr>
              <w:pStyle w:val="TAL"/>
            </w:pPr>
            <w:r w:rsidRPr="0061649B">
              <w:t xml:space="preserve">defaultValue: None </w:t>
            </w:r>
          </w:p>
          <w:p w14:paraId="051A2D57" w14:textId="5335AB84" w:rsidR="00841543" w:rsidRPr="0061649B" w:rsidRDefault="00841543" w:rsidP="00841543">
            <w:pPr>
              <w:pStyle w:val="TAL"/>
            </w:pPr>
            <w:r w:rsidRPr="0061649B">
              <w:t>isNullable: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r w:rsidRPr="00234626">
              <w:rPr>
                <w:rFonts w:ascii="Courier New" w:hAnsi="Courier New" w:cs="Courier New"/>
              </w:rPr>
              <w:t>scopeType</w:t>
            </w:r>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r w:rsidRPr="0061649B">
              <w:rPr>
                <w:rFonts w:ascii="Arial" w:hAnsi="Arial" w:cs="Arial"/>
                <w:sz w:val="18"/>
                <w:szCs w:val="18"/>
              </w:rPr>
              <w:t>allowedValues: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r w:rsidRPr="0061649B">
              <w:t>isOrdered: N/A</w:t>
            </w:r>
          </w:p>
          <w:p w14:paraId="755B8F47" w14:textId="77777777" w:rsidR="00841543" w:rsidRPr="0061649B" w:rsidRDefault="00841543" w:rsidP="00841543">
            <w:pPr>
              <w:pStyle w:val="TAL"/>
            </w:pPr>
            <w:r w:rsidRPr="0061649B">
              <w:t>isUnique: N/A</w:t>
            </w:r>
          </w:p>
          <w:p w14:paraId="54949C04" w14:textId="77777777" w:rsidR="00841543" w:rsidRPr="0061649B" w:rsidRDefault="00841543" w:rsidP="00841543">
            <w:pPr>
              <w:pStyle w:val="TAL"/>
            </w:pPr>
            <w:r w:rsidRPr="0061649B">
              <w:t xml:space="preserve">defaultValue: None </w:t>
            </w:r>
          </w:p>
          <w:p w14:paraId="605FA169" w14:textId="64321DCB" w:rsidR="00841543" w:rsidRPr="0061649B" w:rsidRDefault="00841543" w:rsidP="00841543">
            <w:pPr>
              <w:pStyle w:val="TAL"/>
            </w:pPr>
            <w:r w:rsidRPr="0061649B">
              <w:t>isNullable: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r w:rsidRPr="0061649B">
              <w:rPr>
                <w:rFonts w:ascii="Arial" w:hAnsi="Arial" w:cs="Arial"/>
                <w:sz w:val="18"/>
                <w:szCs w:val="18"/>
              </w:rPr>
              <w:t>allowedValues: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r w:rsidRPr="0061649B">
              <w:t>isOrdered: N/A</w:t>
            </w:r>
          </w:p>
          <w:p w14:paraId="3E78AED6" w14:textId="77777777" w:rsidR="00841543" w:rsidRPr="0061649B" w:rsidRDefault="00841543" w:rsidP="00841543">
            <w:pPr>
              <w:pStyle w:val="TAL"/>
            </w:pPr>
            <w:r w:rsidRPr="0061649B">
              <w:t>isUnique: N/A</w:t>
            </w:r>
          </w:p>
          <w:p w14:paraId="36D8252E" w14:textId="77777777" w:rsidR="00841543" w:rsidRPr="0061649B" w:rsidRDefault="00841543" w:rsidP="00841543">
            <w:pPr>
              <w:pStyle w:val="TAL"/>
            </w:pPr>
            <w:r w:rsidRPr="0061649B">
              <w:t xml:space="preserve">defaultValue: None </w:t>
            </w:r>
          </w:p>
          <w:p w14:paraId="1A41C142" w14:textId="1D171C98" w:rsidR="00841543" w:rsidRPr="0061649B" w:rsidRDefault="00841543" w:rsidP="00841543">
            <w:pPr>
              <w:pStyle w:val="TAL"/>
            </w:pPr>
            <w:r w:rsidRPr="0061649B">
              <w:t>isNullable: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r w:rsidRPr="00FB7CD7">
              <w:rPr>
                <w:rFonts w:ascii="Courier New" w:hAnsi="Courier New" w:cs="Courier New"/>
                <w:szCs w:val="18"/>
              </w:rPr>
              <w:t>dataNodeSelector</w:t>
            </w:r>
          </w:p>
        </w:tc>
        <w:tc>
          <w:tcPr>
            <w:tcW w:w="5245" w:type="dxa"/>
          </w:tcPr>
          <w:p w14:paraId="7C3DE2AC" w14:textId="77777777" w:rsidR="00A01FE5" w:rsidRDefault="00A01FE5" w:rsidP="00A01FE5">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r w:rsidRPr="0061649B">
              <w:rPr>
                <w:rFonts w:cs="Arial"/>
                <w:szCs w:val="18"/>
              </w:rPr>
              <w:t>allowedValues: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r w:rsidRPr="0061649B">
              <w:t>isOrdered: N/A</w:t>
            </w:r>
          </w:p>
          <w:p w14:paraId="0B87774F" w14:textId="77777777" w:rsidR="00A01FE5" w:rsidRPr="0061649B" w:rsidRDefault="00A01FE5" w:rsidP="00A01FE5">
            <w:pPr>
              <w:pStyle w:val="TAL"/>
            </w:pPr>
            <w:r w:rsidRPr="0061649B">
              <w:t>isUnique: N/A</w:t>
            </w:r>
          </w:p>
          <w:p w14:paraId="66F8B7C3" w14:textId="77777777" w:rsidR="00A01FE5" w:rsidRPr="0061649B" w:rsidRDefault="00A01FE5" w:rsidP="00A01FE5">
            <w:pPr>
              <w:pStyle w:val="TAL"/>
            </w:pPr>
            <w:r w:rsidRPr="0061649B">
              <w:t xml:space="preserve">defaultValue: None </w:t>
            </w:r>
          </w:p>
          <w:p w14:paraId="06B1BD63" w14:textId="6EAE982B" w:rsidR="00A01FE5" w:rsidRPr="0061649B" w:rsidRDefault="00A01FE5" w:rsidP="00A01FE5">
            <w:pPr>
              <w:pStyle w:val="TAL"/>
            </w:pPr>
            <w:r w:rsidRPr="0061649B">
              <w:t>isNullable: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r w:rsidRPr="0061649B">
              <w:rPr>
                <w:rFonts w:cs="Arial"/>
                <w:szCs w:val="18"/>
              </w:rPr>
              <w:t>allowedValues:</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Type: AvailabilityStatus</w:t>
            </w:r>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defaultValue: None</w:t>
            </w:r>
          </w:p>
          <w:p w14:paraId="4EAA02D6" w14:textId="22BB6C4E" w:rsidR="00A01FE5" w:rsidRPr="0061649B" w:rsidRDefault="00A01FE5" w:rsidP="00A01FE5">
            <w:pPr>
              <w:pStyle w:val="TAL"/>
            </w:pPr>
            <w:r w:rsidRPr="0016642C">
              <w:rPr>
                <w:rFonts w:cs="Arial"/>
                <w:szCs w:val="18"/>
              </w:rPr>
              <w:t>isNullable: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r>
              <w:rPr>
                <w:rFonts w:ascii="Courier New" w:hAnsi="Courier New" w:cs="Courier New"/>
                <w:szCs w:val="18"/>
              </w:rPr>
              <w:t>lastSequenceNo</w:t>
            </w:r>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"NtfSubscriptionControl"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r w:rsidRPr="008D4591">
              <w:rPr>
                <w:rFonts w:cs="Arial"/>
                <w:szCs w:val="18"/>
              </w:rPr>
              <w:t>allowedValues: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isOrdered: N/A</w:t>
            </w:r>
          </w:p>
          <w:p w14:paraId="29F4BD4D"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isUnique: N/A</w:t>
            </w:r>
          </w:p>
          <w:p w14:paraId="2D0EEFAB"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defaultValue: None</w:t>
            </w:r>
          </w:p>
          <w:p w14:paraId="3FD582D9" w14:textId="310D2B8B" w:rsidR="00A01FE5" w:rsidRPr="0061649B" w:rsidRDefault="00A01FE5" w:rsidP="00A01FE5">
            <w:pPr>
              <w:pStyle w:val="TAL"/>
            </w:pPr>
            <w:r w:rsidRPr="00CB52F9">
              <w:rPr>
                <w:rFonts w:cs="Arial"/>
                <w:szCs w:val="18"/>
              </w:rPr>
              <w:t>isNullable: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r w:rsidRPr="0061649B">
              <w:rPr>
                <w:rFonts w:ascii="Arial" w:hAnsi="Arial" w:cs="Arial"/>
                <w:sz w:val="18"/>
                <w:szCs w:val="18"/>
              </w:rPr>
              <w:t>allowedValues: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multiplicity: 0..1</w:t>
            </w:r>
          </w:p>
          <w:p w14:paraId="405E7F9E" w14:textId="77777777" w:rsidR="00A01FE5" w:rsidRPr="0061649B" w:rsidRDefault="00A01FE5" w:rsidP="00A01FE5">
            <w:pPr>
              <w:pStyle w:val="TAL"/>
            </w:pPr>
            <w:r w:rsidRPr="0061649B">
              <w:t>isOrdered: N/A</w:t>
            </w:r>
          </w:p>
          <w:p w14:paraId="0452A778" w14:textId="77777777" w:rsidR="00A01FE5" w:rsidRPr="00B940D8" w:rsidRDefault="00A01FE5" w:rsidP="00A01FE5">
            <w:pPr>
              <w:pStyle w:val="TAL"/>
            </w:pPr>
            <w:r w:rsidRPr="00B940D8">
              <w:t>isUnique: N/A</w:t>
            </w:r>
          </w:p>
          <w:p w14:paraId="71EF5C9D" w14:textId="77777777" w:rsidR="00A01FE5" w:rsidRPr="00B940D8" w:rsidRDefault="00A01FE5" w:rsidP="00A01FE5">
            <w:pPr>
              <w:pStyle w:val="TAL"/>
            </w:pPr>
            <w:r w:rsidRPr="00B940D8">
              <w:t xml:space="preserve">defaultValue: None </w:t>
            </w:r>
          </w:p>
          <w:p w14:paraId="4E70F7FE" w14:textId="06C0F1D1" w:rsidR="00A01FE5" w:rsidRPr="0061649B" w:rsidRDefault="00A01FE5" w:rsidP="00A01FE5">
            <w:pPr>
              <w:pStyle w:val="TAL"/>
            </w:pPr>
            <w:r w:rsidRPr="0061649B">
              <w:t>isNullable: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multiplicity: 0..*</w:t>
            </w:r>
          </w:p>
          <w:p w14:paraId="5558C4A1" w14:textId="77777777" w:rsidR="00A01FE5" w:rsidRPr="0061649B" w:rsidRDefault="00A01FE5" w:rsidP="00A01FE5">
            <w:pPr>
              <w:pStyle w:val="TAL"/>
            </w:pPr>
            <w:r w:rsidRPr="0061649B">
              <w:t>isOrdered: False</w:t>
            </w:r>
          </w:p>
          <w:p w14:paraId="497C3957" w14:textId="77777777" w:rsidR="00A01FE5" w:rsidRPr="0061649B" w:rsidRDefault="00A01FE5" w:rsidP="00A01FE5">
            <w:pPr>
              <w:pStyle w:val="TAL"/>
            </w:pPr>
            <w:r w:rsidRPr="0061649B">
              <w:t>isUnique: True</w:t>
            </w:r>
          </w:p>
          <w:p w14:paraId="3DB0AB2D" w14:textId="77777777" w:rsidR="00A01FE5" w:rsidRPr="0061649B" w:rsidRDefault="00A01FE5" w:rsidP="00A01FE5">
            <w:pPr>
              <w:pStyle w:val="TAL"/>
            </w:pPr>
            <w:r w:rsidRPr="0061649B">
              <w:t xml:space="preserve">defaultValue: None </w:t>
            </w:r>
          </w:p>
          <w:p w14:paraId="17841E1F" w14:textId="3DA3BEC1" w:rsidR="00A01FE5" w:rsidRPr="0061649B" w:rsidRDefault="00A01FE5" w:rsidP="00A01FE5">
            <w:pPr>
              <w:pStyle w:val="TAL"/>
            </w:pPr>
            <w:r w:rsidRPr="0061649B">
              <w:t>isNullable: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r w:rsidRPr="0061649B">
              <w:rPr>
                <w:rFonts w:ascii="Arial" w:hAnsi="Arial" w:cs="Arial"/>
                <w:sz w:val="18"/>
                <w:szCs w:val="18"/>
              </w:rPr>
              <w:t>allowedValues: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multiplicity: 0..1</w:t>
            </w:r>
          </w:p>
          <w:p w14:paraId="215B42B8" w14:textId="77777777" w:rsidR="00A01FE5" w:rsidRPr="0061649B" w:rsidRDefault="00A01FE5" w:rsidP="00A01FE5">
            <w:pPr>
              <w:pStyle w:val="TAL"/>
            </w:pPr>
            <w:r w:rsidRPr="0061649B">
              <w:t>isOrdered: N/A</w:t>
            </w:r>
          </w:p>
          <w:p w14:paraId="451B4C9C" w14:textId="77777777" w:rsidR="00A01FE5" w:rsidRPr="00B940D8" w:rsidRDefault="00A01FE5" w:rsidP="00A01FE5">
            <w:pPr>
              <w:pStyle w:val="TAL"/>
            </w:pPr>
            <w:r w:rsidRPr="00B940D8">
              <w:t>isUnique: N/A</w:t>
            </w:r>
          </w:p>
          <w:p w14:paraId="4356C640" w14:textId="77777777" w:rsidR="00A01FE5" w:rsidRPr="00B940D8" w:rsidRDefault="00A01FE5" w:rsidP="00A01FE5">
            <w:pPr>
              <w:pStyle w:val="TAL"/>
            </w:pPr>
            <w:r w:rsidRPr="00B940D8">
              <w:t xml:space="preserve">defaultValue: None </w:t>
            </w:r>
          </w:p>
          <w:p w14:paraId="2D1AEE4E" w14:textId="73006D53" w:rsidR="00A01FE5" w:rsidRPr="0061649B" w:rsidRDefault="00A01FE5" w:rsidP="00A01FE5">
            <w:pPr>
              <w:pStyle w:val="TAL"/>
            </w:pPr>
            <w:r w:rsidRPr="0061649B">
              <w:t>isNullable: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r w:rsidRPr="0061649B">
              <w:t>isOrdered: N/A</w:t>
            </w:r>
          </w:p>
          <w:p w14:paraId="766473ED" w14:textId="77777777" w:rsidR="00A01FE5" w:rsidRPr="0061649B" w:rsidRDefault="00A01FE5" w:rsidP="00A01FE5">
            <w:pPr>
              <w:pStyle w:val="TAL"/>
            </w:pPr>
            <w:r w:rsidRPr="0061649B">
              <w:t xml:space="preserve">isUnique: </w:t>
            </w:r>
            <w:r w:rsidRPr="0076579F">
              <w:t>N/A</w:t>
            </w:r>
          </w:p>
          <w:p w14:paraId="06C04516" w14:textId="77777777" w:rsidR="00A01FE5" w:rsidRPr="0061649B" w:rsidRDefault="00A01FE5" w:rsidP="00A01FE5">
            <w:pPr>
              <w:pStyle w:val="TAL"/>
            </w:pPr>
            <w:r w:rsidRPr="0061649B">
              <w:t xml:space="preserve">defaultValue: None </w:t>
            </w:r>
          </w:p>
          <w:p w14:paraId="1CE941BB" w14:textId="19270562" w:rsidR="00A01FE5" w:rsidRPr="0061649B" w:rsidRDefault="00A01FE5" w:rsidP="00A01FE5">
            <w:pPr>
              <w:pStyle w:val="TAL"/>
            </w:pPr>
            <w:r w:rsidRPr="0061649B">
              <w:t>isNullable: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r w:rsidRPr="0061649B">
              <w:rPr>
                <w:szCs w:val="18"/>
              </w:rPr>
              <w:t>allowedValues: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r w:rsidRPr="0061649B">
              <w:t>isOrdered: False</w:t>
            </w:r>
          </w:p>
          <w:p w14:paraId="2AA999BE" w14:textId="77777777" w:rsidR="00A01FE5" w:rsidRPr="0061649B" w:rsidRDefault="00A01FE5" w:rsidP="00A01FE5">
            <w:pPr>
              <w:pStyle w:val="TAL"/>
            </w:pPr>
            <w:r w:rsidRPr="0061649B">
              <w:t>isUnique: True</w:t>
            </w:r>
          </w:p>
          <w:p w14:paraId="477BC5B2" w14:textId="77777777" w:rsidR="00A01FE5" w:rsidRPr="0061649B" w:rsidRDefault="00A01FE5" w:rsidP="00A01FE5">
            <w:pPr>
              <w:pStyle w:val="TAL"/>
            </w:pPr>
            <w:r w:rsidRPr="0061649B">
              <w:t>defaultValue: None</w:t>
            </w:r>
          </w:p>
          <w:p w14:paraId="6B206E52" w14:textId="725C15ED" w:rsidR="00A01FE5" w:rsidRPr="0061649B" w:rsidRDefault="00A01FE5" w:rsidP="00A01FE5">
            <w:pPr>
              <w:pStyle w:val="TAL"/>
            </w:pPr>
            <w:r w:rsidRPr="0061649B">
              <w:t>isNullable: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01FE5" w:rsidRPr="0061649B" w:rsidRDefault="00A01FE5" w:rsidP="00A01FE5">
            <w:pPr>
              <w:pStyle w:val="TAL"/>
              <w:rPr>
                <w:szCs w:val="18"/>
              </w:rPr>
            </w:pPr>
            <w:r w:rsidRPr="0061649B">
              <w:rPr>
                <w:color w:val="000000"/>
                <w:szCs w:val="18"/>
              </w:rPr>
              <w:t>List of threshold infos.</w:t>
            </w:r>
          </w:p>
        </w:tc>
        <w:tc>
          <w:tcPr>
            <w:tcW w:w="1984" w:type="dxa"/>
          </w:tcPr>
          <w:p w14:paraId="19DC37F9" w14:textId="77777777" w:rsidR="00A01FE5" w:rsidRPr="0061649B" w:rsidRDefault="00A01FE5" w:rsidP="00A01FE5">
            <w:pPr>
              <w:pStyle w:val="TAL"/>
            </w:pPr>
            <w:r w:rsidRPr="0061649B">
              <w:t>type: ThresholdInfo</w:t>
            </w:r>
          </w:p>
          <w:p w14:paraId="305BFD83" w14:textId="77777777" w:rsidR="00A01FE5" w:rsidRPr="0061649B" w:rsidRDefault="00A01FE5" w:rsidP="00A01FE5">
            <w:pPr>
              <w:pStyle w:val="TAL"/>
            </w:pPr>
            <w:r w:rsidRPr="0061649B">
              <w:t>multiplicity: 1..*</w:t>
            </w:r>
          </w:p>
          <w:p w14:paraId="54194AF4" w14:textId="77777777" w:rsidR="00A01FE5" w:rsidRPr="0061649B" w:rsidRDefault="00A01FE5" w:rsidP="00A01FE5">
            <w:pPr>
              <w:pStyle w:val="TAL"/>
            </w:pPr>
            <w:r w:rsidRPr="0061649B">
              <w:t>isOrdered: False</w:t>
            </w:r>
          </w:p>
          <w:p w14:paraId="695D4D9A" w14:textId="77777777" w:rsidR="00A01FE5" w:rsidRPr="00B940D8" w:rsidRDefault="00A01FE5" w:rsidP="00A01FE5">
            <w:pPr>
              <w:pStyle w:val="TAL"/>
            </w:pPr>
            <w:r w:rsidRPr="00B940D8">
              <w:t>isUnique: True</w:t>
            </w:r>
          </w:p>
          <w:p w14:paraId="3B76FA6B" w14:textId="77777777" w:rsidR="00A01FE5" w:rsidRPr="00B940D8" w:rsidRDefault="00A01FE5" w:rsidP="00A01FE5">
            <w:pPr>
              <w:pStyle w:val="TAL"/>
            </w:pPr>
            <w:r w:rsidRPr="00B940D8">
              <w:t>defaultValue: None</w:t>
            </w:r>
          </w:p>
          <w:p w14:paraId="0BD5C294" w14:textId="5E719CCE" w:rsidR="00A01FE5" w:rsidRPr="0061649B" w:rsidRDefault="00A01FE5" w:rsidP="00A01FE5">
            <w:pPr>
              <w:pStyle w:val="TAL"/>
            </w:pPr>
            <w:r w:rsidRPr="0061649B">
              <w:t>isNullable: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r w:rsidRPr="0061649B">
              <w:rPr>
                <w:rFonts w:cs="Arial"/>
                <w:szCs w:val="18"/>
              </w:rPr>
              <w:t>allowedValues: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r w:rsidRPr="0061649B">
              <w:t>isOrdered: NA</w:t>
            </w:r>
          </w:p>
          <w:p w14:paraId="6D7BFF98" w14:textId="77777777" w:rsidR="00A01FE5" w:rsidRPr="00B940D8" w:rsidRDefault="00A01FE5" w:rsidP="00A01FE5">
            <w:pPr>
              <w:pStyle w:val="TAL"/>
            </w:pPr>
            <w:r w:rsidRPr="00B940D8">
              <w:t>isUnique: NA</w:t>
            </w:r>
          </w:p>
          <w:p w14:paraId="49096028" w14:textId="77777777" w:rsidR="00A01FE5" w:rsidRPr="00B940D8" w:rsidRDefault="00A01FE5" w:rsidP="00A01FE5">
            <w:pPr>
              <w:pStyle w:val="TAL"/>
            </w:pPr>
            <w:r w:rsidRPr="00B940D8">
              <w:t>defaultValue: None</w:t>
            </w:r>
          </w:p>
          <w:p w14:paraId="26C4035A" w14:textId="07BAB4C7" w:rsidR="00A01FE5" w:rsidRPr="0061649B" w:rsidRDefault="00A01FE5" w:rsidP="00A01FE5">
            <w:pPr>
              <w:pStyle w:val="TAL"/>
            </w:pPr>
            <w:r w:rsidRPr="0061649B">
              <w:t>isNullable: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r w:rsidRPr="0061649B">
              <w:rPr>
                <w:rFonts w:cs="Arial"/>
                <w:szCs w:val="18"/>
              </w:rPr>
              <w:t>allowedValues: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multiplicity: 0..1</w:t>
            </w:r>
          </w:p>
          <w:p w14:paraId="6C5C0504" w14:textId="77777777" w:rsidR="00A01FE5" w:rsidRPr="0061649B" w:rsidRDefault="00A01FE5" w:rsidP="00A01FE5">
            <w:pPr>
              <w:pStyle w:val="TAL"/>
            </w:pPr>
            <w:r w:rsidRPr="0061649B">
              <w:t>isOrdered: NA</w:t>
            </w:r>
          </w:p>
          <w:p w14:paraId="2139554E" w14:textId="77777777" w:rsidR="00A01FE5" w:rsidRPr="00B940D8" w:rsidRDefault="00A01FE5" w:rsidP="00A01FE5">
            <w:pPr>
              <w:pStyle w:val="TAL"/>
            </w:pPr>
            <w:r w:rsidRPr="00B940D8">
              <w:t>isUnique: NA</w:t>
            </w:r>
          </w:p>
          <w:p w14:paraId="2F8A45B6" w14:textId="77777777" w:rsidR="00A01FE5" w:rsidRPr="00B940D8" w:rsidRDefault="00A01FE5" w:rsidP="00A01FE5">
            <w:pPr>
              <w:pStyle w:val="TAL"/>
            </w:pPr>
            <w:r w:rsidRPr="00B940D8">
              <w:t>defaultValue: None</w:t>
            </w:r>
          </w:p>
          <w:p w14:paraId="7E6A1583" w14:textId="66A12FAE" w:rsidR="00A01FE5" w:rsidRPr="0061649B" w:rsidRDefault="00A01FE5" w:rsidP="00A01FE5">
            <w:pPr>
              <w:pStyle w:val="TAL"/>
            </w:pPr>
            <w:r w:rsidRPr="0061649B">
              <w:t>isNullable: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When the threshold direction is set to "UP_AND_DOWN" the treshold is active in both direcions.</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r w:rsidRPr="0061649B">
              <w:rPr>
                <w:color w:val="000000"/>
                <w:szCs w:val="18"/>
              </w:rPr>
              <w:t>allowedValues:</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r w:rsidRPr="0061649B">
              <w:t>isOrdered: N/A</w:t>
            </w:r>
          </w:p>
          <w:p w14:paraId="08B09BD5" w14:textId="77777777" w:rsidR="00A01FE5" w:rsidRPr="00B940D8" w:rsidRDefault="00A01FE5" w:rsidP="00A01FE5">
            <w:pPr>
              <w:pStyle w:val="TAL"/>
            </w:pPr>
            <w:r w:rsidRPr="00B940D8">
              <w:t>isUnique: N/A</w:t>
            </w:r>
          </w:p>
          <w:p w14:paraId="7A56F472" w14:textId="77777777" w:rsidR="00A01FE5" w:rsidRPr="00B940D8" w:rsidRDefault="00A01FE5" w:rsidP="00A01FE5">
            <w:pPr>
              <w:pStyle w:val="TAL"/>
            </w:pPr>
            <w:r w:rsidRPr="00B940D8">
              <w:t>defaultValue: None</w:t>
            </w:r>
          </w:p>
          <w:p w14:paraId="37CD6818" w14:textId="74ECB0D9" w:rsidR="00A01FE5" w:rsidRPr="0061649B" w:rsidRDefault="00A01FE5" w:rsidP="00A01FE5">
            <w:pPr>
              <w:pStyle w:val="TAL"/>
            </w:pPr>
            <w:r w:rsidRPr="0061649B">
              <w:t>isNullable: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r w:rsidRPr="00FB0B5D">
              <w:rPr>
                <w:rFonts w:ascii="Courier New" w:hAnsi="Courier New" w:cs="Courier New"/>
                <w:szCs w:val="18"/>
              </w:rPr>
              <w:t>objectClass</w:t>
            </w:r>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r w:rsidRPr="0061649B">
              <w:rPr>
                <w:szCs w:val="18"/>
              </w:rPr>
              <w:t>allowedValues: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r w:rsidRPr="0061649B">
              <w:t>isOrdered: N/A</w:t>
            </w:r>
          </w:p>
          <w:p w14:paraId="30B9958E" w14:textId="77777777" w:rsidR="00A01FE5" w:rsidRPr="00B940D8" w:rsidRDefault="00A01FE5" w:rsidP="00A01FE5">
            <w:pPr>
              <w:pStyle w:val="TAL"/>
            </w:pPr>
            <w:r w:rsidRPr="00B940D8">
              <w:t>isUnique: N/A</w:t>
            </w:r>
          </w:p>
          <w:p w14:paraId="5AAB3AC8" w14:textId="77777777" w:rsidR="00A01FE5" w:rsidRPr="00B940D8" w:rsidRDefault="00A01FE5" w:rsidP="00A01FE5">
            <w:pPr>
              <w:pStyle w:val="TAL"/>
            </w:pPr>
            <w:r w:rsidRPr="00B940D8">
              <w:t>defaultValue: None</w:t>
            </w:r>
          </w:p>
          <w:p w14:paraId="4B5338A0" w14:textId="75FAEE75" w:rsidR="00A01FE5" w:rsidRPr="0061649B" w:rsidRDefault="00A01FE5" w:rsidP="00A01FE5">
            <w:pPr>
              <w:pStyle w:val="TAL"/>
            </w:pPr>
            <w:r w:rsidRPr="0061649B">
              <w:t>isNullable: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r w:rsidRPr="0061649B">
              <w:rPr>
                <w:szCs w:val="18"/>
              </w:rPr>
              <w:t>allowedValues: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r w:rsidRPr="0061649B">
              <w:t>isOrdered: N/A</w:t>
            </w:r>
          </w:p>
          <w:p w14:paraId="019D820B" w14:textId="77777777" w:rsidR="00A01FE5" w:rsidRPr="00B940D8" w:rsidRDefault="00A01FE5" w:rsidP="00A01FE5">
            <w:pPr>
              <w:pStyle w:val="TAL"/>
            </w:pPr>
            <w:r w:rsidRPr="00B940D8">
              <w:t>isUnique: N/A</w:t>
            </w:r>
          </w:p>
          <w:p w14:paraId="1292828B" w14:textId="77777777" w:rsidR="00A01FE5" w:rsidRPr="00B940D8" w:rsidRDefault="00A01FE5" w:rsidP="00A01FE5">
            <w:pPr>
              <w:pStyle w:val="TAL"/>
            </w:pPr>
            <w:r w:rsidRPr="00B940D8">
              <w:t>defaultValue: None</w:t>
            </w:r>
          </w:p>
          <w:p w14:paraId="0EDC6459" w14:textId="19A6B7DC" w:rsidR="00A01FE5" w:rsidRPr="0061649B" w:rsidRDefault="00A01FE5" w:rsidP="00A01FE5">
            <w:pPr>
              <w:pStyle w:val="TAL"/>
            </w:pPr>
            <w:r w:rsidRPr="0061649B">
              <w:t>isNullable: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r w:rsidRPr="0061649B">
              <w:rPr>
                <w:szCs w:val="18"/>
              </w:rPr>
              <w:t>allowedValues: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r w:rsidRPr="0061649B">
              <w:t>isOrdered: False</w:t>
            </w:r>
          </w:p>
          <w:p w14:paraId="16361377" w14:textId="77777777" w:rsidR="00A01FE5" w:rsidRPr="00B940D8" w:rsidRDefault="00A01FE5" w:rsidP="00A01FE5">
            <w:pPr>
              <w:pStyle w:val="TAL"/>
            </w:pPr>
            <w:r w:rsidRPr="00B940D8">
              <w:t>isUnique: True</w:t>
            </w:r>
          </w:p>
          <w:p w14:paraId="33956B10" w14:textId="77777777" w:rsidR="00A01FE5" w:rsidRPr="00B940D8" w:rsidRDefault="00A01FE5" w:rsidP="00A01FE5">
            <w:pPr>
              <w:pStyle w:val="TAL"/>
            </w:pPr>
            <w:r w:rsidRPr="00B940D8">
              <w:t>defaultValue: None</w:t>
            </w:r>
          </w:p>
          <w:p w14:paraId="3D56BD85" w14:textId="06390C73" w:rsidR="00A01FE5" w:rsidRPr="0061649B" w:rsidRDefault="00A01FE5" w:rsidP="00A01FE5">
            <w:pPr>
              <w:pStyle w:val="TAL"/>
            </w:pPr>
            <w:r w:rsidRPr="0061649B">
              <w:t>isNullable: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r>
              <w:rPr>
                <w:rFonts w:ascii="Courier New" w:hAnsi="Courier New" w:cs="Courier New" w:hint="eastAsia"/>
                <w:szCs w:val="18"/>
                <w:lang w:eastAsia="zh-CN"/>
              </w:rPr>
              <w:t>P</w:t>
            </w:r>
            <w:r>
              <w:rPr>
                <w:rFonts w:ascii="Courier New" w:hAnsi="Courier New" w:cs="Courier New"/>
                <w:szCs w:val="18"/>
                <w:lang w:eastAsia="zh-CN"/>
              </w:rPr>
              <w:t>eeParameters</w:t>
            </w:r>
          </w:p>
          <w:p w14:paraId="29138F25" w14:textId="77777777" w:rsidR="00A01FE5" w:rsidRDefault="00A01FE5" w:rsidP="00A01FE5">
            <w:pPr>
              <w:pStyle w:val="TAL"/>
              <w:rPr>
                <w:lang w:eastAsia="zh-CN"/>
              </w:rPr>
            </w:pPr>
            <w:r>
              <w:t>multiplicity: 0..</w:t>
            </w:r>
            <w:r>
              <w:rPr>
                <w:lang w:eastAsia="zh-CN"/>
              </w:rPr>
              <w:t>*</w:t>
            </w:r>
          </w:p>
          <w:p w14:paraId="6E6759C7" w14:textId="77777777" w:rsidR="00A01FE5" w:rsidRDefault="00A01FE5" w:rsidP="00A01FE5">
            <w:pPr>
              <w:pStyle w:val="TAL"/>
              <w:rPr>
                <w:lang w:eastAsia="zh-CN"/>
              </w:rPr>
            </w:pPr>
            <w:r>
              <w:t>isOrdered: False</w:t>
            </w:r>
          </w:p>
          <w:p w14:paraId="0DEC113F" w14:textId="77777777" w:rsidR="00A01FE5" w:rsidRDefault="00A01FE5" w:rsidP="00A01FE5">
            <w:pPr>
              <w:pStyle w:val="TAL"/>
              <w:rPr>
                <w:lang w:eastAsia="zh-CN"/>
              </w:rPr>
            </w:pPr>
            <w:r>
              <w:t xml:space="preserve">isUnique: </w:t>
            </w:r>
            <w:r>
              <w:rPr>
                <w:lang w:eastAsia="zh-CN"/>
              </w:rPr>
              <w:t>True</w:t>
            </w:r>
          </w:p>
          <w:p w14:paraId="345E4B5F" w14:textId="77777777" w:rsidR="00A01FE5" w:rsidRDefault="00A01FE5" w:rsidP="00A01FE5">
            <w:pPr>
              <w:pStyle w:val="TAL"/>
            </w:pPr>
            <w:r>
              <w:t>defaultValue: None</w:t>
            </w:r>
          </w:p>
          <w:p w14:paraId="1FFC85B9" w14:textId="207E38CE" w:rsidR="00A01FE5" w:rsidRPr="0061649B" w:rsidRDefault="00A01FE5" w:rsidP="00A01FE5">
            <w:pPr>
              <w:pStyle w:val="TAL"/>
              <w:rPr>
                <w:rFonts w:eastAsia="SimSun"/>
              </w:rPr>
            </w:pPr>
            <w:r>
              <w:t>isNullable: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1</w:t>
            </w:r>
          </w:p>
          <w:p w14:paraId="0943D85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0ACE5E1E"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29FD4B57"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58EBC486" w14:textId="7540030C" w:rsidR="00A01FE5" w:rsidRDefault="00A01FE5" w:rsidP="00A01FE5">
            <w:pPr>
              <w:pStyle w:val="TAL"/>
            </w:pPr>
            <w:r>
              <w:rPr>
                <w:rFonts w:cs="Arial"/>
                <w:szCs w:val="18"/>
                <w:lang w:val="de-DE"/>
              </w:rPr>
              <w:t>isNullable: False</w:t>
            </w:r>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eeParameters.siteLatitude</w:t>
            </w:r>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Float</w:t>
            </w:r>
          </w:p>
          <w:p w14:paraId="0BF75C09"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0..1</w:t>
            </w:r>
          </w:p>
          <w:p w14:paraId="2B926AE3"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2B1B40FC"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4F98D81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2BF69EF8" w14:textId="35A5D9D2" w:rsidR="00A01FE5" w:rsidRDefault="00A01FE5" w:rsidP="00A01FE5">
            <w:pPr>
              <w:pStyle w:val="TAL"/>
            </w:pPr>
            <w:r>
              <w:rPr>
                <w:rFonts w:cs="Arial"/>
                <w:szCs w:val="18"/>
                <w:lang w:val="de-DE"/>
              </w:rPr>
              <w:t>isNullable: False</w:t>
            </w:r>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eeParameters.siteLongitude</w:t>
            </w:r>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type: Float</w:t>
            </w:r>
          </w:p>
          <w:p w14:paraId="48F5CDDB" w14:textId="77777777" w:rsidR="00A01FE5" w:rsidRDefault="00A01FE5" w:rsidP="00A01FE5">
            <w:pPr>
              <w:pStyle w:val="TAL"/>
              <w:rPr>
                <w:rFonts w:cs="Arial"/>
                <w:szCs w:val="18"/>
                <w:lang w:val="de-DE"/>
              </w:rPr>
            </w:pPr>
            <w:r>
              <w:rPr>
                <w:rFonts w:cs="Arial"/>
                <w:szCs w:val="18"/>
                <w:lang w:val="de-DE"/>
              </w:rPr>
              <w:t>multiplicity: 0..1</w:t>
            </w:r>
          </w:p>
          <w:p w14:paraId="18E73615" w14:textId="77777777" w:rsidR="00A01FE5" w:rsidRDefault="00A01FE5" w:rsidP="00A01FE5">
            <w:pPr>
              <w:pStyle w:val="TAL"/>
              <w:rPr>
                <w:rFonts w:cs="Arial"/>
                <w:szCs w:val="18"/>
                <w:lang w:val="de-DE"/>
              </w:rPr>
            </w:pPr>
            <w:r>
              <w:rPr>
                <w:rFonts w:cs="Arial"/>
                <w:szCs w:val="18"/>
                <w:lang w:val="de-DE"/>
              </w:rPr>
              <w:t>isOrdered: N/A</w:t>
            </w:r>
          </w:p>
          <w:p w14:paraId="79129034" w14:textId="77777777" w:rsidR="00A01FE5" w:rsidRDefault="00A01FE5" w:rsidP="00A01FE5">
            <w:pPr>
              <w:pStyle w:val="TAL"/>
              <w:rPr>
                <w:rFonts w:cs="Arial"/>
                <w:szCs w:val="18"/>
                <w:lang w:val="de-DE"/>
              </w:rPr>
            </w:pPr>
            <w:r>
              <w:rPr>
                <w:rFonts w:cs="Arial"/>
                <w:szCs w:val="18"/>
                <w:lang w:val="de-DE"/>
              </w:rPr>
              <w:t>isUnique: N/A</w:t>
            </w:r>
          </w:p>
          <w:p w14:paraId="58330D28" w14:textId="77777777" w:rsidR="00A01FE5" w:rsidRDefault="00A01FE5" w:rsidP="00A01FE5">
            <w:pPr>
              <w:pStyle w:val="TAL"/>
              <w:rPr>
                <w:rFonts w:cs="Arial"/>
                <w:szCs w:val="18"/>
                <w:lang w:val="de-DE"/>
              </w:rPr>
            </w:pPr>
            <w:r>
              <w:rPr>
                <w:rFonts w:cs="Arial"/>
                <w:szCs w:val="18"/>
                <w:lang w:val="de-DE"/>
              </w:rPr>
              <w:t>defaultValue: None</w:t>
            </w:r>
          </w:p>
          <w:p w14:paraId="460E7625" w14:textId="398C9185" w:rsidR="00A01FE5" w:rsidRDefault="00A01FE5" w:rsidP="00A01FE5">
            <w:pPr>
              <w:pStyle w:val="TAL"/>
            </w:pPr>
            <w:r>
              <w:rPr>
                <w:rFonts w:cs="Arial"/>
                <w:szCs w:val="18"/>
                <w:lang w:val="de-DE"/>
              </w:rPr>
              <w:t>isNullable: False</w:t>
            </w:r>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eeParameters.siteAltitude</w:t>
            </w:r>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type: Float</w:t>
            </w:r>
          </w:p>
          <w:p w14:paraId="7B35E524" w14:textId="77777777" w:rsidR="00A01FE5" w:rsidRDefault="00A01FE5" w:rsidP="00A01FE5">
            <w:pPr>
              <w:pStyle w:val="TAL"/>
              <w:rPr>
                <w:rFonts w:cs="Arial"/>
                <w:szCs w:val="18"/>
                <w:lang w:val="de-DE"/>
              </w:rPr>
            </w:pPr>
            <w:r>
              <w:rPr>
                <w:rFonts w:cs="Arial"/>
                <w:szCs w:val="18"/>
                <w:lang w:val="de-DE"/>
              </w:rPr>
              <w:t>multiplicity: 0..1</w:t>
            </w:r>
          </w:p>
          <w:p w14:paraId="5DA49382" w14:textId="77777777" w:rsidR="00A01FE5" w:rsidRDefault="00A01FE5" w:rsidP="00A01FE5">
            <w:pPr>
              <w:pStyle w:val="TAL"/>
              <w:rPr>
                <w:rFonts w:cs="Arial"/>
                <w:szCs w:val="18"/>
                <w:lang w:val="de-DE"/>
              </w:rPr>
            </w:pPr>
            <w:r>
              <w:rPr>
                <w:rFonts w:cs="Arial"/>
                <w:szCs w:val="18"/>
                <w:lang w:val="de-DE"/>
              </w:rPr>
              <w:t>isOrdered: N/A</w:t>
            </w:r>
          </w:p>
          <w:p w14:paraId="0DBBBEC4" w14:textId="77777777" w:rsidR="00A01FE5" w:rsidRDefault="00A01FE5" w:rsidP="00A01FE5">
            <w:pPr>
              <w:pStyle w:val="TAL"/>
              <w:rPr>
                <w:rFonts w:cs="Arial"/>
                <w:szCs w:val="18"/>
                <w:lang w:val="de-DE"/>
              </w:rPr>
            </w:pPr>
            <w:r>
              <w:rPr>
                <w:rFonts w:cs="Arial"/>
                <w:szCs w:val="18"/>
                <w:lang w:val="de-DE"/>
              </w:rPr>
              <w:t>isUnique: N/A</w:t>
            </w:r>
          </w:p>
          <w:p w14:paraId="76922530" w14:textId="77777777" w:rsidR="00A01FE5" w:rsidRDefault="00A01FE5" w:rsidP="00A01FE5">
            <w:pPr>
              <w:pStyle w:val="TAL"/>
              <w:rPr>
                <w:rFonts w:cs="Arial"/>
                <w:szCs w:val="18"/>
                <w:lang w:val="de-DE"/>
              </w:rPr>
            </w:pPr>
            <w:r>
              <w:rPr>
                <w:rFonts w:cs="Arial"/>
                <w:szCs w:val="18"/>
                <w:lang w:val="de-DE"/>
              </w:rPr>
              <w:t>defaultValue: None</w:t>
            </w:r>
          </w:p>
          <w:p w14:paraId="30E31FB1" w14:textId="5FA9A749" w:rsidR="00A01FE5" w:rsidRDefault="00A01FE5" w:rsidP="00A01FE5">
            <w:pPr>
              <w:pStyle w:val="TAL"/>
            </w:pPr>
            <w:r>
              <w:rPr>
                <w:rFonts w:cs="Arial"/>
                <w:szCs w:val="18"/>
                <w:lang w:val="de-DE"/>
              </w:rPr>
              <w:t>isNullable: False</w:t>
            </w:r>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eeParameters.siteDescription</w:t>
            </w:r>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r>
              <w:rPr>
                <w:rFonts w:cs="Arial"/>
                <w:szCs w:val="18"/>
                <w:lang w:val="de-DE"/>
              </w:rPr>
              <w:t>multiplicity: 1</w:t>
            </w:r>
          </w:p>
          <w:p w14:paraId="4E381273" w14:textId="77777777" w:rsidR="00A01FE5" w:rsidRDefault="00A01FE5" w:rsidP="00A01FE5">
            <w:pPr>
              <w:pStyle w:val="TAL"/>
              <w:rPr>
                <w:rFonts w:cs="Arial"/>
                <w:szCs w:val="18"/>
                <w:lang w:val="de-DE"/>
              </w:rPr>
            </w:pPr>
            <w:r>
              <w:rPr>
                <w:rFonts w:cs="Arial"/>
                <w:szCs w:val="18"/>
                <w:lang w:val="de-DE"/>
              </w:rPr>
              <w:t>isOrdered: N/A</w:t>
            </w:r>
          </w:p>
          <w:p w14:paraId="58289952" w14:textId="77777777" w:rsidR="00A01FE5" w:rsidRDefault="00A01FE5" w:rsidP="00A01FE5">
            <w:pPr>
              <w:pStyle w:val="TAL"/>
              <w:rPr>
                <w:rFonts w:cs="Arial"/>
                <w:szCs w:val="18"/>
                <w:lang w:val="de-DE"/>
              </w:rPr>
            </w:pPr>
            <w:r>
              <w:rPr>
                <w:rFonts w:cs="Arial"/>
                <w:szCs w:val="18"/>
                <w:lang w:val="de-DE"/>
              </w:rPr>
              <w:t>isUnique: N/A</w:t>
            </w:r>
          </w:p>
          <w:p w14:paraId="288ECCEF" w14:textId="77777777" w:rsidR="00A01FE5" w:rsidRDefault="00A01FE5" w:rsidP="00A01FE5">
            <w:pPr>
              <w:pStyle w:val="TAL"/>
              <w:rPr>
                <w:rFonts w:cs="Arial"/>
                <w:szCs w:val="18"/>
                <w:lang w:val="de-DE"/>
              </w:rPr>
            </w:pPr>
            <w:r>
              <w:rPr>
                <w:rFonts w:cs="Arial"/>
                <w:szCs w:val="18"/>
                <w:lang w:val="de-DE"/>
              </w:rPr>
              <w:t>defaultValue: None</w:t>
            </w:r>
          </w:p>
          <w:p w14:paraId="4466B6DA" w14:textId="0958C71E" w:rsidR="00A01FE5" w:rsidRDefault="00A01FE5" w:rsidP="00A01FE5">
            <w:pPr>
              <w:pStyle w:val="TAL"/>
            </w:pPr>
            <w:r>
              <w:rPr>
                <w:rFonts w:cs="Arial"/>
                <w:szCs w:val="18"/>
                <w:lang w:val="de-DE"/>
              </w:rPr>
              <w:t>isNullable: False</w:t>
            </w:r>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r>
              <w:rPr>
                <w:rFonts w:cs="Arial"/>
                <w:szCs w:val="18"/>
                <w:lang w:val="de-DE"/>
              </w:rPr>
              <w:t>multiplicity: 1</w:t>
            </w:r>
          </w:p>
          <w:p w14:paraId="54E4FCE4" w14:textId="77777777" w:rsidR="00A01FE5" w:rsidRDefault="00A01FE5" w:rsidP="00A01FE5">
            <w:pPr>
              <w:pStyle w:val="TAL"/>
              <w:rPr>
                <w:rFonts w:cs="Arial"/>
                <w:szCs w:val="18"/>
                <w:lang w:val="de-DE"/>
              </w:rPr>
            </w:pPr>
            <w:r>
              <w:rPr>
                <w:rFonts w:cs="Arial"/>
                <w:szCs w:val="18"/>
                <w:lang w:val="de-DE"/>
              </w:rPr>
              <w:t>isOrdered: N/A</w:t>
            </w:r>
          </w:p>
          <w:p w14:paraId="6FC6881F" w14:textId="77777777" w:rsidR="00A01FE5" w:rsidRDefault="00A01FE5" w:rsidP="00A01FE5">
            <w:pPr>
              <w:pStyle w:val="TAL"/>
              <w:rPr>
                <w:rFonts w:cs="Arial"/>
                <w:szCs w:val="18"/>
                <w:lang w:val="de-DE"/>
              </w:rPr>
            </w:pPr>
            <w:r>
              <w:rPr>
                <w:rFonts w:cs="Arial"/>
                <w:szCs w:val="18"/>
                <w:lang w:val="de-DE"/>
              </w:rPr>
              <w:t>isUnique: N/A</w:t>
            </w:r>
          </w:p>
          <w:p w14:paraId="2E61108A" w14:textId="77777777" w:rsidR="00A01FE5" w:rsidRDefault="00A01FE5" w:rsidP="00A01FE5">
            <w:pPr>
              <w:pStyle w:val="TAL"/>
              <w:rPr>
                <w:rFonts w:cs="Arial"/>
                <w:szCs w:val="18"/>
                <w:lang w:val="de-DE"/>
              </w:rPr>
            </w:pPr>
            <w:r>
              <w:rPr>
                <w:rFonts w:cs="Arial"/>
                <w:szCs w:val="18"/>
                <w:lang w:val="de-DE"/>
              </w:rPr>
              <w:t>defaultValue: None</w:t>
            </w:r>
          </w:p>
          <w:p w14:paraId="161A4109" w14:textId="5CC43A99" w:rsidR="00A01FE5" w:rsidRDefault="00A01FE5" w:rsidP="00A01FE5">
            <w:pPr>
              <w:pStyle w:val="TAL"/>
            </w:pPr>
            <w:r>
              <w:rPr>
                <w:rFonts w:cs="Arial"/>
                <w:szCs w:val="18"/>
                <w:lang w:val="de-DE"/>
              </w:rPr>
              <w:t>isNullable: False</w:t>
            </w:r>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eeParameters.environmentType</w:t>
            </w:r>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r>
              <w:rPr>
                <w:rFonts w:cs="Arial"/>
                <w:szCs w:val="18"/>
                <w:lang w:val="de-DE"/>
              </w:rPr>
              <w:t>multiplicity: 1</w:t>
            </w:r>
          </w:p>
          <w:p w14:paraId="01514959" w14:textId="77777777" w:rsidR="00A01FE5" w:rsidRDefault="00A01FE5" w:rsidP="00A01FE5">
            <w:pPr>
              <w:pStyle w:val="TAL"/>
              <w:rPr>
                <w:rFonts w:cs="Arial"/>
                <w:szCs w:val="18"/>
                <w:lang w:val="de-DE"/>
              </w:rPr>
            </w:pPr>
            <w:r>
              <w:rPr>
                <w:rFonts w:cs="Arial"/>
                <w:szCs w:val="18"/>
                <w:lang w:val="de-DE"/>
              </w:rPr>
              <w:t>isOrdered: N/A</w:t>
            </w:r>
          </w:p>
          <w:p w14:paraId="26779242" w14:textId="77777777" w:rsidR="00A01FE5" w:rsidRDefault="00A01FE5" w:rsidP="00A01FE5">
            <w:pPr>
              <w:pStyle w:val="TAL"/>
              <w:rPr>
                <w:rFonts w:cs="Arial"/>
                <w:szCs w:val="18"/>
                <w:lang w:val="de-DE"/>
              </w:rPr>
            </w:pPr>
            <w:r>
              <w:rPr>
                <w:rFonts w:cs="Arial"/>
                <w:szCs w:val="18"/>
                <w:lang w:val="de-DE"/>
              </w:rPr>
              <w:t>isUnique: N/A</w:t>
            </w:r>
          </w:p>
          <w:p w14:paraId="5432A6EC" w14:textId="77777777" w:rsidR="00A01FE5" w:rsidRDefault="00A01FE5" w:rsidP="00A01FE5">
            <w:pPr>
              <w:pStyle w:val="TAL"/>
              <w:rPr>
                <w:rFonts w:cs="Arial"/>
                <w:szCs w:val="18"/>
                <w:lang w:val="de-DE"/>
              </w:rPr>
            </w:pPr>
            <w:r>
              <w:rPr>
                <w:rFonts w:cs="Arial"/>
                <w:szCs w:val="18"/>
                <w:lang w:val="de-DE"/>
              </w:rPr>
              <w:t>defaultValue: None</w:t>
            </w:r>
          </w:p>
          <w:p w14:paraId="49BA38E0" w14:textId="363A92E0" w:rsidR="00A01FE5" w:rsidRDefault="00A01FE5" w:rsidP="00A01FE5">
            <w:pPr>
              <w:pStyle w:val="TAL"/>
            </w:pPr>
            <w:r>
              <w:rPr>
                <w:rFonts w:cs="Arial"/>
                <w:szCs w:val="18"/>
                <w:lang w:val="de-DE"/>
              </w:rPr>
              <w:t>isNullable: False</w:t>
            </w:r>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eeParameters.powerInterface</w:t>
            </w:r>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r>
              <w:rPr>
                <w:rFonts w:cs="Arial"/>
                <w:szCs w:val="18"/>
                <w:lang w:val="de-DE"/>
              </w:rPr>
              <w:t>multiplicity: 1</w:t>
            </w:r>
          </w:p>
          <w:p w14:paraId="329A6C53" w14:textId="77777777" w:rsidR="00A01FE5" w:rsidRDefault="00A01FE5" w:rsidP="00A01FE5">
            <w:pPr>
              <w:pStyle w:val="TAL"/>
              <w:rPr>
                <w:rFonts w:cs="Arial"/>
                <w:szCs w:val="18"/>
                <w:lang w:val="de-DE"/>
              </w:rPr>
            </w:pPr>
            <w:r>
              <w:rPr>
                <w:rFonts w:cs="Arial"/>
                <w:szCs w:val="18"/>
                <w:lang w:val="de-DE"/>
              </w:rPr>
              <w:t>isOrdered: N/A</w:t>
            </w:r>
          </w:p>
          <w:p w14:paraId="693A804B" w14:textId="77777777" w:rsidR="00A01FE5" w:rsidRDefault="00A01FE5" w:rsidP="00A01FE5">
            <w:pPr>
              <w:pStyle w:val="TAL"/>
              <w:rPr>
                <w:rFonts w:cs="Arial"/>
                <w:szCs w:val="18"/>
                <w:lang w:val="de-DE"/>
              </w:rPr>
            </w:pPr>
            <w:r>
              <w:rPr>
                <w:rFonts w:cs="Arial"/>
                <w:szCs w:val="18"/>
                <w:lang w:val="de-DE"/>
              </w:rPr>
              <w:t>isUnique: N/A</w:t>
            </w:r>
          </w:p>
          <w:p w14:paraId="0458BCC7" w14:textId="77777777" w:rsidR="00A01FE5" w:rsidRDefault="00A01FE5" w:rsidP="00A01FE5">
            <w:pPr>
              <w:pStyle w:val="TAL"/>
              <w:rPr>
                <w:rFonts w:cs="Arial"/>
                <w:szCs w:val="18"/>
                <w:lang w:val="de-DE"/>
              </w:rPr>
            </w:pPr>
            <w:r>
              <w:rPr>
                <w:rFonts w:cs="Arial"/>
                <w:szCs w:val="18"/>
                <w:lang w:val="de-DE"/>
              </w:rPr>
              <w:t>defaultValue: None</w:t>
            </w:r>
          </w:p>
          <w:p w14:paraId="3D115E60" w14:textId="5B4ED79D" w:rsidR="00A01FE5" w:rsidRDefault="00A01FE5" w:rsidP="00A01FE5">
            <w:pPr>
              <w:pStyle w:val="TAL"/>
            </w:pPr>
            <w:r>
              <w:rPr>
                <w:rFonts w:cs="Arial"/>
                <w:szCs w:val="18"/>
                <w:lang w:val="de-DE"/>
              </w:rPr>
              <w:t>isNullable: False</w:t>
            </w:r>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r w:rsidRPr="0061649B">
              <w:t>isOrdered: N/A</w:t>
            </w:r>
          </w:p>
          <w:p w14:paraId="14CB1020" w14:textId="77777777" w:rsidR="00A01FE5" w:rsidRPr="0061649B" w:rsidRDefault="00A01FE5" w:rsidP="00A01FE5">
            <w:pPr>
              <w:pStyle w:val="TAL"/>
            </w:pPr>
            <w:r w:rsidRPr="0061649B">
              <w:t>isUnique: N/A</w:t>
            </w:r>
          </w:p>
          <w:p w14:paraId="4D364A88" w14:textId="77777777" w:rsidR="00A01FE5" w:rsidRPr="0061649B" w:rsidRDefault="00A01FE5" w:rsidP="00A01FE5">
            <w:pPr>
              <w:pStyle w:val="TAL"/>
            </w:pPr>
            <w:r w:rsidRPr="0061649B">
              <w:t>defaultValue: None</w:t>
            </w:r>
          </w:p>
          <w:p w14:paraId="44FDE746" w14:textId="36D61202" w:rsidR="00A01FE5" w:rsidRPr="0061649B" w:rsidRDefault="00A01FE5" w:rsidP="00A01FE5">
            <w:pPr>
              <w:pStyle w:val="TAL"/>
            </w:pPr>
            <w:r w:rsidRPr="0061649B">
              <w:t>isNullable: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r w:rsidRPr="0061649B">
              <w:rPr>
                <w:rFonts w:cs="Arial"/>
                <w:szCs w:val="18"/>
              </w:rPr>
              <w:t>allowedValues: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r w:rsidRPr="0061649B">
              <w:t>isOrdered: False</w:t>
            </w:r>
          </w:p>
          <w:p w14:paraId="74BFA4DD" w14:textId="77777777" w:rsidR="00A01FE5" w:rsidRPr="0061649B" w:rsidRDefault="00A01FE5" w:rsidP="00A01FE5">
            <w:pPr>
              <w:pStyle w:val="TAL"/>
            </w:pPr>
            <w:r w:rsidRPr="0061649B">
              <w:t>isUnique: True</w:t>
            </w:r>
          </w:p>
          <w:p w14:paraId="7724A5BF" w14:textId="77777777" w:rsidR="00A01FE5" w:rsidRPr="0061649B" w:rsidRDefault="00A01FE5" w:rsidP="00A01FE5">
            <w:pPr>
              <w:pStyle w:val="TAL"/>
            </w:pPr>
            <w:r w:rsidRPr="0061649B">
              <w:t>defaultValue: None</w:t>
            </w:r>
          </w:p>
          <w:p w14:paraId="5C625DC7" w14:textId="53F78D24" w:rsidR="00A01FE5" w:rsidRPr="0061649B" w:rsidRDefault="00A01FE5" w:rsidP="00A01FE5">
            <w:pPr>
              <w:pStyle w:val="TAL"/>
            </w:pPr>
            <w:r w:rsidRPr="0061649B">
              <w:t>isNullable: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multiplicity: 1..*</w:t>
            </w:r>
          </w:p>
          <w:p w14:paraId="11034799" w14:textId="77777777" w:rsidR="00A01FE5" w:rsidRPr="0061649B" w:rsidRDefault="00A01FE5" w:rsidP="00A01FE5">
            <w:pPr>
              <w:pStyle w:val="TAL"/>
            </w:pPr>
            <w:r w:rsidRPr="0061649B">
              <w:t>isOrdered: False</w:t>
            </w:r>
          </w:p>
          <w:p w14:paraId="45DE7B58" w14:textId="77777777" w:rsidR="00A01FE5" w:rsidRPr="0061649B" w:rsidRDefault="00A01FE5" w:rsidP="00A01FE5">
            <w:pPr>
              <w:pStyle w:val="TAL"/>
            </w:pPr>
            <w:r w:rsidRPr="0061649B">
              <w:t>isUnique: True</w:t>
            </w:r>
          </w:p>
          <w:p w14:paraId="032EB2BE" w14:textId="77777777" w:rsidR="00A01FE5" w:rsidRPr="0061649B" w:rsidRDefault="00A01FE5" w:rsidP="00A01FE5">
            <w:pPr>
              <w:pStyle w:val="TAL"/>
            </w:pPr>
            <w:r w:rsidRPr="0061649B">
              <w:t>defaultValue: None</w:t>
            </w:r>
          </w:p>
          <w:p w14:paraId="6DC205C3" w14:textId="318BD959" w:rsidR="00A01FE5" w:rsidRPr="0061649B" w:rsidRDefault="00A01FE5" w:rsidP="00A01FE5">
            <w:pPr>
              <w:pStyle w:val="TAL"/>
            </w:pPr>
            <w:r w:rsidRPr="0061649B">
              <w:t>isNullable: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r w:rsidRPr="0061649B">
              <w:rPr>
                <w:rFonts w:ascii="Arial" w:hAnsi="Arial" w:cs="Arial"/>
                <w:sz w:val="18"/>
                <w:szCs w:val="18"/>
              </w:rPr>
              <w:t>allowedValues: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multiplicity: 0..1</w:t>
            </w:r>
          </w:p>
          <w:p w14:paraId="57392FE8" w14:textId="77777777" w:rsidR="00A01FE5" w:rsidRPr="0061649B" w:rsidRDefault="00A01FE5" w:rsidP="00A01FE5">
            <w:pPr>
              <w:pStyle w:val="TAL"/>
            </w:pPr>
            <w:r w:rsidRPr="0061649B">
              <w:t>isOrdered: N/A</w:t>
            </w:r>
          </w:p>
          <w:p w14:paraId="47EFCA99" w14:textId="77777777" w:rsidR="00A01FE5" w:rsidRPr="00B940D8" w:rsidRDefault="00A01FE5" w:rsidP="00A01FE5">
            <w:pPr>
              <w:pStyle w:val="TAL"/>
            </w:pPr>
            <w:r w:rsidRPr="00B940D8">
              <w:t>isUnique: N/A</w:t>
            </w:r>
          </w:p>
          <w:p w14:paraId="553C17F6" w14:textId="77777777" w:rsidR="00A01FE5" w:rsidRPr="00B940D8" w:rsidRDefault="00A01FE5" w:rsidP="00A01FE5">
            <w:pPr>
              <w:pStyle w:val="TAL"/>
            </w:pPr>
            <w:r w:rsidRPr="00B940D8">
              <w:t>defaultValue: None</w:t>
            </w:r>
          </w:p>
          <w:p w14:paraId="4FCC22BF" w14:textId="7D702409" w:rsidR="00A01FE5" w:rsidRPr="0061649B" w:rsidRDefault="00A01FE5" w:rsidP="00A01FE5">
            <w:pPr>
              <w:pStyle w:val="TAL"/>
            </w:pPr>
            <w:r w:rsidRPr="0061649B">
              <w:t>isNullable: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r w:rsidRPr="00A94D0E">
              <w:rPr>
                <w:rFonts w:ascii="Courier" w:hAnsi="Courier"/>
                <w:szCs w:val="18"/>
              </w:rPr>
              <w:t>systemDN</w:t>
            </w:r>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r w:rsidRPr="0061649B">
              <w:rPr>
                <w:rFonts w:ascii="Arial" w:hAnsi="Arial" w:cs="Arial"/>
                <w:sz w:val="18"/>
                <w:szCs w:val="18"/>
              </w:rPr>
              <w:t>allowedValues: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multiplicity: 0..1</w:t>
            </w:r>
          </w:p>
          <w:p w14:paraId="5864213D" w14:textId="77777777" w:rsidR="00A01FE5" w:rsidRPr="0061649B" w:rsidRDefault="00A01FE5" w:rsidP="00A01FE5">
            <w:pPr>
              <w:pStyle w:val="TAL"/>
            </w:pPr>
            <w:r w:rsidRPr="0061649B">
              <w:t>isOrdered: N/A</w:t>
            </w:r>
          </w:p>
          <w:p w14:paraId="145C04E5" w14:textId="77777777" w:rsidR="00A01FE5" w:rsidRPr="00B940D8" w:rsidRDefault="00A01FE5" w:rsidP="00A01FE5">
            <w:pPr>
              <w:pStyle w:val="TAL"/>
            </w:pPr>
            <w:r w:rsidRPr="00B940D8">
              <w:t>isUnique: N/A</w:t>
            </w:r>
          </w:p>
          <w:p w14:paraId="29346F9A" w14:textId="77777777" w:rsidR="00A01FE5" w:rsidRPr="00B940D8" w:rsidRDefault="00A01FE5" w:rsidP="00A01FE5">
            <w:pPr>
              <w:pStyle w:val="TAL"/>
            </w:pPr>
            <w:r w:rsidRPr="00B940D8">
              <w:t>defaultValue: None</w:t>
            </w:r>
          </w:p>
          <w:p w14:paraId="102F78FB" w14:textId="5BAA3971" w:rsidR="00A01FE5" w:rsidRPr="0061649B" w:rsidRDefault="00A01FE5" w:rsidP="00A01FE5">
            <w:pPr>
              <w:pStyle w:val="TAL"/>
            </w:pPr>
            <w:r w:rsidRPr="0061649B">
              <w:t>isNullable: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r w:rsidRPr="0061649B">
              <w:rPr>
                <w:rFonts w:ascii="Arial" w:hAnsi="Arial" w:cs="Arial"/>
                <w:sz w:val="18"/>
                <w:szCs w:val="18"/>
              </w:rPr>
              <w:t>allowedValues: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multiplicity: 0..1</w:t>
            </w:r>
          </w:p>
          <w:p w14:paraId="6CF6083A" w14:textId="77777777" w:rsidR="00A01FE5" w:rsidRPr="0061649B" w:rsidRDefault="00A01FE5" w:rsidP="00A01FE5">
            <w:pPr>
              <w:pStyle w:val="TAL"/>
            </w:pPr>
            <w:r w:rsidRPr="0061649B">
              <w:t>isOrdered: N/A</w:t>
            </w:r>
          </w:p>
          <w:p w14:paraId="35A695AD" w14:textId="77777777" w:rsidR="00A01FE5" w:rsidRPr="00B940D8" w:rsidRDefault="00A01FE5" w:rsidP="00A01FE5">
            <w:pPr>
              <w:pStyle w:val="TAL"/>
            </w:pPr>
            <w:r w:rsidRPr="00B940D8">
              <w:t>isUnique: N/A</w:t>
            </w:r>
          </w:p>
          <w:p w14:paraId="52C8EA62" w14:textId="77777777" w:rsidR="00A01FE5" w:rsidRPr="00B940D8" w:rsidRDefault="00A01FE5" w:rsidP="00A01FE5">
            <w:pPr>
              <w:pStyle w:val="TAL"/>
            </w:pPr>
            <w:r w:rsidRPr="00B940D8">
              <w:t>defaultValue: None</w:t>
            </w:r>
          </w:p>
          <w:p w14:paraId="00D497F5" w14:textId="77777777" w:rsidR="00A01FE5" w:rsidRPr="0061649B" w:rsidRDefault="00A01FE5" w:rsidP="00A01FE5">
            <w:pPr>
              <w:pStyle w:val="TAL"/>
            </w:pPr>
            <w:r w:rsidRPr="0061649B">
              <w:t>isNullable: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r w:rsidRPr="0061649B">
              <w:rPr>
                <w:rFonts w:ascii="Arial" w:hAnsi="Arial" w:cs="Arial"/>
                <w:sz w:val="18"/>
                <w:szCs w:val="18"/>
              </w:rPr>
              <w:t>allowedValues: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multiplicity: 0..1</w:t>
            </w:r>
          </w:p>
          <w:p w14:paraId="4031D55E" w14:textId="77777777" w:rsidR="00A01FE5" w:rsidRPr="0061649B" w:rsidRDefault="00A01FE5" w:rsidP="00A01FE5">
            <w:pPr>
              <w:pStyle w:val="TAL"/>
            </w:pPr>
            <w:r w:rsidRPr="0061649B">
              <w:t>isOrdered: N/A</w:t>
            </w:r>
          </w:p>
          <w:p w14:paraId="52D356AE" w14:textId="77777777" w:rsidR="00A01FE5" w:rsidRPr="00B940D8" w:rsidRDefault="00A01FE5" w:rsidP="00A01FE5">
            <w:pPr>
              <w:pStyle w:val="TAL"/>
            </w:pPr>
            <w:r w:rsidRPr="00B940D8">
              <w:t>isUnique: N/A</w:t>
            </w:r>
          </w:p>
          <w:p w14:paraId="10B141C2" w14:textId="77777777" w:rsidR="00A01FE5" w:rsidRPr="00B940D8" w:rsidRDefault="00A01FE5" w:rsidP="00A01FE5">
            <w:pPr>
              <w:pStyle w:val="TAL"/>
            </w:pPr>
            <w:r w:rsidRPr="00B940D8">
              <w:t>defaultValue: None</w:t>
            </w:r>
          </w:p>
          <w:p w14:paraId="1FAA5B81" w14:textId="7B345C35" w:rsidR="00A01FE5" w:rsidRPr="0061649B" w:rsidRDefault="00A01FE5" w:rsidP="00A01FE5">
            <w:pPr>
              <w:pStyle w:val="TAL"/>
            </w:pPr>
            <w:r w:rsidRPr="0061649B">
              <w:t>isNullable: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r w:rsidRPr="0061649B">
              <w:rPr>
                <w:rFonts w:cs="Arial"/>
                <w:szCs w:val="18"/>
              </w:rPr>
              <w:t>allowedValues: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multiplicity: 0..1</w:t>
            </w:r>
          </w:p>
          <w:p w14:paraId="76C278A4" w14:textId="77777777" w:rsidR="00A01FE5" w:rsidRPr="0061649B" w:rsidRDefault="00A01FE5" w:rsidP="00A01FE5">
            <w:pPr>
              <w:pStyle w:val="TAL"/>
            </w:pPr>
            <w:r w:rsidRPr="0061649B">
              <w:t>isOrdered: N/A</w:t>
            </w:r>
          </w:p>
          <w:p w14:paraId="1D9B2258" w14:textId="77777777" w:rsidR="00A01FE5" w:rsidRPr="00B940D8" w:rsidRDefault="00A01FE5" w:rsidP="00A01FE5">
            <w:pPr>
              <w:pStyle w:val="TAL"/>
            </w:pPr>
            <w:r w:rsidRPr="00B940D8">
              <w:t>isUnique: N/A</w:t>
            </w:r>
          </w:p>
          <w:p w14:paraId="638139B2" w14:textId="77777777" w:rsidR="00A01FE5" w:rsidRPr="00B940D8" w:rsidRDefault="00A01FE5" w:rsidP="00A01FE5">
            <w:pPr>
              <w:pStyle w:val="TAL"/>
            </w:pPr>
            <w:r w:rsidRPr="00B940D8">
              <w:t>defaultValue: None</w:t>
            </w:r>
          </w:p>
          <w:p w14:paraId="45677B76" w14:textId="6F8F568D" w:rsidR="00A01FE5" w:rsidRPr="0061649B" w:rsidRDefault="00A01FE5" w:rsidP="00A01FE5">
            <w:pPr>
              <w:pStyle w:val="TAL"/>
            </w:pPr>
            <w:r w:rsidRPr="0061649B">
              <w:t>isNullable: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r>
              <w:rPr>
                <w:rFonts w:hint="eastAsia"/>
                <w:lang w:eastAsia="zh-CN"/>
              </w:rPr>
              <w:t>VnfParameters</w:t>
            </w:r>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r>
              <w:t>isOrdered: False</w:t>
            </w:r>
          </w:p>
          <w:p w14:paraId="2857C5B9" w14:textId="77777777" w:rsidR="00A01FE5" w:rsidRDefault="00A01FE5" w:rsidP="00A01FE5">
            <w:pPr>
              <w:pStyle w:val="TAL"/>
              <w:rPr>
                <w:lang w:eastAsia="zh-CN"/>
              </w:rPr>
            </w:pPr>
            <w:r>
              <w:t xml:space="preserve">isUnique: </w:t>
            </w:r>
            <w:r>
              <w:rPr>
                <w:lang w:eastAsia="zh-CN"/>
              </w:rPr>
              <w:t>True</w:t>
            </w:r>
          </w:p>
          <w:p w14:paraId="4A491C1A" w14:textId="77777777" w:rsidR="00A01FE5" w:rsidRDefault="00A01FE5" w:rsidP="00A01FE5">
            <w:pPr>
              <w:pStyle w:val="TAL"/>
            </w:pPr>
            <w:r>
              <w:t>defaultValue: None</w:t>
            </w:r>
          </w:p>
          <w:p w14:paraId="65EA1A99" w14:textId="71C7FFBD" w:rsidR="00A01FE5" w:rsidRPr="0061649B" w:rsidRDefault="00A01FE5" w:rsidP="00A01FE5">
            <w:pPr>
              <w:pStyle w:val="TAL"/>
              <w:rPr>
                <w:lang w:eastAsia="zh-CN"/>
              </w:rPr>
            </w:pPr>
            <w:r>
              <w:t>isNullable: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A01FE5" w:rsidRDefault="00A01FE5" w:rsidP="00A01FE5">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r>
              <w:t>isOrdered: N/A</w:t>
            </w:r>
          </w:p>
          <w:p w14:paraId="1D90C203" w14:textId="77777777" w:rsidR="00A01FE5" w:rsidRDefault="00A01FE5" w:rsidP="00A01FE5">
            <w:pPr>
              <w:pStyle w:val="TAL"/>
              <w:rPr>
                <w:lang w:eastAsia="zh-CN"/>
              </w:rPr>
            </w:pPr>
            <w:r>
              <w:t>isUnique: N/A</w:t>
            </w:r>
          </w:p>
          <w:p w14:paraId="556FAE6D" w14:textId="77777777" w:rsidR="00A01FE5" w:rsidRDefault="00A01FE5" w:rsidP="00A01FE5">
            <w:pPr>
              <w:pStyle w:val="TAL"/>
            </w:pPr>
            <w:r>
              <w:t>defaultValue: None</w:t>
            </w:r>
          </w:p>
          <w:p w14:paraId="2E4D0574" w14:textId="3883746C" w:rsidR="00A01FE5" w:rsidRDefault="00A01FE5" w:rsidP="00A01FE5">
            <w:pPr>
              <w:pStyle w:val="TAL"/>
            </w:pPr>
            <w:r>
              <w:t>isNullable: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multiplicity: 0.</w:t>
            </w:r>
            <w:r>
              <w:rPr>
                <w:rFonts w:hint="eastAsia"/>
                <w:lang w:eastAsia="zh-CN"/>
              </w:rPr>
              <w:t>.</w:t>
            </w:r>
            <w:r>
              <w:rPr>
                <w:lang w:eastAsia="zh-CN"/>
              </w:rPr>
              <w:t>1</w:t>
            </w:r>
          </w:p>
          <w:p w14:paraId="0E790F14" w14:textId="77777777" w:rsidR="00A01FE5" w:rsidRDefault="00A01FE5" w:rsidP="00A01FE5">
            <w:pPr>
              <w:pStyle w:val="TAL"/>
              <w:rPr>
                <w:lang w:eastAsia="zh-CN"/>
              </w:rPr>
            </w:pPr>
            <w:r>
              <w:t>isOrdered: N/A</w:t>
            </w:r>
          </w:p>
          <w:p w14:paraId="55442837" w14:textId="77777777" w:rsidR="00A01FE5" w:rsidRDefault="00A01FE5" w:rsidP="00A01FE5">
            <w:pPr>
              <w:pStyle w:val="TAL"/>
              <w:rPr>
                <w:lang w:eastAsia="zh-CN"/>
              </w:rPr>
            </w:pPr>
            <w:r>
              <w:t>isUnique: N/A</w:t>
            </w:r>
          </w:p>
          <w:p w14:paraId="32C7976E" w14:textId="77777777" w:rsidR="00A01FE5" w:rsidRDefault="00A01FE5" w:rsidP="00A01FE5">
            <w:pPr>
              <w:pStyle w:val="TAL"/>
            </w:pPr>
            <w:r>
              <w:t>defaultValue: None</w:t>
            </w:r>
          </w:p>
          <w:p w14:paraId="71699CC5" w14:textId="2E091B72" w:rsidR="00A01FE5" w:rsidRDefault="00A01FE5" w:rsidP="00A01FE5">
            <w:pPr>
              <w:pStyle w:val="TAL"/>
            </w:pPr>
            <w:r>
              <w:t>isNullable: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multiplicity: 0..</w:t>
            </w:r>
            <w:r>
              <w:rPr>
                <w:lang w:eastAsia="zh-CN"/>
              </w:rPr>
              <w:t>1</w:t>
            </w:r>
          </w:p>
          <w:p w14:paraId="52C6703E" w14:textId="77777777" w:rsidR="00A01FE5" w:rsidRDefault="00A01FE5" w:rsidP="00A01FE5">
            <w:pPr>
              <w:pStyle w:val="TAL"/>
              <w:rPr>
                <w:lang w:eastAsia="zh-CN"/>
              </w:rPr>
            </w:pPr>
            <w:r>
              <w:t>isOrdered: N/A</w:t>
            </w:r>
          </w:p>
          <w:p w14:paraId="21CCEE24" w14:textId="77777777" w:rsidR="00A01FE5" w:rsidRDefault="00A01FE5" w:rsidP="00A01FE5">
            <w:pPr>
              <w:pStyle w:val="TAL"/>
              <w:rPr>
                <w:lang w:eastAsia="zh-CN"/>
              </w:rPr>
            </w:pPr>
            <w:r>
              <w:t>isUnique: N/A</w:t>
            </w:r>
          </w:p>
          <w:p w14:paraId="4DD898F8" w14:textId="77777777" w:rsidR="00A01FE5" w:rsidRDefault="00A01FE5" w:rsidP="00A01FE5">
            <w:pPr>
              <w:pStyle w:val="TAL"/>
            </w:pPr>
            <w:r>
              <w:t>defaultValue: None</w:t>
            </w:r>
          </w:p>
          <w:p w14:paraId="6BDF2392" w14:textId="09713D49" w:rsidR="00A01FE5" w:rsidRDefault="00A01FE5" w:rsidP="00A01FE5">
            <w:pPr>
              <w:pStyle w:val="TAL"/>
            </w:pPr>
            <w:r>
              <w:t>isNullable: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 xml:space="preserve"> autoScalable</w:t>
            </w:r>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multiplicity: 0..</w:t>
            </w:r>
            <w:r>
              <w:rPr>
                <w:lang w:eastAsia="zh-CN"/>
              </w:rPr>
              <w:t>1</w:t>
            </w:r>
          </w:p>
          <w:p w14:paraId="59C466BE" w14:textId="77777777" w:rsidR="00A01FE5" w:rsidRDefault="00A01FE5" w:rsidP="00A01FE5">
            <w:pPr>
              <w:pStyle w:val="TAL"/>
              <w:rPr>
                <w:lang w:eastAsia="zh-CN"/>
              </w:rPr>
            </w:pPr>
            <w:r>
              <w:t>isOrdered: N/A</w:t>
            </w:r>
          </w:p>
          <w:p w14:paraId="5EA67F6F" w14:textId="77777777" w:rsidR="00A01FE5" w:rsidRDefault="00A01FE5" w:rsidP="00A01FE5">
            <w:pPr>
              <w:pStyle w:val="TAL"/>
              <w:rPr>
                <w:lang w:eastAsia="zh-CN"/>
              </w:rPr>
            </w:pPr>
            <w:r>
              <w:t>isUnique: N/A</w:t>
            </w:r>
          </w:p>
          <w:p w14:paraId="34739B31" w14:textId="77777777" w:rsidR="00A01FE5" w:rsidRDefault="00A01FE5" w:rsidP="00A01FE5">
            <w:pPr>
              <w:pStyle w:val="TAL"/>
            </w:pPr>
            <w:r>
              <w:t>defaultValue: FALSE</w:t>
            </w:r>
          </w:p>
          <w:p w14:paraId="1D1A31EF" w14:textId="521586C8" w:rsidR="00A01FE5" w:rsidRDefault="00A01FE5" w:rsidP="00A01FE5">
            <w:pPr>
              <w:pStyle w:val="TAL"/>
            </w:pPr>
            <w:r>
              <w:t>isNullable: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r w:rsidRPr="0048470E">
              <w:rPr>
                <w:rFonts w:ascii="Courier New" w:hAnsi="Courier New" w:cs="Courier New"/>
                <w:szCs w:val="18"/>
              </w:rPr>
              <w:t>vsData</w:t>
            </w:r>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r w:rsidRPr="0061649B">
              <w:rPr>
                <w:rFonts w:cs="Arial"/>
                <w:szCs w:val="18"/>
              </w:rPr>
              <w:t>allowedValues: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r w:rsidRPr="0061649B">
              <w:t>isOrdered: --</w:t>
            </w:r>
          </w:p>
          <w:p w14:paraId="2AE76E1D" w14:textId="77777777" w:rsidR="00A01FE5" w:rsidRPr="0061649B" w:rsidRDefault="00A01FE5" w:rsidP="00A01FE5">
            <w:pPr>
              <w:pStyle w:val="TAL"/>
            </w:pPr>
            <w:r w:rsidRPr="0061649B">
              <w:t>isUnique: --</w:t>
            </w:r>
          </w:p>
          <w:p w14:paraId="0B782A67" w14:textId="77777777" w:rsidR="00A01FE5" w:rsidRPr="0061649B" w:rsidRDefault="00A01FE5" w:rsidP="00A01FE5">
            <w:pPr>
              <w:pStyle w:val="TAL"/>
            </w:pPr>
            <w:r w:rsidRPr="0061649B">
              <w:t>defaultValue: --</w:t>
            </w:r>
          </w:p>
          <w:p w14:paraId="5623A6A3" w14:textId="1BFF590F" w:rsidR="00A01FE5" w:rsidRPr="0061649B" w:rsidRDefault="00A01FE5" w:rsidP="00A01FE5">
            <w:pPr>
              <w:pStyle w:val="TAL"/>
            </w:pPr>
            <w:r w:rsidRPr="0061649B">
              <w:t>isNullable: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r w:rsidRPr="0061649B">
              <w:rPr>
                <w:rFonts w:cs="Arial"/>
                <w:szCs w:val="18"/>
              </w:rPr>
              <w:t>allowedValues: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r w:rsidRPr="0061649B">
              <w:t>isOrdered: N/A</w:t>
            </w:r>
          </w:p>
          <w:p w14:paraId="1E0D6753" w14:textId="77777777" w:rsidR="00A01FE5" w:rsidRPr="00B940D8" w:rsidRDefault="00A01FE5" w:rsidP="00A01FE5">
            <w:pPr>
              <w:pStyle w:val="TAL"/>
            </w:pPr>
            <w:r w:rsidRPr="00B940D8">
              <w:t>isUnique: N/A</w:t>
            </w:r>
          </w:p>
          <w:p w14:paraId="03418AE3" w14:textId="77777777" w:rsidR="00A01FE5" w:rsidRPr="00B940D8" w:rsidRDefault="00A01FE5" w:rsidP="00A01FE5">
            <w:pPr>
              <w:pStyle w:val="TAL"/>
            </w:pPr>
            <w:r w:rsidRPr="00B940D8">
              <w:t>defaultValue: None</w:t>
            </w:r>
          </w:p>
          <w:p w14:paraId="2C5EAB8F" w14:textId="0479CEA1" w:rsidR="00A01FE5" w:rsidRPr="0061649B" w:rsidRDefault="00A01FE5" w:rsidP="00A01FE5">
            <w:pPr>
              <w:pStyle w:val="TAL"/>
            </w:pPr>
            <w:r w:rsidRPr="0061649B">
              <w:t>isNullable: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r w:rsidRPr="0048470E">
              <w:rPr>
                <w:rFonts w:ascii="Courier New" w:hAnsi="Courier New" w:cs="Courier New"/>
                <w:szCs w:val="18"/>
              </w:rPr>
              <w:t>vsDataType</w:t>
            </w:r>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r w:rsidRPr="0061649B">
              <w:rPr>
                <w:rFonts w:cs="Arial"/>
                <w:szCs w:val="18"/>
              </w:rPr>
              <w:t>allowedValues: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r w:rsidRPr="0061649B">
              <w:t>isOrdered: N/A</w:t>
            </w:r>
          </w:p>
          <w:p w14:paraId="7E84153B" w14:textId="77777777" w:rsidR="00A01FE5" w:rsidRPr="00B940D8" w:rsidRDefault="00A01FE5" w:rsidP="00A01FE5">
            <w:pPr>
              <w:pStyle w:val="TAL"/>
            </w:pPr>
            <w:r w:rsidRPr="00B940D8">
              <w:t>isUnique: N/A</w:t>
            </w:r>
          </w:p>
          <w:p w14:paraId="2C2F744B" w14:textId="77777777" w:rsidR="00A01FE5" w:rsidRPr="00B940D8" w:rsidRDefault="00A01FE5" w:rsidP="00A01FE5">
            <w:pPr>
              <w:pStyle w:val="TAL"/>
            </w:pPr>
            <w:r w:rsidRPr="00B940D8">
              <w:t>defaultValue: None</w:t>
            </w:r>
          </w:p>
          <w:p w14:paraId="4FF5F0E5" w14:textId="338D1E77" w:rsidR="00A01FE5" w:rsidRPr="0061649B" w:rsidRDefault="00A01FE5" w:rsidP="00A01FE5">
            <w:pPr>
              <w:pStyle w:val="TAL"/>
            </w:pPr>
            <w:r w:rsidRPr="0061649B">
              <w:t>isNullable: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r w:rsidRPr="0061649B">
              <w:rPr>
                <w:szCs w:val="18"/>
              </w:rPr>
              <w:t>allowedValues: N/A</w:t>
            </w:r>
          </w:p>
        </w:tc>
        <w:tc>
          <w:tcPr>
            <w:tcW w:w="1984" w:type="dxa"/>
          </w:tcPr>
          <w:p w14:paraId="610AE6B1" w14:textId="77777777" w:rsidR="00A01FE5" w:rsidRPr="0061649B" w:rsidRDefault="00A01FE5" w:rsidP="00A01FE5">
            <w:pPr>
              <w:pStyle w:val="TAL"/>
              <w:rPr>
                <w:snapToGrid w:val="0"/>
              </w:rPr>
            </w:pPr>
            <w:r w:rsidRPr="0061649B">
              <w:rPr>
                <w:snapToGrid w:val="0"/>
              </w:rPr>
              <w:t>type: SupportedPerfMetricGroup</w:t>
            </w:r>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r w:rsidRPr="0061649B">
              <w:rPr>
                <w:snapToGrid w:val="0"/>
              </w:rPr>
              <w:t>isOrdered: False</w:t>
            </w:r>
          </w:p>
          <w:p w14:paraId="5C57887D" w14:textId="77777777" w:rsidR="00A01FE5" w:rsidRPr="0061649B" w:rsidRDefault="00A01FE5" w:rsidP="00A01FE5">
            <w:pPr>
              <w:pStyle w:val="TAL"/>
              <w:rPr>
                <w:snapToGrid w:val="0"/>
              </w:rPr>
            </w:pPr>
            <w:r w:rsidRPr="0061649B">
              <w:rPr>
                <w:snapToGrid w:val="0"/>
              </w:rPr>
              <w:t>isUnique: True</w:t>
            </w:r>
          </w:p>
          <w:p w14:paraId="251BFD7A" w14:textId="77777777" w:rsidR="00A01FE5" w:rsidRPr="0061649B" w:rsidRDefault="00A01FE5" w:rsidP="00A01FE5">
            <w:pPr>
              <w:pStyle w:val="TAL"/>
              <w:rPr>
                <w:snapToGrid w:val="0"/>
              </w:rPr>
            </w:pPr>
            <w:r w:rsidRPr="0061649B">
              <w:rPr>
                <w:snapToGrid w:val="0"/>
              </w:rPr>
              <w:t>defaultValue: None</w:t>
            </w:r>
          </w:p>
          <w:p w14:paraId="7301A5F9" w14:textId="3DD7F189" w:rsidR="00A01FE5" w:rsidRPr="0061649B" w:rsidRDefault="00A01FE5" w:rsidP="00A01FE5">
            <w:pPr>
              <w:pStyle w:val="TAL"/>
            </w:pPr>
            <w:r w:rsidRPr="0061649B">
              <w:rPr>
                <w:snapToGrid w:val="0"/>
              </w:rPr>
              <w:t>isNullable: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r>
              <w:rPr>
                <w:szCs w:val="18"/>
              </w:rPr>
              <w:t>allowedValues:</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r>
              <w:t>1..</w:t>
            </w:r>
            <w:r w:rsidRPr="0061649B">
              <w:t>*</w:t>
            </w:r>
          </w:p>
          <w:p w14:paraId="17FE1E14" w14:textId="77777777" w:rsidR="00A01FE5" w:rsidRPr="0061649B" w:rsidRDefault="00A01FE5" w:rsidP="00A01FE5">
            <w:pPr>
              <w:pStyle w:val="TAL"/>
            </w:pPr>
            <w:r w:rsidRPr="0061649B">
              <w:t>isOrdered: False</w:t>
            </w:r>
          </w:p>
          <w:p w14:paraId="0AD4B31F" w14:textId="77777777" w:rsidR="00A01FE5" w:rsidRPr="0061649B" w:rsidRDefault="00A01FE5" w:rsidP="00A01FE5">
            <w:pPr>
              <w:pStyle w:val="TAL"/>
            </w:pPr>
            <w:r w:rsidRPr="0061649B">
              <w:t>isUnique: True</w:t>
            </w:r>
          </w:p>
          <w:p w14:paraId="1CE8552D" w14:textId="77777777" w:rsidR="00A01FE5" w:rsidRPr="0061649B" w:rsidRDefault="00A01FE5" w:rsidP="00A01FE5">
            <w:pPr>
              <w:pStyle w:val="TAL"/>
            </w:pPr>
            <w:r w:rsidRPr="0061649B">
              <w:t>defaultValue: None</w:t>
            </w:r>
          </w:p>
          <w:p w14:paraId="30146561" w14:textId="18185992" w:rsidR="00A01FE5" w:rsidRPr="0061649B" w:rsidRDefault="00A01FE5" w:rsidP="00A01FE5">
            <w:pPr>
              <w:pStyle w:val="TAL"/>
            </w:pPr>
            <w:r w:rsidRPr="0061649B">
              <w:t>isNullable: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r w:rsidRPr="00B26339">
              <w:rPr>
                <w:szCs w:val="18"/>
              </w:rPr>
              <w:t>allowedValues: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r w:rsidRPr="00B26339">
              <w:rPr>
                <w:snapToGrid w:val="0"/>
              </w:rPr>
              <w:t xml:space="preserve">isOrdered: </w:t>
            </w:r>
            <w:r w:rsidRPr="00896D5F">
              <w:rPr>
                <w:snapToGrid w:val="0"/>
              </w:rPr>
              <w:t>False</w:t>
            </w:r>
          </w:p>
          <w:p w14:paraId="7D8EF64E" w14:textId="77777777" w:rsidR="00A01FE5" w:rsidRPr="00B26339" w:rsidRDefault="00A01FE5" w:rsidP="00A01FE5">
            <w:pPr>
              <w:pStyle w:val="TAL"/>
              <w:rPr>
                <w:snapToGrid w:val="0"/>
              </w:rPr>
            </w:pPr>
            <w:r w:rsidRPr="00B26339">
              <w:rPr>
                <w:snapToGrid w:val="0"/>
              </w:rPr>
              <w:t xml:space="preserve">isUnique: </w:t>
            </w:r>
            <w:r w:rsidRPr="00896D5F">
              <w:rPr>
                <w:snapToGrid w:val="0"/>
              </w:rPr>
              <w:t>True</w:t>
            </w:r>
          </w:p>
          <w:p w14:paraId="708C0BC3" w14:textId="77777777" w:rsidR="00A01FE5" w:rsidRPr="00B26339" w:rsidRDefault="00A01FE5" w:rsidP="00A01FE5">
            <w:pPr>
              <w:pStyle w:val="TAL"/>
              <w:rPr>
                <w:snapToGrid w:val="0"/>
              </w:rPr>
            </w:pPr>
            <w:r w:rsidRPr="00B26339">
              <w:rPr>
                <w:snapToGrid w:val="0"/>
              </w:rPr>
              <w:t>defaultValue: None</w:t>
            </w:r>
          </w:p>
          <w:p w14:paraId="3ADA31BB" w14:textId="35564B17" w:rsidR="00A01FE5" w:rsidRPr="00202D71" w:rsidRDefault="00A01FE5" w:rsidP="00A01FE5">
            <w:pPr>
              <w:pStyle w:val="TAL"/>
            </w:pPr>
            <w:r w:rsidRPr="00B26339">
              <w:rPr>
                <w:snapToGrid w:val="0"/>
              </w:rPr>
              <w:t>isNullable: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r>
              <w:rPr>
                <w:szCs w:val="18"/>
              </w:rPr>
              <w:t>allowedValues: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r w:rsidRPr="0061649B">
              <w:t>isOrdered: False</w:t>
            </w:r>
          </w:p>
          <w:p w14:paraId="33641998" w14:textId="77777777" w:rsidR="00A01FE5" w:rsidRPr="0061649B" w:rsidRDefault="00A01FE5" w:rsidP="00A01FE5">
            <w:pPr>
              <w:pStyle w:val="TAL"/>
            </w:pPr>
            <w:r w:rsidRPr="0061649B">
              <w:t>isUnique: True</w:t>
            </w:r>
          </w:p>
          <w:p w14:paraId="22369D42" w14:textId="77777777" w:rsidR="00A01FE5" w:rsidRPr="0061649B" w:rsidRDefault="00A01FE5" w:rsidP="00A01FE5">
            <w:pPr>
              <w:pStyle w:val="TAL"/>
            </w:pPr>
            <w:r w:rsidRPr="0061649B">
              <w:t>defaultValue: None</w:t>
            </w:r>
          </w:p>
          <w:p w14:paraId="243BB9EE" w14:textId="77777777" w:rsidR="00A01FE5" w:rsidRPr="0061649B" w:rsidRDefault="00A01FE5" w:rsidP="00A01FE5">
            <w:pPr>
              <w:pStyle w:val="TAL"/>
            </w:pPr>
            <w:r w:rsidRPr="0061649B">
              <w:t>isNullable: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r w:rsidRPr="000E1B06">
              <w:rPr>
                <w:rFonts w:ascii="Courier New" w:hAnsi="Courier New" w:cs="Courier New"/>
              </w:rPr>
              <w:t>rootObjectInstances</w:t>
            </w:r>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r w:rsidRPr="0061649B">
              <w:t>isOrdered: False</w:t>
            </w:r>
          </w:p>
          <w:p w14:paraId="77F67428" w14:textId="77777777" w:rsidR="00A01FE5" w:rsidRPr="0061649B" w:rsidRDefault="00A01FE5" w:rsidP="00A01FE5">
            <w:pPr>
              <w:pStyle w:val="TAL"/>
            </w:pPr>
            <w:r w:rsidRPr="0061649B">
              <w:t>isUnique: True</w:t>
            </w:r>
          </w:p>
          <w:p w14:paraId="44D3170B" w14:textId="77777777" w:rsidR="00A01FE5" w:rsidRPr="0061649B" w:rsidRDefault="00A01FE5" w:rsidP="00A01FE5">
            <w:pPr>
              <w:pStyle w:val="TAL"/>
            </w:pPr>
            <w:r w:rsidRPr="0061649B">
              <w:t>defaultValue: None</w:t>
            </w:r>
          </w:p>
          <w:p w14:paraId="7127EC37" w14:textId="77777777" w:rsidR="00A01FE5" w:rsidRPr="0061649B" w:rsidRDefault="00A01FE5" w:rsidP="00A01FE5">
            <w:pPr>
              <w:pStyle w:val="TAL"/>
            </w:pPr>
            <w:r w:rsidRPr="0061649B">
              <w:t>isNullable: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r w:rsidRPr="0061649B">
              <w:rPr>
                <w:szCs w:val="18"/>
              </w:rPr>
              <w:t xml:space="preserve">allowedValues: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r w:rsidRPr="0061649B">
              <w:t>isOrdered: False</w:t>
            </w:r>
          </w:p>
          <w:p w14:paraId="4F19C717" w14:textId="77777777" w:rsidR="00A01FE5" w:rsidRPr="0061649B" w:rsidRDefault="00A01FE5" w:rsidP="00A01FE5">
            <w:pPr>
              <w:pStyle w:val="TAL"/>
            </w:pPr>
            <w:r w:rsidRPr="0061649B">
              <w:t>isUnique: True</w:t>
            </w:r>
          </w:p>
          <w:p w14:paraId="2AF78B6F" w14:textId="77777777" w:rsidR="00A01FE5" w:rsidRPr="0061649B" w:rsidRDefault="00A01FE5" w:rsidP="00A01FE5">
            <w:pPr>
              <w:pStyle w:val="TAL"/>
            </w:pPr>
            <w:r w:rsidRPr="0061649B">
              <w:t>defaultValue: None</w:t>
            </w:r>
          </w:p>
          <w:p w14:paraId="24ECAE6E" w14:textId="75ACDF23" w:rsidR="00A01FE5" w:rsidRPr="0061649B" w:rsidRDefault="00A01FE5" w:rsidP="00A01FE5">
            <w:pPr>
              <w:pStyle w:val="TAL"/>
            </w:pPr>
            <w:r w:rsidRPr="0061649B">
              <w:t>isNullable: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r w:rsidRPr="00B940D8">
              <w:rPr>
                <w:szCs w:val="18"/>
              </w:rPr>
              <w:t>allowedValues: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Type: Dn</w:t>
            </w:r>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multiplicity: 0..*</w:t>
            </w:r>
          </w:p>
          <w:p w14:paraId="7D572769"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isOrdered: False</w:t>
            </w:r>
          </w:p>
          <w:p w14:paraId="138FE5B4"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isUnique: True</w:t>
            </w:r>
          </w:p>
          <w:p w14:paraId="126BE17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defaultValue: None</w:t>
            </w:r>
          </w:p>
          <w:p w14:paraId="0B77F878" w14:textId="4FB5591D" w:rsidR="00A01FE5" w:rsidRPr="0061649B" w:rsidRDefault="00A01FE5" w:rsidP="00A01FE5">
            <w:pPr>
              <w:pStyle w:val="TAL"/>
            </w:pPr>
            <w:r w:rsidRPr="00B940D8">
              <w:rPr>
                <w:rFonts w:cs="Arial"/>
                <w:szCs w:val="18"/>
              </w:rPr>
              <w:t>isNullable: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r w:rsidRPr="004839CF">
              <w:rPr>
                <w:rFonts w:ascii="Courier New" w:hAnsi="Courier New" w:cs="Courier New"/>
                <w:szCs w:val="18"/>
              </w:rPr>
              <w:t>PerfMetricJob</w:t>
            </w:r>
            <w:r w:rsidRPr="004839CF">
              <w:rPr>
                <w:rFonts w:cs="Arial"/>
                <w:szCs w:val="18"/>
              </w:rPr>
              <w:t xml:space="preserve">, a </w:t>
            </w:r>
            <w:r w:rsidRPr="004839CF">
              <w:rPr>
                <w:rFonts w:ascii="Courier New" w:hAnsi="Courier New" w:cs="Courier New"/>
                <w:szCs w:val="18"/>
              </w:rPr>
              <w:t xml:space="preserve">TraceJob </w:t>
            </w:r>
            <w:r w:rsidRPr="004839CF">
              <w:rPr>
                <w:rFonts w:cs="Arial"/>
                <w:szCs w:val="18"/>
              </w:rPr>
              <w:t>or a</w:t>
            </w:r>
            <w:r w:rsidRPr="004839CF">
              <w:rPr>
                <w:rFonts w:ascii="Courier New" w:hAnsi="Courier New" w:cs="Courier New"/>
                <w:szCs w:val="18"/>
              </w:rPr>
              <w:t xml:space="preserve"> QMCJob</w:t>
            </w:r>
            <w:r w:rsidRPr="00FB07B9">
              <w:rPr>
                <w:rFonts w:cs="Arial"/>
                <w:szCs w:val="18"/>
              </w:rPr>
              <w:t xml:space="preserve"> or to associate a</w:t>
            </w:r>
            <w:r>
              <w:rPr>
                <w:rFonts w:ascii="Courier New" w:hAnsi="Courier New" w:cs="Courier New"/>
                <w:szCs w:val="18"/>
              </w:rPr>
              <w:t xml:space="preserve"> ManagementDataCollection</w:t>
            </w:r>
            <w:r w:rsidRPr="00FB07B9">
              <w:rPr>
                <w:rFonts w:cs="Arial"/>
                <w:szCs w:val="18"/>
              </w:rPr>
              <w:t xml:space="preserve"> instance with the derived </w:t>
            </w:r>
            <w:r w:rsidRPr="002005EB">
              <w:rPr>
                <w:rFonts w:ascii="Courier New" w:hAnsi="Courier New" w:cs="Courier New"/>
              </w:rPr>
              <w:t>PerfMetricJob</w:t>
            </w:r>
            <w:r w:rsidRPr="00FB07B9">
              <w:rPr>
                <w:rFonts w:cs="Arial"/>
              </w:rPr>
              <w:t xml:space="preserve"> or</w:t>
            </w:r>
            <w:r>
              <w:rPr>
                <w:noProof/>
              </w:rPr>
              <w:t xml:space="preserve"> </w:t>
            </w:r>
            <w:r w:rsidRPr="00446FE4">
              <w:rPr>
                <w:rFonts w:ascii="Courier New" w:hAnsi="Courier New" w:cs="Courier New"/>
              </w:rPr>
              <w:t>TraceJob</w:t>
            </w:r>
            <w:r w:rsidRPr="00FB07B9">
              <w:rPr>
                <w:rFonts w:cs="Arial"/>
              </w:rPr>
              <w:t xml:space="preserve"> instances</w:t>
            </w:r>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multiplicity: 0..1</w:t>
            </w:r>
          </w:p>
          <w:p w14:paraId="4EC5D0E5" w14:textId="77777777" w:rsidR="00321E44" w:rsidRPr="0061649B" w:rsidRDefault="00321E44" w:rsidP="00321E44">
            <w:pPr>
              <w:pStyle w:val="TAL"/>
            </w:pPr>
            <w:r w:rsidRPr="0061649B">
              <w:t>isOrdered: N/A</w:t>
            </w:r>
          </w:p>
          <w:p w14:paraId="15EBB530" w14:textId="77777777" w:rsidR="00321E44" w:rsidRPr="0061649B" w:rsidRDefault="00321E44" w:rsidP="00321E44">
            <w:pPr>
              <w:pStyle w:val="TAL"/>
            </w:pPr>
            <w:r w:rsidRPr="0061649B">
              <w:t>isUnique: N/A</w:t>
            </w:r>
          </w:p>
          <w:p w14:paraId="0E92BDAB" w14:textId="77777777" w:rsidR="00321E44" w:rsidRPr="0061649B" w:rsidRDefault="00321E44" w:rsidP="00321E44">
            <w:pPr>
              <w:pStyle w:val="TAL"/>
            </w:pPr>
            <w:r w:rsidRPr="0061649B">
              <w:t>defaultValue: None</w:t>
            </w:r>
          </w:p>
          <w:p w14:paraId="682B5F85" w14:textId="2E830AAF" w:rsidR="00321E44" w:rsidRPr="0061649B" w:rsidRDefault="00321E44" w:rsidP="00321E44">
            <w:pPr>
              <w:pStyle w:val="TAL"/>
            </w:pPr>
            <w:r w:rsidRPr="0061649B">
              <w:t>isNullable: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r w:rsidRPr="0061649B">
              <w:rPr>
                <w:szCs w:val="18"/>
              </w:rPr>
              <w:t>allowedValues: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r w:rsidRPr="0061649B">
              <w:t>isOrdered: N/A</w:t>
            </w:r>
          </w:p>
          <w:p w14:paraId="312D4CBB" w14:textId="77777777" w:rsidR="00A01FE5" w:rsidRPr="0061649B" w:rsidRDefault="00A01FE5" w:rsidP="00A01FE5">
            <w:pPr>
              <w:pStyle w:val="TAL"/>
            </w:pPr>
            <w:r w:rsidRPr="0061649B">
              <w:t>isUnique: N/A</w:t>
            </w:r>
          </w:p>
          <w:p w14:paraId="31E5758E" w14:textId="77777777" w:rsidR="00A01FE5" w:rsidRPr="0061649B" w:rsidRDefault="00A01FE5" w:rsidP="00A01FE5">
            <w:pPr>
              <w:pStyle w:val="TAL"/>
            </w:pPr>
            <w:r w:rsidRPr="0061649B">
              <w:t>defaultValue: None</w:t>
            </w:r>
          </w:p>
          <w:p w14:paraId="3FDFF17C" w14:textId="4ADB9756" w:rsidR="00A01FE5" w:rsidRPr="0061649B" w:rsidRDefault="00A01FE5" w:rsidP="00A01FE5">
            <w:pPr>
              <w:pStyle w:val="TAL"/>
            </w:pPr>
            <w:r w:rsidRPr="0061649B">
              <w:t>isNullable: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r w:rsidRPr="0061649B">
              <w:rPr>
                <w:szCs w:val="18"/>
              </w:rPr>
              <w:t>allowedValues: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r w:rsidRPr="0061649B">
              <w:t xml:space="preserve">isOrdered: False </w:t>
            </w:r>
          </w:p>
          <w:p w14:paraId="6E12E158" w14:textId="77777777" w:rsidR="00A01FE5" w:rsidRPr="0061649B" w:rsidRDefault="00A01FE5" w:rsidP="00A01FE5">
            <w:pPr>
              <w:pStyle w:val="TAL"/>
            </w:pPr>
            <w:r w:rsidRPr="0061649B">
              <w:t>isUnique: True</w:t>
            </w:r>
          </w:p>
          <w:p w14:paraId="655BE048" w14:textId="77777777" w:rsidR="00A01FE5" w:rsidRPr="0061649B" w:rsidRDefault="00A01FE5" w:rsidP="00A01FE5">
            <w:pPr>
              <w:pStyle w:val="TAL"/>
            </w:pPr>
            <w:r w:rsidRPr="0061649B">
              <w:t>defaultValue: None</w:t>
            </w:r>
          </w:p>
          <w:p w14:paraId="3F01D94A" w14:textId="10B818FA" w:rsidR="00A01FE5" w:rsidRPr="0061649B" w:rsidRDefault="00A01FE5" w:rsidP="00A01FE5">
            <w:pPr>
              <w:pStyle w:val="TAL"/>
            </w:pPr>
            <w:r w:rsidRPr="0061649B">
              <w:t>isNullable: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r w:rsidRPr="00337C09">
              <w:rPr>
                <w:rFonts w:ascii="Courier New" w:hAnsi="Courier New" w:cs="Courier New"/>
              </w:rPr>
              <w:t>reportingCtrl</w:t>
            </w:r>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type: ReportingCtrl</w:t>
            </w:r>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r w:rsidRPr="0061649B">
              <w:t>isOrdered: N/A</w:t>
            </w:r>
          </w:p>
          <w:p w14:paraId="0D5EA232" w14:textId="77777777" w:rsidR="00A01FE5" w:rsidRPr="0061649B" w:rsidRDefault="00A01FE5" w:rsidP="00A01FE5">
            <w:pPr>
              <w:pStyle w:val="TAL"/>
            </w:pPr>
            <w:r w:rsidRPr="0061649B">
              <w:t>isUnique: N/A</w:t>
            </w:r>
          </w:p>
          <w:p w14:paraId="02810427" w14:textId="77777777" w:rsidR="00A01FE5" w:rsidRPr="0061649B" w:rsidRDefault="00A01FE5" w:rsidP="00A01FE5">
            <w:pPr>
              <w:pStyle w:val="TAL"/>
            </w:pPr>
            <w:r w:rsidRPr="0061649B">
              <w:t>defaultValue: None</w:t>
            </w:r>
          </w:p>
          <w:p w14:paraId="68CD5E21" w14:textId="2A88F12F" w:rsidR="00A01FE5" w:rsidRPr="0061649B" w:rsidRDefault="00A01FE5" w:rsidP="00A01FE5">
            <w:pPr>
              <w:pStyle w:val="TAL"/>
            </w:pPr>
            <w:r w:rsidRPr="0061649B">
              <w:t>isNullable: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r w:rsidRPr="0093015D">
              <w:rPr>
                <w:rFonts w:ascii="Courier New" w:hAnsi="Courier New" w:cs="Courier New"/>
              </w:rPr>
              <w:t>fileReportingPeriod</w:t>
            </w:r>
          </w:p>
        </w:tc>
        <w:tc>
          <w:tcPr>
            <w:tcW w:w="5245" w:type="dxa"/>
          </w:tcPr>
          <w:p w14:paraId="7757059F" w14:textId="77777777" w:rsidR="00A01FE5" w:rsidRPr="00B940D8" w:rsidRDefault="00A01FE5" w:rsidP="00A01FE5">
            <w:pPr>
              <w:pStyle w:val="TAL"/>
              <w:rPr>
                <w:szCs w:val="18"/>
              </w:rPr>
            </w:pPr>
            <w:bookmarkStart w:id="1542"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42"/>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r w:rsidRPr="0061649B">
              <w:t>isOrdered: N/A</w:t>
            </w:r>
          </w:p>
          <w:p w14:paraId="3C8C5CEB" w14:textId="77777777" w:rsidR="00A01FE5" w:rsidRPr="00B940D8" w:rsidRDefault="00A01FE5" w:rsidP="00A01FE5">
            <w:pPr>
              <w:pStyle w:val="TAL"/>
            </w:pPr>
            <w:r w:rsidRPr="00B940D8">
              <w:t>isUnique: N/A</w:t>
            </w:r>
          </w:p>
          <w:p w14:paraId="6FD56F45" w14:textId="77777777" w:rsidR="00A01FE5" w:rsidRPr="00B940D8" w:rsidRDefault="00A01FE5" w:rsidP="00A01FE5">
            <w:pPr>
              <w:pStyle w:val="TAL"/>
            </w:pPr>
            <w:r w:rsidRPr="00B940D8">
              <w:t>defaultValue: None</w:t>
            </w:r>
          </w:p>
          <w:p w14:paraId="20FC8540" w14:textId="6A1AAA57" w:rsidR="00A01FE5" w:rsidRPr="00B940D8" w:rsidRDefault="00A01FE5" w:rsidP="00A01FE5">
            <w:pPr>
              <w:pStyle w:val="TAL"/>
            </w:pPr>
            <w:r w:rsidRPr="00B940D8">
              <w:t>isNullable: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r w:rsidRPr="00B940D8">
              <w:rPr>
                <w:szCs w:val="18"/>
              </w:rPr>
              <w:t>allowedValues: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r w:rsidRPr="00B940D8">
              <w:rPr>
                <w:szCs w:val="18"/>
              </w:rPr>
              <w:t>isOrdered: N/A</w:t>
            </w:r>
          </w:p>
          <w:p w14:paraId="642BCFA4" w14:textId="77777777" w:rsidR="00A01FE5" w:rsidRPr="00B940D8" w:rsidRDefault="00A01FE5" w:rsidP="00A01FE5">
            <w:pPr>
              <w:pStyle w:val="TAL"/>
              <w:rPr>
                <w:szCs w:val="18"/>
              </w:rPr>
            </w:pPr>
            <w:r w:rsidRPr="00B940D8">
              <w:rPr>
                <w:szCs w:val="18"/>
              </w:rPr>
              <w:t>isUnique: N/A</w:t>
            </w:r>
          </w:p>
          <w:p w14:paraId="7FC9A030" w14:textId="77777777" w:rsidR="00A01FE5" w:rsidRPr="00B940D8" w:rsidRDefault="00A01FE5" w:rsidP="00A01FE5">
            <w:pPr>
              <w:pStyle w:val="TAL"/>
              <w:rPr>
                <w:szCs w:val="18"/>
              </w:rPr>
            </w:pPr>
            <w:r w:rsidRPr="00B940D8">
              <w:rPr>
                <w:szCs w:val="18"/>
              </w:rPr>
              <w:t>defaultValue: None</w:t>
            </w:r>
          </w:p>
          <w:p w14:paraId="2AE21B4B" w14:textId="75135AEE" w:rsidR="00A01FE5" w:rsidRPr="0061649B" w:rsidRDefault="00A01FE5" w:rsidP="00A01FE5">
            <w:pPr>
              <w:pStyle w:val="TAL"/>
            </w:pPr>
            <w:r w:rsidRPr="00B940D8">
              <w:rPr>
                <w:szCs w:val="18"/>
              </w:rPr>
              <w:t>isNullable: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r w:rsidRPr="00536677">
              <w:rPr>
                <w:rFonts w:ascii="Courier New" w:hAnsi="Courier New" w:cs="Courier New"/>
              </w:rPr>
              <w:t>streamTarget</w:t>
            </w:r>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r w:rsidRPr="0061649B">
              <w:rPr>
                <w:szCs w:val="18"/>
              </w:rPr>
              <w:t>allowedValues: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r>
              <w:t>0..</w:t>
            </w:r>
            <w:r w:rsidRPr="0061649B">
              <w:t>1</w:t>
            </w:r>
          </w:p>
          <w:p w14:paraId="2B2E72EA" w14:textId="77777777" w:rsidR="00A01FE5" w:rsidRPr="0061649B" w:rsidRDefault="00A01FE5" w:rsidP="00A01FE5">
            <w:pPr>
              <w:pStyle w:val="TAL"/>
            </w:pPr>
            <w:r w:rsidRPr="0061649B">
              <w:t>isOrdered: N/A</w:t>
            </w:r>
          </w:p>
          <w:p w14:paraId="2FFB3AFF" w14:textId="77777777" w:rsidR="00A01FE5" w:rsidRPr="0061649B" w:rsidRDefault="00A01FE5" w:rsidP="00A01FE5">
            <w:pPr>
              <w:pStyle w:val="TAL"/>
            </w:pPr>
            <w:r w:rsidRPr="0061649B">
              <w:t>isUnique: N/A</w:t>
            </w:r>
          </w:p>
          <w:p w14:paraId="5413271F" w14:textId="77777777" w:rsidR="00A01FE5" w:rsidRPr="0061649B" w:rsidRDefault="00A01FE5" w:rsidP="00A01FE5">
            <w:pPr>
              <w:pStyle w:val="TAL"/>
            </w:pPr>
            <w:r w:rsidRPr="0061649B">
              <w:t xml:space="preserve">defaultValue: None </w:t>
            </w:r>
          </w:p>
          <w:p w14:paraId="2328F596" w14:textId="158EA0EF" w:rsidR="00A01FE5" w:rsidRPr="0061649B" w:rsidRDefault="00A01FE5" w:rsidP="00A01FE5">
            <w:pPr>
              <w:pStyle w:val="TAL"/>
            </w:pPr>
            <w:r w:rsidRPr="0061649B">
              <w:t xml:space="preserve">isNullable: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r w:rsidRPr="0061649B">
              <w:rPr>
                <w:szCs w:val="18"/>
              </w:rPr>
              <w:t xml:space="preserve">allowedValues: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r w:rsidRPr="0061649B">
              <w:t>isOrdered: N/A</w:t>
            </w:r>
          </w:p>
          <w:p w14:paraId="7834B496" w14:textId="77777777" w:rsidR="00A01FE5" w:rsidRPr="0061649B" w:rsidRDefault="00A01FE5" w:rsidP="00A01FE5">
            <w:pPr>
              <w:pStyle w:val="TAL"/>
            </w:pPr>
            <w:r w:rsidRPr="0061649B">
              <w:t>isUnique: N/A</w:t>
            </w:r>
          </w:p>
          <w:p w14:paraId="1900E584" w14:textId="77777777" w:rsidR="00A01FE5" w:rsidRPr="0061649B" w:rsidRDefault="00A01FE5" w:rsidP="00A01FE5">
            <w:pPr>
              <w:pStyle w:val="TAL"/>
            </w:pPr>
            <w:r w:rsidRPr="0061649B">
              <w:t>defaultValue: LOCKED</w:t>
            </w:r>
          </w:p>
          <w:p w14:paraId="659F5C70" w14:textId="5271B8B7" w:rsidR="00A01FE5" w:rsidRPr="0061649B" w:rsidRDefault="00A01FE5" w:rsidP="00A01FE5">
            <w:pPr>
              <w:pStyle w:val="TAL"/>
            </w:pPr>
            <w:r w:rsidRPr="0061649B">
              <w:t>isNullable: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r w:rsidRPr="0061649B">
              <w:rPr>
                <w:szCs w:val="18"/>
              </w:rPr>
              <w:t>allowedValues: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r w:rsidRPr="0061649B">
              <w:t>isOrdered: N/A</w:t>
            </w:r>
          </w:p>
          <w:p w14:paraId="58C7B400" w14:textId="77777777" w:rsidR="00A01FE5" w:rsidRPr="0061649B" w:rsidRDefault="00A01FE5" w:rsidP="00A01FE5">
            <w:pPr>
              <w:pStyle w:val="TAL"/>
            </w:pPr>
            <w:r w:rsidRPr="0061649B">
              <w:t>isUnique: N/A</w:t>
            </w:r>
          </w:p>
          <w:p w14:paraId="00515239" w14:textId="77777777" w:rsidR="00A01FE5" w:rsidRPr="0061649B" w:rsidRDefault="00A01FE5" w:rsidP="00A01FE5">
            <w:pPr>
              <w:pStyle w:val="TAL"/>
            </w:pPr>
            <w:r w:rsidRPr="0061649B">
              <w:t>defaultValue: DISABLED</w:t>
            </w:r>
          </w:p>
          <w:p w14:paraId="576D9BE8" w14:textId="4ACC0F9A" w:rsidR="00A01FE5" w:rsidRPr="0061649B" w:rsidRDefault="00A01FE5" w:rsidP="00A01FE5">
            <w:pPr>
              <w:pStyle w:val="TAL"/>
            </w:pPr>
            <w:r w:rsidRPr="0061649B">
              <w:t>isNullable: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r w:rsidRPr="0061649B">
              <w:t>isOrdered: N/A</w:t>
            </w:r>
          </w:p>
          <w:p w14:paraId="683F8D5F" w14:textId="77777777" w:rsidR="00A01FE5" w:rsidRPr="0061649B" w:rsidRDefault="00A01FE5" w:rsidP="00A01FE5">
            <w:pPr>
              <w:pStyle w:val="TAL"/>
            </w:pPr>
            <w:r w:rsidRPr="0061649B">
              <w:t>isUnique: N/A</w:t>
            </w:r>
          </w:p>
          <w:p w14:paraId="691F514C" w14:textId="77777777" w:rsidR="00A01FE5" w:rsidRPr="0061649B" w:rsidRDefault="00A01FE5" w:rsidP="00A01FE5">
            <w:pPr>
              <w:pStyle w:val="TAL"/>
            </w:pPr>
            <w:r w:rsidRPr="0061649B">
              <w:t>defaultValue: TRACE_ONLY</w:t>
            </w:r>
          </w:p>
          <w:p w14:paraId="717EBE01" w14:textId="77777777" w:rsidR="00A01FE5" w:rsidRPr="0061649B" w:rsidRDefault="00A01FE5" w:rsidP="00A01FE5">
            <w:pPr>
              <w:pStyle w:val="TAL"/>
            </w:pPr>
            <w:r w:rsidRPr="0061649B">
              <w:t>isNullable: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multiplicity: 0..*</w:t>
            </w:r>
          </w:p>
          <w:p w14:paraId="25B36355" w14:textId="77777777" w:rsidR="00A01FE5" w:rsidRPr="00730823" w:rsidRDefault="00A01FE5" w:rsidP="00A01FE5">
            <w:pPr>
              <w:pStyle w:val="TAL"/>
            </w:pPr>
            <w:r w:rsidRPr="00730823">
              <w:t xml:space="preserve">isOrdered: </w:t>
            </w:r>
            <w:r>
              <w:t>False</w:t>
            </w:r>
          </w:p>
          <w:p w14:paraId="6DF6760A" w14:textId="77777777" w:rsidR="00A01FE5" w:rsidRPr="00730823" w:rsidRDefault="00A01FE5" w:rsidP="00A01FE5">
            <w:pPr>
              <w:pStyle w:val="TAL"/>
            </w:pPr>
            <w:r w:rsidRPr="00730823">
              <w:t>isUnique: True</w:t>
            </w:r>
          </w:p>
          <w:p w14:paraId="231B4662" w14:textId="77777777" w:rsidR="00A01FE5" w:rsidRPr="00730823" w:rsidRDefault="00A01FE5" w:rsidP="00A01FE5">
            <w:pPr>
              <w:pStyle w:val="TAL"/>
            </w:pPr>
            <w:r w:rsidRPr="00730823">
              <w:t>defaultValue: None</w:t>
            </w:r>
          </w:p>
          <w:p w14:paraId="0A0B278F" w14:textId="6867F50A" w:rsidR="00A01FE5" w:rsidRPr="0061649B" w:rsidRDefault="00A01FE5" w:rsidP="00A01FE5">
            <w:pPr>
              <w:pStyle w:val="TAL"/>
            </w:pPr>
            <w:r w:rsidRPr="00730823">
              <w:t>isNullable: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r w:rsidRPr="00B26339">
              <w:rPr>
                <w:rFonts w:cs="Arial"/>
                <w:szCs w:val="18"/>
              </w:rPr>
              <w:t>isNullable: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r w:rsidRPr="007A2FAD">
              <w:rPr>
                <w:rFonts w:ascii="Courier New" w:hAnsi="Courier New" w:cs="Courier New"/>
                <w:szCs w:val="18"/>
              </w:rPr>
              <w:t>mdtConfig</w:t>
            </w:r>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r w:rsidRPr="00B26339">
              <w:rPr>
                <w:rFonts w:cs="Arial"/>
                <w:szCs w:val="18"/>
              </w:rPr>
              <w:t>isNullable: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r w:rsidRPr="00B26339">
              <w:rPr>
                <w:rFonts w:cs="Arial"/>
                <w:szCs w:val="18"/>
              </w:rPr>
              <w:t>isNullable: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r w:rsidRPr="00B26339">
              <w:rPr>
                <w:rFonts w:cs="Arial"/>
                <w:szCs w:val="18"/>
              </w:rPr>
              <w:t>isNullable: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r w:rsidRPr="0061649B">
              <w:t>isOrdered: False</w:t>
            </w:r>
          </w:p>
          <w:p w14:paraId="007E9834" w14:textId="77777777" w:rsidR="00A01FE5" w:rsidRPr="0061649B" w:rsidRDefault="00A01FE5" w:rsidP="00A01FE5">
            <w:pPr>
              <w:pStyle w:val="TAL"/>
            </w:pPr>
            <w:r w:rsidRPr="0061649B">
              <w:t>isUnique: True</w:t>
            </w:r>
          </w:p>
          <w:p w14:paraId="13A1AF2D" w14:textId="77777777" w:rsidR="00A01FE5" w:rsidRPr="0061649B" w:rsidRDefault="00A01FE5" w:rsidP="00A01FE5">
            <w:pPr>
              <w:pStyle w:val="TAL"/>
            </w:pPr>
            <w:r w:rsidRPr="0061649B">
              <w:t>defaultValue: None</w:t>
            </w:r>
          </w:p>
          <w:p w14:paraId="1E610168" w14:textId="1E5904C3" w:rsidR="00A01FE5" w:rsidRPr="0061649B" w:rsidRDefault="00A01FE5" w:rsidP="00A01FE5">
            <w:pPr>
              <w:pStyle w:val="TAL"/>
            </w:pPr>
            <w:r w:rsidRPr="0061649B">
              <w:t xml:space="preserve">isNullable: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r w:rsidRPr="0061649B">
              <w:t>isOrdered: False</w:t>
            </w:r>
          </w:p>
          <w:p w14:paraId="75BC585A" w14:textId="77777777" w:rsidR="00A01FE5" w:rsidRPr="0061649B" w:rsidRDefault="00A01FE5" w:rsidP="00A01FE5">
            <w:pPr>
              <w:pStyle w:val="TAL"/>
            </w:pPr>
            <w:r w:rsidRPr="0061649B">
              <w:t>isUnique: True</w:t>
            </w:r>
          </w:p>
          <w:p w14:paraId="55965F51" w14:textId="77777777" w:rsidR="00A01FE5" w:rsidRPr="0061649B" w:rsidRDefault="00A01FE5" w:rsidP="00A01FE5">
            <w:pPr>
              <w:pStyle w:val="TAL"/>
            </w:pPr>
            <w:r w:rsidRPr="0061649B">
              <w:t>defaultValue: None</w:t>
            </w:r>
          </w:p>
          <w:p w14:paraId="7AA19B5C" w14:textId="2777E592" w:rsidR="00A01FE5" w:rsidRPr="0061649B" w:rsidRDefault="00A01FE5" w:rsidP="00A01FE5">
            <w:pPr>
              <w:pStyle w:val="TAL"/>
            </w:pPr>
            <w:r w:rsidRPr="0061649B">
              <w:t xml:space="preserve">isNullable: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r w:rsidRPr="00E14671">
              <w:rPr>
                <w:rFonts w:ascii="Courier New" w:hAnsi="Courier New" w:cs="Courier New"/>
                <w:szCs w:val="18"/>
              </w:rPr>
              <w:t>pLMNTarget</w:t>
            </w:r>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type: PlmnId</w:t>
            </w:r>
          </w:p>
          <w:p w14:paraId="14CF8039" w14:textId="77777777" w:rsidR="00A01FE5" w:rsidRPr="0061649B" w:rsidRDefault="00A01FE5" w:rsidP="00A01FE5">
            <w:pPr>
              <w:pStyle w:val="TAL"/>
            </w:pPr>
            <w:r w:rsidRPr="0061649B">
              <w:t xml:space="preserve">multiplicity: </w:t>
            </w:r>
            <w:r>
              <w:t>0..</w:t>
            </w:r>
            <w:r w:rsidRPr="0061649B">
              <w:t>1</w:t>
            </w:r>
          </w:p>
          <w:p w14:paraId="7776D5DB" w14:textId="77777777" w:rsidR="00A01FE5" w:rsidRPr="0061649B" w:rsidRDefault="00A01FE5" w:rsidP="00A01FE5">
            <w:pPr>
              <w:pStyle w:val="TAL"/>
            </w:pPr>
            <w:r w:rsidRPr="0061649B">
              <w:t>isOrdered: N/A</w:t>
            </w:r>
          </w:p>
          <w:p w14:paraId="24F739E2" w14:textId="77777777" w:rsidR="00A01FE5" w:rsidRPr="0061649B" w:rsidRDefault="00A01FE5" w:rsidP="00A01FE5">
            <w:pPr>
              <w:pStyle w:val="TAL"/>
            </w:pPr>
            <w:r w:rsidRPr="0061649B">
              <w:t xml:space="preserve">isUnique: </w:t>
            </w:r>
            <w:r w:rsidRPr="0076579F">
              <w:t>N/A</w:t>
            </w:r>
          </w:p>
          <w:p w14:paraId="3B744860" w14:textId="77777777" w:rsidR="00A01FE5" w:rsidRPr="0061649B" w:rsidRDefault="00A01FE5" w:rsidP="00A01FE5">
            <w:pPr>
              <w:pStyle w:val="TAL"/>
            </w:pPr>
            <w:r w:rsidRPr="0061649B">
              <w:t xml:space="preserve">defaultValue: None </w:t>
            </w:r>
          </w:p>
          <w:p w14:paraId="651BB9E8" w14:textId="4CF08D58" w:rsidR="00A01FE5" w:rsidRPr="0061649B" w:rsidRDefault="00A01FE5" w:rsidP="00A01FE5">
            <w:pPr>
              <w:pStyle w:val="TAL"/>
            </w:pPr>
            <w:r w:rsidRPr="0061649B">
              <w:t xml:space="preserve">isNullable: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01FE5" w:rsidRPr="0061649B" w:rsidRDefault="00A01FE5" w:rsidP="00A01FE5">
            <w:pPr>
              <w:pStyle w:val="TAL"/>
              <w:rPr>
                <w:szCs w:val="18"/>
              </w:rPr>
            </w:pPr>
            <w:r w:rsidRPr="0061649B">
              <w:rPr>
                <w:szCs w:val="18"/>
              </w:rPr>
              <w:t>It specifies the Uniform Resource Identifier (URI) of the Streaming Trace data reporting MnS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r>
              <w:t>0..</w:t>
            </w:r>
            <w:r w:rsidRPr="0061649B">
              <w:t>1</w:t>
            </w:r>
          </w:p>
          <w:p w14:paraId="4A12BEAF" w14:textId="77777777" w:rsidR="00A01FE5" w:rsidRPr="0061649B" w:rsidRDefault="00A01FE5" w:rsidP="00A01FE5">
            <w:pPr>
              <w:pStyle w:val="TAL"/>
            </w:pPr>
            <w:r w:rsidRPr="0061649B">
              <w:t>isOrdered: N/A</w:t>
            </w:r>
          </w:p>
          <w:p w14:paraId="4C2A2807" w14:textId="77777777" w:rsidR="00A01FE5" w:rsidRPr="0061649B" w:rsidRDefault="00A01FE5" w:rsidP="00A01FE5">
            <w:pPr>
              <w:pStyle w:val="TAL"/>
            </w:pPr>
            <w:r w:rsidRPr="0061649B">
              <w:t>isUnique: N/A</w:t>
            </w:r>
          </w:p>
          <w:p w14:paraId="084E66F8" w14:textId="77777777" w:rsidR="00A01FE5" w:rsidRPr="0061649B" w:rsidRDefault="00A01FE5" w:rsidP="00A01FE5">
            <w:pPr>
              <w:pStyle w:val="TAL"/>
            </w:pPr>
            <w:r w:rsidRPr="0061649B">
              <w:t xml:space="preserve">defaultValue: None </w:t>
            </w:r>
          </w:p>
          <w:p w14:paraId="25628B9F" w14:textId="086FA886" w:rsidR="00A01FE5" w:rsidRPr="0061649B" w:rsidRDefault="00A01FE5" w:rsidP="00A01FE5">
            <w:pPr>
              <w:pStyle w:val="TAL"/>
            </w:pPr>
            <w:r w:rsidRPr="0061649B">
              <w:t xml:space="preserve">isNullable: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type: IpAddress</w:t>
            </w:r>
          </w:p>
          <w:p w14:paraId="49AA5776" w14:textId="77777777" w:rsidR="00A01FE5" w:rsidRPr="0061649B" w:rsidRDefault="00A01FE5" w:rsidP="00A01FE5">
            <w:pPr>
              <w:pStyle w:val="TAL"/>
            </w:pPr>
            <w:r w:rsidRPr="0061649B">
              <w:t xml:space="preserve">multiplicity: </w:t>
            </w:r>
            <w:r>
              <w:t>0..</w:t>
            </w:r>
            <w:r w:rsidRPr="0061649B">
              <w:t>1</w:t>
            </w:r>
          </w:p>
          <w:p w14:paraId="26EA2B6D" w14:textId="77777777" w:rsidR="00A01FE5" w:rsidRPr="0061649B" w:rsidRDefault="00A01FE5" w:rsidP="00A01FE5">
            <w:pPr>
              <w:pStyle w:val="TAL"/>
            </w:pPr>
            <w:r w:rsidRPr="0061649B">
              <w:t>isOrdered: N/A</w:t>
            </w:r>
          </w:p>
          <w:p w14:paraId="0090BB1C" w14:textId="77777777" w:rsidR="00A01FE5" w:rsidRPr="0061649B" w:rsidRDefault="00A01FE5" w:rsidP="00A01FE5">
            <w:pPr>
              <w:pStyle w:val="TAL"/>
            </w:pPr>
            <w:r w:rsidRPr="0061649B">
              <w:t>isUnique: N/A</w:t>
            </w:r>
          </w:p>
          <w:p w14:paraId="4B66D1BA" w14:textId="77777777" w:rsidR="00A01FE5" w:rsidRPr="0061649B" w:rsidRDefault="00A01FE5" w:rsidP="00A01FE5">
            <w:pPr>
              <w:pStyle w:val="TAL"/>
            </w:pPr>
            <w:r w:rsidRPr="0061649B">
              <w:t xml:space="preserve">defaultValue: None </w:t>
            </w:r>
          </w:p>
          <w:p w14:paraId="33BDA00C" w14:textId="1269EEA7" w:rsidR="00A01FE5" w:rsidRPr="0061649B" w:rsidRDefault="00A01FE5" w:rsidP="00A01FE5">
            <w:pPr>
              <w:pStyle w:val="TAL"/>
            </w:pPr>
            <w:r w:rsidRPr="0061649B">
              <w:t xml:space="preserve">isNullable: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r w:rsidRPr="000835A6">
              <w:rPr>
                <w:rFonts w:ascii="Courier New" w:hAnsi="Courier New" w:cs="Courier New"/>
                <w:szCs w:val="18"/>
              </w:rPr>
              <w:t>traceDepth</w:t>
            </w:r>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r>
              <w:t>0..</w:t>
            </w:r>
            <w:r w:rsidRPr="0061649B">
              <w:t>1</w:t>
            </w:r>
          </w:p>
          <w:p w14:paraId="68ECDCC0" w14:textId="77777777" w:rsidR="00A01FE5" w:rsidRPr="0061649B" w:rsidRDefault="00A01FE5" w:rsidP="00A01FE5">
            <w:pPr>
              <w:pStyle w:val="TAL"/>
            </w:pPr>
            <w:r w:rsidRPr="0061649B">
              <w:t>isOrdered: N/A</w:t>
            </w:r>
          </w:p>
          <w:p w14:paraId="61DD92B5" w14:textId="77777777" w:rsidR="00A01FE5" w:rsidRPr="0061649B" w:rsidRDefault="00A01FE5" w:rsidP="00A01FE5">
            <w:pPr>
              <w:pStyle w:val="TAL"/>
            </w:pPr>
            <w:r w:rsidRPr="0061649B">
              <w:t>isUnique: N/A</w:t>
            </w:r>
          </w:p>
          <w:p w14:paraId="0C52053F" w14:textId="77777777" w:rsidR="00A01FE5" w:rsidRPr="0061649B" w:rsidRDefault="00A01FE5" w:rsidP="00A01FE5">
            <w:pPr>
              <w:pStyle w:val="TAL"/>
            </w:pPr>
            <w:r w:rsidRPr="0061649B">
              <w:t xml:space="preserve">defaultValue: MAXIMUM </w:t>
            </w:r>
          </w:p>
          <w:p w14:paraId="05567506" w14:textId="3E88A8A8" w:rsidR="00A01FE5" w:rsidRPr="0061649B" w:rsidRDefault="00A01FE5" w:rsidP="00A01FE5">
            <w:pPr>
              <w:pStyle w:val="TAL"/>
            </w:pPr>
            <w:r w:rsidRPr="0061649B">
              <w:t xml:space="preserve">isNullable: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type: TraceReference</w:t>
            </w:r>
          </w:p>
          <w:p w14:paraId="40115EBA" w14:textId="77777777" w:rsidR="00A01FE5" w:rsidRPr="0061649B" w:rsidRDefault="00A01FE5" w:rsidP="00A01FE5">
            <w:pPr>
              <w:pStyle w:val="TAL"/>
            </w:pPr>
            <w:r w:rsidRPr="0061649B">
              <w:t xml:space="preserve">multiplicity: </w:t>
            </w:r>
            <w:r>
              <w:t>0..</w:t>
            </w:r>
            <w:r w:rsidRPr="0061649B">
              <w:t>1</w:t>
            </w:r>
          </w:p>
          <w:p w14:paraId="756BD18B" w14:textId="77777777" w:rsidR="00A01FE5" w:rsidRPr="0061649B" w:rsidRDefault="00A01FE5" w:rsidP="00A01FE5">
            <w:pPr>
              <w:pStyle w:val="TAL"/>
            </w:pPr>
            <w:r w:rsidRPr="0061649B">
              <w:t xml:space="preserve">isOrdered: </w:t>
            </w:r>
            <w:r w:rsidRPr="0076579F">
              <w:t>N/A</w:t>
            </w:r>
          </w:p>
          <w:p w14:paraId="4452C8BE" w14:textId="77777777" w:rsidR="00A01FE5" w:rsidRPr="0061649B" w:rsidRDefault="00A01FE5" w:rsidP="00A01FE5">
            <w:pPr>
              <w:pStyle w:val="TAL"/>
            </w:pPr>
            <w:r w:rsidRPr="0061649B">
              <w:t xml:space="preserve">isUnique: </w:t>
            </w:r>
            <w:r w:rsidRPr="0076579F">
              <w:t>N/A</w:t>
            </w:r>
          </w:p>
          <w:p w14:paraId="36EBF59E" w14:textId="77777777" w:rsidR="00A01FE5" w:rsidRPr="0061649B" w:rsidRDefault="00A01FE5" w:rsidP="00A01FE5">
            <w:pPr>
              <w:pStyle w:val="TAL"/>
            </w:pPr>
            <w:r w:rsidRPr="0061649B">
              <w:t xml:space="preserve">defaultValue: None </w:t>
            </w:r>
          </w:p>
          <w:p w14:paraId="7B0F950B" w14:textId="153A8B03" w:rsidR="00A01FE5" w:rsidRPr="0061649B" w:rsidRDefault="00A01FE5" w:rsidP="00A01FE5">
            <w:pPr>
              <w:pStyle w:val="TAL"/>
            </w:pPr>
            <w:r w:rsidRPr="0061649B">
              <w:t>isNullable: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1543" w:name="_Hlk178256982"/>
            <w:r w:rsidRPr="00E14671">
              <w:rPr>
                <w:rFonts w:ascii="Courier New" w:hAnsi="Courier New" w:cs="Courier New"/>
                <w:szCs w:val="18"/>
              </w:rPr>
              <w:t>traceReportingFormat</w:t>
            </w:r>
            <w:bookmarkEnd w:id="1543"/>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r w:rsidRPr="0061649B">
              <w:rPr>
                <w:szCs w:val="18"/>
              </w:rPr>
              <w:t>AllowedValues: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r w:rsidRPr="0061649B">
              <w:t>isOrdered: N/A</w:t>
            </w:r>
          </w:p>
          <w:p w14:paraId="3D868B9E" w14:textId="77777777" w:rsidR="00A01FE5" w:rsidRPr="0061649B" w:rsidRDefault="00A01FE5" w:rsidP="00A01FE5">
            <w:pPr>
              <w:pStyle w:val="TAL"/>
            </w:pPr>
            <w:r w:rsidRPr="0061649B">
              <w:t>isUnique: N/A</w:t>
            </w:r>
          </w:p>
          <w:p w14:paraId="6DA70197" w14:textId="77777777" w:rsidR="00A01FE5" w:rsidRPr="0061649B" w:rsidRDefault="00A01FE5" w:rsidP="00A01FE5">
            <w:pPr>
              <w:pStyle w:val="TAL"/>
            </w:pPr>
            <w:r w:rsidRPr="0061649B">
              <w:t xml:space="preserve">defaultValue: FILE-BASED </w:t>
            </w:r>
          </w:p>
          <w:p w14:paraId="5B1534B5" w14:textId="3AF4EBDA" w:rsidR="00A01FE5" w:rsidRPr="0061649B" w:rsidRDefault="00A01FE5" w:rsidP="00A01FE5">
            <w:pPr>
              <w:pStyle w:val="TAL"/>
            </w:pPr>
            <w:r w:rsidRPr="0061649B">
              <w:t>isNullable: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r>
              <w:rPr>
                <w:rFonts w:ascii="Courier New" w:hAnsi="Courier New" w:cs="Courier New"/>
              </w:rPr>
              <w:t>traceTarget</w:t>
            </w:r>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r>
              <w:rPr>
                <w:rFonts w:ascii="Courier New" w:hAnsi="Courier New" w:cs="Courier New"/>
              </w:rPr>
              <w:t>TraceTarget</w:t>
            </w:r>
          </w:p>
          <w:p w14:paraId="073EAA6E" w14:textId="77777777" w:rsidR="00A01FE5" w:rsidRPr="00B26339" w:rsidRDefault="00A01FE5" w:rsidP="00A01FE5">
            <w:pPr>
              <w:pStyle w:val="TAL"/>
              <w:rPr>
                <w:szCs w:val="18"/>
              </w:rPr>
            </w:pPr>
            <w:r w:rsidRPr="00B26339">
              <w:rPr>
                <w:szCs w:val="18"/>
              </w:rPr>
              <w:t xml:space="preserve">multiplicity: </w:t>
            </w:r>
            <w:r>
              <w:rPr>
                <w:szCs w:val="18"/>
              </w:rPr>
              <w:t>0..</w:t>
            </w:r>
            <w:r w:rsidRPr="00B26339">
              <w:rPr>
                <w:szCs w:val="18"/>
              </w:rPr>
              <w:t>1</w:t>
            </w:r>
          </w:p>
          <w:p w14:paraId="0A1CEF0B" w14:textId="77777777" w:rsidR="00A01FE5" w:rsidRPr="00B26339" w:rsidRDefault="00A01FE5" w:rsidP="00A01FE5">
            <w:pPr>
              <w:pStyle w:val="TAL"/>
              <w:rPr>
                <w:szCs w:val="18"/>
              </w:rPr>
            </w:pPr>
            <w:r w:rsidRPr="00B26339">
              <w:rPr>
                <w:szCs w:val="18"/>
              </w:rPr>
              <w:t>isOrdered: N/A</w:t>
            </w:r>
          </w:p>
          <w:p w14:paraId="130B2B80" w14:textId="77777777" w:rsidR="00A01FE5" w:rsidRPr="00B26339" w:rsidRDefault="00A01FE5" w:rsidP="00A01FE5">
            <w:pPr>
              <w:pStyle w:val="TAL"/>
              <w:rPr>
                <w:szCs w:val="18"/>
              </w:rPr>
            </w:pPr>
            <w:r w:rsidRPr="00B26339">
              <w:rPr>
                <w:szCs w:val="18"/>
              </w:rPr>
              <w:t>isUnique: N/A</w:t>
            </w:r>
          </w:p>
          <w:p w14:paraId="2E909150" w14:textId="77777777" w:rsidR="00A01FE5" w:rsidRPr="00B26339" w:rsidRDefault="00A01FE5" w:rsidP="00A01FE5">
            <w:pPr>
              <w:pStyle w:val="TAL"/>
              <w:rPr>
                <w:szCs w:val="18"/>
              </w:rPr>
            </w:pPr>
            <w:r w:rsidRPr="00B26339">
              <w:rPr>
                <w:szCs w:val="18"/>
              </w:rPr>
              <w:t>defaultValue: No</w:t>
            </w:r>
            <w:r>
              <w:rPr>
                <w:szCs w:val="18"/>
              </w:rPr>
              <w:t>ne</w:t>
            </w:r>
            <w:r w:rsidRPr="00B26339">
              <w:rPr>
                <w:szCs w:val="18"/>
              </w:rPr>
              <w:t xml:space="preserve"> </w:t>
            </w:r>
          </w:p>
          <w:p w14:paraId="72CE7D80" w14:textId="7B236C4C" w:rsidR="00A01FE5" w:rsidRPr="0061649B" w:rsidRDefault="00A01FE5" w:rsidP="00A01FE5">
            <w:pPr>
              <w:pStyle w:val="TAL"/>
            </w:pPr>
            <w:r w:rsidRPr="00B26339">
              <w:rPr>
                <w:szCs w:val="18"/>
              </w:rPr>
              <w:t xml:space="preserve">isNullable: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r>
              <w:rPr>
                <w:rFonts w:ascii="Courier New" w:hAnsi="Courier New" w:cs="Courier New"/>
              </w:rPr>
              <w:t>traceTargetType</w:t>
            </w:r>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A01FE5" w:rsidRPr="0061649B" w:rsidRDefault="00A01FE5" w:rsidP="00A01FE5">
            <w:pPr>
              <w:pStyle w:val="TAL"/>
            </w:pPr>
            <w:r w:rsidRPr="0061649B">
              <w:t>-</w:t>
            </w:r>
            <w:r w:rsidRPr="0061649B">
              <w:tab/>
              <w:t>HSSFunction (Home Subscriber Server) (TS 28.705 [44])</w:t>
            </w:r>
          </w:p>
          <w:p w14:paraId="236C1948" w14:textId="77777777" w:rsidR="00A01FE5" w:rsidRPr="0061649B" w:rsidRDefault="00A01FE5" w:rsidP="00A01FE5">
            <w:pPr>
              <w:pStyle w:val="TAL"/>
            </w:pPr>
            <w:r w:rsidRPr="0061649B">
              <w:t>-</w:t>
            </w:r>
            <w:r w:rsidRPr="0061649B">
              <w:tab/>
              <w:t>MscServerFunction (Mobile Switching Centre Server) (TS 28.702 [45])</w:t>
            </w:r>
          </w:p>
          <w:p w14:paraId="0512A225" w14:textId="77777777" w:rsidR="00A01FE5" w:rsidRPr="0061649B" w:rsidRDefault="00A01FE5" w:rsidP="00A01FE5">
            <w:pPr>
              <w:pStyle w:val="TAL"/>
            </w:pPr>
            <w:r w:rsidRPr="0061649B">
              <w:t>-</w:t>
            </w:r>
            <w:r w:rsidRPr="0061649B">
              <w:tab/>
              <w:t>SgsnFunction (Serving GPRS Support Node) (TS 28.702[45])</w:t>
            </w:r>
          </w:p>
          <w:p w14:paraId="36E327C1" w14:textId="77777777" w:rsidR="00A01FE5" w:rsidRPr="0061649B" w:rsidRDefault="00A01FE5" w:rsidP="00A01FE5">
            <w:pPr>
              <w:pStyle w:val="TAL"/>
            </w:pPr>
            <w:r w:rsidRPr="0061649B">
              <w:t>-</w:t>
            </w:r>
            <w:r w:rsidRPr="0061649B">
              <w:tab/>
              <w:t>GgsnFunction (Gateway GPRS Support Node) (TS 28.702[45])</w:t>
            </w:r>
          </w:p>
          <w:p w14:paraId="4378E770" w14:textId="77777777" w:rsidR="00A01FE5" w:rsidRPr="0061649B" w:rsidRDefault="00A01FE5" w:rsidP="00A01FE5">
            <w:pPr>
              <w:pStyle w:val="TAL"/>
            </w:pPr>
            <w:r w:rsidRPr="0061649B">
              <w:t>-</w:t>
            </w:r>
            <w:r w:rsidRPr="0061649B">
              <w:tab/>
              <w:t>BmscFunction (Broadcast Multicast Service Centre) (TS 28.702[45])</w:t>
            </w:r>
          </w:p>
          <w:p w14:paraId="105382BD" w14:textId="77777777" w:rsidR="00A01FE5" w:rsidRPr="0061649B" w:rsidRDefault="00A01FE5" w:rsidP="00A01FE5">
            <w:pPr>
              <w:pStyle w:val="TAL"/>
            </w:pPr>
            <w:r w:rsidRPr="0061649B">
              <w:t>-</w:t>
            </w:r>
            <w:r w:rsidRPr="0061649B">
              <w:tab/>
              <w:t>RncFunction (Radio Network Controller) (TS 28.652[46])</w:t>
            </w:r>
          </w:p>
          <w:p w14:paraId="6ECB5856" w14:textId="77777777" w:rsidR="00A01FE5" w:rsidRPr="0061649B" w:rsidRDefault="00A01FE5" w:rsidP="00A01FE5">
            <w:pPr>
              <w:pStyle w:val="TAL"/>
            </w:pPr>
            <w:r w:rsidRPr="0061649B">
              <w:t>-</w:t>
            </w:r>
            <w:r w:rsidRPr="0061649B">
              <w:tab/>
              <w:t>MmeFunction (Mobility Management Entity) (TS 28.708[47])</w:t>
            </w:r>
          </w:p>
          <w:p w14:paraId="0A08C69E" w14:textId="77777777" w:rsidR="00A01FE5" w:rsidRPr="0061649B" w:rsidRDefault="00A01FE5" w:rsidP="00A01FE5">
            <w:pPr>
              <w:pStyle w:val="TAL"/>
            </w:pPr>
            <w:r w:rsidRPr="0061649B">
              <w:t>-</w:t>
            </w:r>
            <w:r w:rsidRPr="0061649B">
              <w:tab/>
              <w:t>ServingGWFunction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t>PGWFunction (PDN Gateway) (TS 28.708[47]).</w:t>
            </w:r>
          </w:p>
          <w:p w14:paraId="0427E65A"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A01FE5" w:rsidRPr="0061649B" w:rsidRDefault="00A01FE5" w:rsidP="00A01FE5">
            <w:pPr>
              <w:pStyle w:val="TAL"/>
            </w:pPr>
            <w:r w:rsidRPr="0061649B">
              <w:t xml:space="preserve">- </w:t>
            </w:r>
            <w:r w:rsidRPr="0061649B">
              <w:tab/>
              <w:t>AFFunction</w:t>
            </w:r>
          </w:p>
          <w:p w14:paraId="29C9E4CB" w14:textId="77777777" w:rsidR="00A01FE5" w:rsidRPr="0061649B" w:rsidRDefault="00A01FE5" w:rsidP="00A01FE5">
            <w:pPr>
              <w:pStyle w:val="TAL"/>
            </w:pPr>
            <w:r w:rsidRPr="0061649B">
              <w:t xml:space="preserve">- </w:t>
            </w:r>
            <w:r w:rsidRPr="0061649B">
              <w:tab/>
              <w:t>AMFFunction</w:t>
            </w:r>
          </w:p>
          <w:p w14:paraId="415B183D" w14:textId="77777777" w:rsidR="00A01FE5" w:rsidRPr="0061649B" w:rsidRDefault="00A01FE5" w:rsidP="00A01FE5">
            <w:pPr>
              <w:pStyle w:val="TAL"/>
            </w:pPr>
            <w:r w:rsidRPr="0061649B">
              <w:t xml:space="preserve">- </w:t>
            </w:r>
            <w:r w:rsidRPr="0061649B">
              <w:tab/>
              <w:t>AUSFunction</w:t>
            </w:r>
          </w:p>
          <w:p w14:paraId="5EBDA37E" w14:textId="77777777" w:rsidR="00A01FE5" w:rsidRPr="0061649B" w:rsidRDefault="00A01FE5" w:rsidP="00A01FE5">
            <w:pPr>
              <w:pStyle w:val="TAL"/>
            </w:pPr>
            <w:r w:rsidRPr="0061649B">
              <w:t xml:space="preserve">- </w:t>
            </w:r>
            <w:r w:rsidRPr="0061649B">
              <w:tab/>
              <w:t>NEFFunction</w:t>
            </w:r>
          </w:p>
          <w:p w14:paraId="2C35EF9E" w14:textId="77777777" w:rsidR="00A01FE5" w:rsidRPr="0061649B" w:rsidRDefault="00A01FE5" w:rsidP="00A01FE5">
            <w:pPr>
              <w:pStyle w:val="TAL"/>
            </w:pPr>
            <w:r w:rsidRPr="0061649B">
              <w:t xml:space="preserve">- </w:t>
            </w:r>
            <w:r w:rsidRPr="0061649B">
              <w:tab/>
              <w:t>NRFFunction</w:t>
            </w:r>
          </w:p>
          <w:p w14:paraId="2C3647E2" w14:textId="77777777" w:rsidR="00A01FE5" w:rsidRPr="0061649B" w:rsidRDefault="00A01FE5" w:rsidP="00A01FE5">
            <w:pPr>
              <w:pStyle w:val="TAL"/>
            </w:pPr>
            <w:r w:rsidRPr="0061649B">
              <w:t xml:space="preserve">- </w:t>
            </w:r>
            <w:r w:rsidRPr="0061649B">
              <w:tab/>
              <w:t>NSSFFunction</w:t>
            </w:r>
          </w:p>
          <w:p w14:paraId="39706784" w14:textId="77777777" w:rsidR="00A01FE5" w:rsidRPr="0061649B" w:rsidRDefault="00A01FE5" w:rsidP="00A01FE5">
            <w:pPr>
              <w:pStyle w:val="TAL"/>
            </w:pPr>
            <w:r w:rsidRPr="0061649B">
              <w:t xml:space="preserve">- </w:t>
            </w:r>
            <w:r w:rsidRPr="0061649B">
              <w:tab/>
              <w:t>PCFFunction</w:t>
            </w:r>
          </w:p>
          <w:p w14:paraId="2840188F" w14:textId="77777777" w:rsidR="00A01FE5" w:rsidRPr="0061649B" w:rsidRDefault="00A01FE5" w:rsidP="00A01FE5">
            <w:pPr>
              <w:pStyle w:val="TAL"/>
            </w:pPr>
            <w:r w:rsidRPr="0061649B">
              <w:t xml:space="preserve">- </w:t>
            </w:r>
            <w:r w:rsidRPr="0061649B">
              <w:tab/>
              <w:t>SMFFunction</w:t>
            </w:r>
          </w:p>
          <w:p w14:paraId="3DFAE51D" w14:textId="77777777" w:rsidR="00A01FE5" w:rsidRPr="0061649B" w:rsidRDefault="00A01FE5" w:rsidP="00A01FE5">
            <w:pPr>
              <w:pStyle w:val="TAL"/>
            </w:pPr>
            <w:r w:rsidRPr="0061649B">
              <w:t xml:space="preserve">- </w:t>
            </w:r>
            <w:r w:rsidRPr="0061649B">
              <w:tab/>
              <w:t>UPFFunction</w:t>
            </w:r>
          </w:p>
          <w:p w14:paraId="5D346818" w14:textId="77777777" w:rsidR="00A01FE5" w:rsidRPr="0061649B" w:rsidRDefault="00A01FE5" w:rsidP="00A01FE5">
            <w:pPr>
              <w:pStyle w:val="TAL"/>
            </w:pPr>
            <w:r w:rsidRPr="0061649B">
              <w:t xml:space="preserve">- </w:t>
            </w:r>
            <w:r w:rsidRPr="0061649B">
              <w:tab/>
              <w:t>UDMFunction</w:t>
            </w:r>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r w:rsidRPr="0061649B">
              <w:t>isOrdered: N/A</w:t>
            </w:r>
          </w:p>
          <w:p w14:paraId="1E77C66A" w14:textId="77777777" w:rsidR="00A01FE5" w:rsidRPr="0061649B" w:rsidRDefault="00A01FE5" w:rsidP="00A01FE5">
            <w:pPr>
              <w:pStyle w:val="TAL"/>
            </w:pPr>
            <w:r w:rsidRPr="0061649B">
              <w:t>isUnique: N/A</w:t>
            </w:r>
          </w:p>
          <w:p w14:paraId="7403A2C7" w14:textId="77777777" w:rsidR="00A01FE5" w:rsidRPr="0061649B" w:rsidRDefault="00A01FE5" w:rsidP="00A01FE5">
            <w:pPr>
              <w:pStyle w:val="TAL"/>
            </w:pPr>
            <w:r w:rsidRPr="0061649B">
              <w:t>defaultValue: No</w:t>
            </w:r>
            <w:r>
              <w:t>ne</w:t>
            </w:r>
            <w:r w:rsidRPr="0061649B">
              <w:t xml:space="preserve"> </w:t>
            </w:r>
          </w:p>
          <w:p w14:paraId="093A9FBC" w14:textId="4A889711" w:rsidR="00A01FE5" w:rsidRPr="0061649B" w:rsidRDefault="00A01FE5" w:rsidP="00A01FE5">
            <w:pPr>
              <w:pStyle w:val="TAL"/>
            </w:pPr>
            <w:r w:rsidRPr="0061649B">
              <w:t xml:space="preserve">isNullable: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r>
              <w:rPr>
                <w:rFonts w:ascii="Courier New" w:hAnsi="Courier New" w:cs="Courier New"/>
              </w:rPr>
              <w:t>traceTargetValueList</w:t>
            </w:r>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r w:rsidRPr="00B26339">
              <w:rPr>
                <w:szCs w:val="18"/>
              </w:rPr>
              <w:t xml:space="preserve">isOrdered: </w:t>
            </w:r>
            <w:r>
              <w:rPr>
                <w:szCs w:val="18"/>
              </w:rPr>
              <w:t>False</w:t>
            </w:r>
          </w:p>
          <w:p w14:paraId="5A1EFD73" w14:textId="77777777" w:rsidR="00A01FE5" w:rsidRPr="00B26339" w:rsidRDefault="00A01FE5" w:rsidP="00A01FE5">
            <w:pPr>
              <w:pStyle w:val="TAL"/>
              <w:rPr>
                <w:szCs w:val="18"/>
              </w:rPr>
            </w:pPr>
            <w:r w:rsidRPr="00B26339">
              <w:rPr>
                <w:szCs w:val="18"/>
              </w:rPr>
              <w:t xml:space="preserve">isUnique: </w:t>
            </w:r>
            <w:r>
              <w:rPr>
                <w:szCs w:val="18"/>
              </w:rPr>
              <w:t>True</w:t>
            </w:r>
          </w:p>
          <w:p w14:paraId="71EE1072" w14:textId="77777777" w:rsidR="00A01FE5" w:rsidRPr="00B26339" w:rsidRDefault="00A01FE5" w:rsidP="00A01FE5">
            <w:pPr>
              <w:pStyle w:val="TAL"/>
              <w:rPr>
                <w:szCs w:val="18"/>
              </w:rPr>
            </w:pPr>
            <w:r w:rsidRPr="00B26339">
              <w:rPr>
                <w:szCs w:val="18"/>
              </w:rPr>
              <w:t xml:space="preserve">defaultValue: </w:t>
            </w:r>
            <w:r>
              <w:rPr>
                <w:szCs w:val="18"/>
              </w:rPr>
              <w:t>N/A</w:t>
            </w:r>
            <w:r w:rsidRPr="00B26339">
              <w:rPr>
                <w:szCs w:val="18"/>
              </w:rPr>
              <w:t xml:space="preserve"> </w:t>
            </w:r>
          </w:p>
          <w:p w14:paraId="46CB7F4E" w14:textId="54F9E64A" w:rsidR="00A01FE5" w:rsidRPr="0061649B" w:rsidRDefault="00A01FE5" w:rsidP="00A01FE5">
            <w:pPr>
              <w:pStyle w:val="TAL"/>
            </w:pPr>
            <w:r w:rsidRPr="00B26339">
              <w:rPr>
                <w:szCs w:val="18"/>
              </w:rPr>
              <w:t xml:space="preserve">isNullable: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r>
              <w:t>0..</w:t>
            </w:r>
            <w:r w:rsidRPr="0061649B">
              <w:t>1</w:t>
            </w:r>
          </w:p>
          <w:p w14:paraId="4A735E7A" w14:textId="77777777" w:rsidR="00A01FE5" w:rsidRPr="0061649B" w:rsidRDefault="00A01FE5" w:rsidP="00A01FE5">
            <w:pPr>
              <w:pStyle w:val="TAL"/>
            </w:pPr>
            <w:r w:rsidRPr="0061649B">
              <w:t>isOrdered: N/A</w:t>
            </w:r>
          </w:p>
          <w:p w14:paraId="46FC4948" w14:textId="77777777" w:rsidR="00A01FE5" w:rsidRPr="0061649B" w:rsidRDefault="00A01FE5" w:rsidP="00A01FE5">
            <w:pPr>
              <w:pStyle w:val="TAL"/>
            </w:pPr>
            <w:r w:rsidRPr="0061649B">
              <w:t>isUnique: N/A</w:t>
            </w:r>
          </w:p>
          <w:p w14:paraId="57943CA0" w14:textId="77777777" w:rsidR="00A01FE5" w:rsidRPr="0061649B" w:rsidRDefault="00A01FE5" w:rsidP="00A01FE5">
            <w:pPr>
              <w:pStyle w:val="TAL"/>
            </w:pPr>
            <w:r w:rsidRPr="0061649B">
              <w:t xml:space="preserve">defaultValue: None </w:t>
            </w:r>
          </w:p>
          <w:p w14:paraId="51A826F6" w14:textId="73929148" w:rsidR="00A01FE5" w:rsidRPr="0061649B" w:rsidRDefault="00A01FE5" w:rsidP="00A01FE5">
            <w:pPr>
              <w:pStyle w:val="TAL"/>
            </w:pPr>
            <w:r w:rsidRPr="0061649B">
              <w:t xml:space="preserve">isNullable: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r>
              <w:t>0..</w:t>
            </w:r>
            <w:r w:rsidRPr="0061649B">
              <w:t>1</w:t>
            </w:r>
          </w:p>
          <w:p w14:paraId="755CACB2" w14:textId="77777777" w:rsidR="00A01FE5" w:rsidRPr="0061649B" w:rsidRDefault="00A01FE5" w:rsidP="00A01FE5">
            <w:pPr>
              <w:pStyle w:val="TAL"/>
            </w:pPr>
            <w:r w:rsidRPr="0061649B">
              <w:t>isOrdered: N/A</w:t>
            </w:r>
          </w:p>
          <w:p w14:paraId="7F5A2FE8" w14:textId="77777777" w:rsidR="00A01FE5" w:rsidRPr="0061649B" w:rsidRDefault="00A01FE5" w:rsidP="00A01FE5">
            <w:pPr>
              <w:pStyle w:val="TAL"/>
            </w:pPr>
            <w:r w:rsidRPr="0061649B">
              <w:t>isUnique: N/A</w:t>
            </w:r>
          </w:p>
          <w:p w14:paraId="41ECD23D" w14:textId="77777777" w:rsidR="00A01FE5" w:rsidRPr="0061649B" w:rsidRDefault="00A01FE5" w:rsidP="00A01FE5">
            <w:pPr>
              <w:pStyle w:val="TAL"/>
            </w:pPr>
            <w:r w:rsidRPr="0061649B">
              <w:t xml:space="preserve">defaultValue: NO_IDENTITY </w:t>
            </w:r>
          </w:p>
          <w:p w14:paraId="29F88553" w14:textId="4E0AC7FC" w:rsidR="00A01FE5" w:rsidRPr="0061649B" w:rsidRDefault="00A01FE5" w:rsidP="00A01FE5">
            <w:pPr>
              <w:pStyle w:val="TAL"/>
            </w:pPr>
            <w:r w:rsidRPr="0061649B">
              <w:t xml:space="preserve">isNullable: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type: AreaConfig</w:t>
            </w:r>
          </w:p>
          <w:p w14:paraId="1BEDE02B" w14:textId="0EC12E93" w:rsidR="00A01FE5" w:rsidRPr="0061649B" w:rsidRDefault="00A01FE5" w:rsidP="00A01FE5">
            <w:pPr>
              <w:pStyle w:val="TAL"/>
            </w:pPr>
            <w:r w:rsidRPr="0061649B">
              <w:t>multiplicity:*</w:t>
            </w:r>
          </w:p>
          <w:p w14:paraId="0FBDA505" w14:textId="77777777" w:rsidR="00A01FE5" w:rsidRPr="0061649B" w:rsidRDefault="00A01FE5" w:rsidP="00A01FE5">
            <w:pPr>
              <w:pStyle w:val="TAL"/>
            </w:pPr>
            <w:r w:rsidRPr="0061649B">
              <w:t>isOrdered: False</w:t>
            </w:r>
          </w:p>
          <w:p w14:paraId="79706AA8" w14:textId="77777777" w:rsidR="00A01FE5" w:rsidRPr="0061649B" w:rsidRDefault="00A01FE5" w:rsidP="00A01FE5">
            <w:pPr>
              <w:pStyle w:val="TAL"/>
            </w:pPr>
            <w:r w:rsidRPr="0061649B">
              <w:t>isUnique: True</w:t>
            </w:r>
          </w:p>
          <w:p w14:paraId="68B8B7EC" w14:textId="77777777" w:rsidR="00A01FE5" w:rsidRPr="0061649B" w:rsidRDefault="00A01FE5" w:rsidP="00A01FE5">
            <w:pPr>
              <w:pStyle w:val="TAL"/>
            </w:pPr>
            <w:r w:rsidRPr="0061649B">
              <w:t xml:space="preserve">defaultValue: None </w:t>
            </w:r>
          </w:p>
          <w:p w14:paraId="4AFD6B64" w14:textId="24246CE9" w:rsidR="00A01FE5" w:rsidRPr="0061649B" w:rsidRDefault="00A01FE5" w:rsidP="00A01FE5">
            <w:pPr>
              <w:pStyle w:val="TAL"/>
            </w:pPr>
            <w:r w:rsidRPr="0061649B">
              <w:t xml:space="preserve">isNullable: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r w:rsidRPr="000835A6">
              <w:rPr>
                <w:rFonts w:ascii="Courier New" w:hAnsi="Courier New" w:cs="Courier New"/>
              </w:rPr>
              <w:t>areaScope</w:t>
            </w:r>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type: AreaScope</w:t>
            </w:r>
          </w:p>
          <w:p w14:paraId="48E4769D" w14:textId="3E141B4A" w:rsidR="00A01FE5" w:rsidRPr="0061649B" w:rsidRDefault="00A01FE5" w:rsidP="00A01FE5">
            <w:pPr>
              <w:pStyle w:val="TAL"/>
            </w:pPr>
            <w:r w:rsidRPr="0061649B">
              <w:t xml:space="preserve">multiplicity: </w:t>
            </w:r>
            <w:r>
              <w:t>0..</w:t>
            </w:r>
            <w:r w:rsidRPr="0061649B">
              <w:t>1</w:t>
            </w:r>
          </w:p>
          <w:p w14:paraId="7FA735CE" w14:textId="2467C38C" w:rsidR="00A01FE5" w:rsidRPr="0061649B" w:rsidRDefault="00A01FE5" w:rsidP="00A01FE5">
            <w:pPr>
              <w:pStyle w:val="TAL"/>
            </w:pPr>
            <w:r w:rsidRPr="0061649B">
              <w:t xml:space="preserve">isOrdered: </w:t>
            </w:r>
            <w:r>
              <w:t>N/A</w:t>
            </w:r>
          </w:p>
          <w:p w14:paraId="4CC818B2" w14:textId="3BC58749" w:rsidR="00A01FE5" w:rsidRPr="0061649B" w:rsidRDefault="00A01FE5" w:rsidP="00A01FE5">
            <w:pPr>
              <w:pStyle w:val="TAL"/>
            </w:pPr>
            <w:r w:rsidRPr="0061649B">
              <w:t xml:space="preserve">isUnique: </w:t>
            </w:r>
            <w:r>
              <w:t>N/A</w:t>
            </w:r>
          </w:p>
          <w:p w14:paraId="33683E0E" w14:textId="77777777" w:rsidR="00A01FE5" w:rsidRPr="0061649B" w:rsidRDefault="00A01FE5" w:rsidP="00A01FE5">
            <w:pPr>
              <w:pStyle w:val="TAL"/>
            </w:pPr>
            <w:r w:rsidRPr="0061649B">
              <w:t xml:space="preserve">defaultValue: None </w:t>
            </w:r>
          </w:p>
          <w:p w14:paraId="1EE1F7E0" w14:textId="23E3C28E" w:rsidR="00A01FE5" w:rsidRPr="0061649B" w:rsidRDefault="00A01FE5" w:rsidP="00A01FE5">
            <w:pPr>
              <w:pStyle w:val="TAL"/>
            </w:pPr>
            <w:r w:rsidRPr="0061649B">
              <w:t xml:space="preserve">isNullable: </w:t>
            </w:r>
            <w:r>
              <w:t>False</w:t>
            </w:r>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r>
              <w:t>0..</w:t>
            </w:r>
            <w:r w:rsidRPr="0061649B">
              <w:t>1</w:t>
            </w:r>
          </w:p>
          <w:p w14:paraId="61F1D38F" w14:textId="77777777" w:rsidR="00A01FE5" w:rsidRPr="0061649B" w:rsidRDefault="00A01FE5" w:rsidP="00A01FE5">
            <w:pPr>
              <w:pStyle w:val="TAL"/>
            </w:pPr>
            <w:r w:rsidRPr="0061649B">
              <w:t>isOrdered: N/A</w:t>
            </w:r>
          </w:p>
          <w:p w14:paraId="154E086B" w14:textId="77777777" w:rsidR="00A01FE5" w:rsidRPr="0061649B" w:rsidRDefault="00A01FE5" w:rsidP="00A01FE5">
            <w:pPr>
              <w:pStyle w:val="TAL"/>
            </w:pPr>
            <w:r w:rsidRPr="0061649B">
              <w:t>isUnique: N/A</w:t>
            </w:r>
          </w:p>
          <w:p w14:paraId="6DA5A0D3" w14:textId="77777777" w:rsidR="00A01FE5" w:rsidRPr="0061649B" w:rsidRDefault="00A01FE5" w:rsidP="00A01FE5">
            <w:pPr>
              <w:pStyle w:val="TAL"/>
            </w:pPr>
            <w:r w:rsidRPr="0061649B">
              <w:t xml:space="preserve">defaultValue: None </w:t>
            </w:r>
          </w:p>
          <w:p w14:paraId="1BEE6679" w14:textId="55E808C6" w:rsidR="00A01FE5" w:rsidRPr="0061649B" w:rsidRDefault="00A01FE5" w:rsidP="00A01FE5">
            <w:pPr>
              <w:pStyle w:val="TAL"/>
            </w:pPr>
            <w:r w:rsidRPr="0061649B">
              <w:t xml:space="preserve">isNullable: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r>
              <w:t>0..</w:t>
            </w:r>
            <w:r w:rsidRPr="0061649B">
              <w:t>1</w:t>
            </w:r>
          </w:p>
          <w:p w14:paraId="2A5BBCDA" w14:textId="77777777" w:rsidR="00A01FE5" w:rsidRPr="0061649B" w:rsidRDefault="00A01FE5" w:rsidP="00A01FE5">
            <w:pPr>
              <w:pStyle w:val="TAL"/>
            </w:pPr>
            <w:r w:rsidRPr="0061649B">
              <w:t>isOrdered: N/A</w:t>
            </w:r>
          </w:p>
          <w:p w14:paraId="1C68BDDB" w14:textId="77777777" w:rsidR="00A01FE5" w:rsidRPr="0061649B" w:rsidRDefault="00A01FE5" w:rsidP="00A01FE5">
            <w:pPr>
              <w:pStyle w:val="TAL"/>
            </w:pPr>
            <w:r w:rsidRPr="0061649B">
              <w:t>isUnique: N/A</w:t>
            </w:r>
          </w:p>
          <w:p w14:paraId="7948390C" w14:textId="77777777" w:rsidR="00A01FE5" w:rsidRPr="0061649B" w:rsidRDefault="00A01FE5" w:rsidP="00A01FE5">
            <w:pPr>
              <w:pStyle w:val="TAL"/>
            </w:pPr>
            <w:r w:rsidRPr="0061649B">
              <w:t>defaultValue: None</w:t>
            </w:r>
          </w:p>
          <w:p w14:paraId="70BE5E27" w14:textId="204374F0" w:rsidR="00A01FE5" w:rsidRPr="0061649B" w:rsidRDefault="00A01FE5" w:rsidP="00A01FE5">
            <w:pPr>
              <w:pStyle w:val="TAL"/>
            </w:pPr>
            <w:r w:rsidRPr="0061649B">
              <w:t xml:space="preserve">isNullable: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r>
              <w:t>0..</w:t>
            </w:r>
            <w:r w:rsidRPr="0061649B">
              <w:t>1</w:t>
            </w:r>
          </w:p>
          <w:p w14:paraId="1FD42D53" w14:textId="77777777" w:rsidR="00A01FE5" w:rsidRPr="0061649B" w:rsidRDefault="00A01FE5" w:rsidP="00A01FE5">
            <w:pPr>
              <w:pStyle w:val="TAL"/>
            </w:pPr>
            <w:r w:rsidRPr="0061649B">
              <w:t>isOrdered: N/A</w:t>
            </w:r>
          </w:p>
          <w:p w14:paraId="29DB9415" w14:textId="77777777" w:rsidR="00A01FE5" w:rsidRPr="0061649B" w:rsidRDefault="00A01FE5" w:rsidP="00A01FE5">
            <w:pPr>
              <w:pStyle w:val="TAL"/>
            </w:pPr>
            <w:r w:rsidRPr="0061649B">
              <w:t>isUnique: N/A</w:t>
            </w:r>
          </w:p>
          <w:p w14:paraId="67CCB5AE" w14:textId="77777777" w:rsidR="00A01FE5" w:rsidRPr="0061649B" w:rsidRDefault="00A01FE5" w:rsidP="00A01FE5">
            <w:pPr>
              <w:pStyle w:val="TAL"/>
            </w:pPr>
            <w:r w:rsidRPr="0061649B">
              <w:t xml:space="preserve">defaultValue: None </w:t>
            </w:r>
          </w:p>
          <w:p w14:paraId="61F48808" w14:textId="7C15929E" w:rsidR="00A01FE5" w:rsidRPr="0061649B" w:rsidRDefault="00A01FE5" w:rsidP="00A01FE5">
            <w:pPr>
              <w:pStyle w:val="TAL"/>
            </w:pPr>
            <w:r w:rsidRPr="0061649B">
              <w:t xml:space="preserve">isNullable: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r>
              <w:t>0..</w:t>
            </w:r>
            <w:r w:rsidRPr="0061649B">
              <w:t>1</w:t>
            </w:r>
          </w:p>
          <w:p w14:paraId="6092C90F" w14:textId="77777777" w:rsidR="00A01FE5" w:rsidRPr="0061649B" w:rsidRDefault="00A01FE5" w:rsidP="00A01FE5">
            <w:pPr>
              <w:pStyle w:val="TAL"/>
            </w:pPr>
            <w:r w:rsidRPr="0061649B">
              <w:t>isOrdered: N/A</w:t>
            </w:r>
          </w:p>
          <w:p w14:paraId="7A381C7D" w14:textId="77777777" w:rsidR="00A01FE5" w:rsidRPr="0061649B" w:rsidRDefault="00A01FE5" w:rsidP="00A01FE5">
            <w:pPr>
              <w:pStyle w:val="TAL"/>
            </w:pPr>
            <w:r w:rsidRPr="0061649B">
              <w:t>isUnique: N/A</w:t>
            </w:r>
          </w:p>
          <w:p w14:paraId="55A9D1A8" w14:textId="77777777" w:rsidR="00A01FE5" w:rsidRPr="0061649B" w:rsidRDefault="00A01FE5" w:rsidP="00A01FE5">
            <w:pPr>
              <w:pStyle w:val="TAL"/>
            </w:pPr>
            <w:r w:rsidRPr="0061649B">
              <w:t xml:space="preserve">defaultValue: None </w:t>
            </w:r>
          </w:p>
          <w:p w14:paraId="43A0137E" w14:textId="5D5D4401" w:rsidR="00A01FE5" w:rsidRPr="0061649B" w:rsidRDefault="00A01FE5" w:rsidP="00A01FE5">
            <w:pPr>
              <w:pStyle w:val="TAL"/>
            </w:pPr>
            <w:r w:rsidRPr="0061649B">
              <w:t xml:space="preserve">isNullable: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r>
              <w:t>0..</w:t>
            </w:r>
            <w:r w:rsidRPr="0061649B">
              <w:t>1</w:t>
            </w:r>
          </w:p>
          <w:p w14:paraId="0677654F" w14:textId="77777777" w:rsidR="00A01FE5" w:rsidRPr="0061649B" w:rsidRDefault="00A01FE5" w:rsidP="00A01FE5">
            <w:pPr>
              <w:pStyle w:val="TAL"/>
            </w:pPr>
            <w:r w:rsidRPr="0061649B">
              <w:t>isOrdered: N/A</w:t>
            </w:r>
          </w:p>
          <w:p w14:paraId="2D762F90" w14:textId="77777777" w:rsidR="00A01FE5" w:rsidRPr="0061649B" w:rsidRDefault="00A01FE5" w:rsidP="00A01FE5">
            <w:pPr>
              <w:pStyle w:val="TAL"/>
            </w:pPr>
            <w:r w:rsidRPr="0061649B">
              <w:t>isUnique: N/A</w:t>
            </w:r>
          </w:p>
          <w:p w14:paraId="2A0B7311" w14:textId="77777777" w:rsidR="00A01FE5" w:rsidRPr="0061649B" w:rsidRDefault="00A01FE5" w:rsidP="00A01FE5">
            <w:pPr>
              <w:pStyle w:val="TAL"/>
            </w:pPr>
            <w:r w:rsidRPr="0061649B">
              <w:t xml:space="preserve">defaultValue: None </w:t>
            </w:r>
          </w:p>
          <w:p w14:paraId="0810E39C" w14:textId="17AE42BD" w:rsidR="00A01FE5" w:rsidRPr="0061649B" w:rsidRDefault="00A01FE5" w:rsidP="00A01FE5">
            <w:pPr>
              <w:pStyle w:val="TAL"/>
            </w:pPr>
            <w:r w:rsidRPr="0061649B">
              <w:t xml:space="preserve">isNullable: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r>
              <w:t>0..</w:t>
            </w:r>
            <w:r w:rsidRPr="0061649B">
              <w:t>1</w:t>
            </w:r>
          </w:p>
          <w:p w14:paraId="253250BC" w14:textId="77777777" w:rsidR="00A01FE5" w:rsidRPr="0061649B" w:rsidRDefault="00A01FE5" w:rsidP="00A01FE5">
            <w:pPr>
              <w:pStyle w:val="TAL"/>
            </w:pPr>
            <w:r w:rsidRPr="0061649B">
              <w:t>isOrdered: N/A</w:t>
            </w:r>
          </w:p>
          <w:p w14:paraId="16500E7F" w14:textId="77777777" w:rsidR="00A01FE5" w:rsidRPr="0061649B" w:rsidRDefault="00A01FE5" w:rsidP="00A01FE5">
            <w:pPr>
              <w:pStyle w:val="TAL"/>
            </w:pPr>
            <w:r w:rsidRPr="0061649B">
              <w:t>isUnique: N/A</w:t>
            </w:r>
          </w:p>
          <w:p w14:paraId="1848DB95" w14:textId="77777777" w:rsidR="00A01FE5" w:rsidRPr="0061649B" w:rsidRDefault="00A01FE5" w:rsidP="00A01FE5">
            <w:pPr>
              <w:pStyle w:val="TAL"/>
            </w:pPr>
            <w:r w:rsidRPr="0061649B">
              <w:t xml:space="preserve">defaultValue: None </w:t>
            </w:r>
          </w:p>
          <w:p w14:paraId="5E7CDC43" w14:textId="4FE59387" w:rsidR="00A01FE5" w:rsidRPr="0061649B" w:rsidRDefault="00A01FE5" w:rsidP="00A01FE5">
            <w:pPr>
              <w:pStyle w:val="TAL"/>
            </w:pPr>
            <w:r w:rsidRPr="0061649B">
              <w:t xml:space="preserve">isNullable: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r>
              <w:t>0..</w:t>
            </w:r>
            <w:r w:rsidRPr="0061649B">
              <w:t>1</w:t>
            </w:r>
          </w:p>
          <w:p w14:paraId="05FF606C" w14:textId="77777777" w:rsidR="00A01FE5" w:rsidRPr="0061649B" w:rsidRDefault="00A01FE5" w:rsidP="00A01FE5">
            <w:pPr>
              <w:pStyle w:val="TAL"/>
            </w:pPr>
            <w:r w:rsidRPr="0061649B">
              <w:t>isOrdered: N/A</w:t>
            </w:r>
          </w:p>
          <w:p w14:paraId="3122B825" w14:textId="77777777" w:rsidR="00A01FE5" w:rsidRPr="0061649B" w:rsidRDefault="00A01FE5" w:rsidP="00A01FE5">
            <w:pPr>
              <w:pStyle w:val="TAL"/>
            </w:pPr>
            <w:r w:rsidRPr="0061649B">
              <w:t>isUnique: N/A</w:t>
            </w:r>
          </w:p>
          <w:p w14:paraId="1BFF4407" w14:textId="77777777" w:rsidR="00A01FE5" w:rsidRPr="0061649B" w:rsidRDefault="00A01FE5" w:rsidP="00A01FE5">
            <w:pPr>
              <w:pStyle w:val="TAL"/>
            </w:pPr>
            <w:r w:rsidRPr="0061649B">
              <w:t>defaultValue: None</w:t>
            </w:r>
          </w:p>
          <w:p w14:paraId="702F119D" w14:textId="09038969" w:rsidR="00A01FE5" w:rsidRPr="0061649B" w:rsidRDefault="00A01FE5" w:rsidP="00A01FE5">
            <w:pPr>
              <w:pStyle w:val="TAL"/>
            </w:pPr>
            <w:r w:rsidRPr="0061649B">
              <w:t xml:space="preserve">isNullable: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r>
              <w:t>0..</w:t>
            </w:r>
            <w:r w:rsidRPr="00B940D8">
              <w:t>1</w:t>
            </w:r>
          </w:p>
          <w:p w14:paraId="6954E712" w14:textId="77777777" w:rsidR="00A01FE5" w:rsidRPr="00B940D8" w:rsidRDefault="00A01FE5" w:rsidP="00A01FE5">
            <w:pPr>
              <w:pStyle w:val="TAL"/>
            </w:pPr>
            <w:r w:rsidRPr="00B940D8">
              <w:t>isOrdered: N/A</w:t>
            </w:r>
          </w:p>
          <w:p w14:paraId="79318C0E" w14:textId="77777777" w:rsidR="00A01FE5" w:rsidRPr="00B940D8" w:rsidRDefault="00A01FE5" w:rsidP="00A01FE5">
            <w:pPr>
              <w:pStyle w:val="TAL"/>
            </w:pPr>
            <w:r w:rsidRPr="00B940D8">
              <w:t>isUnique: N/A</w:t>
            </w:r>
          </w:p>
          <w:p w14:paraId="7CD6F236" w14:textId="77777777" w:rsidR="00A01FE5" w:rsidRPr="00B940D8" w:rsidRDefault="00A01FE5" w:rsidP="00A01FE5">
            <w:pPr>
              <w:pStyle w:val="TAL"/>
            </w:pPr>
            <w:r w:rsidRPr="00B940D8">
              <w:t xml:space="preserve">defaultValue: </w:t>
            </w:r>
            <w:r w:rsidRPr="0061649B">
              <w:t>No</w:t>
            </w:r>
            <w:r w:rsidRPr="00202D71">
              <w:t>n</w:t>
            </w:r>
            <w:r w:rsidRPr="0061649B">
              <w:t>e</w:t>
            </w:r>
          </w:p>
          <w:p w14:paraId="393FBB4E" w14:textId="354D1C5C" w:rsidR="00A01FE5" w:rsidRPr="0061649B" w:rsidRDefault="00A01FE5" w:rsidP="00A01FE5">
            <w:pPr>
              <w:pStyle w:val="TAL"/>
            </w:pPr>
            <w:r w:rsidRPr="00B940D8">
              <w:t xml:space="preserve">isNullable: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r>
              <w:t>0..</w:t>
            </w:r>
            <w:r w:rsidRPr="00B940D8">
              <w:t>1</w:t>
            </w:r>
          </w:p>
          <w:p w14:paraId="3E6E61AF" w14:textId="77777777" w:rsidR="00A01FE5" w:rsidRPr="00B940D8" w:rsidRDefault="00A01FE5" w:rsidP="00A01FE5">
            <w:pPr>
              <w:pStyle w:val="TAL"/>
            </w:pPr>
            <w:r w:rsidRPr="00B940D8">
              <w:t>isOrdered: N/A</w:t>
            </w:r>
          </w:p>
          <w:p w14:paraId="2BA65D9A" w14:textId="77777777" w:rsidR="00A01FE5" w:rsidRPr="00B940D8" w:rsidRDefault="00A01FE5" w:rsidP="00A01FE5">
            <w:pPr>
              <w:pStyle w:val="TAL"/>
            </w:pPr>
            <w:r w:rsidRPr="00B940D8">
              <w:t>isUnique: N/A</w:t>
            </w:r>
          </w:p>
          <w:p w14:paraId="2861AD6C" w14:textId="77777777" w:rsidR="00A01FE5" w:rsidRPr="00B940D8" w:rsidRDefault="00A01FE5" w:rsidP="00A01FE5">
            <w:pPr>
              <w:pStyle w:val="TAL"/>
            </w:pPr>
            <w:r w:rsidRPr="00B940D8">
              <w:t xml:space="preserve">defaultValue: </w:t>
            </w:r>
            <w:r w:rsidRPr="0061649B">
              <w:t>No</w:t>
            </w:r>
            <w:r w:rsidRPr="00202D71">
              <w:t>n</w:t>
            </w:r>
            <w:r w:rsidRPr="0061649B">
              <w:t>e</w:t>
            </w:r>
          </w:p>
          <w:p w14:paraId="64C324DA" w14:textId="0D15210E" w:rsidR="00A01FE5" w:rsidRPr="0061649B" w:rsidRDefault="00A01FE5" w:rsidP="00A01FE5">
            <w:pPr>
              <w:pStyle w:val="TAL"/>
            </w:pPr>
            <w:r w:rsidRPr="00B940D8">
              <w:t xml:space="preserve">isNullable: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r>
              <w:t>0..</w:t>
            </w:r>
            <w:r w:rsidRPr="00B940D8">
              <w:t>1</w:t>
            </w:r>
          </w:p>
          <w:p w14:paraId="53BBD3CA" w14:textId="77777777" w:rsidR="00A01FE5" w:rsidRPr="00B940D8" w:rsidRDefault="00A01FE5" w:rsidP="00A01FE5">
            <w:pPr>
              <w:pStyle w:val="TAL"/>
            </w:pPr>
            <w:r w:rsidRPr="00B940D8">
              <w:t>isOrdered: N/A</w:t>
            </w:r>
          </w:p>
          <w:p w14:paraId="67B8CDA3" w14:textId="77777777" w:rsidR="00A01FE5" w:rsidRPr="00B940D8" w:rsidRDefault="00A01FE5" w:rsidP="00A01FE5">
            <w:pPr>
              <w:pStyle w:val="TAL"/>
            </w:pPr>
            <w:r w:rsidRPr="00B940D8">
              <w:t>isUnique: N/A</w:t>
            </w:r>
          </w:p>
          <w:p w14:paraId="37B5DD94" w14:textId="77777777" w:rsidR="00A01FE5" w:rsidRPr="00B940D8" w:rsidRDefault="00A01FE5" w:rsidP="00A01FE5">
            <w:pPr>
              <w:pStyle w:val="TAL"/>
            </w:pPr>
            <w:r w:rsidRPr="00B940D8">
              <w:t xml:space="preserve">defaultValue: </w:t>
            </w:r>
            <w:r w:rsidRPr="0061649B">
              <w:t>No</w:t>
            </w:r>
            <w:r w:rsidRPr="00202D71">
              <w:t>n</w:t>
            </w:r>
            <w:r w:rsidRPr="0061649B">
              <w:t>e</w:t>
            </w:r>
          </w:p>
          <w:p w14:paraId="758AC85E" w14:textId="5F0B470E" w:rsidR="00A01FE5" w:rsidRPr="0061649B" w:rsidRDefault="00A01FE5" w:rsidP="00A01FE5">
            <w:pPr>
              <w:pStyle w:val="TAL"/>
            </w:pPr>
            <w:r w:rsidRPr="00B940D8">
              <w:t xml:space="preserve">isNullable: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r w:rsidRPr="00AE3578">
              <w:rPr>
                <w:rFonts w:ascii="Courier New" w:hAnsi="Courier New" w:cs="Courier New"/>
              </w:rPr>
              <w:t>mbsfnAreaList</w:t>
            </w:r>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type: MbsfnArea</w:t>
            </w:r>
          </w:p>
          <w:p w14:paraId="6BE8F631" w14:textId="5C3A7811" w:rsidR="00A01FE5" w:rsidRPr="0061649B" w:rsidRDefault="00A01FE5" w:rsidP="00A01FE5">
            <w:pPr>
              <w:pStyle w:val="TAL"/>
            </w:pPr>
            <w:r w:rsidRPr="0061649B">
              <w:t xml:space="preserve">multiplicity: </w:t>
            </w:r>
            <w:r>
              <w:t>0</w:t>
            </w:r>
            <w:r w:rsidRPr="0061649B">
              <w:t>..8</w:t>
            </w:r>
          </w:p>
          <w:p w14:paraId="633999E7" w14:textId="77777777" w:rsidR="00A01FE5" w:rsidRPr="0061649B" w:rsidRDefault="00A01FE5" w:rsidP="00A01FE5">
            <w:pPr>
              <w:pStyle w:val="TAL"/>
            </w:pPr>
            <w:r w:rsidRPr="0061649B">
              <w:t>isOrdered: False</w:t>
            </w:r>
          </w:p>
          <w:p w14:paraId="33D22689" w14:textId="77777777" w:rsidR="00A01FE5" w:rsidRPr="0061649B" w:rsidRDefault="00A01FE5" w:rsidP="00A01FE5">
            <w:pPr>
              <w:pStyle w:val="TAL"/>
            </w:pPr>
            <w:r w:rsidRPr="0061649B">
              <w:t>isUnique: True</w:t>
            </w:r>
          </w:p>
          <w:p w14:paraId="201D13AA" w14:textId="77777777" w:rsidR="00A01FE5" w:rsidRPr="0061649B" w:rsidRDefault="00A01FE5" w:rsidP="00A01FE5">
            <w:pPr>
              <w:pStyle w:val="TAL"/>
            </w:pPr>
            <w:r w:rsidRPr="0061649B">
              <w:t>defaultValue: None</w:t>
            </w:r>
          </w:p>
          <w:p w14:paraId="0B56DB7F" w14:textId="4A1D0E6C" w:rsidR="00A01FE5" w:rsidRPr="0061649B" w:rsidRDefault="00A01FE5" w:rsidP="00A01FE5">
            <w:pPr>
              <w:pStyle w:val="TAL"/>
            </w:pPr>
            <w:r w:rsidRPr="0061649B">
              <w:t xml:space="preserve">isNullable: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r>
              <w:t>0..</w:t>
            </w:r>
            <w:r w:rsidRPr="0061649B">
              <w:t>1</w:t>
            </w:r>
          </w:p>
          <w:p w14:paraId="14071959" w14:textId="77777777" w:rsidR="00A01FE5" w:rsidRPr="0061649B" w:rsidRDefault="00A01FE5" w:rsidP="00A01FE5">
            <w:pPr>
              <w:pStyle w:val="TAL"/>
            </w:pPr>
            <w:r w:rsidRPr="0061649B">
              <w:t>isOrdered: N/A</w:t>
            </w:r>
          </w:p>
          <w:p w14:paraId="6F642EC4" w14:textId="77777777" w:rsidR="00A01FE5" w:rsidRPr="0061649B" w:rsidRDefault="00A01FE5" w:rsidP="00A01FE5">
            <w:pPr>
              <w:pStyle w:val="TAL"/>
            </w:pPr>
            <w:r w:rsidRPr="0061649B">
              <w:t>isUnique: N/A</w:t>
            </w:r>
          </w:p>
          <w:p w14:paraId="71630152" w14:textId="77777777" w:rsidR="00A01FE5" w:rsidRPr="0061649B" w:rsidRDefault="00A01FE5" w:rsidP="00A01FE5">
            <w:pPr>
              <w:pStyle w:val="TAL"/>
            </w:pPr>
            <w:r w:rsidRPr="0061649B">
              <w:t>defaultValue: None</w:t>
            </w:r>
          </w:p>
          <w:p w14:paraId="79F79747" w14:textId="5EF14B37" w:rsidR="00A01FE5" w:rsidRPr="0061649B" w:rsidRDefault="00A01FE5" w:rsidP="00A01FE5">
            <w:pPr>
              <w:pStyle w:val="TAL"/>
            </w:pPr>
            <w:r w:rsidRPr="0061649B">
              <w:t xml:space="preserve">isNullable: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r>
              <w:t>0..</w:t>
            </w:r>
            <w:r w:rsidRPr="0061649B">
              <w:t>1</w:t>
            </w:r>
          </w:p>
          <w:p w14:paraId="63567AA9" w14:textId="77777777" w:rsidR="00A01FE5" w:rsidRPr="0061649B" w:rsidRDefault="00A01FE5" w:rsidP="00A01FE5">
            <w:pPr>
              <w:pStyle w:val="TAL"/>
            </w:pPr>
            <w:r w:rsidRPr="0061649B">
              <w:t>isOrdered: N/A</w:t>
            </w:r>
          </w:p>
          <w:p w14:paraId="07AC81EF" w14:textId="77777777" w:rsidR="00A01FE5" w:rsidRPr="0061649B" w:rsidRDefault="00A01FE5" w:rsidP="00A01FE5">
            <w:pPr>
              <w:pStyle w:val="TAL"/>
            </w:pPr>
            <w:r w:rsidRPr="0061649B">
              <w:t>isUnique: N/A</w:t>
            </w:r>
          </w:p>
          <w:p w14:paraId="00016DD1" w14:textId="77777777" w:rsidR="00A01FE5" w:rsidRPr="0061649B" w:rsidRDefault="00A01FE5" w:rsidP="00A01FE5">
            <w:pPr>
              <w:pStyle w:val="TAL"/>
            </w:pPr>
            <w:r w:rsidRPr="0061649B">
              <w:t>defaultValue: None</w:t>
            </w:r>
          </w:p>
          <w:p w14:paraId="4D29E19F" w14:textId="4BAC282E" w:rsidR="00A01FE5" w:rsidRPr="0061649B" w:rsidRDefault="00A01FE5" w:rsidP="00A01FE5">
            <w:pPr>
              <w:pStyle w:val="TAL"/>
            </w:pPr>
            <w:r w:rsidRPr="0061649B">
              <w:t xml:space="preserve">isNullable: </w:t>
            </w:r>
            <w:r>
              <w:t>False</w:t>
            </w:r>
          </w:p>
        </w:tc>
      </w:tr>
      <w:tr w:rsidR="00321058" w:rsidRPr="00B26339" w14:paraId="13EAC364" w14:textId="77777777" w:rsidTr="00A01FE5">
        <w:trPr>
          <w:gridAfter w:val="1"/>
          <w:wAfter w:w="9" w:type="dxa"/>
          <w:cantSplit/>
          <w:jc w:val="center"/>
        </w:trPr>
        <w:tc>
          <w:tcPr>
            <w:tcW w:w="2621" w:type="dxa"/>
          </w:tcPr>
          <w:p w14:paraId="46ADFD1F" w14:textId="3DC1ABBF" w:rsidR="00321058" w:rsidRPr="000E42ED" w:rsidRDefault="00321058" w:rsidP="00321058">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321058" w:rsidRPr="0061649B" w:rsidRDefault="00321058" w:rsidP="00321058">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eNB. The attribute is applicable only for Immediate MDT. </w:t>
            </w:r>
          </w:p>
          <w:p w14:paraId="1BD475BD" w14:textId="2C84F09A" w:rsidR="00321058" w:rsidRPr="0061649B" w:rsidRDefault="00321058" w:rsidP="00321058">
            <w:pPr>
              <w:pStyle w:val="TAL"/>
              <w:rPr>
                <w:rStyle w:val="TALChar1"/>
              </w:rPr>
            </w:pPr>
            <w:r w:rsidRPr="0061649B">
              <w:t>See the clause 5.10.3</w:t>
            </w:r>
            <w:r>
              <w:t>2</w:t>
            </w:r>
            <w:r w:rsidRPr="0061649B">
              <w:t xml:space="preserve"> of TS 32.422 [30] for additional details on the allowed values.</w:t>
            </w:r>
          </w:p>
        </w:tc>
        <w:tc>
          <w:tcPr>
            <w:tcW w:w="1984" w:type="dxa"/>
          </w:tcPr>
          <w:p w14:paraId="030EFCE5" w14:textId="77777777" w:rsidR="00321058" w:rsidRPr="0061649B" w:rsidRDefault="00321058" w:rsidP="00321058">
            <w:pPr>
              <w:pStyle w:val="TAL"/>
            </w:pPr>
            <w:r w:rsidRPr="0061649B">
              <w:t>type: ENUM</w:t>
            </w:r>
          </w:p>
          <w:p w14:paraId="71089276" w14:textId="77777777" w:rsidR="00321058" w:rsidRPr="0061649B" w:rsidRDefault="00321058" w:rsidP="00321058">
            <w:pPr>
              <w:pStyle w:val="TAL"/>
            </w:pPr>
            <w:r w:rsidRPr="0061649B">
              <w:t xml:space="preserve">multiplicity: </w:t>
            </w:r>
            <w:r>
              <w:t>0..</w:t>
            </w:r>
            <w:r w:rsidRPr="0061649B">
              <w:t>1</w:t>
            </w:r>
          </w:p>
          <w:p w14:paraId="70E7BEB0" w14:textId="77777777" w:rsidR="00321058" w:rsidRPr="0061649B" w:rsidRDefault="00321058" w:rsidP="00321058">
            <w:pPr>
              <w:pStyle w:val="TAL"/>
            </w:pPr>
            <w:r w:rsidRPr="0061649B">
              <w:t>isOrdered: N/A</w:t>
            </w:r>
          </w:p>
          <w:p w14:paraId="058B6698" w14:textId="77777777" w:rsidR="00321058" w:rsidRPr="0061649B" w:rsidRDefault="00321058" w:rsidP="00321058">
            <w:pPr>
              <w:pStyle w:val="TAL"/>
            </w:pPr>
            <w:r w:rsidRPr="0061649B">
              <w:t>isUnique: N/A</w:t>
            </w:r>
          </w:p>
          <w:p w14:paraId="4FEB840C" w14:textId="77777777" w:rsidR="00321058" w:rsidRPr="0061649B" w:rsidRDefault="00321058" w:rsidP="00321058">
            <w:pPr>
              <w:pStyle w:val="TAL"/>
            </w:pPr>
            <w:r w:rsidRPr="0061649B">
              <w:t>defaultValue: None</w:t>
            </w:r>
          </w:p>
          <w:p w14:paraId="40B5A795" w14:textId="1935AE5B" w:rsidR="00321058" w:rsidRPr="0061649B" w:rsidRDefault="00321058" w:rsidP="00321058">
            <w:pPr>
              <w:pStyle w:val="TAL"/>
            </w:pPr>
            <w:r w:rsidRPr="0061649B">
              <w:t xml:space="preserve">isNullable: </w:t>
            </w:r>
            <w:r>
              <w:t>False</w:t>
            </w:r>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r>
              <w:t>0..</w:t>
            </w:r>
            <w:r w:rsidRPr="0061649B">
              <w:t>1</w:t>
            </w:r>
          </w:p>
          <w:p w14:paraId="5167A17F" w14:textId="77777777" w:rsidR="00321058" w:rsidRPr="0061649B" w:rsidRDefault="00321058" w:rsidP="00321058">
            <w:pPr>
              <w:pStyle w:val="TAL"/>
            </w:pPr>
            <w:r w:rsidRPr="0061649B">
              <w:t>isOrdered: N/A</w:t>
            </w:r>
          </w:p>
          <w:p w14:paraId="0FAB5E4E" w14:textId="77777777" w:rsidR="00321058" w:rsidRPr="0061649B" w:rsidRDefault="00321058" w:rsidP="00321058">
            <w:pPr>
              <w:pStyle w:val="TAL"/>
            </w:pPr>
            <w:r w:rsidRPr="0061649B">
              <w:t>isUnique: N/A</w:t>
            </w:r>
          </w:p>
          <w:p w14:paraId="3C4D8FA8" w14:textId="77777777" w:rsidR="00321058" w:rsidRPr="0061649B" w:rsidRDefault="00321058" w:rsidP="00321058">
            <w:pPr>
              <w:pStyle w:val="TAL"/>
            </w:pPr>
            <w:r w:rsidRPr="0061649B">
              <w:t>defaultValue: None</w:t>
            </w:r>
          </w:p>
          <w:p w14:paraId="51746E1F" w14:textId="1DCCF824" w:rsidR="00321058" w:rsidRPr="0061649B" w:rsidRDefault="00321058" w:rsidP="00321058">
            <w:pPr>
              <w:pStyle w:val="TAL"/>
            </w:pPr>
            <w:r w:rsidRPr="0061649B">
              <w:t xml:space="preserve">isNullable: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r>
              <w:t>0..</w:t>
            </w:r>
            <w:r w:rsidRPr="0061649B">
              <w:t>1</w:t>
            </w:r>
          </w:p>
          <w:p w14:paraId="6FCCA288" w14:textId="77777777" w:rsidR="00321058" w:rsidRPr="0061649B" w:rsidRDefault="00321058" w:rsidP="00321058">
            <w:pPr>
              <w:pStyle w:val="TAL"/>
            </w:pPr>
            <w:r w:rsidRPr="0061649B">
              <w:t>isOrdered: N/A</w:t>
            </w:r>
          </w:p>
          <w:p w14:paraId="18843551" w14:textId="77777777" w:rsidR="00321058" w:rsidRPr="0061649B" w:rsidRDefault="00321058" w:rsidP="00321058">
            <w:pPr>
              <w:pStyle w:val="TAL"/>
            </w:pPr>
            <w:r w:rsidRPr="0061649B">
              <w:t>isUnique: N/A</w:t>
            </w:r>
          </w:p>
          <w:p w14:paraId="22FE2C49" w14:textId="77777777" w:rsidR="00321058" w:rsidRPr="0061649B" w:rsidRDefault="00321058" w:rsidP="00321058">
            <w:pPr>
              <w:pStyle w:val="TAL"/>
            </w:pPr>
            <w:r w:rsidRPr="0061649B">
              <w:t>defaultValue: None</w:t>
            </w:r>
          </w:p>
          <w:p w14:paraId="013B8826" w14:textId="29A7FC73" w:rsidR="00321058" w:rsidRPr="0061649B" w:rsidRDefault="00321058" w:rsidP="00321058">
            <w:pPr>
              <w:pStyle w:val="TAL"/>
            </w:pPr>
            <w:r w:rsidRPr="0061649B">
              <w:t xml:space="preserve">isNullable: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r>
              <w:t>0..</w:t>
            </w:r>
            <w:r w:rsidRPr="0061649B">
              <w:t>1</w:t>
            </w:r>
          </w:p>
          <w:p w14:paraId="6041EF67" w14:textId="77777777" w:rsidR="00321058" w:rsidRPr="0061649B" w:rsidRDefault="00321058" w:rsidP="00321058">
            <w:pPr>
              <w:pStyle w:val="TAL"/>
            </w:pPr>
            <w:r w:rsidRPr="0061649B">
              <w:t>isOrdered: N/A</w:t>
            </w:r>
          </w:p>
          <w:p w14:paraId="5C8A22C6" w14:textId="77777777" w:rsidR="00321058" w:rsidRPr="0061649B" w:rsidRDefault="00321058" w:rsidP="00321058">
            <w:pPr>
              <w:pStyle w:val="TAL"/>
            </w:pPr>
            <w:r w:rsidRPr="0061649B">
              <w:t>isUnique: N/A</w:t>
            </w:r>
          </w:p>
          <w:p w14:paraId="3A64F666" w14:textId="77777777" w:rsidR="00321058" w:rsidRPr="0061649B" w:rsidRDefault="00321058" w:rsidP="00321058">
            <w:pPr>
              <w:pStyle w:val="TAL"/>
            </w:pPr>
            <w:r w:rsidRPr="0061649B">
              <w:t>defaultValue: None</w:t>
            </w:r>
          </w:p>
          <w:p w14:paraId="70FB552F" w14:textId="2F70BA65" w:rsidR="00321058" w:rsidRPr="0061649B" w:rsidRDefault="00321058" w:rsidP="00321058">
            <w:pPr>
              <w:pStyle w:val="TAL"/>
            </w:pPr>
            <w:r w:rsidRPr="0061649B">
              <w:t xml:space="preserve">isNullable: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r w:rsidRPr="0061649B">
              <w:t>isOrdered: N/A</w:t>
            </w:r>
          </w:p>
          <w:p w14:paraId="4109E7A3" w14:textId="77777777" w:rsidR="00321058" w:rsidRPr="0061649B" w:rsidRDefault="00321058" w:rsidP="00321058">
            <w:pPr>
              <w:pStyle w:val="TAL"/>
            </w:pPr>
            <w:r w:rsidRPr="0061649B">
              <w:t>isUnique: N/A</w:t>
            </w:r>
          </w:p>
          <w:p w14:paraId="3408428A" w14:textId="77777777" w:rsidR="00321058" w:rsidRPr="0061649B" w:rsidRDefault="00321058" w:rsidP="00321058">
            <w:pPr>
              <w:pStyle w:val="TAL"/>
            </w:pPr>
            <w:r w:rsidRPr="0061649B">
              <w:t>defaultValue: None</w:t>
            </w:r>
          </w:p>
          <w:p w14:paraId="74EDED0F" w14:textId="339EBF51" w:rsidR="00321058" w:rsidRPr="0061649B" w:rsidRDefault="00321058" w:rsidP="00321058">
            <w:pPr>
              <w:pStyle w:val="TAL"/>
            </w:pPr>
            <w:r w:rsidRPr="0061649B">
              <w:t xml:space="preserve">isNullable: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r>
              <w:t>0..</w:t>
            </w:r>
            <w:r w:rsidRPr="0061649B">
              <w:t>1</w:t>
            </w:r>
          </w:p>
          <w:p w14:paraId="210DC50C" w14:textId="77777777" w:rsidR="00321058" w:rsidRPr="0061649B" w:rsidRDefault="00321058" w:rsidP="00321058">
            <w:pPr>
              <w:pStyle w:val="TAL"/>
            </w:pPr>
            <w:r w:rsidRPr="0061649B">
              <w:t>isOrdered: N/A</w:t>
            </w:r>
          </w:p>
          <w:p w14:paraId="284D0EE4" w14:textId="77777777" w:rsidR="00321058" w:rsidRPr="0061649B" w:rsidRDefault="00321058" w:rsidP="00321058">
            <w:pPr>
              <w:pStyle w:val="TAL"/>
            </w:pPr>
            <w:r w:rsidRPr="0061649B">
              <w:t>isUnique: N/A</w:t>
            </w:r>
          </w:p>
          <w:p w14:paraId="2F40F6C7" w14:textId="77777777" w:rsidR="00321058" w:rsidRPr="0061649B" w:rsidRDefault="00321058" w:rsidP="00321058">
            <w:pPr>
              <w:pStyle w:val="TAL"/>
            </w:pPr>
            <w:r w:rsidRPr="0061649B">
              <w:t>defaultValue: None</w:t>
            </w:r>
          </w:p>
          <w:p w14:paraId="30141316" w14:textId="6A4801BD" w:rsidR="00321058" w:rsidRPr="0061649B" w:rsidRDefault="00321058" w:rsidP="00321058">
            <w:pPr>
              <w:pStyle w:val="TAL"/>
            </w:pPr>
            <w:r w:rsidRPr="0061649B">
              <w:t>isNullable: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r w:rsidRPr="00B940D8">
              <w:rPr>
                <w:lang w:eastAsia="zh-CN"/>
              </w:rPr>
              <w:t>allowedValues: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r>
              <w:rPr>
                <w:szCs w:val="18"/>
              </w:rPr>
              <w:t>0..</w:t>
            </w:r>
            <w:r w:rsidRPr="00B940D8">
              <w:rPr>
                <w:szCs w:val="18"/>
              </w:rPr>
              <w:t>1</w:t>
            </w:r>
          </w:p>
          <w:p w14:paraId="79B5859B" w14:textId="77777777" w:rsidR="00321058" w:rsidRPr="00B940D8" w:rsidRDefault="00321058" w:rsidP="00321058">
            <w:pPr>
              <w:pStyle w:val="TAL"/>
              <w:rPr>
                <w:szCs w:val="18"/>
              </w:rPr>
            </w:pPr>
            <w:r w:rsidRPr="00B940D8">
              <w:rPr>
                <w:szCs w:val="18"/>
              </w:rPr>
              <w:t>isOrdered: N/A</w:t>
            </w:r>
          </w:p>
          <w:p w14:paraId="43D38345" w14:textId="77777777" w:rsidR="00321058" w:rsidRPr="00B940D8" w:rsidRDefault="00321058" w:rsidP="00321058">
            <w:pPr>
              <w:pStyle w:val="TAL"/>
              <w:rPr>
                <w:szCs w:val="18"/>
              </w:rPr>
            </w:pPr>
            <w:r w:rsidRPr="00B940D8">
              <w:rPr>
                <w:szCs w:val="18"/>
              </w:rPr>
              <w:t>isUnique: N/A</w:t>
            </w:r>
          </w:p>
          <w:p w14:paraId="245FC091" w14:textId="77777777" w:rsidR="00321058" w:rsidRPr="00B940D8" w:rsidRDefault="00321058" w:rsidP="00321058">
            <w:pPr>
              <w:pStyle w:val="TAL"/>
              <w:rPr>
                <w:szCs w:val="18"/>
              </w:rPr>
            </w:pPr>
            <w:r w:rsidRPr="00B940D8">
              <w:rPr>
                <w:szCs w:val="18"/>
              </w:rPr>
              <w:t xml:space="preserve">defaultValue: FALSE </w:t>
            </w:r>
          </w:p>
          <w:p w14:paraId="34651B15" w14:textId="086B2DA1" w:rsidR="00321058" w:rsidRPr="0061649B" w:rsidRDefault="00321058" w:rsidP="00321058">
            <w:pPr>
              <w:pStyle w:val="TAL"/>
            </w:pPr>
            <w:r w:rsidRPr="00B940D8">
              <w:rPr>
                <w:szCs w:val="18"/>
              </w:rPr>
              <w:t>isNullable: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r>
              <w:t>0..</w:t>
            </w:r>
            <w:r w:rsidRPr="00B940D8">
              <w:t>1</w:t>
            </w:r>
          </w:p>
          <w:p w14:paraId="49C9A629" w14:textId="77777777" w:rsidR="00321058" w:rsidRPr="00B940D8" w:rsidRDefault="00321058" w:rsidP="00321058">
            <w:pPr>
              <w:pStyle w:val="TAL"/>
            </w:pPr>
            <w:r w:rsidRPr="00B940D8">
              <w:t>isOrdered: N/A</w:t>
            </w:r>
          </w:p>
          <w:p w14:paraId="57F83DAC" w14:textId="77777777" w:rsidR="00321058" w:rsidRPr="00B940D8" w:rsidRDefault="00321058" w:rsidP="00321058">
            <w:pPr>
              <w:pStyle w:val="TAL"/>
            </w:pPr>
            <w:r w:rsidRPr="00B940D8">
              <w:t>isUnique: N/A</w:t>
            </w:r>
          </w:p>
          <w:p w14:paraId="6962D3F6" w14:textId="77777777" w:rsidR="00321058" w:rsidRPr="00B940D8" w:rsidRDefault="00321058" w:rsidP="00321058">
            <w:pPr>
              <w:pStyle w:val="TAL"/>
            </w:pPr>
            <w:r w:rsidRPr="00B940D8">
              <w:t xml:space="preserve">defaultValue: </w:t>
            </w:r>
            <w:r w:rsidRPr="0061649B">
              <w:t>No</w:t>
            </w:r>
            <w:r w:rsidRPr="00202D71">
              <w:t>n</w:t>
            </w:r>
            <w:r w:rsidRPr="0061649B">
              <w:t>e</w:t>
            </w:r>
          </w:p>
          <w:p w14:paraId="7D7BFB1F" w14:textId="44C1B8C0" w:rsidR="00321058" w:rsidRPr="0061649B" w:rsidRDefault="00321058" w:rsidP="00321058">
            <w:pPr>
              <w:pStyle w:val="TAL"/>
            </w:pPr>
            <w:r w:rsidRPr="00B940D8">
              <w:t xml:space="preserve">isNullable: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r>
              <w:t>0..</w:t>
            </w:r>
            <w:r w:rsidRPr="0061649B">
              <w:t>1</w:t>
            </w:r>
          </w:p>
          <w:p w14:paraId="4AA74207" w14:textId="77777777" w:rsidR="00321058" w:rsidRPr="0061649B" w:rsidRDefault="00321058" w:rsidP="00321058">
            <w:pPr>
              <w:pStyle w:val="TAL"/>
            </w:pPr>
            <w:r w:rsidRPr="0061649B">
              <w:t>isOrdered: N/A</w:t>
            </w:r>
          </w:p>
          <w:p w14:paraId="0D9CEFD2" w14:textId="77777777" w:rsidR="00321058" w:rsidRPr="0061649B" w:rsidRDefault="00321058" w:rsidP="00321058">
            <w:pPr>
              <w:pStyle w:val="TAL"/>
            </w:pPr>
            <w:r w:rsidRPr="0061649B">
              <w:t>isUnique: N/A</w:t>
            </w:r>
          </w:p>
          <w:p w14:paraId="58A906A2" w14:textId="77777777" w:rsidR="00321058" w:rsidRPr="0061649B" w:rsidRDefault="00321058" w:rsidP="00321058">
            <w:pPr>
              <w:pStyle w:val="TAL"/>
            </w:pPr>
            <w:r w:rsidRPr="0061649B">
              <w:t>defaultValue: None</w:t>
            </w:r>
          </w:p>
          <w:p w14:paraId="6BA1BA49" w14:textId="01F6D3E5" w:rsidR="00321058" w:rsidRPr="0061649B" w:rsidRDefault="00321058" w:rsidP="00321058">
            <w:pPr>
              <w:pStyle w:val="TAL"/>
            </w:pPr>
            <w:r w:rsidRPr="0061649B">
              <w:t xml:space="preserve">isNullable: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type: PlmnId</w:t>
            </w:r>
          </w:p>
          <w:p w14:paraId="2E79F84C" w14:textId="4EB55C18" w:rsidR="00321058" w:rsidRPr="0061649B" w:rsidRDefault="00321058" w:rsidP="00321058">
            <w:pPr>
              <w:pStyle w:val="TAL"/>
            </w:pPr>
            <w:r w:rsidRPr="0061649B">
              <w:t xml:space="preserve">multiplicity: </w:t>
            </w:r>
            <w:r>
              <w:t>0</w:t>
            </w:r>
            <w:r w:rsidRPr="0061649B">
              <w:t>..16</w:t>
            </w:r>
          </w:p>
          <w:p w14:paraId="183756E0" w14:textId="77777777" w:rsidR="00321058" w:rsidRPr="0061649B" w:rsidRDefault="00321058" w:rsidP="00321058">
            <w:pPr>
              <w:pStyle w:val="TAL"/>
            </w:pPr>
            <w:r w:rsidRPr="0061649B">
              <w:t>isOrdered: False</w:t>
            </w:r>
          </w:p>
          <w:p w14:paraId="1E0C8BFF" w14:textId="77777777" w:rsidR="00321058" w:rsidRPr="0061649B" w:rsidRDefault="00321058" w:rsidP="00321058">
            <w:pPr>
              <w:pStyle w:val="TAL"/>
            </w:pPr>
            <w:r w:rsidRPr="0061649B">
              <w:t>isUnique: True</w:t>
            </w:r>
          </w:p>
          <w:p w14:paraId="62636716" w14:textId="77777777" w:rsidR="00321058" w:rsidRPr="0061649B" w:rsidRDefault="00321058" w:rsidP="00321058">
            <w:pPr>
              <w:pStyle w:val="TAL"/>
            </w:pPr>
            <w:r w:rsidRPr="0061649B">
              <w:t>defaultValue: None</w:t>
            </w:r>
          </w:p>
          <w:p w14:paraId="16FE8D66" w14:textId="1E9AE8C0" w:rsidR="00321058" w:rsidRPr="0061649B" w:rsidRDefault="00321058" w:rsidP="00321058">
            <w:pPr>
              <w:pStyle w:val="TAL"/>
            </w:pPr>
            <w:r w:rsidRPr="0061649B">
              <w:t xml:space="preserve">isNullable: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1544" w:name="_Hlk177552712"/>
            <w:r w:rsidRPr="000F4D8E">
              <w:rPr>
                <w:rFonts w:ascii="Courier New" w:hAnsi="Courier New" w:cs="Courier New"/>
                <w:szCs w:val="18"/>
              </w:rPr>
              <w:t>positioningMethod</w:t>
            </w:r>
            <w:bookmarkEnd w:id="1544"/>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r>
              <w:t>0..</w:t>
            </w:r>
            <w:r w:rsidRPr="0061649B">
              <w:t>1</w:t>
            </w:r>
          </w:p>
          <w:p w14:paraId="15FD8B91" w14:textId="77777777" w:rsidR="00321058" w:rsidRPr="0061649B" w:rsidRDefault="00321058" w:rsidP="00321058">
            <w:pPr>
              <w:pStyle w:val="TAL"/>
            </w:pPr>
            <w:r w:rsidRPr="0061649B">
              <w:t>isOrdered: N/A</w:t>
            </w:r>
          </w:p>
          <w:p w14:paraId="3AE007FA" w14:textId="77777777" w:rsidR="00321058" w:rsidRPr="0061649B" w:rsidRDefault="00321058" w:rsidP="00321058">
            <w:pPr>
              <w:pStyle w:val="TAL"/>
            </w:pPr>
            <w:r w:rsidRPr="0061649B">
              <w:t>isUnique: N/A</w:t>
            </w:r>
          </w:p>
          <w:p w14:paraId="3F9ED48B" w14:textId="77777777" w:rsidR="00321058" w:rsidRPr="0061649B" w:rsidRDefault="00321058" w:rsidP="00321058">
            <w:pPr>
              <w:pStyle w:val="TAL"/>
            </w:pPr>
            <w:r w:rsidRPr="0061649B">
              <w:t>defaultValue: None</w:t>
            </w:r>
          </w:p>
          <w:p w14:paraId="04CB28DA" w14:textId="517AE7F8" w:rsidR="00321058" w:rsidRPr="0061649B" w:rsidRDefault="00321058" w:rsidP="00321058">
            <w:pPr>
              <w:pStyle w:val="TAL"/>
            </w:pPr>
            <w:r w:rsidRPr="0061649B">
              <w:t xml:space="preserve">isNullable: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r>
              <w:t>0..</w:t>
            </w:r>
            <w:r w:rsidRPr="0061649B">
              <w:t>1</w:t>
            </w:r>
          </w:p>
          <w:p w14:paraId="6E96C691" w14:textId="77777777" w:rsidR="00321058" w:rsidRPr="0061649B" w:rsidRDefault="00321058" w:rsidP="00321058">
            <w:pPr>
              <w:pStyle w:val="TAL"/>
            </w:pPr>
            <w:r w:rsidRPr="0061649B">
              <w:t>isOrdered: N/A</w:t>
            </w:r>
          </w:p>
          <w:p w14:paraId="294CA0A3" w14:textId="77777777" w:rsidR="00321058" w:rsidRPr="0061649B" w:rsidRDefault="00321058" w:rsidP="00321058">
            <w:pPr>
              <w:pStyle w:val="TAL"/>
            </w:pPr>
            <w:r w:rsidRPr="0061649B">
              <w:t>isUnique: N/A</w:t>
            </w:r>
          </w:p>
          <w:p w14:paraId="7BBB5FB5" w14:textId="77777777" w:rsidR="00321058" w:rsidRPr="0061649B" w:rsidRDefault="00321058" w:rsidP="00321058">
            <w:pPr>
              <w:pStyle w:val="TAL"/>
            </w:pPr>
            <w:r w:rsidRPr="0061649B">
              <w:t>defaultValue: None</w:t>
            </w:r>
          </w:p>
          <w:p w14:paraId="67D01E29" w14:textId="362C2D7F" w:rsidR="00321058" w:rsidRPr="0061649B" w:rsidRDefault="00321058" w:rsidP="00321058">
            <w:pPr>
              <w:pStyle w:val="TAL"/>
            </w:pPr>
            <w:r w:rsidRPr="0061649B">
              <w:t xml:space="preserve">isNullable: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r>
              <w:t>0..</w:t>
            </w:r>
            <w:r w:rsidRPr="0061649B">
              <w:t>1</w:t>
            </w:r>
          </w:p>
          <w:p w14:paraId="786109E1" w14:textId="77777777" w:rsidR="00321058" w:rsidRPr="0061649B" w:rsidRDefault="00321058" w:rsidP="00321058">
            <w:pPr>
              <w:pStyle w:val="TAL"/>
            </w:pPr>
            <w:r w:rsidRPr="0061649B">
              <w:t>isOrdered: N/A</w:t>
            </w:r>
          </w:p>
          <w:p w14:paraId="3DC50170" w14:textId="77777777" w:rsidR="00321058" w:rsidRPr="0061649B" w:rsidRDefault="00321058" w:rsidP="00321058">
            <w:pPr>
              <w:pStyle w:val="TAL"/>
            </w:pPr>
            <w:r w:rsidRPr="0061649B">
              <w:t>isUnique: N/A</w:t>
            </w:r>
          </w:p>
          <w:p w14:paraId="49D501ED" w14:textId="77777777" w:rsidR="00321058" w:rsidRPr="0061649B" w:rsidRDefault="00321058" w:rsidP="00321058">
            <w:pPr>
              <w:pStyle w:val="TAL"/>
            </w:pPr>
            <w:r w:rsidRPr="0061649B">
              <w:t>defaultValue: None</w:t>
            </w:r>
          </w:p>
          <w:p w14:paraId="2CBAB9C3" w14:textId="7AD783F3" w:rsidR="00321058" w:rsidRPr="0061649B" w:rsidRDefault="00321058" w:rsidP="00321058">
            <w:pPr>
              <w:pStyle w:val="TAL"/>
            </w:pPr>
            <w:r w:rsidRPr="0061649B">
              <w:t xml:space="preserve">isNullable: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r>
              <w:t>0..</w:t>
            </w:r>
            <w:r w:rsidRPr="0061649B">
              <w:t>1</w:t>
            </w:r>
          </w:p>
          <w:p w14:paraId="73205E67" w14:textId="77777777" w:rsidR="00321058" w:rsidRPr="0061649B" w:rsidRDefault="00321058" w:rsidP="00321058">
            <w:pPr>
              <w:pStyle w:val="TAL"/>
            </w:pPr>
            <w:r w:rsidRPr="0061649B">
              <w:t>isOrdered: N/A</w:t>
            </w:r>
          </w:p>
          <w:p w14:paraId="3BD28104" w14:textId="77777777" w:rsidR="00321058" w:rsidRPr="0061649B" w:rsidRDefault="00321058" w:rsidP="00321058">
            <w:pPr>
              <w:pStyle w:val="TAL"/>
            </w:pPr>
            <w:r w:rsidRPr="0061649B">
              <w:t>isUnique: N/A</w:t>
            </w:r>
          </w:p>
          <w:p w14:paraId="15AC4A00" w14:textId="77777777" w:rsidR="00321058" w:rsidRPr="0061649B" w:rsidRDefault="00321058" w:rsidP="00321058">
            <w:pPr>
              <w:pStyle w:val="TAL"/>
            </w:pPr>
            <w:r w:rsidRPr="0061649B">
              <w:t>defaultValue: None</w:t>
            </w:r>
          </w:p>
          <w:p w14:paraId="43941959" w14:textId="36AED5E0" w:rsidR="00321058" w:rsidRPr="0061649B" w:rsidRDefault="00321058" w:rsidP="00321058">
            <w:pPr>
              <w:pStyle w:val="TAL"/>
            </w:pPr>
            <w:r w:rsidRPr="0061649B">
              <w:t xml:space="preserve">isNullable: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r>
              <w:t>0..</w:t>
            </w:r>
            <w:r w:rsidRPr="0061649B">
              <w:t>1</w:t>
            </w:r>
          </w:p>
          <w:p w14:paraId="059C7911" w14:textId="77777777" w:rsidR="00321058" w:rsidRPr="0061649B" w:rsidRDefault="00321058" w:rsidP="00321058">
            <w:pPr>
              <w:pStyle w:val="TAL"/>
            </w:pPr>
            <w:r w:rsidRPr="0061649B">
              <w:t>isOrdered: N/A</w:t>
            </w:r>
          </w:p>
          <w:p w14:paraId="5EDD4090" w14:textId="77777777" w:rsidR="00321058" w:rsidRPr="0061649B" w:rsidRDefault="00321058" w:rsidP="00321058">
            <w:pPr>
              <w:pStyle w:val="TAL"/>
            </w:pPr>
            <w:r w:rsidRPr="0061649B">
              <w:t>isUnique: N/A</w:t>
            </w:r>
          </w:p>
          <w:p w14:paraId="6902C7C6" w14:textId="77777777" w:rsidR="00321058" w:rsidRPr="0061649B" w:rsidRDefault="00321058" w:rsidP="00321058">
            <w:pPr>
              <w:pStyle w:val="TAL"/>
            </w:pPr>
            <w:r w:rsidRPr="0061649B">
              <w:t>defaultValue: None</w:t>
            </w:r>
          </w:p>
          <w:p w14:paraId="6B21BFBA" w14:textId="75220F95" w:rsidR="00321058" w:rsidRPr="0061649B" w:rsidRDefault="00321058" w:rsidP="00321058">
            <w:pPr>
              <w:pStyle w:val="TAL"/>
            </w:pPr>
            <w:r w:rsidRPr="0061649B">
              <w:t xml:space="preserve">isNullable: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r>
              <w:t>0..</w:t>
            </w:r>
            <w:r w:rsidRPr="0061649B">
              <w:t>1</w:t>
            </w:r>
          </w:p>
          <w:p w14:paraId="20CCA5EF" w14:textId="77777777" w:rsidR="00321058" w:rsidRPr="0061649B" w:rsidRDefault="00321058" w:rsidP="00321058">
            <w:pPr>
              <w:pStyle w:val="TAL"/>
            </w:pPr>
            <w:r w:rsidRPr="0061649B">
              <w:t>isOrdered: N/A</w:t>
            </w:r>
          </w:p>
          <w:p w14:paraId="6606967E" w14:textId="77777777" w:rsidR="00321058" w:rsidRPr="0061649B" w:rsidRDefault="00321058" w:rsidP="00321058">
            <w:pPr>
              <w:pStyle w:val="TAL"/>
            </w:pPr>
            <w:r w:rsidRPr="0061649B">
              <w:t>isUnique: N/A</w:t>
            </w:r>
          </w:p>
          <w:p w14:paraId="25C8435B" w14:textId="77777777" w:rsidR="00321058" w:rsidRPr="0061649B" w:rsidRDefault="00321058" w:rsidP="00321058">
            <w:pPr>
              <w:pStyle w:val="TAL"/>
            </w:pPr>
            <w:r w:rsidRPr="0061649B">
              <w:t>defaultValue: None</w:t>
            </w:r>
          </w:p>
          <w:p w14:paraId="3DE00E5B" w14:textId="6F3B365C" w:rsidR="00321058" w:rsidRPr="0061649B" w:rsidRDefault="00321058" w:rsidP="00321058">
            <w:pPr>
              <w:pStyle w:val="TAL"/>
            </w:pPr>
            <w:r w:rsidRPr="0061649B">
              <w:t xml:space="preserve">isNullable: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r>
              <w:t>0..</w:t>
            </w:r>
            <w:r w:rsidRPr="0061649B">
              <w:t>1</w:t>
            </w:r>
          </w:p>
          <w:p w14:paraId="42BE2608" w14:textId="77777777" w:rsidR="00321058" w:rsidRPr="0061649B" w:rsidRDefault="00321058" w:rsidP="00321058">
            <w:pPr>
              <w:pStyle w:val="TAL"/>
            </w:pPr>
            <w:r w:rsidRPr="0061649B">
              <w:t>isOrdered: N/A</w:t>
            </w:r>
          </w:p>
          <w:p w14:paraId="13C5C94A" w14:textId="77777777" w:rsidR="00321058" w:rsidRPr="0061649B" w:rsidRDefault="00321058" w:rsidP="00321058">
            <w:pPr>
              <w:pStyle w:val="TAL"/>
            </w:pPr>
            <w:r w:rsidRPr="0061649B">
              <w:t>isUnique: N/A</w:t>
            </w:r>
          </w:p>
          <w:p w14:paraId="25C7E132" w14:textId="77777777" w:rsidR="00321058" w:rsidRPr="0061649B" w:rsidRDefault="00321058" w:rsidP="00321058">
            <w:pPr>
              <w:pStyle w:val="TAL"/>
            </w:pPr>
            <w:r w:rsidRPr="0061649B">
              <w:t>defaultValue: None</w:t>
            </w:r>
          </w:p>
          <w:p w14:paraId="79B2A01F" w14:textId="25111D7A" w:rsidR="00321058" w:rsidRPr="0061649B" w:rsidRDefault="00321058" w:rsidP="00321058">
            <w:pPr>
              <w:pStyle w:val="TAL"/>
            </w:pPr>
            <w:r w:rsidRPr="0061649B">
              <w:t xml:space="preserve">isNullable: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r>
              <w:t>0..</w:t>
            </w:r>
            <w:r w:rsidRPr="0061649B">
              <w:t>1</w:t>
            </w:r>
          </w:p>
          <w:p w14:paraId="38012C45" w14:textId="77777777" w:rsidR="00321058" w:rsidRPr="0061649B" w:rsidRDefault="00321058" w:rsidP="00321058">
            <w:pPr>
              <w:pStyle w:val="TAL"/>
            </w:pPr>
            <w:r w:rsidRPr="0061649B">
              <w:t>isOrdered: N/A</w:t>
            </w:r>
          </w:p>
          <w:p w14:paraId="200C24AA" w14:textId="77777777" w:rsidR="00321058" w:rsidRPr="0061649B" w:rsidRDefault="00321058" w:rsidP="00321058">
            <w:pPr>
              <w:pStyle w:val="TAL"/>
            </w:pPr>
            <w:r w:rsidRPr="0061649B">
              <w:t>isUnique: N/A</w:t>
            </w:r>
          </w:p>
          <w:p w14:paraId="0CE7602F" w14:textId="77777777" w:rsidR="00321058" w:rsidRPr="0061649B" w:rsidRDefault="00321058" w:rsidP="00321058">
            <w:pPr>
              <w:pStyle w:val="TAL"/>
            </w:pPr>
            <w:r w:rsidRPr="0061649B">
              <w:t>defaultValue: None</w:t>
            </w:r>
          </w:p>
          <w:p w14:paraId="36999A97" w14:textId="77146391" w:rsidR="00321058" w:rsidRPr="0061649B" w:rsidRDefault="00321058" w:rsidP="00321058">
            <w:pPr>
              <w:pStyle w:val="TAL"/>
            </w:pPr>
            <w:r w:rsidRPr="0061649B">
              <w:t xml:space="preserve">isNullable: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r>
              <w:t>0..</w:t>
            </w:r>
            <w:r w:rsidRPr="0061649B">
              <w:t>1</w:t>
            </w:r>
          </w:p>
          <w:p w14:paraId="339CE35B" w14:textId="77777777" w:rsidR="00321058" w:rsidRPr="0061649B" w:rsidRDefault="00321058" w:rsidP="00321058">
            <w:pPr>
              <w:pStyle w:val="TAL"/>
            </w:pPr>
            <w:r w:rsidRPr="0061649B">
              <w:t>isOrdered: N/A</w:t>
            </w:r>
          </w:p>
          <w:p w14:paraId="24CAF360" w14:textId="77777777" w:rsidR="00321058" w:rsidRPr="0061649B" w:rsidRDefault="00321058" w:rsidP="00321058">
            <w:pPr>
              <w:pStyle w:val="TAL"/>
            </w:pPr>
            <w:r w:rsidRPr="0061649B">
              <w:t>isUnique: N/A</w:t>
            </w:r>
          </w:p>
          <w:p w14:paraId="18E77122" w14:textId="77777777" w:rsidR="00321058" w:rsidRPr="0061649B" w:rsidRDefault="00321058" w:rsidP="00321058">
            <w:pPr>
              <w:pStyle w:val="TAL"/>
            </w:pPr>
            <w:r w:rsidRPr="0061649B">
              <w:t>defaultValue: None</w:t>
            </w:r>
          </w:p>
          <w:p w14:paraId="146B044D" w14:textId="560D4D82" w:rsidR="00321058" w:rsidRPr="0061649B" w:rsidRDefault="00321058" w:rsidP="00321058">
            <w:pPr>
              <w:pStyle w:val="TAL"/>
            </w:pPr>
            <w:r w:rsidRPr="0061649B">
              <w:t xml:space="preserve">isNullable: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r>
              <w:t>0..</w:t>
            </w:r>
            <w:r w:rsidRPr="0061649B">
              <w:t>1</w:t>
            </w:r>
          </w:p>
          <w:p w14:paraId="69B1A5AE" w14:textId="77777777" w:rsidR="00321058" w:rsidRPr="0061649B" w:rsidRDefault="00321058" w:rsidP="00321058">
            <w:pPr>
              <w:pStyle w:val="TAL"/>
            </w:pPr>
            <w:r w:rsidRPr="0061649B">
              <w:t>isOrdered: N/A</w:t>
            </w:r>
          </w:p>
          <w:p w14:paraId="5F2DEAB6" w14:textId="77777777" w:rsidR="00321058" w:rsidRPr="0061649B" w:rsidRDefault="00321058" w:rsidP="00321058">
            <w:pPr>
              <w:pStyle w:val="TAL"/>
            </w:pPr>
            <w:r w:rsidRPr="0061649B">
              <w:t>isUnique: N/A</w:t>
            </w:r>
          </w:p>
          <w:p w14:paraId="7F923489" w14:textId="77777777" w:rsidR="00321058" w:rsidRPr="0061649B" w:rsidRDefault="00321058" w:rsidP="00321058">
            <w:pPr>
              <w:pStyle w:val="TAL"/>
            </w:pPr>
            <w:r w:rsidRPr="0061649B">
              <w:t>defaultValue: None</w:t>
            </w:r>
          </w:p>
          <w:p w14:paraId="20F8094C" w14:textId="384EEA4C" w:rsidR="00321058" w:rsidRPr="0061649B" w:rsidRDefault="00321058" w:rsidP="00321058">
            <w:pPr>
              <w:pStyle w:val="TAL"/>
            </w:pPr>
            <w:r w:rsidRPr="0061649B">
              <w:t xml:space="preserve">isNullable: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r>
              <w:t>0..</w:t>
            </w:r>
            <w:r w:rsidRPr="0061649B">
              <w:t>1</w:t>
            </w:r>
          </w:p>
          <w:p w14:paraId="5CBECC71" w14:textId="77777777" w:rsidR="00321058" w:rsidRPr="0061649B" w:rsidRDefault="00321058" w:rsidP="00321058">
            <w:pPr>
              <w:pStyle w:val="TAL"/>
            </w:pPr>
            <w:r w:rsidRPr="0061649B">
              <w:t>isOrdered: N/A</w:t>
            </w:r>
          </w:p>
          <w:p w14:paraId="1EB5FA66" w14:textId="77777777" w:rsidR="00321058" w:rsidRPr="0061649B" w:rsidRDefault="00321058" w:rsidP="00321058">
            <w:pPr>
              <w:pStyle w:val="TAL"/>
            </w:pPr>
            <w:r w:rsidRPr="0061649B">
              <w:t>isUnique: N/A</w:t>
            </w:r>
          </w:p>
          <w:p w14:paraId="4653CB62" w14:textId="77777777" w:rsidR="00321058" w:rsidRPr="0061649B" w:rsidRDefault="00321058" w:rsidP="00321058">
            <w:pPr>
              <w:pStyle w:val="TAL"/>
            </w:pPr>
            <w:r w:rsidRPr="0061649B">
              <w:t>defaultValue: None</w:t>
            </w:r>
          </w:p>
          <w:p w14:paraId="65A47695" w14:textId="271626C4" w:rsidR="00321058" w:rsidRPr="0061649B" w:rsidRDefault="00321058" w:rsidP="00321058">
            <w:pPr>
              <w:pStyle w:val="TAL"/>
            </w:pPr>
            <w:r w:rsidRPr="0061649B">
              <w:t xml:space="preserve">isNullable: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r>
              <w:t>0..</w:t>
            </w:r>
            <w:r w:rsidRPr="0061649B">
              <w:t>1</w:t>
            </w:r>
          </w:p>
          <w:p w14:paraId="66A5056B" w14:textId="77777777" w:rsidR="00321058" w:rsidRPr="0061649B" w:rsidRDefault="00321058" w:rsidP="00321058">
            <w:pPr>
              <w:pStyle w:val="TAL"/>
            </w:pPr>
            <w:r w:rsidRPr="0061649B">
              <w:t>isOrdered: N/A</w:t>
            </w:r>
          </w:p>
          <w:p w14:paraId="63CDC5C4" w14:textId="77777777" w:rsidR="00321058" w:rsidRPr="0061649B" w:rsidRDefault="00321058" w:rsidP="00321058">
            <w:pPr>
              <w:pStyle w:val="TAL"/>
            </w:pPr>
            <w:r w:rsidRPr="0061649B">
              <w:t>isUnique: N/A</w:t>
            </w:r>
          </w:p>
          <w:p w14:paraId="6828DF9F" w14:textId="77777777" w:rsidR="00321058" w:rsidRPr="0061649B" w:rsidRDefault="00321058" w:rsidP="00321058">
            <w:pPr>
              <w:pStyle w:val="TAL"/>
            </w:pPr>
            <w:r w:rsidRPr="0061649B">
              <w:t>defaultValue: None</w:t>
            </w:r>
          </w:p>
          <w:p w14:paraId="626CBB7A" w14:textId="3CC57EAE" w:rsidR="00321058" w:rsidRPr="0061649B" w:rsidRDefault="00321058" w:rsidP="00321058">
            <w:pPr>
              <w:pStyle w:val="TAL"/>
            </w:pPr>
            <w:r w:rsidRPr="0061649B">
              <w:t xml:space="preserve">isNullable: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r>
              <w:t>0..</w:t>
            </w:r>
            <w:r w:rsidRPr="0061649B">
              <w:t>1</w:t>
            </w:r>
          </w:p>
          <w:p w14:paraId="53681B3D" w14:textId="77777777" w:rsidR="00321058" w:rsidRPr="0061649B" w:rsidRDefault="00321058" w:rsidP="00321058">
            <w:pPr>
              <w:pStyle w:val="TAL"/>
            </w:pPr>
            <w:r w:rsidRPr="0061649B">
              <w:t>isOrdered: N/A</w:t>
            </w:r>
          </w:p>
          <w:p w14:paraId="5BE9D338" w14:textId="77777777" w:rsidR="00321058" w:rsidRPr="0061649B" w:rsidRDefault="00321058" w:rsidP="00321058">
            <w:pPr>
              <w:pStyle w:val="TAL"/>
            </w:pPr>
            <w:r w:rsidRPr="0061649B">
              <w:t>isUnique: N/A</w:t>
            </w:r>
          </w:p>
          <w:p w14:paraId="3458DFF0" w14:textId="77777777" w:rsidR="00321058" w:rsidRPr="0061649B" w:rsidRDefault="00321058" w:rsidP="00321058">
            <w:pPr>
              <w:pStyle w:val="TAL"/>
            </w:pPr>
            <w:r w:rsidRPr="0061649B">
              <w:t>defaultValue: None</w:t>
            </w:r>
          </w:p>
          <w:p w14:paraId="4C08F5D2" w14:textId="619BF6DF" w:rsidR="00321058" w:rsidRPr="0061649B" w:rsidRDefault="00321058" w:rsidP="00321058">
            <w:pPr>
              <w:pStyle w:val="TAL"/>
            </w:pPr>
            <w:r w:rsidRPr="0061649B">
              <w:t xml:space="preserve">isNullable: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r>
              <w:t>0..</w:t>
            </w:r>
            <w:r w:rsidRPr="0061649B">
              <w:t>1</w:t>
            </w:r>
          </w:p>
          <w:p w14:paraId="2505AF56" w14:textId="77777777" w:rsidR="00321058" w:rsidRPr="0061649B" w:rsidRDefault="00321058" w:rsidP="00321058">
            <w:pPr>
              <w:pStyle w:val="TAL"/>
            </w:pPr>
            <w:r w:rsidRPr="0061649B">
              <w:t>isOrdered: N/A</w:t>
            </w:r>
          </w:p>
          <w:p w14:paraId="6624431E" w14:textId="77777777" w:rsidR="00321058" w:rsidRPr="0061649B" w:rsidRDefault="00321058" w:rsidP="00321058">
            <w:pPr>
              <w:pStyle w:val="TAL"/>
            </w:pPr>
            <w:r w:rsidRPr="0061649B">
              <w:t>isUnique: N/A</w:t>
            </w:r>
          </w:p>
          <w:p w14:paraId="182FBDAD" w14:textId="77777777" w:rsidR="00321058" w:rsidRPr="0061649B" w:rsidRDefault="00321058" w:rsidP="00321058">
            <w:pPr>
              <w:pStyle w:val="TAL"/>
            </w:pPr>
            <w:r w:rsidRPr="0061649B">
              <w:t>defaultValue: None</w:t>
            </w:r>
          </w:p>
          <w:p w14:paraId="335E26E3" w14:textId="3E38F299" w:rsidR="00321058" w:rsidRPr="0061649B" w:rsidRDefault="00321058" w:rsidP="00321058">
            <w:pPr>
              <w:pStyle w:val="TAL"/>
            </w:pPr>
            <w:r w:rsidRPr="0061649B">
              <w:t xml:space="preserve">isNullable: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r w:rsidRPr="000D34FC">
              <w:rPr>
                <w:rFonts w:ascii="Courier New" w:hAnsi="Courier New" w:cs="Courier New"/>
              </w:rPr>
              <w:t>reportType</w:t>
            </w:r>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r>
              <w:t>0..</w:t>
            </w:r>
            <w:r w:rsidRPr="0061649B">
              <w:t>1</w:t>
            </w:r>
          </w:p>
          <w:p w14:paraId="644CE9E3" w14:textId="77777777" w:rsidR="00321058" w:rsidRPr="0061649B" w:rsidRDefault="00321058" w:rsidP="00321058">
            <w:pPr>
              <w:pStyle w:val="TAL"/>
            </w:pPr>
            <w:r w:rsidRPr="0061649B">
              <w:t>isOrdered: N/A</w:t>
            </w:r>
          </w:p>
          <w:p w14:paraId="75B5956F" w14:textId="77777777" w:rsidR="00321058" w:rsidRPr="0061649B" w:rsidRDefault="00321058" w:rsidP="00321058">
            <w:pPr>
              <w:pStyle w:val="TAL"/>
            </w:pPr>
            <w:r w:rsidRPr="0061649B">
              <w:t>isUnique: N/A</w:t>
            </w:r>
          </w:p>
          <w:p w14:paraId="5232B9B6" w14:textId="77777777" w:rsidR="00321058" w:rsidRPr="0061649B" w:rsidRDefault="00321058" w:rsidP="00321058">
            <w:pPr>
              <w:pStyle w:val="TAL"/>
            </w:pPr>
            <w:r w:rsidRPr="0061649B">
              <w:t>defaultValue: None</w:t>
            </w:r>
          </w:p>
          <w:p w14:paraId="5A431745" w14:textId="3323A261" w:rsidR="00321058" w:rsidRPr="0061649B" w:rsidRDefault="00321058" w:rsidP="00321058">
            <w:pPr>
              <w:pStyle w:val="TAL"/>
            </w:pPr>
            <w:r w:rsidRPr="0061649B">
              <w:t xml:space="preserve">isNullable: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r w:rsidRPr="0061649B">
              <w:t>multiplicity:*</w:t>
            </w:r>
          </w:p>
          <w:p w14:paraId="05A203CC" w14:textId="77777777" w:rsidR="00321058" w:rsidRPr="0061649B" w:rsidRDefault="00321058" w:rsidP="00321058">
            <w:pPr>
              <w:pStyle w:val="TAL"/>
            </w:pPr>
            <w:r w:rsidRPr="0061649B">
              <w:t>isOrdered: False</w:t>
            </w:r>
          </w:p>
          <w:p w14:paraId="33786ECB" w14:textId="77777777" w:rsidR="00321058" w:rsidRPr="0061649B" w:rsidRDefault="00321058" w:rsidP="00321058">
            <w:pPr>
              <w:pStyle w:val="TAL"/>
            </w:pPr>
            <w:r w:rsidRPr="0061649B">
              <w:t>isUnique: True</w:t>
            </w:r>
          </w:p>
          <w:p w14:paraId="2E3F38BD" w14:textId="77777777" w:rsidR="00321058" w:rsidRPr="0061649B" w:rsidRDefault="00321058" w:rsidP="00321058">
            <w:pPr>
              <w:pStyle w:val="TAL"/>
            </w:pPr>
            <w:r w:rsidRPr="0061649B">
              <w:t>defaultValue: None</w:t>
            </w:r>
          </w:p>
          <w:p w14:paraId="7079233E" w14:textId="4F504EDF" w:rsidR="00321058" w:rsidRPr="0061649B" w:rsidRDefault="00321058" w:rsidP="00321058">
            <w:pPr>
              <w:pStyle w:val="TAL"/>
            </w:pPr>
            <w:r w:rsidRPr="0061649B">
              <w:t xml:space="preserve">isNullable: </w:t>
            </w:r>
            <w:r>
              <w:t>False</w:t>
            </w:r>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r>
              <w:t>0..</w:t>
            </w:r>
            <w:r w:rsidRPr="0061649B">
              <w:t>1</w:t>
            </w:r>
          </w:p>
          <w:p w14:paraId="26DF3755" w14:textId="77777777" w:rsidR="00321058" w:rsidRPr="0061649B" w:rsidRDefault="00321058" w:rsidP="00321058">
            <w:pPr>
              <w:pStyle w:val="TAL"/>
            </w:pPr>
            <w:r w:rsidRPr="0061649B">
              <w:t>isOrdered: N/A</w:t>
            </w:r>
          </w:p>
          <w:p w14:paraId="5C5A7757" w14:textId="77777777" w:rsidR="00321058" w:rsidRPr="0061649B" w:rsidRDefault="00321058" w:rsidP="00321058">
            <w:pPr>
              <w:pStyle w:val="TAL"/>
            </w:pPr>
            <w:r w:rsidRPr="0061649B">
              <w:t>isUnique: N/A</w:t>
            </w:r>
          </w:p>
          <w:p w14:paraId="15A13F0B" w14:textId="77777777" w:rsidR="00321058" w:rsidRPr="0061649B" w:rsidRDefault="00321058" w:rsidP="00321058">
            <w:pPr>
              <w:pStyle w:val="TAL"/>
            </w:pPr>
            <w:r w:rsidRPr="0061649B">
              <w:t>defaultValue: None</w:t>
            </w:r>
          </w:p>
          <w:p w14:paraId="329C3277" w14:textId="5E080342" w:rsidR="00321058" w:rsidRPr="0061649B" w:rsidRDefault="00321058" w:rsidP="00321058">
            <w:pPr>
              <w:pStyle w:val="TAL"/>
            </w:pPr>
            <w:r w:rsidRPr="0061649B">
              <w:t xml:space="preserve">isNullable: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r w:rsidRPr="0061649B">
              <w:rPr>
                <w:rFonts w:cs="Arial"/>
                <w:szCs w:val="18"/>
              </w:rPr>
              <w:t>allowedValues: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type: Mcc</w:t>
            </w:r>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r w:rsidRPr="0061649B">
              <w:t>isOrdered: N/A</w:t>
            </w:r>
          </w:p>
          <w:p w14:paraId="6A2DCD0A" w14:textId="77777777" w:rsidR="00321058" w:rsidRPr="0061649B" w:rsidRDefault="00321058" w:rsidP="00321058">
            <w:pPr>
              <w:pStyle w:val="TAL"/>
            </w:pPr>
            <w:r w:rsidRPr="0061649B">
              <w:t>isUnique: N/A</w:t>
            </w:r>
          </w:p>
          <w:p w14:paraId="7A1FECD8" w14:textId="77777777" w:rsidR="00321058" w:rsidRPr="0061649B" w:rsidRDefault="00321058" w:rsidP="00321058">
            <w:pPr>
              <w:pStyle w:val="TAL"/>
            </w:pPr>
            <w:r w:rsidRPr="0061649B">
              <w:t>defaultValue: None</w:t>
            </w:r>
          </w:p>
          <w:p w14:paraId="4A3653A9" w14:textId="35CE101B" w:rsidR="00321058" w:rsidRPr="0061649B" w:rsidRDefault="00321058" w:rsidP="00321058">
            <w:pPr>
              <w:pStyle w:val="TAL"/>
            </w:pPr>
            <w:r w:rsidRPr="0061649B">
              <w:t>isNullable: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r w:rsidRPr="007C49F8">
              <w:rPr>
                <w:rFonts w:ascii="Courier New" w:hAnsi="Courier New" w:cs="Courier New"/>
                <w:szCs w:val="18"/>
              </w:rPr>
              <w:t>mnc</w:t>
            </w:r>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r w:rsidRPr="0061649B">
              <w:rPr>
                <w:rFonts w:cs="Arial"/>
                <w:szCs w:val="18"/>
              </w:rPr>
              <w:t>allowedValues: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type: Mnc</w:t>
            </w:r>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r w:rsidRPr="0061649B">
              <w:t>isOrdered: N/A</w:t>
            </w:r>
          </w:p>
          <w:p w14:paraId="4A7E0F0D" w14:textId="77777777" w:rsidR="00321058" w:rsidRPr="0061649B" w:rsidRDefault="00321058" w:rsidP="00321058">
            <w:pPr>
              <w:pStyle w:val="TAL"/>
            </w:pPr>
            <w:r w:rsidRPr="0061649B">
              <w:t>isUnique: N/A</w:t>
            </w:r>
          </w:p>
          <w:p w14:paraId="6114487A" w14:textId="77777777" w:rsidR="00321058" w:rsidRPr="0061649B" w:rsidRDefault="00321058" w:rsidP="00321058">
            <w:pPr>
              <w:pStyle w:val="TAL"/>
            </w:pPr>
            <w:r w:rsidRPr="0061649B">
              <w:t>defaultValue: None</w:t>
            </w:r>
          </w:p>
          <w:p w14:paraId="2658DAD1" w14:textId="622D5998" w:rsidR="00321058" w:rsidRPr="0061649B" w:rsidRDefault="00321058" w:rsidP="00321058">
            <w:pPr>
              <w:pStyle w:val="TAL"/>
            </w:pPr>
            <w:r w:rsidRPr="0061649B">
              <w:t>isNullable: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r w:rsidRPr="007C49F8">
              <w:rPr>
                <w:rFonts w:ascii="Courier New" w:hAnsi="Courier New" w:cs="Courier New"/>
                <w:szCs w:val="18"/>
              </w:rPr>
              <w:t>traceId</w:t>
            </w:r>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This is a 3 byte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r w:rsidRPr="0061649B">
              <w:t>isOrdered: N/A</w:t>
            </w:r>
          </w:p>
          <w:p w14:paraId="35104EDF" w14:textId="77777777" w:rsidR="00321058" w:rsidRPr="0061649B" w:rsidRDefault="00321058" w:rsidP="00321058">
            <w:pPr>
              <w:pStyle w:val="TAL"/>
            </w:pPr>
            <w:r w:rsidRPr="0061649B">
              <w:t>isUnique: N/A</w:t>
            </w:r>
          </w:p>
          <w:p w14:paraId="4DAE81E6" w14:textId="77777777" w:rsidR="00321058" w:rsidRPr="0061649B" w:rsidRDefault="00321058" w:rsidP="00321058">
            <w:pPr>
              <w:pStyle w:val="TAL"/>
            </w:pPr>
            <w:r w:rsidRPr="0061649B">
              <w:t>defaultValue: None</w:t>
            </w:r>
          </w:p>
          <w:p w14:paraId="101BA858" w14:textId="3ABA39EF" w:rsidR="00321058" w:rsidRPr="0061649B" w:rsidRDefault="00321058" w:rsidP="00321058">
            <w:pPr>
              <w:pStyle w:val="TAL"/>
            </w:pPr>
            <w:r w:rsidRPr="0061649B">
              <w:t>isNullable: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r w:rsidRPr="007C49F8">
              <w:rPr>
                <w:rFonts w:ascii="Courier New" w:hAnsi="Courier New" w:cs="Courier New"/>
                <w:szCs w:val="18"/>
              </w:rPr>
              <w:t>freqInfo</w:t>
            </w:r>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type: FreqInfo</w:t>
            </w:r>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r w:rsidRPr="0061649B">
              <w:t>isOrdered: N/A</w:t>
            </w:r>
          </w:p>
          <w:p w14:paraId="3FE2F535" w14:textId="77777777" w:rsidR="00321058" w:rsidRPr="0061649B" w:rsidRDefault="00321058" w:rsidP="00321058">
            <w:pPr>
              <w:pStyle w:val="TAL"/>
            </w:pPr>
            <w:r w:rsidRPr="0061649B">
              <w:t>isUnique: N/A</w:t>
            </w:r>
          </w:p>
          <w:p w14:paraId="00E5BC36" w14:textId="77777777" w:rsidR="00321058" w:rsidRPr="0061649B" w:rsidRDefault="00321058" w:rsidP="00321058">
            <w:pPr>
              <w:pStyle w:val="TAL"/>
            </w:pPr>
            <w:r w:rsidRPr="0061649B">
              <w:t>defaultValue: None</w:t>
            </w:r>
          </w:p>
          <w:p w14:paraId="3B2824E2" w14:textId="087221D0" w:rsidR="00321058" w:rsidRPr="0061649B" w:rsidRDefault="00321058" w:rsidP="00321058">
            <w:pPr>
              <w:pStyle w:val="TAL"/>
            </w:pPr>
            <w:r w:rsidRPr="0061649B">
              <w:t>isNullable: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r>
              <w:rPr>
                <w:rFonts w:ascii="Courier New" w:hAnsi="Courier New" w:cs="Courier New"/>
                <w:szCs w:val="18"/>
              </w:rPr>
              <w:t>arfcn</w:t>
            </w:r>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r w:rsidRPr="0061649B">
              <w:rPr>
                <w:rFonts w:cs="Arial"/>
                <w:szCs w:val="18"/>
              </w:rPr>
              <w:t>allowedValues: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r w:rsidRPr="0061649B">
              <w:t>isOrdered: N/A</w:t>
            </w:r>
          </w:p>
          <w:p w14:paraId="043513EC" w14:textId="77777777" w:rsidR="00321058" w:rsidRPr="0061649B" w:rsidRDefault="00321058" w:rsidP="00321058">
            <w:pPr>
              <w:pStyle w:val="TAL"/>
            </w:pPr>
            <w:r w:rsidRPr="0061649B">
              <w:t>isUnique: N/A</w:t>
            </w:r>
          </w:p>
          <w:p w14:paraId="0349F824" w14:textId="77777777" w:rsidR="00321058" w:rsidRPr="0061649B" w:rsidRDefault="00321058" w:rsidP="00321058">
            <w:pPr>
              <w:pStyle w:val="TAL"/>
            </w:pPr>
            <w:r w:rsidRPr="0061649B">
              <w:t>defaultValue: None</w:t>
            </w:r>
          </w:p>
          <w:p w14:paraId="085F1279" w14:textId="47C1216B" w:rsidR="00321058" w:rsidRPr="0061649B" w:rsidRDefault="00321058" w:rsidP="00321058">
            <w:pPr>
              <w:pStyle w:val="TAL"/>
            </w:pPr>
            <w:r w:rsidRPr="0061649B">
              <w:t>isNullable: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r>
              <w:rPr>
                <w:rFonts w:ascii="Courier New" w:hAnsi="Courier New" w:cs="Courier New"/>
                <w:szCs w:val="18"/>
              </w:rPr>
              <w:t>freqBands</w:t>
            </w:r>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r w:rsidRPr="0061649B">
              <w:rPr>
                <w:rFonts w:cs="Arial"/>
                <w:szCs w:val="18"/>
              </w:rPr>
              <w:t>allowedValues: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multiplicity: 1..*</w:t>
            </w:r>
          </w:p>
          <w:p w14:paraId="32760DBD" w14:textId="77777777" w:rsidR="00321058" w:rsidRPr="0061649B" w:rsidRDefault="00321058" w:rsidP="00321058">
            <w:pPr>
              <w:pStyle w:val="TAL"/>
            </w:pPr>
            <w:r w:rsidRPr="0061649B">
              <w:t>isOrdered: False</w:t>
            </w:r>
          </w:p>
          <w:p w14:paraId="75F9D816" w14:textId="77777777" w:rsidR="00321058" w:rsidRPr="0061649B" w:rsidRDefault="00321058" w:rsidP="00321058">
            <w:pPr>
              <w:pStyle w:val="TAL"/>
            </w:pPr>
            <w:r w:rsidRPr="0061649B">
              <w:t>isUnique: True</w:t>
            </w:r>
          </w:p>
          <w:p w14:paraId="0CE3A853" w14:textId="77777777" w:rsidR="00321058" w:rsidRPr="0061649B" w:rsidRDefault="00321058" w:rsidP="00321058">
            <w:pPr>
              <w:pStyle w:val="TAL"/>
            </w:pPr>
            <w:r w:rsidRPr="0061649B">
              <w:t>defaultValue: None</w:t>
            </w:r>
          </w:p>
          <w:p w14:paraId="450C5DC8" w14:textId="14BD3406" w:rsidR="00321058" w:rsidRPr="0061649B" w:rsidRDefault="00321058" w:rsidP="00321058">
            <w:pPr>
              <w:pStyle w:val="TAL"/>
            </w:pPr>
            <w:r w:rsidRPr="0061649B">
              <w:t>isNullable: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r w:rsidRPr="007C49F8">
              <w:rPr>
                <w:rFonts w:ascii="Courier New" w:hAnsi="Courier New" w:cs="Courier New"/>
                <w:szCs w:val="18"/>
              </w:rPr>
              <w:t>pciList</w:t>
            </w:r>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r w:rsidRPr="0061649B">
              <w:rPr>
                <w:rFonts w:cs="Arial"/>
                <w:szCs w:val="18"/>
              </w:rPr>
              <w:t>allowedValues: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multiplicity: 1..32</w:t>
            </w:r>
          </w:p>
          <w:p w14:paraId="62BA0DD5" w14:textId="77777777" w:rsidR="00321058" w:rsidRPr="0061649B" w:rsidRDefault="00321058" w:rsidP="00321058">
            <w:pPr>
              <w:pStyle w:val="TAL"/>
            </w:pPr>
            <w:r w:rsidRPr="0061649B">
              <w:t>isOrdered: False</w:t>
            </w:r>
          </w:p>
          <w:p w14:paraId="16B19B38" w14:textId="77777777" w:rsidR="00321058" w:rsidRPr="0061649B" w:rsidRDefault="00321058" w:rsidP="00321058">
            <w:pPr>
              <w:pStyle w:val="TAL"/>
            </w:pPr>
            <w:r w:rsidRPr="0061649B">
              <w:t>isUnique: True</w:t>
            </w:r>
          </w:p>
          <w:p w14:paraId="369C69F8" w14:textId="77777777" w:rsidR="00321058" w:rsidRPr="0061649B" w:rsidRDefault="00321058" w:rsidP="00321058">
            <w:pPr>
              <w:pStyle w:val="TAL"/>
            </w:pPr>
            <w:r w:rsidRPr="0061649B">
              <w:t>defaultValue: None</w:t>
            </w:r>
          </w:p>
          <w:p w14:paraId="6A673770" w14:textId="299A1288" w:rsidR="00321058" w:rsidRPr="0061649B" w:rsidRDefault="00321058" w:rsidP="00321058">
            <w:pPr>
              <w:pStyle w:val="TAL"/>
            </w:pPr>
            <w:r w:rsidRPr="0061649B">
              <w:t>isNullable: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r w:rsidRPr="0061649B">
              <w:t>isOrdered: N/A</w:t>
            </w:r>
          </w:p>
          <w:p w14:paraId="0DEE66EC" w14:textId="77777777" w:rsidR="00321058" w:rsidRPr="0061649B" w:rsidRDefault="00321058" w:rsidP="00321058">
            <w:pPr>
              <w:pStyle w:val="TAL"/>
            </w:pPr>
            <w:r w:rsidRPr="0061649B">
              <w:t>isUnique: N/A</w:t>
            </w:r>
          </w:p>
          <w:p w14:paraId="0DEF213D" w14:textId="77777777" w:rsidR="00321058" w:rsidRPr="0061649B" w:rsidRDefault="00321058" w:rsidP="00321058">
            <w:pPr>
              <w:pStyle w:val="TAL"/>
            </w:pPr>
            <w:r w:rsidRPr="0061649B">
              <w:t>defaultValue: None</w:t>
            </w:r>
          </w:p>
          <w:p w14:paraId="36B5903C" w14:textId="29DAC8CD" w:rsidR="00321058" w:rsidRPr="0061649B" w:rsidRDefault="00321058" w:rsidP="00321058">
            <w:pPr>
              <w:pStyle w:val="TAL"/>
            </w:pPr>
            <w:r w:rsidRPr="0061649B">
              <w:t>isNullable: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321058" w:rsidRDefault="00321058" w:rsidP="00321058">
            <w:pPr>
              <w:pStyle w:val="TAL"/>
              <w:rPr>
                <w:rFonts w:cs="Arial"/>
                <w:szCs w:val="18"/>
                <w:lang w:val="de-DE"/>
              </w:rPr>
            </w:pPr>
            <w:r>
              <w:rPr>
                <w:rFonts w:cs="Arial"/>
                <w:szCs w:val="18"/>
                <w:lang w:val="de-DE"/>
              </w:rPr>
              <w:t>List of UTRAN cells identified by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321058" w:rsidRDefault="00321058" w:rsidP="00321058">
            <w:pPr>
              <w:pStyle w:val="TAL"/>
              <w:rPr>
                <w:lang w:val="de-DE"/>
              </w:rPr>
            </w:pPr>
            <w:r>
              <w:rPr>
                <w:lang w:val="de-DE"/>
              </w:rPr>
              <w:t>type: UtraCellId</w:t>
            </w:r>
          </w:p>
          <w:p w14:paraId="5CBEE4B9" w14:textId="77777777" w:rsidR="00321058" w:rsidRDefault="00321058" w:rsidP="00321058">
            <w:pPr>
              <w:pStyle w:val="TAL"/>
              <w:rPr>
                <w:lang w:val="de-DE"/>
              </w:rPr>
            </w:pPr>
            <w:r>
              <w:rPr>
                <w:lang w:val="de-DE"/>
              </w:rPr>
              <w:t>multiplicity: 1..32</w:t>
            </w:r>
          </w:p>
          <w:p w14:paraId="22596626" w14:textId="77777777" w:rsidR="00321058" w:rsidRDefault="00321058" w:rsidP="00321058">
            <w:pPr>
              <w:pStyle w:val="TAL"/>
              <w:rPr>
                <w:lang w:val="de-DE"/>
              </w:rPr>
            </w:pPr>
            <w:r>
              <w:rPr>
                <w:lang w:val="de-DE"/>
              </w:rPr>
              <w:t>isOrdered: False</w:t>
            </w:r>
          </w:p>
          <w:p w14:paraId="5AB08A95" w14:textId="77777777" w:rsidR="00321058" w:rsidRDefault="00321058" w:rsidP="00321058">
            <w:pPr>
              <w:pStyle w:val="TAL"/>
              <w:rPr>
                <w:lang w:val="de-DE"/>
              </w:rPr>
            </w:pPr>
            <w:r>
              <w:rPr>
                <w:lang w:val="de-DE"/>
              </w:rPr>
              <w:t>isUnique: True</w:t>
            </w:r>
          </w:p>
          <w:p w14:paraId="41C15A9C" w14:textId="77777777" w:rsidR="00321058" w:rsidRDefault="00321058" w:rsidP="00321058">
            <w:pPr>
              <w:pStyle w:val="TAL"/>
              <w:rPr>
                <w:lang w:val="de-DE"/>
              </w:rPr>
            </w:pPr>
            <w:r>
              <w:rPr>
                <w:lang w:val="de-DE"/>
              </w:rPr>
              <w:t>defaultValue: None</w:t>
            </w:r>
          </w:p>
          <w:p w14:paraId="0D88EAF1" w14:textId="31BDDC67" w:rsidR="00321058" w:rsidRPr="0061649B" w:rsidRDefault="00321058" w:rsidP="00321058">
            <w:pPr>
              <w:pStyle w:val="TAL"/>
            </w:pPr>
            <w:r>
              <w:rPr>
                <w:lang w:val="de-DE"/>
              </w:rPr>
              <w:t>isNullable: False</w:t>
            </w:r>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type: EutraCellId</w:t>
            </w:r>
          </w:p>
          <w:p w14:paraId="4F13FC14" w14:textId="77777777" w:rsidR="00321058" w:rsidRPr="0061649B" w:rsidRDefault="00321058" w:rsidP="00321058">
            <w:pPr>
              <w:pStyle w:val="TAL"/>
            </w:pPr>
            <w:r w:rsidRPr="0061649B">
              <w:t>multiplicity: 1..32</w:t>
            </w:r>
          </w:p>
          <w:p w14:paraId="4CBA646E" w14:textId="77777777" w:rsidR="00321058" w:rsidRPr="0061649B" w:rsidRDefault="00321058" w:rsidP="00321058">
            <w:pPr>
              <w:pStyle w:val="TAL"/>
            </w:pPr>
            <w:r w:rsidRPr="0061649B">
              <w:t>isOrdered: False</w:t>
            </w:r>
          </w:p>
          <w:p w14:paraId="25ABAFA5" w14:textId="77777777" w:rsidR="00321058" w:rsidRPr="0061649B" w:rsidRDefault="00321058" w:rsidP="00321058">
            <w:pPr>
              <w:pStyle w:val="TAL"/>
            </w:pPr>
            <w:r w:rsidRPr="0061649B">
              <w:t>isUnique: True</w:t>
            </w:r>
          </w:p>
          <w:p w14:paraId="467E250F" w14:textId="77777777" w:rsidR="00321058" w:rsidRPr="0061649B" w:rsidRDefault="00321058" w:rsidP="00321058">
            <w:pPr>
              <w:pStyle w:val="TAL"/>
            </w:pPr>
            <w:r w:rsidRPr="0061649B">
              <w:t>defaultValue: None</w:t>
            </w:r>
          </w:p>
          <w:p w14:paraId="568D0EB0" w14:textId="70607B4D" w:rsidR="00321058" w:rsidRPr="0061649B" w:rsidRDefault="00321058" w:rsidP="00321058">
            <w:pPr>
              <w:pStyle w:val="TAL"/>
            </w:pPr>
            <w:r w:rsidRPr="0061649B">
              <w:t>isNullable: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type: NrCellId</w:t>
            </w:r>
          </w:p>
          <w:p w14:paraId="14736593" w14:textId="77777777" w:rsidR="00321058" w:rsidRPr="0061649B" w:rsidRDefault="00321058" w:rsidP="00321058">
            <w:pPr>
              <w:pStyle w:val="TAL"/>
            </w:pPr>
            <w:r w:rsidRPr="0061649B">
              <w:t>multiplicity: 1..32</w:t>
            </w:r>
          </w:p>
          <w:p w14:paraId="2A0C838F" w14:textId="77777777" w:rsidR="00321058" w:rsidRPr="0061649B" w:rsidRDefault="00321058" w:rsidP="00321058">
            <w:pPr>
              <w:pStyle w:val="TAL"/>
            </w:pPr>
            <w:r w:rsidRPr="0061649B">
              <w:t>isOrdered: False</w:t>
            </w:r>
          </w:p>
          <w:p w14:paraId="3D1FBF8B" w14:textId="77777777" w:rsidR="00321058" w:rsidRPr="0061649B" w:rsidRDefault="00321058" w:rsidP="00321058">
            <w:pPr>
              <w:pStyle w:val="TAL"/>
            </w:pPr>
            <w:r w:rsidRPr="0061649B">
              <w:t>isUnique: True</w:t>
            </w:r>
          </w:p>
          <w:p w14:paraId="060412FD" w14:textId="77777777" w:rsidR="00321058" w:rsidRPr="0061649B" w:rsidRDefault="00321058" w:rsidP="00321058">
            <w:pPr>
              <w:pStyle w:val="TAL"/>
            </w:pPr>
            <w:r w:rsidRPr="0061649B">
              <w:t>defaultValue: None</w:t>
            </w:r>
          </w:p>
          <w:p w14:paraId="0ADFB133" w14:textId="65591F11" w:rsidR="00321058" w:rsidRPr="0061649B" w:rsidRDefault="00321058" w:rsidP="00321058">
            <w:pPr>
              <w:pStyle w:val="TAL"/>
            </w:pPr>
            <w:r w:rsidRPr="0061649B">
              <w:t>isNullable: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r w:rsidRPr="009114DA">
              <w:rPr>
                <w:rFonts w:ascii="Courier New" w:hAnsi="Courier New" w:cs="Courier New"/>
                <w:szCs w:val="18"/>
              </w:rPr>
              <w:t>tacList</w:t>
            </w:r>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multiplicity: 1..8</w:t>
            </w:r>
          </w:p>
          <w:p w14:paraId="543F8F1D" w14:textId="77777777" w:rsidR="00321058" w:rsidRPr="0061649B" w:rsidRDefault="00321058" w:rsidP="00321058">
            <w:pPr>
              <w:pStyle w:val="TAL"/>
            </w:pPr>
            <w:r w:rsidRPr="0061649B">
              <w:t>isOrdered: False</w:t>
            </w:r>
          </w:p>
          <w:p w14:paraId="25623DA8" w14:textId="77777777" w:rsidR="00321058" w:rsidRPr="0061649B" w:rsidRDefault="00321058" w:rsidP="00321058">
            <w:pPr>
              <w:pStyle w:val="TAL"/>
            </w:pPr>
            <w:r w:rsidRPr="0061649B">
              <w:t>isUnique: True</w:t>
            </w:r>
          </w:p>
          <w:p w14:paraId="44E412A6" w14:textId="77777777" w:rsidR="00321058" w:rsidRPr="0061649B" w:rsidRDefault="00321058" w:rsidP="00321058">
            <w:pPr>
              <w:pStyle w:val="TAL"/>
            </w:pPr>
            <w:r w:rsidRPr="0061649B">
              <w:t>defaultValue: None</w:t>
            </w:r>
          </w:p>
          <w:p w14:paraId="31A9EA01" w14:textId="7CAC421E" w:rsidR="00321058" w:rsidRPr="0061649B" w:rsidRDefault="00321058" w:rsidP="00321058">
            <w:pPr>
              <w:pStyle w:val="TAL"/>
            </w:pPr>
            <w:r w:rsidRPr="0061649B">
              <w:t>isNullable: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multiplicity: 1..8</w:t>
            </w:r>
          </w:p>
          <w:p w14:paraId="596F6B6B" w14:textId="77777777" w:rsidR="00321058" w:rsidRPr="0061649B" w:rsidRDefault="00321058" w:rsidP="00321058">
            <w:pPr>
              <w:pStyle w:val="TAL"/>
            </w:pPr>
            <w:r w:rsidRPr="0061649B">
              <w:t>isOrdered: False</w:t>
            </w:r>
          </w:p>
          <w:p w14:paraId="2278BAD2" w14:textId="77777777" w:rsidR="00321058" w:rsidRPr="0061649B" w:rsidRDefault="00321058" w:rsidP="00321058">
            <w:pPr>
              <w:pStyle w:val="TAL"/>
            </w:pPr>
            <w:r w:rsidRPr="0061649B">
              <w:t>isUnique: True</w:t>
            </w:r>
          </w:p>
          <w:p w14:paraId="0CA3C0B1" w14:textId="77777777" w:rsidR="00321058" w:rsidRPr="0061649B" w:rsidRDefault="00321058" w:rsidP="00321058">
            <w:pPr>
              <w:pStyle w:val="TAL"/>
            </w:pPr>
            <w:r w:rsidRPr="0061649B">
              <w:t>defaultValue: None</w:t>
            </w:r>
          </w:p>
          <w:p w14:paraId="7A549A69" w14:textId="0123F4D6" w:rsidR="00321058" w:rsidRPr="0061649B" w:rsidRDefault="00321058" w:rsidP="00321058">
            <w:pPr>
              <w:pStyle w:val="TAL"/>
            </w:pPr>
            <w:r w:rsidRPr="0061649B">
              <w:t>isNullable: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r w:rsidRPr="00B55075">
              <w:rPr>
                <w:rFonts w:ascii="Courier New" w:hAnsi="Courier New" w:cs="Courier New"/>
                <w:szCs w:val="18"/>
              </w:rPr>
              <w:t>mbsfnAreaId</w:t>
            </w:r>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r w:rsidRPr="0061649B">
              <w:rPr>
                <w:rFonts w:cs="Arial"/>
                <w:szCs w:val="18"/>
              </w:rPr>
              <w:t>AllowedValues: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r w:rsidRPr="0061649B">
              <w:t>isOrdered: N/A</w:t>
            </w:r>
          </w:p>
          <w:p w14:paraId="2A62021D" w14:textId="77777777" w:rsidR="00321058" w:rsidRPr="0061649B" w:rsidRDefault="00321058" w:rsidP="00321058">
            <w:pPr>
              <w:pStyle w:val="TAL"/>
            </w:pPr>
            <w:r w:rsidRPr="0061649B">
              <w:t>isUnique: N/A</w:t>
            </w:r>
          </w:p>
          <w:p w14:paraId="0CF7D766" w14:textId="77777777" w:rsidR="00321058" w:rsidRPr="0061649B" w:rsidRDefault="00321058" w:rsidP="00321058">
            <w:pPr>
              <w:pStyle w:val="TAL"/>
            </w:pPr>
            <w:r w:rsidRPr="0061649B">
              <w:t>defaultValue: None</w:t>
            </w:r>
          </w:p>
          <w:p w14:paraId="794A9053" w14:textId="1B0F14C3" w:rsidR="00321058" w:rsidRPr="0061649B" w:rsidRDefault="00321058" w:rsidP="00321058">
            <w:pPr>
              <w:pStyle w:val="TAL"/>
            </w:pPr>
            <w:r w:rsidRPr="0061649B">
              <w:t>isNullable: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r>
              <w:rPr>
                <w:rFonts w:ascii="Courier New" w:hAnsi="Courier New" w:cs="Courier New"/>
                <w:szCs w:val="18"/>
              </w:rPr>
              <w:t>earfcn</w:t>
            </w:r>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r w:rsidRPr="0061649B">
              <w:rPr>
                <w:rFonts w:cs="Arial"/>
                <w:szCs w:val="18"/>
              </w:rPr>
              <w:t>AllowedValues: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r w:rsidRPr="0061649B">
              <w:t>isOrdered: N/A</w:t>
            </w:r>
          </w:p>
          <w:p w14:paraId="7C9E3E7E" w14:textId="77777777" w:rsidR="00321058" w:rsidRPr="0061649B" w:rsidRDefault="00321058" w:rsidP="00321058">
            <w:pPr>
              <w:pStyle w:val="TAL"/>
            </w:pPr>
            <w:r w:rsidRPr="0061649B">
              <w:t>isUnique: N/A</w:t>
            </w:r>
          </w:p>
          <w:p w14:paraId="5DD0614E" w14:textId="77777777" w:rsidR="00321058" w:rsidRPr="0061649B" w:rsidRDefault="00321058" w:rsidP="00321058">
            <w:pPr>
              <w:pStyle w:val="TAL"/>
            </w:pPr>
            <w:r w:rsidRPr="0061649B">
              <w:t>defaultValue: None</w:t>
            </w:r>
          </w:p>
          <w:p w14:paraId="348C95CA" w14:textId="1E31DF28" w:rsidR="00321058" w:rsidRPr="0061649B" w:rsidRDefault="00321058" w:rsidP="00321058">
            <w:pPr>
              <w:pStyle w:val="TAL"/>
            </w:pPr>
            <w:r w:rsidRPr="0061649B">
              <w:t>isNullable: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r>
              <w:rPr>
                <w:rFonts w:ascii="Courier New" w:hAnsi="Courier New" w:cs="Courier New"/>
                <w:lang w:val="fr-FR" w:eastAsia="zh-CN"/>
              </w:rPr>
              <w:t>mnsLabel</w:t>
            </w:r>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r w:rsidRPr="0061649B">
              <w:t>isOrdered: N/A</w:t>
            </w:r>
          </w:p>
          <w:p w14:paraId="3E32A5EF" w14:textId="77777777" w:rsidR="00321058" w:rsidRPr="0061649B" w:rsidRDefault="00321058" w:rsidP="00321058">
            <w:pPr>
              <w:pStyle w:val="TAL"/>
            </w:pPr>
            <w:r w:rsidRPr="0061649B">
              <w:t>isUnique: N/A</w:t>
            </w:r>
          </w:p>
          <w:p w14:paraId="3814A22F" w14:textId="77777777" w:rsidR="00321058" w:rsidRPr="0061649B" w:rsidRDefault="00321058" w:rsidP="00321058">
            <w:pPr>
              <w:pStyle w:val="TAL"/>
            </w:pPr>
            <w:r w:rsidRPr="0061649B">
              <w:t>defaultValue: None</w:t>
            </w:r>
          </w:p>
          <w:p w14:paraId="6864DBC3" w14:textId="0A9EAF2F" w:rsidR="00321058" w:rsidRPr="0061649B" w:rsidRDefault="00321058" w:rsidP="00321058">
            <w:pPr>
              <w:pStyle w:val="TAL"/>
            </w:pPr>
            <w:r w:rsidRPr="0061649B">
              <w:t>isNullable: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r>
              <w:rPr>
                <w:rFonts w:ascii="Courier New" w:hAnsi="Courier New" w:cs="Courier New"/>
                <w:lang w:val="fr-FR" w:eastAsia="zh-CN"/>
              </w:rPr>
              <w:t>mnsType</w:t>
            </w:r>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r w:rsidRPr="0061649B">
              <w:t>isOrdered: N/A</w:t>
            </w:r>
          </w:p>
          <w:p w14:paraId="5887D434" w14:textId="77777777" w:rsidR="00321058" w:rsidRPr="0061649B" w:rsidRDefault="00321058" w:rsidP="00321058">
            <w:pPr>
              <w:pStyle w:val="TAL"/>
            </w:pPr>
            <w:r w:rsidRPr="0061649B">
              <w:t>isUnique: N/A</w:t>
            </w:r>
          </w:p>
          <w:p w14:paraId="6DE4AE92" w14:textId="77777777" w:rsidR="00321058" w:rsidRPr="0061649B" w:rsidRDefault="00321058" w:rsidP="00321058">
            <w:pPr>
              <w:pStyle w:val="TAL"/>
            </w:pPr>
            <w:r w:rsidRPr="0061649B">
              <w:t>defaultValue: None</w:t>
            </w:r>
          </w:p>
          <w:p w14:paraId="3A97421B" w14:textId="790A1584" w:rsidR="00321058" w:rsidRPr="0061649B" w:rsidRDefault="00321058" w:rsidP="00321058">
            <w:pPr>
              <w:pStyle w:val="TAL"/>
            </w:pPr>
            <w:r w:rsidRPr="0061649B">
              <w:t>isNullable: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r>
              <w:rPr>
                <w:rFonts w:ascii="Courier New" w:hAnsi="Courier New" w:cs="Courier New"/>
                <w:lang w:val="fr-FR"/>
              </w:rPr>
              <w:t>mnsVersion</w:t>
            </w:r>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r w:rsidRPr="0061649B">
              <w:t>isOrdered: N/A</w:t>
            </w:r>
          </w:p>
          <w:p w14:paraId="251F6021" w14:textId="77777777" w:rsidR="00321058" w:rsidRPr="0061649B" w:rsidRDefault="00321058" w:rsidP="00321058">
            <w:pPr>
              <w:pStyle w:val="TAL"/>
            </w:pPr>
            <w:r w:rsidRPr="0061649B">
              <w:t>isUnique: N/A</w:t>
            </w:r>
          </w:p>
          <w:p w14:paraId="3FB78876" w14:textId="77777777" w:rsidR="00321058" w:rsidRPr="0061649B" w:rsidRDefault="00321058" w:rsidP="00321058">
            <w:pPr>
              <w:pStyle w:val="TAL"/>
            </w:pPr>
            <w:r w:rsidRPr="0061649B">
              <w:t>defaultValue: None</w:t>
            </w:r>
          </w:p>
          <w:p w14:paraId="4F7750F5" w14:textId="7EFAF2BA" w:rsidR="00321058" w:rsidRPr="0061649B" w:rsidRDefault="00321058" w:rsidP="00321058">
            <w:pPr>
              <w:pStyle w:val="TAL"/>
            </w:pPr>
            <w:r w:rsidRPr="0061649B">
              <w:t>isNullable: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r>
              <w:rPr>
                <w:rFonts w:ascii="Courier New" w:hAnsi="Courier New" w:cs="Courier New"/>
                <w:lang w:val="fr-FR"/>
              </w:rPr>
              <w:t>mnsAddress</w:t>
            </w:r>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r w:rsidRPr="0061649B">
              <w:t>isOrdered: N/A</w:t>
            </w:r>
          </w:p>
          <w:p w14:paraId="74291DDB" w14:textId="77777777" w:rsidR="00321058" w:rsidRPr="0061649B" w:rsidRDefault="00321058" w:rsidP="00321058">
            <w:pPr>
              <w:pStyle w:val="TAL"/>
            </w:pPr>
            <w:r w:rsidRPr="0061649B">
              <w:t>isUnique: N/A</w:t>
            </w:r>
          </w:p>
          <w:p w14:paraId="686B52F7" w14:textId="77777777" w:rsidR="00321058" w:rsidRPr="0061649B" w:rsidRDefault="00321058" w:rsidP="00321058">
            <w:pPr>
              <w:pStyle w:val="TAL"/>
            </w:pPr>
            <w:r w:rsidRPr="0061649B">
              <w:t>defaultValue: None</w:t>
            </w:r>
          </w:p>
          <w:p w14:paraId="6ECD9C84" w14:textId="785ACA09" w:rsidR="00321058" w:rsidRPr="0061649B" w:rsidRDefault="00321058" w:rsidP="00321058">
            <w:pPr>
              <w:pStyle w:val="TAL"/>
            </w:pPr>
            <w:r w:rsidRPr="0061649B">
              <w:t>isNullable: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1C000565"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097B5603" w14:textId="50894FB7" w:rsidR="00321058" w:rsidRPr="0061649B" w:rsidRDefault="00321058" w:rsidP="00321058">
            <w:pPr>
              <w:pStyle w:val="TAL"/>
            </w:pPr>
            <w:r w:rsidRPr="00B940D8">
              <w:rPr>
                <w:rFonts w:cs="Arial"/>
                <w:szCs w:val="18"/>
              </w:rPr>
              <w:t>isNullable: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r w:rsidRPr="000037C2">
              <w:rPr>
                <w:rFonts w:ascii="Courier New" w:hAnsi="Courier New" w:cs="Courier New"/>
                <w:szCs w:val="18"/>
              </w:rPr>
              <w:t>ProcessMonitor.status</w:t>
            </w:r>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r w:rsidRPr="0061649B">
              <w:rPr>
                <w:szCs w:val="18"/>
              </w:rPr>
              <w:t>allowedValues:</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5CBF759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80F279A"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235B5AF" w14:textId="386F218D" w:rsidR="00321058" w:rsidRPr="0061649B" w:rsidRDefault="00321058" w:rsidP="00321058">
            <w:pPr>
              <w:pStyle w:val="TAL"/>
            </w:pPr>
            <w:r w:rsidRPr="00B940D8">
              <w:rPr>
                <w:rFonts w:cs="Arial"/>
                <w:szCs w:val="18"/>
              </w:rPr>
              <w:t>isNullable: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429FAE2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2E8DA7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A111DCF"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321058" w:rsidRPr="0061649B" w:rsidRDefault="00321058" w:rsidP="00321058">
            <w:pPr>
              <w:pStyle w:val="TAL"/>
            </w:pPr>
            <w:r w:rsidRPr="00B940D8">
              <w:rPr>
                <w:rFonts w:cs="Arial"/>
                <w:szCs w:val="18"/>
              </w:rPr>
              <w:t>isNullable: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r w:rsidRPr="00B940D8">
              <w:rPr>
                <w:szCs w:val="18"/>
              </w:rPr>
              <w:t>allowedValues: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w:t>
            </w:r>
          </w:p>
          <w:p w14:paraId="3035EDE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True</w:t>
            </w:r>
          </w:p>
          <w:p w14:paraId="1FF40DB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False</w:t>
            </w:r>
          </w:p>
          <w:p w14:paraId="70BEB656"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59A7D3" w14:textId="5F65FC6C" w:rsidR="00321058" w:rsidRPr="0061649B" w:rsidRDefault="00321058" w:rsidP="00321058">
            <w:pPr>
              <w:pStyle w:val="TAL"/>
            </w:pPr>
            <w:r w:rsidRPr="00B940D8">
              <w:rPr>
                <w:rFonts w:cs="Arial"/>
                <w:szCs w:val="18"/>
              </w:rPr>
              <w:t>isNullable: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r w:rsidRPr="00B940D8">
              <w:rPr>
                <w:szCs w:val="18"/>
              </w:rPr>
              <w:t>allowedValues: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BE152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B3D7F90"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153725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9D489D2" w14:textId="0956EBFF" w:rsidR="00321058" w:rsidRPr="0061649B" w:rsidRDefault="00321058" w:rsidP="00321058">
            <w:pPr>
              <w:pStyle w:val="TAL"/>
            </w:pPr>
            <w:r w:rsidRPr="00B940D8">
              <w:rPr>
                <w:rFonts w:cs="Arial"/>
                <w:szCs w:val="18"/>
              </w:rPr>
              <w:t>isNullable: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r w:rsidRPr="000037C2">
              <w:rPr>
                <w:rFonts w:ascii="Courier New" w:hAnsi="Courier New" w:cs="Courier New"/>
                <w:szCs w:val="18"/>
              </w:rPr>
              <w:t>ProcessMonitor.startTime</w:t>
            </w:r>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r w:rsidRPr="00B940D8">
              <w:rPr>
                <w:szCs w:val="18"/>
              </w:rPr>
              <w:t>allowedValues: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1AA7F59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8857E2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7446091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7601207A" w14:textId="3DD6BC06" w:rsidR="00321058" w:rsidRPr="0061649B" w:rsidRDefault="00321058" w:rsidP="00321058">
            <w:pPr>
              <w:pStyle w:val="TAL"/>
            </w:pPr>
            <w:r w:rsidRPr="00B940D8">
              <w:rPr>
                <w:rFonts w:cs="Arial"/>
                <w:szCs w:val="18"/>
              </w:rPr>
              <w:t>isNullable: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r w:rsidRPr="000037C2">
              <w:rPr>
                <w:rFonts w:ascii="Courier New" w:hAnsi="Courier New" w:cs="Courier New"/>
                <w:szCs w:val="18"/>
              </w:rPr>
              <w:t>ProcessMonitor.endTime</w:t>
            </w:r>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r w:rsidRPr="00B940D8">
              <w:rPr>
                <w:szCs w:val="18"/>
              </w:rPr>
              <w:t>allowedValues: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C31AA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4BE2EF8E"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C0D07D4"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E13E31" w14:textId="7AF249C5" w:rsidR="00321058" w:rsidRPr="0061649B" w:rsidRDefault="00321058" w:rsidP="00321058">
            <w:pPr>
              <w:pStyle w:val="TAL"/>
            </w:pPr>
            <w:r w:rsidRPr="00B940D8">
              <w:rPr>
                <w:rFonts w:cs="Arial"/>
                <w:szCs w:val="18"/>
              </w:rPr>
              <w:t>isNullable: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r w:rsidRPr="000037C2">
              <w:rPr>
                <w:rFonts w:ascii="Courier New" w:hAnsi="Courier New" w:cs="Courier New"/>
                <w:szCs w:val="18"/>
              </w:rPr>
              <w:t>ProcessMonitor.timer</w:t>
            </w:r>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If the consumer has not set the timer the MnS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r w:rsidRPr="0061649B">
              <w:rPr>
                <w:szCs w:val="18"/>
              </w:rPr>
              <w:t>allowedValues: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63223F9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3EE1DA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0F395E9"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03161FD" w14:textId="2BCADF1E" w:rsidR="00321058" w:rsidRPr="0061649B" w:rsidRDefault="00321058" w:rsidP="00321058">
            <w:pPr>
              <w:pStyle w:val="TAL"/>
            </w:pPr>
            <w:r w:rsidRPr="00B940D8">
              <w:rPr>
                <w:rFonts w:cs="Arial"/>
                <w:szCs w:val="18"/>
              </w:rPr>
              <w:t>isNullable: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r>
              <w:rPr>
                <w:rFonts w:ascii="Courier New" w:hAnsi="Courier New" w:cs="Courier New"/>
                <w:lang w:val="fr-FR"/>
              </w:rPr>
              <w:t>mnsScope</w:t>
            </w:r>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MnsScope</w:t>
            </w:r>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3C40966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False</w:t>
            </w:r>
          </w:p>
          <w:p w14:paraId="14D602C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True</w:t>
            </w:r>
          </w:p>
          <w:p w14:paraId="713613BD"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3044F40A" w14:textId="42A02C60" w:rsidR="00321058" w:rsidRPr="0061649B" w:rsidRDefault="00321058" w:rsidP="00321058">
            <w:pPr>
              <w:spacing w:after="0"/>
              <w:rPr>
                <w:rFonts w:ascii="Arial" w:hAnsi="Arial" w:cs="Arial"/>
                <w:sz w:val="18"/>
                <w:szCs w:val="18"/>
              </w:rPr>
            </w:pPr>
            <w:r w:rsidRPr="00B940D8">
              <w:rPr>
                <w:rFonts w:ascii="Arial" w:hAnsi="Arial" w:cs="Arial"/>
                <w:sz w:val="18"/>
                <w:szCs w:val="18"/>
              </w:rPr>
              <w:t>isNullable: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1F2AB5B" w14:textId="22D97606"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sidRPr="00B43E5B">
              <w:rPr>
                <w:rFonts w:ascii="Arial" w:hAnsi="Arial" w:cs="Arial"/>
                <w:sz w:val="18"/>
                <w:szCs w:val="18"/>
              </w:rPr>
              <w:t>GeoArea</w:t>
            </w:r>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400D7D49" w14:textId="3CF8E720"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F3C796E" w14:textId="552A674A"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51BA659D" w14:textId="77777777" w:rsidTr="00A01FE5">
        <w:trPr>
          <w:gridAfter w:val="1"/>
          <w:wAfter w:w="9" w:type="dxa"/>
          <w:cantSplit/>
          <w:jc w:val="center"/>
        </w:trPr>
        <w:tc>
          <w:tcPr>
            <w:tcW w:w="2621" w:type="dxa"/>
          </w:tcPr>
          <w:p w14:paraId="0B2F1063" w14:textId="2F4825FF" w:rsidR="00321058" w:rsidRDefault="00321058" w:rsidP="00321058">
            <w:pPr>
              <w:pStyle w:val="TAL"/>
              <w:rPr>
                <w:rFonts w:ascii="Courier New" w:hAnsi="Courier New" w:cs="Courier New"/>
                <w:lang w:eastAsia="zh-CN"/>
              </w:rPr>
            </w:pPr>
            <w:r w:rsidRPr="00DB39EC">
              <w:rPr>
                <w:rFonts w:ascii="Courier New" w:hAnsi="Courier New" w:cs="Courier New"/>
                <w:lang w:val="fr-FR"/>
              </w:rPr>
              <w:t>mnsCapabilit</w:t>
            </w:r>
            <w:r>
              <w:rPr>
                <w:rFonts w:ascii="Courier New" w:hAnsi="Courier New" w:cs="Courier New"/>
                <w:lang w:val="fr-FR"/>
              </w:rPr>
              <w:t>y</w:t>
            </w:r>
          </w:p>
        </w:tc>
        <w:tc>
          <w:tcPr>
            <w:tcW w:w="5245" w:type="dxa"/>
          </w:tcPr>
          <w:p w14:paraId="7A6B5033" w14:textId="77777777" w:rsidR="00321058" w:rsidRDefault="00321058" w:rsidP="00321058">
            <w:pPr>
              <w:pStyle w:val="TAL"/>
              <w:spacing w:before="20" w:after="20"/>
            </w:pPr>
            <w:r w:rsidRPr="00DB39EC">
              <w:t>It describes the types of management capabilities of the MnS instance provided by the MnS producer.</w:t>
            </w:r>
          </w:p>
          <w:p w14:paraId="01F0C046" w14:textId="77777777" w:rsidR="00321058" w:rsidRDefault="00321058" w:rsidP="00321058">
            <w:pPr>
              <w:pStyle w:val="TAL"/>
              <w:spacing w:before="20" w:after="20"/>
            </w:pPr>
          </w:p>
          <w:p w14:paraId="0C0CE7C5" w14:textId="77777777" w:rsidR="00321058" w:rsidRDefault="00321058" w:rsidP="00321058">
            <w:pPr>
              <w:pStyle w:val="TAL"/>
              <w:spacing w:before="20" w:after="20"/>
              <w:rPr>
                <w:szCs w:val="18"/>
              </w:rPr>
            </w:pPr>
            <w:r>
              <w:rPr>
                <w:szCs w:val="18"/>
              </w:rPr>
              <w:t xml:space="preserve">allowedValues: </w:t>
            </w:r>
          </w:p>
          <w:p w14:paraId="662415BB" w14:textId="77777777" w:rsidR="00321058" w:rsidRDefault="00321058" w:rsidP="00321058">
            <w:pPr>
              <w:pStyle w:val="TAL"/>
              <w:spacing w:before="20" w:after="20"/>
            </w:pPr>
            <w:r>
              <w:t>- NR_PROVISIONING</w:t>
            </w:r>
          </w:p>
          <w:p w14:paraId="11629B5E" w14:textId="77777777" w:rsidR="00321058" w:rsidRDefault="00321058" w:rsidP="00321058">
            <w:pPr>
              <w:pStyle w:val="TAL"/>
              <w:spacing w:before="20" w:after="20"/>
            </w:pPr>
            <w:r>
              <w:t>- 5GC_PROVISIONING</w:t>
            </w:r>
          </w:p>
          <w:p w14:paraId="0EEF13AF" w14:textId="77777777" w:rsidR="00321058" w:rsidRDefault="00321058" w:rsidP="00321058">
            <w:pPr>
              <w:pStyle w:val="TAL"/>
              <w:spacing w:before="20" w:after="20"/>
            </w:pPr>
            <w:r>
              <w:t>- NETWORK_SLICING_PROVISIONING</w:t>
            </w:r>
          </w:p>
          <w:p w14:paraId="04D2CC56" w14:textId="77777777" w:rsidR="00321058" w:rsidRDefault="00321058" w:rsidP="00321058">
            <w:pPr>
              <w:pStyle w:val="TAL"/>
              <w:spacing w:before="20" w:after="20"/>
            </w:pPr>
            <w:r>
              <w:t>- EDGE_COMPUTING_PROVISIONING</w:t>
            </w:r>
          </w:p>
          <w:p w14:paraId="25F5B5B8" w14:textId="77777777" w:rsidR="00321058" w:rsidRDefault="00321058" w:rsidP="00321058">
            <w:pPr>
              <w:pStyle w:val="TAL"/>
              <w:spacing w:before="20" w:after="20"/>
            </w:pPr>
            <w:r>
              <w:t>- PERFORMANCE_METRIC_COLLECTION_CONTROL</w:t>
            </w:r>
          </w:p>
          <w:p w14:paraId="5E490957" w14:textId="77777777" w:rsidR="00321058" w:rsidRDefault="00321058" w:rsidP="00321058">
            <w:pPr>
              <w:pStyle w:val="TAL"/>
              <w:spacing w:before="20" w:after="20"/>
            </w:pPr>
            <w:r>
              <w:t>- PERFORMANCE_METRIC_DATA_REPORT</w:t>
            </w:r>
          </w:p>
          <w:p w14:paraId="32F842F8" w14:textId="77777777" w:rsidR="00321058" w:rsidRDefault="00321058" w:rsidP="00321058">
            <w:pPr>
              <w:pStyle w:val="TAL"/>
              <w:spacing w:before="20" w:after="20"/>
            </w:pPr>
            <w:r>
              <w:t>- PERFORMANCE_METRIC_THRESHOLD_MONITOR_CONTROL</w:t>
            </w:r>
          </w:p>
          <w:p w14:paraId="792E014D" w14:textId="77777777" w:rsidR="00321058" w:rsidRDefault="00321058" w:rsidP="00321058">
            <w:pPr>
              <w:pStyle w:val="TAL"/>
              <w:spacing w:before="20" w:after="20"/>
            </w:pPr>
            <w:r>
              <w:t>- PERFORMANCE_METRIC_THRESHOLD_NOTIFICATION</w:t>
            </w:r>
          </w:p>
          <w:p w14:paraId="74F4E5AC" w14:textId="77777777" w:rsidR="00321058" w:rsidRDefault="00321058" w:rsidP="00321058">
            <w:pPr>
              <w:pStyle w:val="TAL"/>
              <w:spacing w:before="20" w:after="20"/>
            </w:pPr>
            <w:r>
              <w:t>- FAULT_CONTROL</w:t>
            </w:r>
          </w:p>
          <w:p w14:paraId="721BFDAE" w14:textId="77777777" w:rsidR="00321058" w:rsidRDefault="00321058" w:rsidP="00321058">
            <w:pPr>
              <w:pStyle w:val="TAL"/>
              <w:spacing w:before="20" w:after="20"/>
            </w:pPr>
            <w:r>
              <w:t>- FAULT_NOTIFICATION</w:t>
            </w:r>
          </w:p>
          <w:p w14:paraId="36DFE257" w14:textId="77777777" w:rsidR="00321058" w:rsidRDefault="00321058" w:rsidP="00321058">
            <w:pPr>
              <w:pStyle w:val="TAL"/>
              <w:spacing w:before="20" w:after="20"/>
            </w:pPr>
            <w:r>
              <w:t>- TRACE_MDT_DATA_COLLECTION_CONTROL</w:t>
            </w:r>
          </w:p>
          <w:p w14:paraId="45FAED43" w14:textId="77777777" w:rsidR="00321058" w:rsidRDefault="00321058" w:rsidP="00321058">
            <w:pPr>
              <w:pStyle w:val="TAL"/>
              <w:spacing w:before="20" w:after="20"/>
            </w:pPr>
            <w:r>
              <w:t>- TRACE_MDT_DATA_REPORT</w:t>
            </w:r>
          </w:p>
          <w:p w14:paraId="466CEC05" w14:textId="77777777" w:rsidR="00321058" w:rsidRDefault="00321058" w:rsidP="00321058">
            <w:pPr>
              <w:pStyle w:val="TAL"/>
              <w:spacing w:before="20" w:after="20"/>
            </w:pPr>
            <w:r>
              <w:t>- QOE_DATA_COLLECTION_CONTROL</w:t>
            </w:r>
          </w:p>
          <w:p w14:paraId="5BA75CFF" w14:textId="77777777" w:rsidR="00321058" w:rsidRDefault="00321058" w:rsidP="00321058">
            <w:pPr>
              <w:pStyle w:val="TAL"/>
              <w:spacing w:before="20" w:after="20"/>
            </w:pPr>
            <w:r>
              <w:t>- QOE_DATA_REPORT</w:t>
            </w:r>
          </w:p>
          <w:p w14:paraId="3EA79308" w14:textId="77777777" w:rsidR="00321058" w:rsidRDefault="00321058" w:rsidP="00321058">
            <w:pPr>
              <w:pStyle w:val="TAL"/>
              <w:spacing w:before="20" w:after="20"/>
            </w:pPr>
            <w:r>
              <w:t>- FILE_RETRIEVAL</w:t>
            </w:r>
          </w:p>
          <w:p w14:paraId="3DC05F11" w14:textId="77777777" w:rsidR="00321058" w:rsidRDefault="00321058" w:rsidP="00321058">
            <w:pPr>
              <w:pStyle w:val="TAL"/>
              <w:spacing w:before="20" w:after="20"/>
            </w:pPr>
            <w:r>
              <w:t>- FILE_DOWNLOAD</w:t>
            </w:r>
          </w:p>
          <w:p w14:paraId="180BDBC1" w14:textId="77777777" w:rsidR="00321058" w:rsidRDefault="00321058" w:rsidP="00321058">
            <w:pPr>
              <w:pStyle w:val="TAL"/>
              <w:spacing w:before="20" w:after="20"/>
            </w:pPr>
            <w:r>
              <w:t>- SUBSCRIPTION_CONTROL</w:t>
            </w:r>
          </w:p>
          <w:p w14:paraId="19FA4705" w14:textId="77777777" w:rsidR="00321058" w:rsidRDefault="00321058" w:rsidP="00321058">
            <w:pPr>
              <w:pStyle w:val="TAL"/>
              <w:spacing w:before="20" w:after="20"/>
            </w:pPr>
            <w:r>
              <w:t>- HEARTBEAT_CONTROL</w:t>
            </w:r>
          </w:p>
          <w:p w14:paraId="31833E5E" w14:textId="77777777" w:rsidR="00321058" w:rsidRDefault="00321058" w:rsidP="00321058">
            <w:pPr>
              <w:pStyle w:val="TAL"/>
              <w:spacing w:before="20" w:after="20"/>
            </w:pPr>
            <w:r>
              <w:t>- HEARTBEAT_NOTIFICATION</w:t>
            </w:r>
          </w:p>
          <w:p w14:paraId="12FC74CB" w14:textId="77777777" w:rsidR="00321058" w:rsidRDefault="00321058" w:rsidP="00321058">
            <w:pPr>
              <w:pStyle w:val="TAL"/>
              <w:spacing w:before="20" w:after="20"/>
            </w:pPr>
            <w:r>
              <w:t>- ML_MODEL_MANAGEMENT</w:t>
            </w:r>
          </w:p>
          <w:p w14:paraId="7A193EA6" w14:textId="36E86B00" w:rsidR="00321058" w:rsidRDefault="00321058" w:rsidP="00321058">
            <w:pPr>
              <w:pStyle w:val="TAL"/>
              <w:spacing w:before="20" w:after="20"/>
            </w:pPr>
            <w:r>
              <w:t>- MGMT_DATA_ANALYTIC</w:t>
            </w:r>
          </w:p>
          <w:p w14:paraId="35855B45" w14:textId="77777777" w:rsidR="00321058" w:rsidRDefault="00321058" w:rsidP="00321058">
            <w:pPr>
              <w:pStyle w:val="TAL"/>
              <w:spacing w:before="20" w:after="20"/>
            </w:pPr>
            <w:r>
              <w:t>- RANSC_MANAGEMENT</w:t>
            </w:r>
          </w:p>
          <w:p w14:paraId="580B2E5F" w14:textId="77777777" w:rsidR="00321058" w:rsidRDefault="00321058" w:rsidP="00321058">
            <w:pPr>
              <w:pStyle w:val="TAL"/>
              <w:spacing w:before="20" w:after="20"/>
            </w:pPr>
            <w:r>
              <w:t>- SON_POLICY</w:t>
            </w:r>
          </w:p>
          <w:p w14:paraId="3FFED737" w14:textId="77777777" w:rsidR="00321058" w:rsidRDefault="00321058" w:rsidP="00321058">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2E93379E" w14:textId="77777777" w:rsidR="00321058" w:rsidRDefault="00321058" w:rsidP="00321058">
            <w:pPr>
              <w:pStyle w:val="TAL"/>
              <w:spacing w:before="20" w:after="20"/>
            </w:pPr>
            <w:r>
              <w:t>- INTENT_DRIVEN_MANAGEMENT</w:t>
            </w:r>
          </w:p>
          <w:p w14:paraId="2A34F6C3" w14:textId="77777777" w:rsidR="00321058" w:rsidRDefault="00321058" w:rsidP="00321058">
            <w:pPr>
              <w:pStyle w:val="TAL"/>
              <w:spacing w:before="20" w:after="20"/>
            </w:pPr>
            <w:r>
              <w:t>- MNS_REGISTRY_AND_DISCOVERY</w:t>
            </w:r>
          </w:p>
          <w:p w14:paraId="4CEB56AE" w14:textId="77777777" w:rsidR="00321058" w:rsidRDefault="00321058" w:rsidP="00321058">
            <w:pPr>
              <w:pStyle w:val="TAL"/>
              <w:spacing w:before="20" w:after="20"/>
              <w:rPr>
                <w:lang w:eastAsia="zh-CN"/>
              </w:rPr>
            </w:pPr>
            <w:r>
              <w:rPr>
                <w:rFonts w:hint="eastAsia"/>
                <w:lang w:eastAsia="zh-CN"/>
              </w:rPr>
              <w:t>-</w:t>
            </w:r>
            <w:r>
              <w:rPr>
                <w:lang w:eastAsia="zh-CN"/>
              </w:rPr>
              <w:t xml:space="preserve"> MGMT_DATA_</w:t>
            </w:r>
            <w:r>
              <w:t xml:space="preserve"> </w:t>
            </w:r>
            <w:r w:rsidRPr="00B37197">
              <w:rPr>
                <w:lang w:eastAsia="zh-CN"/>
              </w:rPr>
              <w:t>REGISTRY_AND_DISCOVERY</w:t>
            </w:r>
          </w:p>
          <w:p w14:paraId="7B6921C1" w14:textId="77777777" w:rsidR="00321058" w:rsidRDefault="00321058" w:rsidP="00321058">
            <w:pPr>
              <w:pStyle w:val="TAL"/>
              <w:spacing w:before="20" w:after="20"/>
            </w:pPr>
            <w:r>
              <w:t>- MNS_ACCESS_CONTROL_MANAGEMENT</w:t>
            </w:r>
          </w:p>
          <w:p w14:paraId="0B40F36F" w14:textId="00596B1F" w:rsidR="00321058" w:rsidRPr="005749FC" w:rsidRDefault="00321058" w:rsidP="00321058">
            <w:pPr>
              <w:pStyle w:val="TAL"/>
              <w:spacing w:before="20" w:after="20"/>
            </w:pPr>
            <w:r>
              <w:t>- DSO_RAPID_RECOVERY_AND_THRESHOLD_MONITORING</w:t>
            </w:r>
          </w:p>
          <w:p w14:paraId="55C7A8CA" w14:textId="77777777" w:rsidR="00321058" w:rsidRDefault="00321058" w:rsidP="00321058">
            <w:pPr>
              <w:pStyle w:val="TAL"/>
              <w:spacing w:before="20" w:after="20"/>
              <w:rPr>
                <w:lang w:eastAsia="zh-CN"/>
              </w:rPr>
            </w:pPr>
            <w:r>
              <w:rPr>
                <w:rFonts w:hint="eastAsia"/>
                <w:lang w:eastAsia="zh-CN"/>
              </w:rPr>
              <w:t>-</w:t>
            </w:r>
            <w:r>
              <w:rPr>
                <w:lang w:eastAsia="zh-CN"/>
              </w:rPr>
              <w:t xml:space="preserve"> EXTERNAL_DATA_DISCOVERY_AND_REQUEST</w:t>
            </w:r>
          </w:p>
          <w:p w14:paraId="67A32173" w14:textId="77777777" w:rsidR="00321058" w:rsidRDefault="00321058" w:rsidP="00321058">
            <w:pPr>
              <w:pStyle w:val="TAL"/>
              <w:spacing w:before="20" w:after="20"/>
              <w:rPr>
                <w:lang w:eastAsia="zh-CN"/>
              </w:rPr>
            </w:pPr>
            <w:r>
              <w:rPr>
                <w:rFonts w:hint="eastAsia"/>
                <w:lang w:eastAsia="zh-CN"/>
              </w:rPr>
              <w:t>T</w:t>
            </w:r>
            <w:r>
              <w:rPr>
                <w:lang w:eastAsia="zh-CN"/>
              </w:rPr>
              <w:t>he detailed description for above enum values see Annex F in TS 28.533 [32].</w:t>
            </w:r>
          </w:p>
          <w:p w14:paraId="78473155" w14:textId="77777777" w:rsidR="00321058" w:rsidRDefault="00321058" w:rsidP="00321058">
            <w:pPr>
              <w:pStyle w:val="TAL"/>
              <w:spacing w:before="20" w:after="20"/>
            </w:pPr>
          </w:p>
          <w:p w14:paraId="27945EEA" w14:textId="5E3C940C" w:rsidR="00321058" w:rsidRDefault="00321058" w:rsidP="00321058">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04BBC231"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Type: Enum</w:t>
            </w:r>
          </w:p>
          <w:p w14:paraId="32158B7F"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multiplicity: 0..*</w:t>
            </w:r>
          </w:p>
          <w:p w14:paraId="7F955BBA"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isOrdered: N/A</w:t>
            </w:r>
          </w:p>
          <w:p w14:paraId="1FECF18C"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isUnique: N/A</w:t>
            </w:r>
          </w:p>
          <w:p w14:paraId="5FFB4ED1"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defaultValue: None</w:t>
            </w:r>
          </w:p>
          <w:p w14:paraId="0209EC49" w14:textId="470B824A" w:rsidR="00321058" w:rsidRPr="0061649B" w:rsidRDefault="00321058" w:rsidP="00321058">
            <w:pPr>
              <w:spacing w:after="0"/>
              <w:rPr>
                <w:rFonts w:ascii="Arial" w:hAnsi="Arial" w:cs="Arial"/>
                <w:sz w:val="18"/>
                <w:szCs w:val="18"/>
              </w:rPr>
            </w:pPr>
            <w:r w:rsidRPr="00DB39EC">
              <w:rPr>
                <w:rFonts w:ascii="Arial" w:hAnsi="Arial" w:cs="Arial"/>
                <w:sz w:val="18"/>
                <w:szCs w:val="18"/>
              </w:rPr>
              <w:t>isNullable: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r w:rsidRPr="00337C09">
              <w:rPr>
                <w:rFonts w:ascii="Courier New" w:hAnsi="Courier New" w:cs="Courier New"/>
              </w:rPr>
              <w:t>managementData</w:t>
            </w:r>
          </w:p>
        </w:tc>
        <w:tc>
          <w:tcPr>
            <w:tcW w:w="5245" w:type="dxa"/>
          </w:tcPr>
          <w:p w14:paraId="50295EBF" w14:textId="240C6F7D" w:rsidR="00321058" w:rsidRPr="0061649B" w:rsidRDefault="00321058" w:rsidP="00321058">
            <w:pPr>
              <w:pStyle w:val="TAL"/>
              <w:spacing w:before="20" w:after="20"/>
            </w:pPr>
            <w:r>
              <w:rPr>
                <w:lang w:val="de-DE"/>
              </w:rPr>
              <w:t xml:space="preserve">This attribute defines the list of management data that are requested.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321058" w:rsidRPr="0061649B" w:rsidRDefault="00321058" w:rsidP="00321058">
            <w:pPr>
              <w:spacing w:after="0"/>
              <w:rPr>
                <w:rFonts w:ascii="Arial" w:hAnsi="Arial" w:cs="Arial"/>
                <w:sz w:val="18"/>
                <w:szCs w:val="18"/>
              </w:rPr>
            </w:pPr>
            <w:r>
              <w:rPr>
                <w:rFonts w:ascii="Arial" w:hAnsi="Arial" w:cs="Arial"/>
                <w:sz w:val="18"/>
                <w:szCs w:val="18"/>
                <w:lang w:val="fr-FR"/>
              </w:rPr>
              <w:t>isNullable: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r w:rsidRPr="00995CB7">
              <w:rPr>
                <w:rFonts w:ascii="Courier New" w:hAnsi="Courier New" w:cs="Courier New"/>
                <w:szCs w:val="18"/>
              </w:rPr>
              <w:t>mgtDataCategory</w:t>
            </w:r>
          </w:p>
        </w:tc>
        <w:tc>
          <w:tcPr>
            <w:tcW w:w="5245" w:type="dxa"/>
          </w:tcPr>
          <w:p w14:paraId="57E261B8" w14:textId="77777777" w:rsidR="00321058" w:rsidRDefault="00321058" w:rsidP="00321058">
            <w:pPr>
              <w:pStyle w:val="TAL"/>
              <w:spacing w:before="20" w:after="20"/>
              <w:rPr>
                <w:lang w:val="de-DE"/>
              </w:rPr>
            </w:pPr>
            <w:r>
              <w:rPr>
                <w:lang w:val="de-DE"/>
              </w:rPr>
              <w:t xml:space="preserve">This attributes defines the type of management data that are requested.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321058" w:rsidRDefault="00321058" w:rsidP="00321058">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r>
              <w:rPr>
                <w:rFonts w:ascii="Arial" w:hAnsi="Arial"/>
                <w:sz w:val="18"/>
                <w:szCs w:val="18"/>
                <w:lang w:val="de-DE"/>
              </w:rPr>
              <w:t>multiplicity: *</w:t>
            </w:r>
          </w:p>
          <w:p w14:paraId="2126CBBE"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6862FF4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38E83D08"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5B4F604" w14:textId="1F335602" w:rsidR="00321058" w:rsidRPr="0061649B" w:rsidRDefault="00321058" w:rsidP="00321058">
            <w:pPr>
              <w:spacing w:after="0"/>
              <w:rPr>
                <w:rFonts w:ascii="Arial" w:hAnsi="Arial" w:cs="Arial"/>
                <w:sz w:val="18"/>
                <w:szCs w:val="18"/>
              </w:rPr>
            </w:pPr>
            <w:r>
              <w:rPr>
                <w:rFonts w:ascii="Arial" w:hAnsi="Arial"/>
                <w:sz w:val="18"/>
                <w:szCs w:val="18"/>
                <w:lang w:val="de-DE"/>
              </w:rPr>
              <w:t>isNullable: False</w:t>
            </w:r>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r w:rsidRPr="00995CB7">
              <w:rPr>
                <w:rFonts w:ascii="Courier New" w:hAnsi="Courier New" w:cs="Courier New"/>
                <w:szCs w:val="18"/>
              </w:rPr>
              <w:t>mgtDataName</w:t>
            </w:r>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321058" w:rsidRPr="0083570F" w:rsidRDefault="00321058" w:rsidP="00321058">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r>
              <w:rPr>
                <w:rFonts w:ascii="Arial" w:hAnsi="Arial"/>
                <w:sz w:val="18"/>
                <w:szCs w:val="18"/>
                <w:lang w:val="de-DE" w:eastAsia="de-DE"/>
              </w:rPr>
              <w:t>multiplicity: *</w:t>
            </w:r>
          </w:p>
          <w:p w14:paraId="0FB24DAC"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465A887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1A3213ED"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6F096FA" w14:textId="77C857F4" w:rsidR="00321058" w:rsidRDefault="00321058" w:rsidP="00321058">
            <w:pPr>
              <w:spacing w:after="0"/>
              <w:rPr>
                <w:rFonts w:ascii="Arial" w:hAnsi="Arial"/>
                <w:sz w:val="18"/>
                <w:szCs w:val="18"/>
                <w:lang w:val="de-DE"/>
              </w:rPr>
            </w:pPr>
            <w:r>
              <w:rPr>
                <w:rFonts w:ascii="Arial" w:hAnsi="Arial"/>
                <w:sz w:val="18"/>
                <w:szCs w:val="18"/>
                <w:lang w:val="de-DE"/>
              </w:rPr>
              <w:t>isNullable: False</w:t>
            </w:r>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r w:rsidRPr="00BB197A">
              <w:rPr>
                <w:rFonts w:cs="Arial"/>
                <w:szCs w:val="18"/>
              </w:rPr>
              <w:t>isOrdered: N/A</w:t>
            </w:r>
          </w:p>
          <w:p w14:paraId="5D15EC57" w14:textId="77777777" w:rsidR="00321058" w:rsidRPr="00BB197A" w:rsidRDefault="00321058" w:rsidP="00321058">
            <w:pPr>
              <w:pStyle w:val="TAL"/>
              <w:rPr>
                <w:rFonts w:cs="Arial"/>
                <w:szCs w:val="18"/>
              </w:rPr>
            </w:pPr>
            <w:r w:rsidRPr="00BB197A">
              <w:rPr>
                <w:rFonts w:cs="Arial"/>
                <w:szCs w:val="18"/>
              </w:rPr>
              <w:t>isUnique: N/A</w:t>
            </w:r>
          </w:p>
          <w:p w14:paraId="2D18A3CB" w14:textId="77777777" w:rsidR="00321058" w:rsidRPr="00BB197A" w:rsidRDefault="00321058" w:rsidP="00321058">
            <w:pPr>
              <w:pStyle w:val="TAL"/>
              <w:rPr>
                <w:rFonts w:cs="Arial"/>
                <w:szCs w:val="18"/>
              </w:rPr>
            </w:pPr>
            <w:r w:rsidRPr="00BB197A">
              <w:rPr>
                <w:rFonts w:cs="Arial"/>
                <w:szCs w:val="18"/>
              </w:rPr>
              <w:t xml:space="preserve">defaultValue: None </w:t>
            </w:r>
          </w:p>
          <w:p w14:paraId="5511E0C9" w14:textId="25506296" w:rsidR="00321058" w:rsidRDefault="00321058" w:rsidP="00321058">
            <w:pPr>
              <w:spacing w:after="0"/>
              <w:rPr>
                <w:rFonts w:ascii="Arial" w:hAnsi="Arial"/>
                <w:sz w:val="18"/>
                <w:szCs w:val="18"/>
                <w:lang w:val="de-DE" w:eastAsia="de-DE"/>
              </w:rPr>
            </w:pPr>
            <w:r w:rsidRPr="00BB197A">
              <w:rPr>
                <w:rFonts w:ascii="Arial" w:hAnsi="Arial" w:cs="Arial"/>
                <w:sz w:val="18"/>
                <w:szCs w:val="18"/>
              </w:rPr>
              <w:t>isNullable: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r w:rsidRPr="00337C09">
              <w:rPr>
                <w:rFonts w:ascii="Courier New" w:hAnsi="Courier New" w:cs="Courier New"/>
              </w:rPr>
              <w:t>targetNodeFilter</w:t>
            </w:r>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type: NodeFilter</w:t>
            </w:r>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30687773" w14:textId="6395A76F"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r w:rsidRPr="00337C09">
              <w:rPr>
                <w:rFonts w:ascii="Courier New" w:hAnsi="Courier New" w:cs="Courier New"/>
                <w:szCs w:val="18"/>
              </w:rPr>
              <w:t>areaOfInterest</w:t>
            </w:r>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4CA12F70" w14:textId="33E12071"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r w:rsidRPr="00995CB7">
              <w:rPr>
                <w:rFonts w:ascii="Courier New" w:hAnsi="Courier New" w:cs="Courier New"/>
                <w:szCs w:val="18"/>
              </w:rPr>
              <w:t>geoAreaToCellMapping</w:t>
            </w:r>
          </w:p>
        </w:tc>
        <w:tc>
          <w:tcPr>
            <w:tcW w:w="5245" w:type="dxa"/>
          </w:tcPr>
          <w:p w14:paraId="07B5D58B"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r>
              <w:rPr>
                <w:rFonts w:cs="Arial"/>
                <w:szCs w:val="18"/>
                <w:lang w:val="de-DE"/>
              </w:rPr>
              <w:t>allowedValues: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type: GeoAreaToCellMapping</w:t>
            </w:r>
          </w:p>
          <w:p w14:paraId="2DBD8B9A" w14:textId="2F0A7BE9" w:rsidR="00321058" w:rsidRDefault="00321058" w:rsidP="00321058">
            <w:pPr>
              <w:pStyle w:val="TAL"/>
              <w:rPr>
                <w:rFonts w:cs="Arial"/>
                <w:szCs w:val="18"/>
                <w:lang w:val="de-DE"/>
              </w:rPr>
            </w:pPr>
            <w:r>
              <w:rPr>
                <w:rFonts w:cs="Arial"/>
                <w:szCs w:val="18"/>
                <w:lang w:val="de-DE"/>
              </w:rPr>
              <w:t>multiplicity: *</w:t>
            </w:r>
          </w:p>
          <w:p w14:paraId="5BA165E4" w14:textId="77777777" w:rsidR="00321058" w:rsidRDefault="00321058" w:rsidP="00321058">
            <w:pPr>
              <w:pStyle w:val="TAL"/>
              <w:rPr>
                <w:rFonts w:cs="Arial"/>
                <w:szCs w:val="18"/>
                <w:lang w:val="de-DE"/>
              </w:rPr>
            </w:pPr>
            <w:r>
              <w:rPr>
                <w:rFonts w:cs="Arial"/>
                <w:szCs w:val="18"/>
                <w:lang w:val="de-DE"/>
              </w:rPr>
              <w:t>isOrdered: False</w:t>
            </w:r>
          </w:p>
          <w:p w14:paraId="59CEB897" w14:textId="77777777" w:rsidR="00321058" w:rsidRDefault="00321058" w:rsidP="00321058">
            <w:pPr>
              <w:pStyle w:val="TAL"/>
              <w:rPr>
                <w:rFonts w:cs="Arial"/>
                <w:szCs w:val="18"/>
                <w:lang w:val="de-DE"/>
              </w:rPr>
            </w:pPr>
            <w:r>
              <w:rPr>
                <w:rFonts w:cs="Arial"/>
                <w:szCs w:val="18"/>
                <w:lang w:val="de-DE"/>
              </w:rPr>
              <w:t>isUnique: True</w:t>
            </w:r>
          </w:p>
          <w:p w14:paraId="6A8C4DBF" w14:textId="77777777" w:rsidR="00321058" w:rsidRDefault="00321058" w:rsidP="00321058">
            <w:pPr>
              <w:pStyle w:val="TAL"/>
              <w:rPr>
                <w:rFonts w:cs="Arial"/>
                <w:szCs w:val="18"/>
                <w:lang w:val="de-DE"/>
              </w:rPr>
            </w:pPr>
            <w:r>
              <w:rPr>
                <w:rFonts w:cs="Arial"/>
                <w:szCs w:val="18"/>
                <w:lang w:val="de-DE"/>
              </w:rPr>
              <w:t xml:space="preserve">defaultValue: None </w:t>
            </w:r>
          </w:p>
          <w:p w14:paraId="69FDA453" w14:textId="40405DAE"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r w:rsidRPr="001243E8">
              <w:rPr>
                <w:rFonts w:ascii="Courier New" w:hAnsi="Courier New" w:cs="Courier New"/>
                <w:szCs w:val="18"/>
              </w:rPr>
              <w:t>geoPolygon</w:t>
            </w:r>
          </w:p>
        </w:tc>
        <w:tc>
          <w:tcPr>
            <w:tcW w:w="5245" w:type="dxa"/>
          </w:tcPr>
          <w:p w14:paraId="788EFBA9" w14:textId="311D3205"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r>
              <w:rPr>
                <w:rFonts w:cs="Arial"/>
                <w:szCs w:val="18"/>
                <w:lang w:val="de-DE"/>
              </w:rPr>
              <w:t>allowedValues: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type: GeoCoordinate</w:t>
            </w:r>
          </w:p>
          <w:p w14:paraId="34811B69" w14:textId="4814B8EC" w:rsidR="00321058" w:rsidRPr="00C076D2" w:rsidRDefault="00321058" w:rsidP="00321058">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321058" w:rsidRPr="00C076D2" w:rsidRDefault="00321058" w:rsidP="00321058">
            <w:pPr>
              <w:pStyle w:val="TAL"/>
              <w:rPr>
                <w:rFonts w:cs="Arial"/>
                <w:szCs w:val="18"/>
                <w:lang w:val="de-DE"/>
              </w:rPr>
            </w:pPr>
            <w:r w:rsidRPr="00C076D2">
              <w:rPr>
                <w:rFonts w:cs="Arial"/>
                <w:szCs w:val="18"/>
                <w:lang w:val="de-DE"/>
              </w:rPr>
              <w:t>isOrdered: True</w:t>
            </w:r>
          </w:p>
          <w:p w14:paraId="62CC0009" w14:textId="77777777" w:rsidR="00321058" w:rsidRPr="00C076D2" w:rsidRDefault="00321058" w:rsidP="00321058">
            <w:pPr>
              <w:pStyle w:val="TAL"/>
              <w:rPr>
                <w:rFonts w:cs="Arial"/>
                <w:szCs w:val="18"/>
                <w:lang w:val="de-DE"/>
              </w:rPr>
            </w:pPr>
            <w:r w:rsidRPr="00C076D2">
              <w:rPr>
                <w:rFonts w:cs="Arial"/>
                <w:szCs w:val="18"/>
                <w:lang w:val="de-DE"/>
              </w:rPr>
              <w:t>isUnique: True</w:t>
            </w:r>
          </w:p>
          <w:p w14:paraId="472A40F8" w14:textId="77777777" w:rsidR="00321058" w:rsidRPr="00C076D2" w:rsidRDefault="00321058" w:rsidP="00321058">
            <w:pPr>
              <w:pStyle w:val="TAL"/>
              <w:rPr>
                <w:rFonts w:cs="Arial"/>
                <w:szCs w:val="18"/>
                <w:lang w:val="de-DE"/>
              </w:rPr>
            </w:pPr>
            <w:r w:rsidRPr="00C076D2">
              <w:rPr>
                <w:rFonts w:cs="Arial"/>
                <w:szCs w:val="18"/>
                <w:lang w:val="de-DE"/>
              </w:rPr>
              <w:t xml:space="preserve">defaultValue: None </w:t>
            </w:r>
          </w:p>
          <w:p w14:paraId="258725B4" w14:textId="3B0B52EB" w:rsidR="00321058" w:rsidRPr="00C076D2" w:rsidRDefault="00321058" w:rsidP="00321058">
            <w:pPr>
              <w:spacing w:after="0"/>
              <w:rPr>
                <w:rFonts w:ascii="Arial" w:hAnsi="Arial" w:cs="Arial"/>
                <w:sz w:val="18"/>
                <w:szCs w:val="18"/>
              </w:rPr>
            </w:pPr>
            <w:r w:rsidRPr="00C076D2">
              <w:rPr>
                <w:rFonts w:ascii="Arial" w:hAnsi="Arial" w:cs="Arial"/>
                <w:sz w:val="18"/>
                <w:szCs w:val="18"/>
                <w:lang w:val="de-DE"/>
              </w:rPr>
              <w:t>isNullable: True</w:t>
            </w:r>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r>
              <w:rPr>
                <w:rFonts w:cs="Arial"/>
                <w:szCs w:val="18"/>
                <w:lang w:val="de-DE"/>
              </w:rPr>
              <w:t>allowedValues: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type: GeoArea</w:t>
            </w:r>
          </w:p>
          <w:p w14:paraId="1B464197" w14:textId="77777777" w:rsidR="00321058" w:rsidRDefault="00321058" w:rsidP="00321058">
            <w:pPr>
              <w:pStyle w:val="TAL"/>
              <w:rPr>
                <w:rFonts w:cs="Arial"/>
                <w:szCs w:val="18"/>
                <w:lang w:val="de-DE"/>
              </w:rPr>
            </w:pPr>
            <w:r>
              <w:rPr>
                <w:rFonts w:cs="Arial"/>
                <w:szCs w:val="18"/>
                <w:lang w:val="de-DE"/>
              </w:rPr>
              <w:t>multiplicity: 1</w:t>
            </w:r>
          </w:p>
          <w:p w14:paraId="714F057C" w14:textId="77777777" w:rsidR="00321058" w:rsidRDefault="00321058" w:rsidP="00321058">
            <w:pPr>
              <w:pStyle w:val="TAL"/>
              <w:rPr>
                <w:rFonts w:cs="Arial"/>
                <w:szCs w:val="18"/>
                <w:lang w:val="de-DE"/>
              </w:rPr>
            </w:pPr>
            <w:r>
              <w:rPr>
                <w:rFonts w:cs="Arial"/>
                <w:szCs w:val="18"/>
                <w:lang w:val="de-DE"/>
              </w:rPr>
              <w:t>isOrdered: N/A</w:t>
            </w:r>
          </w:p>
          <w:p w14:paraId="7F9258C2" w14:textId="77777777" w:rsidR="00321058" w:rsidRDefault="00321058" w:rsidP="00321058">
            <w:pPr>
              <w:pStyle w:val="TAL"/>
              <w:rPr>
                <w:rFonts w:cs="Arial"/>
                <w:szCs w:val="18"/>
                <w:lang w:val="de-DE"/>
              </w:rPr>
            </w:pPr>
            <w:r>
              <w:rPr>
                <w:rFonts w:cs="Arial"/>
                <w:szCs w:val="18"/>
                <w:lang w:val="de-DE"/>
              </w:rPr>
              <w:t>isUnique: N/A</w:t>
            </w:r>
          </w:p>
          <w:p w14:paraId="2C640E47" w14:textId="77777777" w:rsidR="00321058" w:rsidRDefault="00321058" w:rsidP="00321058">
            <w:pPr>
              <w:pStyle w:val="TAL"/>
              <w:rPr>
                <w:rFonts w:cs="Arial"/>
                <w:szCs w:val="18"/>
                <w:lang w:val="de-DE"/>
              </w:rPr>
            </w:pPr>
            <w:r>
              <w:rPr>
                <w:rFonts w:cs="Arial"/>
                <w:szCs w:val="18"/>
                <w:lang w:val="de-DE"/>
              </w:rPr>
              <w:t xml:space="preserve">defaultValue: None </w:t>
            </w:r>
          </w:p>
          <w:p w14:paraId="4C43D23F" w14:textId="3E06074F" w:rsidR="00321058" w:rsidRPr="00C076D2" w:rsidRDefault="00321058" w:rsidP="00321058">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Latitude based on World Geodetic System (1984 version) global reference frame (WGS 84). Positive values correspond to the northern hemisphere.</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r>
              <w:rPr>
                <w:rFonts w:cs="Arial"/>
                <w:szCs w:val="18"/>
                <w:lang w:val="de-DE"/>
              </w:rPr>
              <w:t>AllowedValues: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float</w:t>
            </w:r>
          </w:p>
          <w:p w14:paraId="523A425E"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r>
              <w:rPr>
                <w:rFonts w:cs="Arial"/>
                <w:szCs w:val="18"/>
                <w:lang w:val="de-DE"/>
              </w:rPr>
              <w:t>AllowedValues: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type: float</w:t>
            </w:r>
          </w:p>
          <w:p w14:paraId="0FDC7E8B" w14:textId="77777777" w:rsidR="00321058" w:rsidRDefault="00321058" w:rsidP="00321058">
            <w:pPr>
              <w:pStyle w:val="TAL"/>
              <w:rPr>
                <w:rFonts w:cs="Arial"/>
                <w:szCs w:val="18"/>
                <w:lang w:val="de-DE"/>
              </w:rPr>
            </w:pPr>
            <w:r>
              <w:rPr>
                <w:rFonts w:cs="Arial"/>
                <w:szCs w:val="18"/>
                <w:lang w:val="de-DE"/>
              </w:rPr>
              <w:t>multiplicity: 1</w:t>
            </w:r>
          </w:p>
          <w:p w14:paraId="18EF6594" w14:textId="77777777" w:rsidR="00321058" w:rsidRDefault="00321058" w:rsidP="00321058">
            <w:pPr>
              <w:pStyle w:val="TAL"/>
              <w:rPr>
                <w:rFonts w:cs="Arial"/>
                <w:szCs w:val="18"/>
                <w:lang w:val="de-DE"/>
              </w:rPr>
            </w:pPr>
            <w:r>
              <w:rPr>
                <w:rFonts w:cs="Arial"/>
                <w:szCs w:val="18"/>
                <w:lang w:val="de-DE"/>
              </w:rPr>
              <w:t>isOrdered: N/A</w:t>
            </w:r>
          </w:p>
          <w:p w14:paraId="33189264" w14:textId="77777777" w:rsidR="00321058" w:rsidRDefault="00321058" w:rsidP="00321058">
            <w:pPr>
              <w:pStyle w:val="TAL"/>
              <w:rPr>
                <w:rFonts w:cs="Arial"/>
                <w:szCs w:val="18"/>
                <w:lang w:val="de-DE"/>
              </w:rPr>
            </w:pPr>
            <w:r>
              <w:rPr>
                <w:rFonts w:cs="Arial"/>
                <w:szCs w:val="18"/>
                <w:lang w:val="de-DE"/>
              </w:rPr>
              <w:t>isUnique: N/A</w:t>
            </w:r>
          </w:p>
          <w:p w14:paraId="50B4E5F0" w14:textId="77777777" w:rsidR="00321058" w:rsidRDefault="00321058" w:rsidP="00321058">
            <w:pPr>
              <w:pStyle w:val="TAL"/>
              <w:rPr>
                <w:rFonts w:cs="Arial"/>
                <w:szCs w:val="18"/>
                <w:lang w:val="de-DE"/>
              </w:rPr>
            </w:pPr>
            <w:r>
              <w:rPr>
                <w:rFonts w:cs="Arial"/>
                <w:szCs w:val="18"/>
                <w:lang w:val="de-DE"/>
              </w:rPr>
              <w:t>defaultValue: None</w:t>
            </w:r>
          </w:p>
          <w:p w14:paraId="214A0B41" w14:textId="46E5F956"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type: Float</w:t>
            </w:r>
          </w:p>
          <w:p w14:paraId="3D0A973C" w14:textId="77777777" w:rsidR="00321058" w:rsidRDefault="00321058" w:rsidP="00321058">
            <w:pPr>
              <w:pStyle w:val="TAL"/>
              <w:rPr>
                <w:rFonts w:cs="Arial"/>
                <w:szCs w:val="18"/>
                <w:lang w:val="de-DE"/>
              </w:rPr>
            </w:pPr>
            <w:r>
              <w:rPr>
                <w:rFonts w:cs="Arial"/>
                <w:szCs w:val="18"/>
                <w:lang w:val="de-DE"/>
              </w:rPr>
              <w:t>multiplicity: 1</w:t>
            </w:r>
          </w:p>
          <w:p w14:paraId="5A58A6A5" w14:textId="77777777" w:rsidR="00321058" w:rsidRDefault="00321058" w:rsidP="00321058">
            <w:pPr>
              <w:pStyle w:val="TAL"/>
              <w:rPr>
                <w:rFonts w:cs="Arial"/>
                <w:szCs w:val="18"/>
                <w:lang w:val="de-DE"/>
              </w:rPr>
            </w:pPr>
            <w:r>
              <w:rPr>
                <w:rFonts w:cs="Arial"/>
                <w:szCs w:val="18"/>
                <w:lang w:val="de-DE"/>
              </w:rPr>
              <w:t>isOrdered: N/A</w:t>
            </w:r>
          </w:p>
          <w:p w14:paraId="15FDFD95" w14:textId="77777777" w:rsidR="00321058" w:rsidRDefault="00321058" w:rsidP="00321058">
            <w:pPr>
              <w:pStyle w:val="TAL"/>
              <w:rPr>
                <w:rFonts w:cs="Arial"/>
                <w:szCs w:val="18"/>
                <w:lang w:val="de-DE"/>
              </w:rPr>
            </w:pPr>
            <w:r>
              <w:rPr>
                <w:rFonts w:cs="Arial"/>
                <w:szCs w:val="18"/>
                <w:lang w:val="de-DE"/>
              </w:rPr>
              <w:t>isUnique: N/A</w:t>
            </w:r>
          </w:p>
          <w:p w14:paraId="4BF5F759" w14:textId="77777777" w:rsidR="00321058" w:rsidRDefault="00321058" w:rsidP="00321058">
            <w:pPr>
              <w:pStyle w:val="TAL"/>
              <w:rPr>
                <w:rFonts w:cs="Arial"/>
                <w:szCs w:val="18"/>
                <w:lang w:val="de-DE"/>
              </w:rPr>
            </w:pPr>
            <w:r>
              <w:rPr>
                <w:rFonts w:cs="Arial"/>
                <w:szCs w:val="18"/>
                <w:lang w:val="de-DE"/>
              </w:rPr>
              <w:t>defaultValue: None</w:t>
            </w:r>
          </w:p>
          <w:p w14:paraId="4BE81F4D" w14:textId="361EF058" w:rsidR="00321058" w:rsidRPr="00C076D2" w:rsidRDefault="00321058" w:rsidP="00321058">
            <w:pPr>
              <w:pStyle w:val="TAL"/>
              <w:rPr>
                <w:rFonts w:cs="Arial"/>
                <w:szCs w:val="18"/>
                <w:lang w:val="de-DE"/>
              </w:rPr>
            </w:pPr>
            <w:r>
              <w:rPr>
                <w:rFonts w:cs="Arial"/>
                <w:szCs w:val="18"/>
                <w:lang w:val="de-DE"/>
              </w:rPr>
              <w:t>isNullable: False</w:t>
            </w:r>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r w:rsidRPr="00995CB7">
              <w:rPr>
                <w:rFonts w:ascii="Courier New" w:hAnsi="Courier New" w:cs="Courier New"/>
                <w:szCs w:val="18"/>
              </w:rPr>
              <w:t>associationThreshold</w:t>
            </w:r>
          </w:p>
        </w:tc>
        <w:tc>
          <w:tcPr>
            <w:tcW w:w="5245" w:type="dxa"/>
          </w:tcPr>
          <w:p w14:paraId="250B0E15" w14:textId="77777777" w:rsidR="00321058" w:rsidRDefault="00321058" w:rsidP="00321058">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r>
              <w:rPr>
                <w:rFonts w:cs="Arial"/>
                <w:szCs w:val="18"/>
                <w:lang w:val="de-DE"/>
              </w:rPr>
              <w:t>Allowed values: 1,…,100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r w:rsidRPr="00337C09">
              <w:rPr>
                <w:rFonts w:ascii="Courier New" w:hAnsi="Courier New" w:cs="Courier New"/>
                <w:szCs w:val="18"/>
              </w:rPr>
              <w:t>networkDomain</w:t>
            </w:r>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52702B04"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42F0807"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49C462D9" w14:textId="2367B7F0" w:rsidR="00321058" w:rsidRPr="00C076D2"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r w:rsidRPr="00337C09">
              <w:rPr>
                <w:rFonts w:ascii="Courier New" w:hAnsi="Courier New" w:cs="Courier New"/>
                <w:szCs w:val="18"/>
              </w:rPr>
              <w:t>cpUpType</w:t>
            </w:r>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C3D47B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5F62F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2EC706F" w14:textId="1E152B5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r w:rsidRPr="00337C09">
              <w:rPr>
                <w:rFonts w:ascii="Courier New" w:hAnsi="Courier New" w:cs="Courier New"/>
                <w:szCs w:val="18"/>
              </w:rPr>
              <w:t>sst</w:t>
            </w:r>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DAFB7E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930437D"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1BCFB0C6" w14:textId="3B3A22B0"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r w:rsidRPr="00337C09">
              <w:rPr>
                <w:rFonts w:ascii="Courier New" w:hAnsi="Courier New" w:cs="Courier New"/>
              </w:rPr>
              <w:t>collectionTimeWindow</w:t>
            </w:r>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48D808A3"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22D0352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FDDC4A7" w14:textId="603DEA3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r>
              <w:rPr>
                <w:rFonts w:cs="Arial"/>
                <w:szCs w:val="18"/>
                <w:lang w:eastAsia="zh-CN"/>
              </w:rPr>
              <w:t>AllowedValues: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type: DateTime</w:t>
            </w:r>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0FC447B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78011C4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321058" w:rsidRPr="0061649B" w:rsidRDefault="00321058" w:rsidP="00321058">
            <w:pPr>
              <w:pStyle w:val="TAL"/>
              <w:spacing w:before="20" w:after="20"/>
            </w:pPr>
            <w:r>
              <w:rPr>
                <w:rFonts w:cs="Arial"/>
                <w:szCs w:val="18"/>
                <w:lang w:eastAsia="zh-CN"/>
              </w:rPr>
              <w:t>AllowedValues: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09FE5D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14245B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r w:rsidRPr="00A861DC">
              <w:rPr>
                <w:rFonts w:ascii="Courier New" w:hAnsi="Courier New" w:cs="Courier New"/>
                <w:bCs/>
                <w:lang w:val="fr-FR"/>
              </w:rPr>
              <w:t>timeWindow</w:t>
            </w:r>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76E64C6"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511CC862"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r w:rsidRPr="00A861DC">
              <w:rPr>
                <w:rFonts w:ascii="Courier New" w:hAnsi="Courier New" w:cs="Courier New"/>
                <w:bCs/>
                <w:lang w:val="fr-FR"/>
              </w:rPr>
              <w:t>timeIntervals</w:t>
            </w:r>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TimeInterval</w:t>
            </w:r>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4F61EA4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r w:rsidRPr="00A861DC">
              <w:rPr>
                <w:rFonts w:ascii="Courier New" w:hAnsi="Courier New" w:cs="Courier New"/>
              </w:rPr>
              <w:t>intervalStart</w:t>
            </w:r>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r w:rsidRPr="00A861DC">
              <w:rPr>
                <w:rFonts w:ascii="Courier New" w:hAnsi="Courier New" w:cs="Courier New"/>
              </w:rPr>
              <w:t>intervalEnd</w:t>
            </w:r>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321058" w:rsidRPr="000819C1" w:rsidRDefault="00321058" w:rsidP="00321058">
            <w:pPr>
              <w:pStyle w:val="TAL"/>
              <w:spacing w:before="20" w:after="20"/>
            </w:pPr>
            <w:r>
              <w:rPr>
                <w:rFonts w:cs="Arial"/>
                <w:szCs w:val="18"/>
                <w:lang w:eastAsia="zh-CN"/>
              </w:rPr>
              <w:t>AllowedValues: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1545"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1545"/>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3A99481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r w:rsidRPr="00A861DC">
              <w:rPr>
                <w:rFonts w:ascii="Courier New" w:hAnsi="Courier New" w:cs="Courier New"/>
                <w:bCs/>
                <w:lang w:val="fr-FR"/>
              </w:rPr>
              <w:t>schedulingTimes</w:t>
            </w:r>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r>
              <w:rPr>
                <w:rFonts w:cs="Arial"/>
                <w:szCs w:val="18"/>
              </w:rPr>
              <w:t>SchedulingTime</w:t>
            </w:r>
          </w:p>
          <w:p w14:paraId="5A4BAC37" w14:textId="77777777" w:rsidR="00321058" w:rsidRPr="00BB197A" w:rsidRDefault="00321058" w:rsidP="00321058">
            <w:pPr>
              <w:pStyle w:val="TAL"/>
              <w:rPr>
                <w:rFonts w:cs="Arial"/>
                <w:szCs w:val="18"/>
              </w:rPr>
            </w:pPr>
            <w:r w:rsidRPr="00BB197A">
              <w:rPr>
                <w:rFonts w:cs="Arial"/>
                <w:szCs w:val="18"/>
              </w:rPr>
              <w:t>multiplicity: 1</w:t>
            </w:r>
            <w:r>
              <w:rPr>
                <w:rFonts w:cs="Arial"/>
                <w:szCs w:val="18"/>
              </w:rPr>
              <w:t>..*</w:t>
            </w:r>
          </w:p>
          <w:p w14:paraId="241A9745" w14:textId="77777777" w:rsidR="00321058" w:rsidRPr="00BB197A" w:rsidRDefault="00321058" w:rsidP="00321058">
            <w:pPr>
              <w:pStyle w:val="TAL"/>
              <w:rPr>
                <w:rFonts w:cs="Arial"/>
                <w:szCs w:val="18"/>
              </w:rPr>
            </w:pPr>
            <w:r w:rsidRPr="00BB197A">
              <w:rPr>
                <w:rFonts w:cs="Arial"/>
                <w:szCs w:val="18"/>
              </w:rPr>
              <w:t xml:space="preserve">isOrdered: </w:t>
            </w:r>
            <w:r>
              <w:rPr>
                <w:rFonts w:cs="Arial"/>
                <w:szCs w:val="18"/>
              </w:rPr>
              <w:t>False</w:t>
            </w:r>
          </w:p>
          <w:p w14:paraId="2B29EB03" w14:textId="77777777" w:rsidR="00321058" w:rsidRPr="00BB197A" w:rsidRDefault="00321058" w:rsidP="00321058">
            <w:pPr>
              <w:pStyle w:val="TAL"/>
              <w:rPr>
                <w:rFonts w:cs="Arial"/>
                <w:szCs w:val="18"/>
              </w:rPr>
            </w:pPr>
            <w:r w:rsidRPr="00BB197A">
              <w:rPr>
                <w:rFonts w:cs="Arial"/>
                <w:szCs w:val="18"/>
              </w:rPr>
              <w:t xml:space="preserve">isUnique: </w:t>
            </w:r>
            <w:r>
              <w:rPr>
                <w:rFonts w:cs="Arial"/>
                <w:szCs w:val="18"/>
              </w:rPr>
              <w:t>True</w:t>
            </w:r>
          </w:p>
          <w:p w14:paraId="0229ADBB" w14:textId="77777777" w:rsidR="00321058" w:rsidRPr="00BB197A" w:rsidRDefault="00321058" w:rsidP="00321058">
            <w:pPr>
              <w:pStyle w:val="TAL"/>
              <w:rPr>
                <w:rFonts w:cs="Arial"/>
                <w:szCs w:val="18"/>
              </w:rPr>
            </w:pPr>
            <w:r w:rsidRPr="00BB197A">
              <w:rPr>
                <w:rFonts w:cs="Arial"/>
                <w:szCs w:val="18"/>
              </w:rPr>
              <w:t xml:space="preserve">defaultValue: None </w:t>
            </w:r>
          </w:p>
          <w:p w14:paraId="06738E5A" w14:textId="13FA9808" w:rsidR="00321058" w:rsidRPr="00BB197A" w:rsidRDefault="00321058" w:rsidP="00321058">
            <w:pPr>
              <w:pStyle w:val="TAL"/>
              <w:rPr>
                <w:rFonts w:cs="Arial"/>
                <w:szCs w:val="18"/>
              </w:rPr>
            </w:pPr>
            <w:r w:rsidRPr="00BB197A">
              <w:rPr>
                <w:rFonts w:cs="Arial"/>
                <w:szCs w:val="18"/>
              </w:rPr>
              <w:t>isNullable: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r>
              <w:rPr>
                <w:rFonts w:ascii="Courier New" w:hAnsi="Courier New" w:cs="Courier New"/>
                <w:lang w:val="en-US"/>
              </w:rPr>
              <w:t>schedulerStatus</w:t>
            </w:r>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r w:rsidRPr="00BB197A">
              <w:rPr>
                <w:rFonts w:cs="Arial"/>
                <w:szCs w:val="18"/>
              </w:rPr>
              <w:t>isOrdered: N/A</w:t>
            </w:r>
          </w:p>
          <w:p w14:paraId="35E030BC" w14:textId="77777777" w:rsidR="00321058" w:rsidRPr="00BB197A" w:rsidRDefault="00321058" w:rsidP="00321058">
            <w:pPr>
              <w:pStyle w:val="TAL"/>
              <w:rPr>
                <w:rFonts w:cs="Arial"/>
                <w:szCs w:val="18"/>
              </w:rPr>
            </w:pPr>
            <w:r w:rsidRPr="00BB197A">
              <w:rPr>
                <w:rFonts w:cs="Arial"/>
                <w:szCs w:val="18"/>
              </w:rPr>
              <w:t>isUnique: N/A</w:t>
            </w:r>
          </w:p>
          <w:p w14:paraId="74BA7E13" w14:textId="77777777" w:rsidR="00321058" w:rsidRPr="00BB197A" w:rsidRDefault="00321058" w:rsidP="00321058">
            <w:pPr>
              <w:pStyle w:val="TAL"/>
              <w:rPr>
                <w:rFonts w:cs="Arial"/>
                <w:szCs w:val="18"/>
              </w:rPr>
            </w:pPr>
            <w:r w:rsidRPr="00BB197A">
              <w:rPr>
                <w:rFonts w:cs="Arial"/>
                <w:szCs w:val="18"/>
              </w:rPr>
              <w:t xml:space="preserve">defaultValue: None </w:t>
            </w:r>
          </w:p>
          <w:p w14:paraId="1DB3BCF1" w14:textId="3183A0AE"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r>
              <w:rPr>
                <w:rFonts w:ascii="Courier New" w:hAnsi="Courier New" w:cs="Courier New"/>
                <w:lang w:val="en-US"/>
              </w:rPr>
              <w:t>conditionStatus</w:t>
            </w:r>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r w:rsidRPr="00BB197A">
              <w:rPr>
                <w:rFonts w:cs="Arial"/>
                <w:szCs w:val="18"/>
              </w:rPr>
              <w:t>isOrdered: N/A</w:t>
            </w:r>
          </w:p>
          <w:p w14:paraId="204BD2D8" w14:textId="77777777" w:rsidR="00321058" w:rsidRPr="00BB197A" w:rsidRDefault="00321058" w:rsidP="00321058">
            <w:pPr>
              <w:pStyle w:val="TAL"/>
              <w:rPr>
                <w:rFonts w:cs="Arial"/>
                <w:szCs w:val="18"/>
              </w:rPr>
            </w:pPr>
            <w:r w:rsidRPr="00BB197A">
              <w:rPr>
                <w:rFonts w:cs="Arial"/>
                <w:szCs w:val="18"/>
              </w:rPr>
              <w:t>isUnique: N/A</w:t>
            </w:r>
          </w:p>
          <w:p w14:paraId="17E47B0B" w14:textId="77777777" w:rsidR="00321058" w:rsidRPr="00BB197A" w:rsidRDefault="00321058" w:rsidP="00321058">
            <w:pPr>
              <w:pStyle w:val="TAL"/>
              <w:rPr>
                <w:rFonts w:cs="Arial"/>
                <w:szCs w:val="18"/>
              </w:rPr>
            </w:pPr>
            <w:r w:rsidRPr="00BB197A">
              <w:rPr>
                <w:rFonts w:cs="Arial"/>
                <w:szCs w:val="18"/>
              </w:rPr>
              <w:t xml:space="preserve">defaultValue: None </w:t>
            </w:r>
          </w:p>
          <w:p w14:paraId="71174481" w14:textId="33510EEB"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65F74DB7"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321058" w:rsidRPr="005C176A" w:rsidRDefault="00321058" w:rsidP="00321058">
            <w:pPr>
              <w:pStyle w:val="TAL"/>
              <w:rPr>
                <w:rFonts w:cs="Arial"/>
                <w:szCs w:val="18"/>
              </w:rPr>
            </w:pPr>
            <w:r w:rsidRPr="005C176A">
              <w:rPr>
                <w:rFonts w:cs="Arial"/>
                <w:szCs w:val="18"/>
              </w:rPr>
              <w:t>isOrdered: N/A</w:t>
            </w:r>
          </w:p>
          <w:p w14:paraId="0E8100A5" w14:textId="77777777" w:rsidR="00321058" w:rsidRPr="005C176A" w:rsidRDefault="00321058" w:rsidP="00321058">
            <w:pPr>
              <w:pStyle w:val="TAL"/>
              <w:rPr>
                <w:rFonts w:cs="Arial"/>
                <w:szCs w:val="18"/>
              </w:rPr>
            </w:pPr>
            <w:r w:rsidRPr="005C176A">
              <w:rPr>
                <w:rFonts w:cs="Arial"/>
                <w:szCs w:val="18"/>
              </w:rPr>
              <w:t>isUnique: N/A</w:t>
            </w:r>
          </w:p>
          <w:p w14:paraId="060285FF" w14:textId="77777777" w:rsidR="00321058" w:rsidRPr="005C176A" w:rsidRDefault="00321058" w:rsidP="00321058">
            <w:pPr>
              <w:pStyle w:val="TAL"/>
              <w:rPr>
                <w:rFonts w:cs="Arial"/>
                <w:szCs w:val="18"/>
              </w:rPr>
            </w:pPr>
            <w:r w:rsidRPr="005C176A">
              <w:rPr>
                <w:rFonts w:cs="Arial"/>
                <w:szCs w:val="18"/>
              </w:rPr>
              <w:t>defaultValue: None</w:t>
            </w:r>
          </w:p>
          <w:p w14:paraId="4C5BB93E" w14:textId="5C5E82E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54AA352E"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321058" w:rsidRPr="005C176A" w:rsidRDefault="00321058" w:rsidP="00321058">
            <w:pPr>
              <w:pStyle w:val="TAL"/>
              <w:rPr>
                <w:rFonts w:cs="Arial"/>
                <w:szCs w:val="18"/>
              </w:rPr>
            </w:pPr>
            <w:r w:rsidRPr="005C176A">
              <w:rPr>
                <w:rFonts w:cs="Arial"/>
                <w:szCs w:val="18"/>
              </w:rPr>
              <w:t>isOrdered: N/A</w:t>
            </w:r>
          </w:p>
          <w:p w14:paraId="0DBB009F" w14:textId="77777777" w:rsidR="00321058" w:rsidRPr="005C176A" w:rsidRDefault="00321058" w:rsidP="00321058">
            <w:pPr>
              <w:pStyle w:val="TAL"/>
              <w:rPr>
                <w:rFonts w:cs="Arial"/>
                <w:szCs w:val="18"/>
              </w:rPr>
            </w:pPr>
            <w:r w:rsidRPr="005C176A">
              <w:rPr>
                <w:rFonts w:cs="Arial"/>
                <w:szCs w:val="18"/>
              </w:rPr>
              <w:t>isUnique: N/A</w:t>
            </w:r>
          </w:p>
          <w:p w14:paraId="5A139C37" w14:textId="77777777" w:rsidR="00321058" w:rsidRPr="005C176A" w:rsidRDefault="00321058" w:rsidP="00321058">
            <w:pPr>
              <w:pStyle w:val="TAL"/>
              <w:rPr>
                <w:rFonts w:cs="Arial"/>
                <w:szCs w:val="18"/>
              </w:rPr>
            </w:pPr>
            <w:r w:rsidRPr="005C176A">
              <w:rPr>
                <w:rFonts w:cs="Arial"/>
                <w:szCs w:val="18"/>
              </w:rPr>
              <w:t>defaultValue: None</w:t>
            </w:r>
          </w:p>
          <w:p w14:paraId="1B204A2E" w14:textId="6745138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B197A" w14:paraId="0D0B7A48" w14:textId="77777777" w:rsidTr="00A01FE5">
        <w:trPr>
          <w:gridAfter w:val="1"/>
          <w:wAfter w:w="9" w:type="dxa"/>
          <w:cantSplit/>
          <w:jc w:val="center"/>
        </w:trPr>
        <w:tc>
          <w:tcPr>
            <w:tcW w:w="2621" w:type="dxa"/>
          </w:tcPr>
          <w:p w14:paraId="340046A0" w14:textId="600B7BC8" w:rsidR="00321058" w:rsidRDefault="00321058" w:rsidP="00321058">
            <w:pPr>
              <w:pStyle w:val="TAL"/>
              <w:rPr>
                <w:rFonts w:cs="Arial"/>
                <w:color w:val="000000"/>
                <w:szCs w:val="18"/>
              </w:rPr>
            </w:pPr>
            <w:r>
              <w:rPr>
                <w:rFonts w:ascii="Courier New" w:hAnsi="Courier New"/>
                <w:szCs w:val="18"/>
              </w:rPr>
              <w:t>condition</w:t>
            </w:r>
          </w:p>
        </w:tc>
        <w:tc>
          <w:tcPr>
            <w:tcW w:w="5245" w:type="dxa"/>
          </w:tcPr>
          <w:p w14:paraId="31102248" w14:textId="77777777" w:rsidR="00321058" w:rsidRDefault="00321058" w:rsidP="00321058">
            <w:pPr>
              <w:pStyle w:val="TAL"/>
              <w:rPr>
                <w:rFonts w:cs="Arial"/>
              </w:rPr>
            </w:pPr>
            <w:r>
              <w:rPr>
                <w:rFonts w:cs="Arial"/>
              </w:rPr>
              <w:t xml:space="preserve">Logical expression of one or several condition(s). </w:t>
            </w:r>
          </w:p>
          <w:p w14:paraId="52FFF873" w14:textId="77777777" w:rsidR="00321058" w:rsidRDefault="00321058" w:rsidP="00321058">
            <w:pPr>
              <w:pStyle w:val="TAL"/>
              <w:rPr>
                <w:rFonts w:cs="Arial"/>
              </w:rPr>
            </w:pPr>
          </w:p>
          <w:p w14:paraId="40EB3AE1" w14:textId="77777777" w:rsidR="00321058" w:rsidRPr="001B33DA" w:rsidRDefault="00321058" w:rsidP="0032105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321058" w:rsidRPr="00230F73" w:rsidRDefault="00321058" w:rsidP="00321058">
            <w:pPr>
              <w:pStyle w:val="TAL"/>
              <w:rPr>
                <w:szCs w:val="18"/>
              </w:rPr>
            </w:pPr>
          </w:p>
          <w:p w14:paraId="4CBA3A93" w14:textId="77777777" w:rsidR="00321058" w:rsidRDefault="00321058" w:rsidP="0032105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321058" w:rsidRDefault="00321058" w:rsidP="00321058">
            <w:pPr>
              <w:pStyle w:val="TAL"/>
              <w:rPr>
                <w:szCs w:val="18"/>
              </w:rPr>
            </w:pPr>
          </w:p>
          <w:p w14:paraId="27A40701" w14:textId="77777777" w:rsidR="00321058" w:rsidRDefault="00321058" w:rsidP="00321058">
            <w:pPr>
              <w:pStyle w:val="TAL"/>
              <w:rPr>
                <w:rFonts w:cs="Arial"/>
              </w:rPr>
            </w:pPr>
            <w:r>
              <w:rPr>
                <w:szCs w:val="18"/>
              </w:rPr>
              <w:t>An empty string is not allowed.</w:t>
            </w:r>
          </w:p>
          <w:p w14:paraId="5AAD7AB7" w14:textId="77777777" w:rsidR="00321058" w:rsidRDefault="00321058" w:rsidP="00321058">
            <w:pPr>
              <w:pStyle w:val="TAL"/>
              <w:rPr>
                <w:rFonts w:cs="Arial"/>
              </w:rPr>
            </w:pPr>
          </w:p>
          <w:p w14:paraId="27EE397E" w14:textId="4C49B804" w:rsidR="00321058" w:rsidRPr="001A7B90" w:rsidRDefault="00321058" w:rsidP="00321058">
            <w:pPr>
              <w:pStyle w:val="TAL"/>
              <w:rPr>
                <w:rFonts w:cs="Arial"/>
                <w:szCs w:val="18"/>
              </w:rPr>
            </w:pPr>
            <w:r w:rsidRPr="00B26339">
              <w:rPr>
                <w:rFonts w:cs="Arial"/>
                <w:szCs w:val="18"/>
              </w:rPr>
              <w:t>allowedValues: N/A</w:t>
            </w:r>
          </w:p>
        </w:tc>
        <w:tc>
          <w:tcPr>
            <w:tcW w:w="1984" w:type="dxa"/>
          </w:tcPr>
          <w:p w14:paraId="0698A703" w14:textId="77777777" w:rsidR="00321058" w:rsidRPr="005C176A" w:rsidRDefault="00321058" w:rsidP="00321058">
            <w:pPr>
              <w:pStyle w:val="TAL"/>
              <w:rPr>
                <w:rFonts w:cs="Arial"/>
                <w:szCs w:val="18"/>
              </w:rPr>
            </w:pPr>
            <w:r w:rsidRPr="005C176A">
              <w:rPr>
                <w:rFonts w:cs="Arial"/>
                <w:szCs w:val="18"/>
              </w:rPr>
              <w:t>type: String</w:t>
            </w:r>
          </w:p>
          <w:p w14:paraId="294BCAF9" w14:textId="77777777" w:rsidR="00321058" w:rsidRPr="005C176A" w:rsidRDefault="00321058" w:rsidP="00321058">
            <w:pPr>
              <w:pStyle w:val="TAL"/>
              <w:rPr>
                <w:rFonts w:cs="Arial"/>
                <w:szCs w:val="18"/>
              </w:rPr>
            </w:pPr>
            <w:r w:rsidRPr="005C176A">
              <w:rPr>
                <w:rFonts w:cs="Arial"/>
                <w:szCs w:val="18"/>
              </w:rPr>
              <w:t>multiplicity: 1</w:t>
            </w:r>
          </w:p>
          <w:p w14:paraId="5BB684BA" w14:textId="77777777" w:rsidR="00321058" w:rsidRPr="005C176A" w:rsidRDefault="00321058" w:rsidP="00321058">
            <w:pPr>
              <w:pStyle w:val="TAL"/>
              <w:rPr>
                <w:rFonts w:cs="Arial"/>
                <w:szCs w:val="18"/>
              </w:rPr>
            </w:pPr>
            <w:r w:rsidRPr="005C176A">
              <w:rPr>
                <w:rFonts w:cs="Arial"/>
                <w:szCs w:val="18"/>
              </w:rPr>
              <w:t>isOrdered: N/A</w:t>
            </w:r>
          </w:p>
          <w:p w14:paraId="040EBE59" w14:textId="77777777" w:rsidR="00321058" w:rsidRPr="005C176A" w:rsidRDefault="00321058" w:rsidP="00321058">
            <w:pPr>
              <w:pStyle w:val="TAL"/>
              <w:rPr>
                <w:rFonts w:cs="Arial"/>
                <w:szCs w:val="18"/>
              </w:rPr>
            </w:pPr>
            <w:r w:rsidRPr="005C176A">
              <w:rPr>
                <w:rFonts w:cs="Arial"/>
                <w:szCs w:val="18"/>
              </w:rPr>
              <w:t>isUnique: N/A</w:t>
            </w:r>
          </w:p>
          <w:p w14:paraId="44A90997" w14:textId="77777777" w:rsidR="00321058" w:rsidRPr="005C176A" w:rsidRDefault="00321058" w:rsidP="00321058">
            <w:pPr>
              <w:pStyle w:val="TAL"/>
              <w:rPr>
                <w:rFonts w:cs="Arial"/>
                <w:szCs w:val="18"/>
              </w:rPr>
            </w:pPr>
            <w:r w:rsidRPr="005C176A">
              <w:rPr>
                <w:rFonts w:cs="Arial"/>
                <w:szCs w:val="18"/>
              </w:rPr>
              <w:t>defaultValue: None</w:t>
            </w:r>
          </w:p>
          <w:p w14:paraId="4DE2B375" w14:textId="23E1B49B"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26339" w14:paraId="34B54EE2" w14:textId="77777777" w:rsidTr="00A01FE5">
        <w:trPr>
          <w:gridAfter w:val="1"/>
          <w:wAfter w:w="9" w:type="dxa"/>
          <w:cantSplit/>
          <w:jc w:val="center"/>
        </w:trPr>
        <w:tc>
          <w:tcPr>
            <w:tcW w:w="2621" w:type="dxa"/>
          </w:tcPr>
          <w:p w14:paraId="6AA84122" w14:textId="3398A204" w:rsidR="00321058" w:rsidRPr="00202D71" w:rsidRDefault="00321058" w:rsidP="00321058">
            <w:pPr>
              <w:pStyle w:val="TAL"/>
              <w:rPr>
                <w:rFonts w:cs="Arial"/>
              </w:rPr>
            </w:pPr>
            <w:r w:rsidRPr="00337C09">
              <w:rPr>
                <w:rFonts w:ascii="Courier New" w:hAnsi="Courier New" w:cs="Courier New"/>
              </w:rPr>
              <w:t>dataScope</w:t>
            </w:r>
          </w:p>
        </w:tc>
        <w:tc>
          <w:tcPr>
            <w:tcW w:w="5245" w:type="dxa"/>
          </w:tcPr>
          <w:p w14:paraId="6A05EA68" w14:textId="77777777" w:rsidR="00321058" w:rsidRDefault="00321058" w:rsidP="0032105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321058" w:rsidRDefault="00321058" w:rsidP="00321058">
            <w:pPr>
              <w:pStyle w:val="TAL"/>
              <w:rPr>
                <w:szCs w:val="18"/>
              </w:rPr>
            </w:pPr>
          </w:p>
          <w:p w14:paraId="53D797BB" w14:textId="601A49C4" w:rsidR="00321058" w:rsidRPr="0061649B" w:rsidRDefault="00321058" w:rsidP="00321058">
            <w:pPr>
              <w:pStyle w:val="TAL"/>
              <w:spacing w:before="20" w:after="20"/>
            </w:pPr>
            <w:r>
              <w:rPr>
                <w:szCs w:val="18"/>
              </w:rPr>
              <w:t>Allowed Value: SNSSAI, 5QI, PLMN</w:t>
            </w:r>
          </w:p>
        </w:tc>
        <w:tc>
          <w:tcPr>
            <w:tcW w:w="1984" w:type="dxa"/>
          </w:tcPr>
          <w:p w14:paraId="15F2892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0A7727D"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12E01535"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C365A7E" w14:textId="77777777" w:rsidTr="00A01FE5">
        <w:trPr>
          <w:gridAfter w:val="1"/>
          <w:wAfter w:w="9" w:type="dxa"/>
          <w:cantSplit/>
          <w:jc w:val="center"/>
        </w:trPr>
        <w:tc>
          <w:tcPr>
            <w:tcW w:w="2621" w:type="dxa"/>
          </w:tcPr>
          <w:p w14:paraId="2044F530" w14:textId="7C4D8122" w:rsidR="00321058" w:rsidRPr="0045307C" w:rsidRDefault="00321058" w:rsidP="00321058">
            <w:pPr>
              <w:pStyle w:val="TAL"/>
              <w:rPr>
                <w:szCs w:val="18"/>
              </w:rPr>
            </w:pPr>
            <w:r w:rsidRPr="00D86AF1">
              <w:rPr>
                <w:rFonts w:ascii="Courier New" w:hAnsi="Courier New" w:cs="Courier New"/>
              </w:rPr>
              <w:t>serviceType</w:t>
            </w:r>
          </w:p>
        </w:tc>
        <w:tc>
          <w:tcPr>
            <w:tcW w:w="5245" w:type="dxa"/>
          </w:tcPr>
          <w:p w14:paraId="70BBB6B6" w14:textId="77777777" w:rsidR="00321058" w:rsidRPr="00F61E18" w:rsidRDefault="00321058" w:rsidP="00321058">
            <w:pPr>
              <w:pStyle w:val="TAL"/>
              <w:rPr>
                <w:rFonts w:cs="Arial"/>
                <w:szCs w:val="18"/>
              </w:rPr>
            </w:pPr>
            <w:r w:rsidRPr="00F61E18">
              <w:rPr>
                <w:rFonts w:cs="Arial"/>
                <w:szCs w:val="18"/>
              </w:rPr>
              <w:t>Specifies an end user service type for QoE measurements.</w:t>
            </w:r>
          </w:p>
          <w:p w14:paraId="6C5D4CA4" w14:textId="77777777" w:rsidR="00321058" w:rsidRPr="00FE3560" w:rsidRDefault="00321058" w:rsidP="00321058">
            <w:pPr>
              <w:pStyle w:val="TAL"/>
              <w:rPr>
                <w:rFonts w:cs="Arial"/>
                <w:szCs w:val="18"/>
              </w:rPr>
            </w:pPr>
          </w:p>
          <w:p w14:paraId="107F0217" w14:textId="52521867" w:rsidR="00321058" w:rsidRPr="00B940D8" w:rsidRDefault="00321058" w:rsidP="00321058">
            <w:pPr>
              <w:pStyle w:val="TAL"/>
              <w:rPr>
                <w:szCs w:val="18"/>
              </w:rPr>
            </w:pPr>
            <w:r w:rsidRPr="00FE3560">
              <w:rPr>
                <w:rFonts w:cs="Arial"/>
                <w:szCs w:val="18"/>
              </w:rPr>
              <w:t>allowedValues: DASH, MTSI, VR</w:t>
            </w:r>
          </w:p>
        </w:tc>
        <w:tc>
          <w:tcPr>
            <w:tcW w:w="1984" w:type="dxa"/>
          </w:tcPr>
          <w:p w14:paraId="4E0C8AE3" w14:textId="77777777" w:rsidR="00321058" w:rsidRPr="00F61E18" w:rsidRDefault="00321058" w:rsidP="00321058">
            <w:pPr>
              <w:pStyle w:val="TAL"/>
              <w:rPr>
                <w:rFonts w:cs="Arial"/>
                <w:szCs w:val="18"/>
              </w:rPr>
            </w:pPr>
            <w:r w:rsidRPr="00FE3560">
              <w:rPr>
                <w:rFonts w:cs="Arial"/>
                <w:szCs w:val="18"/>
              </w:rPr>
              <w:t xml:space="preserve">type: </w:t>
            </w:r>
            <w:r>
              <w:rPr>
                <w:rFonts w:cs="Arial"/>
                <w:szCs w:val="18"/>
              </w:rPr>
              <w:t>ENUM</w:t>
            </w:r>
          </w:p>
          <w:p w14:paraId="52391522" w14:textId="77777777" w:rsidR="00321058" w:rsidRPr="00F61E18" w:rsidRDefault="00321058" w:rsidP="00321058">
            <w:pPr>
              <w:pStyle w:val="TAL"/>
              <w:rPr>
                <w:rFonts w:cs="Arial"/>
                <w:szCs w:val="18"/>
              </w:rPr>
            </w:pPr>
            <w:r w:rsidRPr="00F61E18">
              <w:rPr>
                <w:rFonts w:cs="Arial"/>
                <w:szCs w:val="18"/>
              </w:rPr>
              <w:t>multiplicity: 1</w:t>
            </w:r>
          </w:p>
          <w:p w14:paraId="72EC9E0D" w14:textId="77777777" w:rsidR="00321058" w:rsidRPr="00F61E18" w:rsidRDefault="00321058" w:rsidP="00321058">
            <w:pPr>
              <w:pStyle w:val="TAL"/>
              <w:rPr>
                <w:rFonts w:cs="Arial"/>
                <w:szCs w:val="18"/>
              </w:rPr>
            </w:pPr>
            <w:r w:rsidRPr="00F61E18">
              <w:rPr>
                <w:rFonts w:cs="Arial"/>
                <w:szCs w:val="18"/>
              </w:rPr>
              <w:t>isOrdered: N/A</w:t>
            </w:r>
          </w:p>
          <w:p w14:paraId="7A785DB8" w14:textId="77777777" w:rsidR="00321058" w:rsidRPr="00FE3560" w:rsidRDefault="00321058" w:rsidP="00321058">
            <w:pPr>
              <w:pStyle w:val="TAL"/>
              <w:rPr>
                <w:rFonts w:cs="Arial"/>
                <w:szCs w:val="18"/>
              </w:rPr>
            </w:pPr>
            <w:r w:rsidRPr="00F61E18">
              <w:rPr>
                <w:rFonts w:cs="Arial"/>
                <w:szCs w:val="18"/>
              </w:rPr>
              <w:t>isUnique: N/A</w:t>
            </w:r>
          </w:p>
          <w:p w14:paraId="76B04591" w14:textId="77777777" w:rsidR="00321058" w:rsidRPr="00FE3560" w:rsidRDefault="00321058" w:rsidP="00321058">
            <w:pPr>
              <w:pStyle w:val="TAL"/>
              <w:rPr>
                <w:rFonts w:cs="Arial"/>
                <w:szCs w:val="18"/>
              </w:rPr>
            </w:pPr>
            <w:r w:rsidRPr="00FE3560">
              <w:rPr>
                <w:rFonts w:cs="Arial"/>
                <w:szCs w:val="18"/>
              </w:rPr>
              <w:t>defaultValue: None</w:t>
            </w:r>
          </w:p>
          <w:p w14:paraId="737FE30D" w14:textId="6369B0E7" w:rsidR="00321058" w:rsidRPr="0045307C" w:rsidRDefault="00321058" w:rsidP="00321058">
            <w:pPr>
              <w:spacing w:after="0"/>
              <w:rPr>
                <w:rFonts w:ascii="Arial" w:hAnsi="Arial"/>
                <w:sz w:val="18"/>
                <w:szCs w:val="18"/>
              </w:rPr>
            </w:pPr>
            <w:r w:rsidRPr="00A3274E">
              <w:rPr>
                <w:rFonts w:ascii="Arial" w:hAnsi="Arial" w:cs="Arial"/>
                <w:sz w:val="18"/>
                <w:szCs w:val="18"/>
              </w:rPr>
              <w:t>isNullable: False</w:t>
            </w:r>
          </w:p>
        </w:tc>
      </w:tr>
      <w:tr w:rsidR="00321058" w:rsidRPr="00B26339" w14:paraId="30B83D81" w14:textId="77777777" w:rsidTr="00A01FE5">
        <w:trPr>
          <w:gridAfter w:val="1"/>
          <w:wAfter w:w="9" w:type="dxa"/>
          <w:cantSplit/>
          <w:jc w:val="center"/>
        </w:trPr>
        <w:tc>
          <w:tcPr>
            <w:tcW w:w="2621" w:type="dxa"/>
          </w:tcPr>
          <w:p w14:paraId="7338328C" w14:textId="445FF315" w:rsidR="00321058" w:rsidRPr="0045307C" w:rsidRDefault="00321058" w:rsidP="00321058">
            <w:pPr>
              <w:pStyle w:val="TAL"/>
              <w:rPr>
                <w:szCs w:val="18"/>
              </w:rPr>
            </w:pPr>
            <w:r w:rsidRPr="00D86AF1">
              <w:rPr>
                <w:rFonts w:ascii="Courier New" w:hAnsi="Courier New" w:cs="Courier New"/>
              </w:rPr>
              <w:t>qoECollectionEntityAddress</w:t>
            </w:r>
          </w:p>
        </w:tc>
        <w:tc>
          <w:tcPr>
            <w:tcW w:w="5245" w:type="dxa"/>
          </w:tcPr>
          <w:p w14:paraId="4DF80BA9" w14:textId="1078BBD5" w:rsidR="00321058" w:rsidRPr="00B940D8" w:rsidRDefault="00321058" w:rsidP="00321058">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321058" w:rsidRPr="00F61E18" w:rsidRDefault="00321058" w:rsidP="00321058">
            <w:pPr>
              <w:pStyle w:val="TAL"/>
              <w:rPr>
                <w:rFonts w:cs="Arial"/>
                <w:szCs w:val="18"/>
              </w:rPr>
            </w:pPr>
            <w:r w:rsidRPr="00F61E18">
              <w:rPr>
                <w:rFonts w:cs="Arial"/>
                <w:szCs w:val="18"/>
              </w:rPr>
              <w:t>type: IpAddress</w:t>
            </w:r>
          </w:p>
          <w:p w14:paraId="115E39E9" w14:textId="77777777" w:rsidR="00321058" w:rsidRPr="00F61E18" w:rsidRDefault="00321058" w:rsidP="00321058">
            <w:pPr>
              <w:pStyle w:val="TAL"/>
              <w:rPr>
                <w:rFonts w:cs="Arial"/>
                <w:szCs w:val="18"/>
              </w:rPr>
            </w:pPr>
            <w:r w:rsidRPr="00F61E18">
              <w:rPr>
                <w:rFonts w:cs="Arial"/>
                <w:szCs w:val="18"/>
              </w:rPr>
              <w:t>multiplicity: 1</w:t>
            </w:r>
          </w:p>
          <w:p w14:paraId="66E04901" w14:textId="77777777" w:rsidR="00321058" w:rsidRPr="00F61E18" w:rsidRDefault="00321058" w:rsidP="00321058">
            <w:pPr>
              <w:pStyle w:val="TAL"/>
              <w:rPr>
                <w:rFonts w:cs="Arial"/>
                <w:szCs w:val="18"/>
              </w:rPr>
            </w:pPr>
            <w:r w:rsidRPr="00F61E18">
              <w:rPr>
                <w:rFonts w:cs="Arial"/>
                <w:szCs w:val="18"/>
              </w:rPr>
              <w:t>isOrdered: N/A</w:t>
            </w:r>
          </w:p>
          <w:p w14:paraId="455D8F64" w14:textId="77777777" w:rsidR="00321058" w:rsidRPr="00F61E18" w:rsidRDefault="00321058" w:rsidP="00321058">
            <w:pPr>
              <w:pStyle w:val="TAL"/>
              <w:rPr>
                <w:rFonts w:cs="Arial"/>
                <w:szCs w:val="18"/>
              </w:rPr>
            </w:pPr>
            <w:r w:rsidRPr="00F61E18">
              <w:rPr>
                <w:rFonts w:cs="Arial"/>
                <w:szCs w:val="18"/>
              </w:rPr>
              <w:t>isUnique: N/A</w:t>
            </w:r>
          </w:p>
          <w:p w14:paraId="3152DBFA" w14:textId="77777777" w:rsidR="00321058" w:rsidRPr="00F61E18" w:rsidRDefault="00321058" w:rsidP="00321058">
            <w:pPr>
              <w:pStyle w:val="TAL"/>
              <w:rPr>
                <w:rFonts w:cs="Arial"/>
                <w:szCs w:val="18"/>
              </w:rPr>
            </w:pPr>
            <w:r w:rsidRPr="00F61E18">
              <w:rPr>
                <w:rFonts w:cs="Arial"/>
                <w:szCs w:val="18"/>
              </w:rPr>
              <w:t>defaultValue: None</w:t>
            </w:r>
          </w:p>
          <w:p w14:paraId="3FE43453" w14:textId="52CDC7D5" w:rsidR="00321058" w:rsidRPr="0045307C" w:rsidRDefault="00321058" w:rsidP="00321058">
            <w:pPr>
              <w:spacing w:after="0"/>
              <w:rPr>
                <w:rFonts w:ascii="Arial" w:hAnsi="Arial"/>
                <w:sz w:val="18"/>
                <w:szCs w:val="18"/>
              </w:rPr>
            </w:pPr>
            <w:r w:rsidRPr="00A3274E">
              <w:rPr>
                <w:rFonts w:ascii="Arial" w:hAnsi="Arial" w:cs="Arial"/>
                <w:sz w:val="18"/>
                <w:szCs w:val="18"/>
              </w:rPr>
              <w:t>isNullable: False</w:t>
            </w:r>
          </w:p>
        </w:tc>
      </w:tr>
      <w:tr w:rsidR="00321058" w:rsidRPr="00B26339" w14:paraId="7FDDD7F8" w14:textId="77777777" w:rsidTr="00A01FE5">
        <w:trPr>
          <w:gridAfter w:val="1"/>
          <w:wAfter w:w="9" w:type="dxa"/>
          <w:cantSplit/>
          <w:jc w:val="center"/>
        </w:trPr>
        <w:tc>
          <w:tcPr>
            <w:tcW w:w="2621" w:type="dxa"/>
          </w:tcPr>
          <w:p w14:paraId="04E5CC1E" w14:textId="2FFD4A11" w:rsidR="00321058" w:rsidRPr="0045307C" w:rsidRDefault="00321058" w:rsidP="00321058">
            <w:pPr>
              <w:pStyle w:val="TAL"/>
              <w:rPr>
                <w:szCs w:val="18"/>
              </w:rPr>
            </w:pPr>
            <w:r w:rsidRPr="000835A6">
              <w:rPr>
                <w:rFonts w:ascii="Courier New" w:hAnsi="Courier New" w:cs="Courier New"/>
              </w:rPr>
              <w:t>qoETarget</w:t>
            </w:r>
          </w:p>
        </w:tc>
        <w:tc>
          <w:tcPr>
            <w:tcW w:w="5245" w:type="dxa"/>
          </w:tcPr>
          <w:p w14:paraId="766E016B" w14:textId="77777777" w:rsidR="00321058" w:rsidRPr="00F61E18" w:rsidRDefault="00321058" w:rsidP="00321058">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21058" w:rsidRPr="00B940D8" w:rsidRDefault="00321058" w:rsidP="00321058">
            <w:pPr>
              <w:pStyle w:val="TAL"/>
              <w:rPr>
                <w:szCs w:val="18"/>
              </w:rPr>
            </w:pPr>
          </w:p>
        </w:tc>
        <w:tc>
          <w:tcPr>
            <w:tcW w:w="1984" w:type="dxa"/>
          </w:tcPr>
          <w:p w14:paraId="75395F54" w14:textId="77777777" w:rsidR="00321058" w:rsidRPr="00F61E18" w:rsidRDefault="00321058" w:rsidP="00321058">
            <w:pPr>
              <w:pStyle w:val="TAL"/>
              <w:rPr>
                <w:rFonts w:cs="Arial"/>
                <w:szCs w:val="18"/>
              </w:rPr>
            </w:pPr>
            <w:r w:rsidRPr="00F61E18">
              <w:rPr>
                <w:rFonts w:cs="Arial"/>
                <w:szCs w:val="18"/>
              </w:rPr>
              <w:t>type: String</w:t>
            </w:r>
          </w:p>
          <w:p w14:paraId="350B044A" w14:textId="77777777" w:rsidR="00321058" w:rsidRPr="00F61E18" w:rsidRDefault="00321058" w:rsidP="00321058">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321058" w:rsidRPr="00F61E18" w:rsidRDefault="00321058" w:rsidP="00321058">
            <w:pPr>
              <w:pStyle w:val="TAL"/>
              <w:rPr>
                <w:rFonts w:cs="Arial"/>
                <w:szCs w:val="18"/>
              </w:rPr>
            </w:pPr>
            <w:r w:rsidRPr="00F61E18">
              <w:rPr>
                <w:rFonts w:cs="Arial"/>
                <w:szCs w:val="18"/>
              </w:rPr>
              <w:t>isOrdered:N/A</w:t>
            </w:r>
          </w:p>
          <w:p w14:paraId="4329297C" w14:textId="77777777" w:rsidR="00321058" w:rsidRPr="00F61E18" w:rsidRDefault="00321058" w:rsidP="00321058">
            <w:pPr>
              <w:pStyle w:val="TAL"/>
              <w:rPr>
                <w:rFonts w:cs="Arial"/>
                <w:szCs w:val="18"/>
              </w:rPr>
            </w:pPr>
            <w:r w:rsidRPr="00F61E18">
              <w:rPr>
                <w:rFonts w:cs="Arial"/>
                <w:szCs w:val="18"/>
              </w:rPr>
              <w:t>isUnique: N/A</w:t>
            </w:r>
          </w:p>
          <w:p w14:paraId="1D294C19" w14:textId="77777777" w:rsidR="00321058" w:rsidRPr="00F61E18" w:rsidRDefault="00321058" w:rsidP="00321058">
            <w:pPr>
              <w:pStyle w:val="TAL"/>
              <w:rPr>
                <w:rFonts w:cs="Arial"/>
                <w:szCs w:val="18"/>
              </w:rPr>
            </w:pPr>
            <w:r w:rsidRPr="00F61E18">
              <w:rPr>
                <w:rFonts w:cs="Arial"/>
                <w:szCs w:val="18"/>
              </w:rPr>
              <w:t>defaultValue: None</w:t>
            </w:r>
          </w:p>
          <w:p w14:paraId="54592197" w14:textId="230F350F" w:rsidR="00321058" w:rsidRPr="00F61E18" w:rsidRDefault="00321058" w:rsidP="00321058">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321058" w:rsidRPr="0045307C" w:rsidRDefault="00321058" w:rsidP="00321058">
            <w:pPr>
              <w:spacing w:after="0"/>
              <w:rPr>
                <w:rFonts w:ascii="Arial" w:hAnsi="Arial"/>
                <w:sz w:val="18"/>
                <w:szCs w:val="18"/>
              </w:rPr>
            </w:pPr>
          </w:p>
        </w:tc>
      </w:tr>
      <w:tr w:rsidR="00321058" w:rsidRPr="00B26339" w14:paraId="6DEEF662" w14:textId="77777777" w:rsidTr="00A01FE5">
        <w:trPr>
          <w:gridAfter w:val="1"/>
          <w:wAfter w:w="9" w:type="dxa"/>
          <w:cantSplit/>
          <w:jc w:val="center"/>
        </w:trPr>
        <w:tc>
          <w:tcPr>
            <w:tcW w:w="2621" w:type="dxa"/>
          </w:tcPr>
          <w:p w14:paraId="37BCD633" w14:textId="197353D9" w:rsidR="00321058" w:rsidRPr="0045307C" w:rsidRDefault="00321058" w:rsidP="00321058">
            <w:pPr>
              <w:pStyle w:val="TAL"/>
              <w:rPr>
                <w:szCs w:val="18"/>
              </w:rPr>
            </w:pPr>
            <w:r w:rsidRPr="00D86AF1">
              <w:rPr>
                <w:rFonts w:ascii="Courier New" w:hAnsi="Courier New" w:cs="Courier New"/>
              </w:rPr>
              <w:t>qoEReference</w:t>
            </w:r>
          </w:p>
        </w:tc>
        <w:tc>
          <w:tcPr>
            <w:tcW w:w="5245" w:type="dxa"/>
          </w:tcPr>
          <w:p w14:paraId="66DD4A0A" w14:textId="77777777" w:rsidR="00321058" w:rsidRPr="00A3274E" w:rsidRDefault="00321058" w:rsidP="00321058">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321058" w:rsidRPr="00F61E18" w:rsidRDefault="00321058" w:rsidP="00321058">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321058" w:rsidRPr="00B940D8" w:rsidRDefault="00321058" w:rsidP="00321058">
            <w:pPr>
              <w:pStyle w:val="TAL"/>
              <w:rPr>
                <w:szCs w:val="18"/>
              </w:rPr>
            </w:pPr>
            <w:r w:rsidRPr="00F61E18">
              <w:rPr>
                <w:rFonts w:cs="Arial"/>
                <w:szCs w:val="18"/>
              </w:rPr>
              <w:t>The QMC ID is generated by the management system or the operator.</w:t>
            </w:r>
          </w:p>
        </w:tc>
        <w:tc>
          <w:tcPr>
            <w:tcW w:w="1984" w:type="dxa"/>
          </w:tcPr>
          <w:p w14:paraId="739ED7E9" w14:textId="77777777" w:rsidR="00321058" w:rsidRPr="00F61E18" w:rsidRDefault="00321058" w:rsidP="00321058">
            <w:pPr>
              <w:pStyle w:val="TAL"/>
              <w:rPr>
                <w:rFonts w:cs="Arial"/>
                <w:szCs w:val="18"/>
              </w:rPr>
            </w:pPr>
            <w:r w:rsidRPr="00F61E18">
              <w:rPr>
                <w:rFonts w:cs="Arial"/>
                <w:szCs w:val="18"/>
              </w:rPr>
              <w:t>type: String</w:t>
            </w:r>
          </w:p>
          <w:p w14:paraId="2FCDF98F" w14:textId="77777777" w:rsidR="00321058" w:rsidRPr="00F61E18" w:rsidRDefault="00321058" w:rsidP="00321058">
            <w:pPr>
              <w:pStyle w:val="TAL"/>
              <w:rPr>
                <w:rFonts w:cs="Arial"/>
                <w:szCs w:val="18"/>
              </w:rPr>
            </w:pPr>
            <w:r w:rsidRPr="00F61E18">
              <w:rPr>
                <w:rFonts w:cs="Arial"/>
                <w:szCs w:val="18"/>
              </w:rPr>
              <w:t>multiplicity: 1</w:t>
            </w:r>
          </w:p>
          <w:p w14:paraId="0BEBBCCB" w14:textId="77777777" w:rsidR="00321058" w:rsidRPr="00F61E18" w:rsidRDefault="00321058" w:rsidP="00321058">
            <w:pPr>
              <w:pStyle w:val="TAL"/>
              <w:rPr>
                <w:rFonts w:cs="Arial"/>
                <w:szCs w:val="18"/>
              </w:rPr>
            </w:pPr>
            <w:r w:rsidRPr="00F61E18">
              <w:rPr>
                <w:rFonts w:cs="Arial"/>
                <w:szCs w:val="18"/>
              </w:rPr>
              <w:t>isOrdered: N/A</w:t>
            </w:r>
          </w:p>
          <w:p w14:paraId="6DB6630D" w14:textId="77777777" w:rsidR="00321058" w:rsidRPr="00F61E18" w:rsidRDefault="00321058" w:rsidP="00321058">
            <w:pPr>
              <w:pStyle w:val="TAL"/>
              <w:rPr>
                <w:rFonts w:cs="Arial"/>
                <w:szCs w:val="18"/>
              </w:rPr>
            </w:pPr>
            <w:r w:rsidRPr="00F61E18">
              <w:rPr>
                <w:rFonts w:cs="Arial"/>
                <w:szCs w:val="18"/>
              </w:rPr>
              <w:t>isUnique: N/A</w:t>
            </w:r>
          </w:p>
          <w:p w14:paraId="0902E97B" w14:textId="77777777" w:rsidR="00321058" w:rsidRPr="00F61E18" w:rsidRDefault="00321058" w:rsidP="00321058">
            <w:pPr>
              <w:pStyle w:val="TAL"/>
              <w:rPr>
                <w:rFonts w:cs="Arial"/>
                <w:szCs w:val="18"/>
              </w:rPr>
            </w:pPr>
            <w:r w:rsidRPr="00F61E18">
              <w:rPr>
                <w:rFonts w:cs="Arial"/>
                <w:szCs w:val="18"/>
              </w:rPr>
              <w:t>defaultValue: None</w:t>
            </w:r>
          </w:p>
          <w:p w14:paraId="4FC3BB9F" w14:textId="77777777" w:rsidR="00321058" w:rsidRPr="00F61E18" w:rsidRDefault="00321058" w:rsidP="00321058">
            <w:pPr>
              <w:pStyle w:val="TAL"/>
              <w:rPr>
                <w:rFonts w:cs="Arial"/>
                <w:szCs w:val="18"/>
              </w:rPr>
            </w:pPr>
            <w:r w:rsidRPr="00F61E18">
              <w:rPr>
                <w:rFonts w:cs="Arial"/>
                <w:szCs w:val="18"/>
              </w:rPr>
              <w:t>isNullable: False</w:t>
            </w:r>
          </w:p>
          <w:p w14:paraId="51B6D3FA" w14:textId="77777777" w:rsidR="00321058" w:rsidRPr="0045307C" w:rsidRDefault="00321058" w:rsidP="00321058">
            <w:pPr>
              <w:spacing w:after="0"/>
              <w:rPr>
                <w:rFonts w:ascii="Arial" w:hAnsi="Arial"/>
                <w:sz w:val="18"/>
                <w:szCs w:val="18"/>
              </w:rPr>
            </w:pPr>
          </w:p>
        </w:tc>
      </w:tr>
      <w:tr w:rsidR="00321058" w:rsidRPr="00B26339" w14:paraId="775D045A" w14:textId="77777777" w:rsidTr="00A01FE5">
        <w:trPr>
          <w:gridAfter w:val="1"/>
          <w:wAfter w:w="9" w:type="dxa"/>
          <w:cantSplit/>
          <w:jc w:val="center"/>
        </w:trPr>
        <w:tc>
          <w:tcPr>
            <w:tcW w:w="2621" w:type="dxa"/>
          </w:tcPr>
          <w:p w14:paraId="2292244C" w14:textId="786465AC" w:rsidR="00321058" w:rsidRPr="0045307C" w:rsidRDefault="00321058" w:rsidP="00321058">
            <w:pPr>
              <w:pStyle w:val="TAL"/>
              <w:rPr>
                <w:szCs w:val="18"/>
              </w:rPr>
            </w:pPr>
            <w:r w:rsidRPr="00E4047C">
              <w:rPr>
                <w:rFonts w:ascii="Courier New" w:hAnsi="Courier New" w:cs="Courier New"/>
              </w:rPr>
              <w:t>sliceScope</w:t>
            </w:r>
          </w:p>
        </w:tc>
        <w:tc>
          <w:tcPr>
            <w:tcW w:w="5245" w:type="dxa"/>
          </w:tcPr>
          <w:p w14:paraId="6F7AE82C"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21058" w:rsidRPr="00B940D8" w:rsidRDefault="00321058" w:rsidP="00321058">
            <w:pPr>
              <w:pStyle w:val="TAL"/>
              <w:rPr>
                <w:szCs w:val="18"/>
              </w:rPr>
            </w:pPr>
          </w:p>
        </w:tc>
        <w:tc>
          <w:tcPr>
            <w:tcW w:w="1984" w:type="dxa"/>
          </w:tcPr>
          <w:p w14:paraId="5929D758"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321058" w:rsidRPr="00F61E18" w:rsidRDefault="00321058" w:rsidP="0032105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321058" w:rsidRPr="00F61E18" w:rsidRDefault="00321058" w:rsidP="00321058">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321058" w:rsidRPr="0045307C" w:rsidRDefault="00321058" w:rsidP="00321058">
            <w:pPr>
              <w:spacing w:after="0"/>
              <w:rPr>
                <w:rFonts w:ascii="Arial" w:hAnsi="Arial"/>
                <w:sz w:val="18"/>
                <w:szCs w:val="18"/>
              </w:rPr>
            </w:pPr>
          </w:p>
        </w:tc>
      </w:tr>
      <w:tr w:rsidR="00321058" w:rsidRPr="00B26339" w14:paraId="5520E987" w14:textId="77777777" w:rsidTr="00A01FE5">
        <w:trPr>
          <w:gridAfter w:val="1"/>
          <w:wAfter w:w="9" w:type="dxa"/>
          <w:cantSplit/>
          <w:jc w:val="center"/>
        </w:trPr>
        <w:tc>
          <w:tcPr>
            <w:tcW w:w="2621" w:type="dxa"/>
          </w:tcPr>
          <w:p w14:paraId="0E7C9F48" w14:textId="797069E9" w:rsidR="00321058" w:rsidRPr="00C6717F" w:rsidRDefault="00321058" w:rsidP="00321058">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321058" w:rsidRPr="00F61E18" w:rsidRDefault="00321058" w:rsidP="0032105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321058" w:rsidRPr="00F61E18" w:rsidRDefault="00321058" w:rsidP="00321058">
            <w:pPr>
              <w:rPr>
                <w:rFonts w:ascii="Arial" w:hAnsi="Arial" w:cs="Arial"/>
                <w:sz w:val="18"/>
                <w:szCs w:val="18"/>
              </w:rPr>
            </w:pPr>
          </w:p>
        </w:tc>
        <w:tc>
          <w:tcPr>
            <w:tcW w:w="1984" w:type="dxa"/>
          </w:tcPr>
          <w:p w14:paraId="463B4807"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321058" w:rsidRPr="00F61E18" w:rsidRDefault="00321058" w:rsidP="00321058">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321058" w:rsidRPr="00B26339" w14:paraId="74D49687" w14:textId="77777777" w:rsidTr="00A01FE5">
        <w:trPr>
          <w:gridAfter w:val="1"/>
          <w:wAfter w:w="9" w:type="dxa"/>
          <w:cantSplit/>
          <w:jc w:val="center"/>
        </w:trPr>
        <w:tc>
          <w:tcPr>
            <w:tcW w:w="2621" w:type="dxa"/>
          </w:tcPr>
          <w:p w14:paraId="0F0DA6BB" w14:textId="483E9CA4" w:rsidR="00321058" w:rsidRPr="00C6717F" w:rsidRDefault="00321058" w:rsidP="00321058">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321058" w:rsidRPr="00F61E18" w:rsidRDefault="00321058" w:rsidP="00321058">
            <w:pPr>
              <w:rPr>
                <w:rFonts w:ascii="Arial" w:hAnsi="Arial" w:cs="Arial"/>
                <w:sz w:val="18"/>
                <w:szCs w:val="18"/>
              </w:rPr>
            </w:pPr>
            <w:r>
              <w:rPr>
                <w:rFonts w:ascii="Arial" w:hAnsi="Arial" w:cs="Arial"/>
                <w:sz w:val="18"/>
                <w:szCs w:val="18"/>
              </w:rPr>
              <w:t>Identifies a single PLMN.</w:t>
            </w:r>
          </w:p>
          <w:p w14:paraId="19C20277" w14:textId="77777777" w:rsidR="00321058" w:rsidRPr="00F61E18" w:rsidRDefault="00321058" w:rsidP="00321058">
            <w:pPr>
              <w:rPr>
                <w:rFonts w:ascii="Arial" w:hAnsi="Arial" w:cs="Arial"/>
                <w:sz w:val="18"/>
                <w:szCs w:val="18"/>
              </w:rPr>
            </w:pPr>
          </w:p>
        </w:tc>
        <w:tc>
          <w:tcPr>
            <w:tcW w:w="1984" w:type="dxa"/>
          </w:tcPr>
          <w:p w14:paraId="5CDEA80A"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321058" w:rsidRPr="00F61E18" w:rsidRDefault="00321058" w:rsidP="0032105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21058" w:rsidRPr="00B26339" w14:paraId="666FC5FB" w14:textId="77777777" w:rsidTr="00A01FE5">
        <w:trPr>
          <w:gridAfter w:val="1"/>
          <w:wAfter w:w="9" w:type="dxa"/>
          <w:cantSplit/>
          <w:jc w:val="center"/>
        </w:trPr>
        <w:tc>
          <w:tcPr>
            <w:tcW w:w="2621" w:type="dxa"/>
          </w:tcPr>
          <w:p w14:paraId="2A2236F1" w14:textId="79D375B8" w:rsidR="00321058" w:rsidRPr="00C6717F" w:rsidRDefault="00321058" w:rsidP="00321058">
            <w:pPr>
              <w:pStyle w:val="TAL"/>
              <w:rPr>
                <w:rFonts w:cs="Arial"/>
              </w:rPr>
            </w:pPr>
            <w:r w:rsidRPr="00271448">
              <w:rPr>
                <w:rFonts w:cs="Arial"/>
                <w:szCs w:val="18"/>
              </w:rPr>
              <w:t>sNSSAI</w:t>
            </w:r>
          </w:p>
        </w:tc>
        <w:tc>
          <w:tcPr>
            <w:tcW w:w="5245" w:type="dxa"/>
          </w:tcPr>
          <w:p w14:paraId="7DA29709" w14:textId="40581924" w:rsidR="00321058" w:rsidRPr="00F61E18" w:rsidRDefault="00321058" w:rsidP="0032105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321058" w:rsidRPr="00F61E18" w:rsidRDefault="00321058" w:rsidP="0032105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21058" w:rsidRPr="00B26339" w14:paraId="3204EEE3" w14:textId="77777777" w:rsidTr="00A01FE5">
        <w:trPr>
          <w:gridAfter w:val="1"/>
          <w:wAfter w:w="9" w:type="dxa"/>
          <w:cantSplit/>
          <w:jc w:val="center"/>
        </w:trPr>
        <w:tc>
          <w:tcPr>
            <w:tcW w:w="2621" w:type="dxa"/>
          </w:tcPr>
          <w:p w14:paraId="564EFC47" w14:textId="3E9D8061" w:rsidR="00321058" w:rsidRPr="0045307C" w:rsidRDefault="00321058" w:rsidP="00321058">
            <w:pPr>
              <w:pStyle w:val="TAL"/>
              <w:rPr>
                <w:szCs w:val="18"/>
              </w:rPr>
            </w:pPr>
            <w:r w:rsidRPr="00D86AF1">
              <w:rPr>
                <w:rFonts w:ascii="Courier New" w:hAnsi="Courier New" w:cs="Courier New"/>
              </w:rPr>
              <w:t>qMCConfigFile</w:t>
            </w:r>
          </w:p>
        </w:tc>
        <w:tc>
          <w:tcPr>
            <w:tcW w:w="5245" w:type="dxa"/>
          </w:tcPr>
          <w:p w14:paraId="2F3114B9" w14:textId="50EDC8A5" w:rsidR="00321058" w:rsidRPr="00B940D8" w:rsidRDefault="00321058" w:rsidP="0032105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321058" w:rsidRPr="0045307C" w:rsidRDefault="00321058" w:rsidP="00321058">
            <w:pPr>
              <w:spacing w:after="0"/>
              <w:rPr>
                <w:rFonts w:ascii="Arial" w:hAnsi="Arial"/>
                <w:sz w:val="18"/>
                <w:szCs w:val="18"/>
              </w:rPr>
            </w:pPr>
            <w:r w:rsidRPr="00170E77">
              <w:rPr>
                <w:rFonts w:ascii="Arial" w:hAnsi="Arial" w:cs="Arial"/>
                <w:sz w:val="18"/>
                <w:szCs w:val="18"/>
              </w:rPr>
              <w:t>isNullable: False</w:t>
            </w:r>
          </w:p>
        </w:tc>
      </w:tr>
      <w:tr w:rsidR="00321058" w:rsidRPr="00B26339" w14:paraId="344279C4" w14:textId="77777777" w:rsidTr="00A01FE5">
        <w:trPr>
          <w:gridAfter w:val="1"/>
          <w:wAfter w:w="9" w:type="dxa"/>
          <w:cantSplit/>
          <w:jc w:val="center"/>
        </w:trPr>
        <w:tc>
          <w:tcPr>
            <w:tcW w:w="2621" w:type="dxa"/>
          </w:tcPr>
          <w:p w14:paraId="576D0C54" w14:textId="67ACD372" w:rsidR="00321058" w:rsidRPr="00C6717F" w:rsidRDefault="00321058" w:rsidP="00321058">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321058" w:rsidRPr="00F61E18" w:rsidRDefault="00321058" w:rsidP="0032105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321058" w:rsidRPr="0061649B" w:rsidRDefault="00321058" w:rsidP="00321058">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321058" w:rsidRPr="0061649B" w:rsidRDefault="00321058" w:rsidP="00321058">
            <w:pPr>
              <w:pStyle w:val="TAL"/>
            </w:pPr>
            <w:r w:rsidRPr="0061649B">
              <w:t xml:space="preserve">multiplicity: </w:t>
            </w:r>
            <w:r>
              <w:t xml:space="preserve"> </w:t>
            </w:r>
            <w:r w:rsidRPr="001B250C">
              <w:t>0..255</w:t>
            </w:r>
          </w:p>
          <w:p w14:paraId="33102060" w14:textId="77777777" w:rsidR="00321058" w:rsidRPr="0061649B" w:rsidRDefault="00321058" w:rsidP="00321058">
            <w:pPr>
              <w:pStyle w:val="TAL"/>
            </w:pPr>
            <w:r w:rsidRPr="0061649B">
              <w:t>isOrdered: False</w:t>
            </w:r>
          </w:p>
          <w:p w14:paraId="0CB6C4D1" w14:textId="77777777" w:rsidR="00321058" w:rsidRPr="00B940D8" w:rsidRDefault="00321058" w:rsidP="00321058">
            <w:pPr>
              <w:pStyle w:val="TAL"/>
            </w:pPr>
            <w:r w:rsidRPr="00B940D8">
              <w:t>isUnique: True</w:t>
            </w:r>
          </w:p>
          <w:p w14:paraId="5AA93368" w14:textId="77777777" w:rsidR="00321058" w:rsidRPr="00915341" w:rsidRDefault="00321058" w:rsidP="00321058">
            <w:pPr>
              <w:pStyle w:val="TAL"/>
              <w:rPr>
                <w:rFonts w:cs="Arial"/>
                <w:lang w:eastAsia="zh-CN"/>
              </w:rPr>
            </w:pPr>
            <w:r w:rsidRPr="00B940D8">
              <w:t>defaultVa</w:t>
            </w:r>
            <w:r w:rsidRPr="00915341">
              <w:rPr>
                <w:rFonts w:cs="Arial"/>
                <w:lang w:eastAsia="zh-CN"/>
              </w:rPr>
              <w:t>lue: None</w:t>
            </w:r>
          </w:p>
          <w:p w14:paraId="55D700B1" w14:textId="28260070" w:rsidR="00321058" w:rsidRPr="00FE3560" w:rsidRDefault="00321058" w:rsidP="00321058">
            <w:pPr>
              <w:keepNext/>
              <w:keepLines/>
              <w:spacing w:after="0"/>
              <w:rPr>
                <w:rFonts w:ascii="Arial" w:hAnsi="Arial" w:cs="Arial"/>
                <w:sz w:val="18"/>
                <w:szCs w:val="18"/>
              </w:rPr>
            </w:pPr>
            <w:r w:rsidRPr="00915341">
              <w:rPr>
                <w:rFonts w:cs="Arial"/>
                <w:lang w:eastAsia="zh-CN"/>
              </w:rPr>
              <w:t>isNullable: False</w:t>
            </w:r>
          </w:p>
        </w:tc>
      </w:tr>
      <w:tr w:rsidR="00321058" w:rsidRPr="00B26339" w14:paraId="34F68053" w14:textId="77777777" w:rsidTr="00A01FE5">
        <w:trPr>
          <w:gridAfter w:val="1"/>
          <w:wAfter w:w="9" w:type="dxa"/>
          <w:cantSplit/>
          <w:jc w:val="center"/>
        </w:trPr>
        <w:tc>
          <w:tcPr>
            <w:tcW w:w="2621" w:type="dxa"/>
          </w:tcPr>
          <w:p w14:paraId="7FA5AE3C" w14:textId="6C38BC77" w:rsidR="00321058" w:rsidRPr="00C6717F" w:rsidRDefault="00321058" w:rsidP="00321058">
            <w:pPr>
              <w:pStyle w:val="TAL"/>
              <w:rPr>
                <w:rFonts w:cs="Arial"/>
              </w:rPr>
            </w:pPr>
            <w:r w:rsidRPr="000835A6">
              <w:rPr>
                <w:rFonts w:ascii="Courier New" w:hAnsi="Courier New" w:cs="Courier New"/>
              </w:rPr>
              <w:t>fiveQIValue</w:t>
            </w:r>
          </w:p>
        </w:tc>
        <w:tc>
          <w:tcPr>
            <w:tcW w:w="5245" w:type="dxa"/>
          </w:tcPr>
          <w:p w14:paraId="1D3AD4EC" w14:textId="77777777" w:rsidR="00321058" w:rsidRPr="00915341" w:rsidRDefault="00321058" w:rsidP="00321058">
            <w:pPr>
              <w:pStyle w:val="TAL"/>
              <w:rPr>
                <w:rFonts w:cs="Arial"/>
                <w:lang w:eastAsia="zh-CN"/>
              </w:rPr>
            </w:pPr>
            <w:r w:rsidRPr="00915341">
              <w:rPr>
                <w:rFonts w:cs="Arial"/>
                <w:lang w:eastAsia="zh-CN"/>
              </w:rPr>
              <w:t>It indicates 5QI value.</w:t>
            </w:r>
          </w:p>
          <w:p w14:paraId="750726D1" w14:textId="77777777" w:rsidR="00321058" w:rsidRPr="00915341" w:rsidRDefault="00321058" w:rsidP="00321058">
            <w:pPr>
              <w:pStyle w:val="TAL"/>
              <w:rPr>
                <w:rFonts w:cs="Arial"/>
                <w:lang w:eastAsia="zh-CN"/>
              </w:rPr>
            </w:pPr>
          </w:p>
          <w:p w14:paraId="121A2AC9" w14:textId="2E690BE6" w:rsidR="00321058" w:rsidRPr="00F61E18" w:rsidRDefault="00321058" w:rsidP="00321058">
            <w:pPr>
              <w:pStyle w:val="TAL"/>
              <w:rPr>
                <w:rFonts w:cs="Arial"/>
                <w:szCs w:val="18"/>
              </w:rPr>
            </w:pPr>
            <w:r w:rsidRPr="00915341">
              <w:rPr>
                <w:rFonts w:cs="Arial"/>
                <w:lang w:eastAsia="zh-CN"/>
              </w:rPr>
              <w:t>allowedValues: 0 - 255</w:t>
            </w:r>
          </w:p>
        </w:tc>
        <w:tc>
          <w:tcPr>
            <w:tcW w:w="1984" w:type="dxa"/>
          </w:tcPr>
          <w:p w14:paraId="3275552D" w14:textId="77777777" w:rsidR="00321058" w:rsidRPr="00915341" w:rsidRDefault="00321058" w:rsidP="00321058">
            <w:pPr>
              <w:pStyle w:val="TAL"/>
              <w:rPr>
                <w:rFonts w:cs="Arial"/>
                <w:lang w:eastAsia="zh-CN"/>
              </w:rPr>
            </w:pPr>
            <w:r w:rsidRPr="00915341">
              <w:rPr>
                <w:rFonts w:cs="Arial"/>
                <w:lang w:eastAsia="zh-CN"/>
              </w:rPr>
              <w:t>type: Integer</w:t>
            </w:r>
          </w:p>
          <w:p w14:paraId="5A517763" w14:textId="77777777" w:rsidR="00321058" w:rsidRPr="00915341" w:rsidRDefault="00321058" w:rsidP="00321058">
            <w:pPr>
              <w:pStyle w:val="TAL"/>
              <w:rPr>
                <w:rFonts w:cs="Arial"/>
                <w:lang w:eastAsia="zh-CN"/>
              </w:rPr>
            </w:pPr>
            <w:r w:rsidRPr="00915341">
              <w:rPr>
                <w:rFonts w:cs="Arial"/>
                <w:lang w:eastAsia="zh-CN"/>
              </w:rPr>
              <w:t>multiplicity: 1</w:t>
            </w:r>
          </w:p>
          <w:p w14:paraId="025DFB38" w14:textId="77777777" w:rsidR="00321058" w:rsidRPr="00915341" w:rsidRDefault="00321058" w:rsidP="00321058">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321058" w:rsidRPr="00915341" w:rsidRDefault="00321058" w:rsidP="00321058">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321058" w:rsidRPr="00915341" w:rsidRDefault="00321058" w:rsidP="00321058">
            <w:pPr>
              <w:pStyle w:val="TAL"/>
              <w:rPr>
                <w:rFonts w:cs="Arial"/>
                <w:lang w:eastAsia="zh-CN"/>
              </w:rPr>
            </w:pPr>
            <w:r w:rsidRPr="00915341">
              <w:rPr>
                <w:rFonts w:cs="Arial"/>
                <w:lang w:eastAsia="zh-CN"/>
              </w:rPr>
              <w:t>defaultValue: None</w:t>
            </w:r>
          </w:p>
          <w:p w14:paraId="10E82595" w14:textId="43867508" w:rsidR="00321058" w:rsidRPr="00FE3560" w:rsidRDefault="00321058" w:rsidP="00321058">
            <w:pPr>
              <w:keepNext/>
              <w:keepLines/>
              <w:spacing w:after="0"/>
              <w:rPr>
                <w:rFonts w:ascii="Arial" w:hAnsi="Arial" w:cs="Arial"/>
                <w:sz w:val="18"/>
                <w:szCs w:val="18"/>
              </w:rPr>
            </w:pPr>
            <w:r w:rsidRPr="00915341">
              <w:rPr>
                <w:rFonts w:cs="Arial"/>
                <w:lang w:eastAsia="zh-CN"/>
              </w:rPr>
              <w:t>isNullable: False</w:t>
            </w:r>
          </w:p>
        </w:tc>
      </w:tr>
      <w:tr w:rsidR="00321058" w:rsidRPr="00B26339" w14:paraId="76EC450F" w14:textId="77777777" w:rsidTr="00A01FE5">
        <w:trPr>
          <w:gridAfter w:val="1"/>
          <w:wAfter w:w="9" w:type="dxa"/>
          <w:cantSplit/>
          <w:jc w:val="center"/>
        </w:trPr>
        <w:tc>
          <w:tcPr>
            <w:tcW w:w="2621" w:type="dxa"/>
          </w:tcPr>
          <w:p w14:paraId="04CF4990" w14:textId="1E45BA48" w:rsidR="00321058" w:rsidRPr="001D2C01" w:rsidRDefault="00321058" w:rsidP="00321058">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321058" w:rsidRPr="00915341" w:rsidRDefault="00321058" w:rsidP="0032105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321058" w:rsidRPr="00915341" w:rsidRDefault="00321058" w:rsidP="00321058">
            <w:pPr>
              <w:pStyle w:val="TAL"/>
              <w:rPr>
                <w:rFonts w:cs="Arial"/>
                <w:lang w:eastAsia="zh-CN"/>
              </w:rPr>
            </w:pPr>
          </w:p>
          <w:p w14:paraId="1F45DC27" w14:textId="6FA8A6CB" w:rsidR="00321058" w:rsidRPr="00915341" w:rsidRDefault="00321058" w:rsidP="00321058">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321058" w:rsidRPr="00915341" w:rsidRDefault="00321058" w:rsidP="00321058">
            <w:pPr>
              <w:pStyle w:val="TAL"/>
              <w:rPr>
                <w:rFonts w:cs="Arial"/>
                <w:lang w:eastAsia="zh-CN"/>
              </w:rPr>
            </w:pPr>
            <w:r w:rsidRPr="00915341">
              <w:rPr>
                <w:rFonts w:cs="Arial"/>
                <w:lang w:eastAsia="zh-CN"/>
              </w:rPr>
              <w:t>type: ENUM</w:t>
            </w:r>
          </w:p>
          <w:p w14:paraId="37999717" w14:textId="77777777" w:rsidR="00321058" w:rsidRPr="00915341" w:rsidRDefault="00321058" w:rsidP="00321058">
            <w:pPr>
              <w:pStyle w:val="TAL"/>
              <w:rPr>
                <w:rFonts w:cs="Arial"/>
                <w:lang w:eastAsia="zh-CN"/>
              </w:rPr>
            </w:pPr>
            <w:r w:rsidRPr="00915341">
              <w:rPr>
                <w:rFonts w:cs="Arial"/>
                <w:lang w:eastAsia="zh-CN"/>
              </w:rPr>
              <w:t>multiplicity: 1</w:t>
            </w:r>
          </w:p>
          <w:p w14:paraId="1A462C4B" w14:textId="77777777" w:rsidR="00321058" w:rsidRPr="00915341" w:rsidRDefault="00321058" w:rsidP="00321058">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321058" w:rsidRPr="00915341" w:rsidRDefault="00321058" w:rsidP="00321058">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321058" w:rsidRPr="00915341" w:rsidRDefault="00321058" w:rsidP="00321058">
            <w:pPr>
              <w:pStyle w:val="TAL"/>
              <w:rPr>
                <w:rFonts w:cs="Arial"/>
                <w:lang w:eastAsia="zh-CN"/>
              </w:rPr>
            </w:pPr>
            <w:r w:rsidRPr="00915341">
              <w:rPr>
                <w:rFonts w:cs="Arial"/>
                <w:lang w:eastAsia="zh-CN"/>
              </w:rPr>
              <w:t>defaultValue: None</w:t>
            </w:r>
          </w:p>
          <w:p w14:paraId="561B788B" w14:textId="2EA65D5E" w:rsidR="00321058" w:rsidRPr="00915341" w:rsidRDefault="00321058" w:rsidP="00321058">
            <w:pPr>
              <w:pStyle w:val="TAL"/>
              <w:rPr>
                <w:rFonts w:cs="Arial"/>
                <w:lang w:eastAsia="zh-CN"/>
              </w:rPr>
            </w:pPr>
            <w:r w:rsidRPr="00915341">
              <w:rPr>
                <w:rFonts w:cs="Arial"/>
                <w:lang w:eastAsia="zh-CN"/>
              </w:rPr>
              <w:t>isNullable: False</w:t>
            </w:r>
          </w:p>
        </w:tc>
      </w:tr>
      <w:tr w:rsidR="00321058" w:rsidRPr="00B26339" w14:paraId="699060FC" w14:textId="77777777" w:rsidTr="00A01FE5">
        <w:trPr>
          <w:gridAfter w:val="1"/>
          <w:wAfter w:w="9" w:type="dxa"/>
          <w:cantSplit/>
          <w:jc w:val="center"/>
        </w:trPr>
        <w:tc>
          <w:tcPr>
            <w:tcW w:w="2621" w:type="dxa"/>
          </w:tcPr>
          <w:p w14:paraId="14E38E95" w14:textId="74082EF3" w:rsidR="00321058" w:rsidRPr="00C6717F" w:rsidRDefault="00321058" w:rsidP="00321058">
            <w:pPr>
              <w:pStyle w:val="TAL"/>
              <w:rPr>
                <w:rFonts w:cs="Arial"/>
              </w:rPr>
            </w:pPr>
            <w:r w:rsidRPr="005553CC">
              <w:rPr>
                <w:rFonts w:ascii="Courier New" w:hAnsi="Courier New" w:cs="Courier New"/>
              </w:rPr>
              <w:t>mDTAlignmentInformation</w:t>
            </w:r>
          </w:p>
        </w:tc>
        <w:tc>
          <w:tcPr>
            <w:tcW w:w="5245" w:type="dxa"/>
          </w:tcPr>
          <w:p w14:paraId="230286A2" w14:textId="77777777" w:rsidR="00321058" w:rsidRPr="00C52C8C" w:rsidRDefault="00321058" w:rsidP="00321058">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321058" w:rsidRPr="00F61E18" w:rsidRDefault="00321058" w:rsidP="00321058">
            <w:pPr>
              <w:pStyle w:val="TAL"/>
              <w:rPr>
                <w:rFonts w:cs="Arial"/>
                <w:szCs w:val="18"/>
              </w:rPr>
            </w:pPr>
          </w:p>
        </w:tc>
        <w:tc>
          <w:tcPr>
            <w:tcW w:w="1984" w:type="dxa"/>
          </w:tcPr>
          <w:p w14:paraId="32F3C148"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321058" w:rsidRDefault="00321058" w:rsidP="00321058">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321058" w:rsidRPr="00FE3560" w:rsidRDefault="00321058" w:rsidP="00321058">
            <w:pPr>
              <w:keepNext/>
              <w:keepLines/>
              <w:spacing w:after="0"/>
              <w:rPr>
                <w:rFonts w:ascii="Arial" w:hAnsi="Arial" w:cs="Arial"/>
                <w:sz w:val="18"/>
                <w:szCs w:val="18"/>
              </w:rPr>
            </w:pPr>
          </w:p>
        </w:tc>
      </w:tr>
      <w:tr w:rsidR="00321058" w:rsidRPr="00B26339" w14:paraId="2A5C35AA" w14:textId="77777777" w:rsidTr="00A01FE5">
        <w:trPr>
          <w:gridAfter w:val="1"/>
          <w:wAfter w:w="9" w:type="dxa"/>
          <w:cantSplit/>
          <w:jc w:val="center"/>
        </w:trPr>
        <w:tc>
          <w:tcPr>
            <w:tcW w:w="2621" w:type="dxa"/>
          </w:tcPr>
          <w:p w14:paraId="19E8FCF9" w14:textId="78FE1576" w:rsidR="00321058" w:rsidRPr="00C6717F" w:rsidRDefault="00321058" w:rsidP="00321058">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321058" w:rsidRDefault="00321058" w:rsidP="0032105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321058" w:rsidRPr="00C52C8C" w:rsidRDefault="00321058" w:rsidP="00321058">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321058" w:rsidRPr="00F61E18" w:rsidRDefault="00321058" w:rsidP="00321058">
            <w:pPr>
              <w:pStyle w:val="TAL"/>
              <w:rPr>
                <w:rFonts w:cs="Arial"/>
                <w:szCs w:val="18"/>
              </w:rPr>
            </w:pPr>
          </w:p>
        </w:tc>
        <w:tc>
          <w:tcPr>
            <w:tcW w:w="1984" w:type="dxa"/>
          </w:tcPr>
          <w:p w14:paraId="3CF5D6F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321058" w:rsidRPr="00FE3560" w:rsidRDefault="00321058" w:rsidP="00321058">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321058" w:rsidRPr="00B26339" w14:paraId="1E2D386D" w14:textId="77777777" w:rsidTr="00A01FE5">
        <w:trPr>
          <w:gridAfter w:val="1"/>
          <w:wAfter w:w="9" w:type="dxa"/>
          <w:cantSplit/>
          <w:jc w:val="center"/>
        </w:trPr>
        <w:tc>
          <w:tcPr>
            <w:tcW w:w="2621" w:type="dxa"/>
          </w:tcPr>
          <w:p w14:paraId="22DA8481" w14:textId="468A535E" w:rsidR="00321058" w:rsidRPr="00C52C8C" w:rsidRDefault="00321058" w:rsidP="00321058">
            <w:pPr>
              <w:pStyle w:val="TAL"/>
              <w:rPr>
                <w:rFonts w:cs="Arial"/>
              </w:rPr>
            </w:pPr>
            <w:bookmarkStart w:id="1546" w:name="_Hlk127468836"/>
            <w:r w:rsidRPr="00D04CB9">
              <w:rPr>
                <w:rFonts w:ascii="Courier New" w:hAnsi="Courier New" w:cs="Courier New"/>
                <w:szCs w:val="18"/>
                <w:lang w:eastAsia="zh-CN"/>
              </w:rPr>
              <w:t>dnPrefix</w:t>
            </w:r>
            <w:bookmarkEnd w:id="1546"/>
          </w:p>
        </w:tc>
        <w:tc>
          <w:tcPr>
            <w:tcW w:w="5245" w:type="dxa"/>
          </w:tcPr>
          <w:p w14:paraId="6857F724" w14:textId="77777777" w:rsidR="00321058" w:rsidRDefault="00321058" w:rsidP="00321058">
            <w:pPr>
              <w:pStyle w:val="TAL"/>
              <w:rPr>
                <w:lang w:val="en-US"/>
              </w:rPr>
            </w:pPr>
            <w:r>
              <w:rPr>
                <w:lang w:val="en-US"/>
              </w:rPr>
              <w:t>It carries the DN Prefix information or no information. See Annex C of TS 32.300 [13] for one usage of this attribute.</w:t>
            </w:r>
          </w:p>
          <w:p w14:paraId="11B1005D" w14:textId="77777777" w:rsidR="00321058" w:rsidRDefault="00321058" w:rsidP="00321058">
            <w:pPr>
              <w:pStyle w:val="TAL"/>
              <w:rPr>
                <w:lang w:val="en-US"/>
              </w:rPr>
            </w:pPr>
          </w:p>
          <w:p w14:paraId="4E67B2EC" w14:textId="77777777" w:rsidR="00321058" w:rsidRDefault="00321058" w:rsidP="00321058">
            <w:pPr>
              <w:rPr>
                <w:rFonts w:ascii="Arial" w:hAnsi="Arial" w:cs="Arial"/>
                <w:sz w:val="18"/>
                <w:szCs w:val="18"/>
              </w:rPr>
            </w:pPr>
            <w:r>
              <w:rPr>
                <w:rFonts w:ascii="Arial" w:hAnsi="Arial" w:cs="Arial"/>
                <w:sz w:val="18"/>
                <w:szCs w:val="18"/>
              </w:rPr>
              <w:t>allowedValues: N/A</w:t>
            </w:r>
          </w:p>
          <w:p w14:paraId="341A0B40" w14:textId="77777777" w:rsidR="00321058" w:rsidRPr="00C52C8C" w:rsidRDefault="00321058" w:rsidP="00321058">
            <w:pPr>
              <w:rPr>
                <w:rFonts w:ascii="Arial" w:hAnsi="Arial" w:cs="Arial"/>
                <w:sz w:val="18"/>
                <w:szCs w:val="18"/>
              </w:rPr>
            </w:pPr>
          </w:p>
        </w:tc>
        <w:tc>
          <w:tcPr>
            <w:tcW w:w="1984" w:type="dxa"/>
          </w:tcPr>
          <w:p w14:paraId="0E35A6A2"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321058" w:rsidRPr="00FE3560" w:rsidRDefault="00321058" w:rsidP="00321058">
            <w:pPr>
              <w:keepNext/>
              <w:keepLines/>
              <w:spacing w:after="0"/>
              <w:rPr>
                <w:rFonts w:ascii="Arial" w:hAnsi="Arial" w:cs="Arial"/>
                <w:sz w:val="18"/>
                <w:szCs w:val="18"/>
              </w:rPr>
            </w:pPr>
            <w:r w:rsidRPr="002F3546">
              <w:rPr>
                <w:rFonts w:ascii="Arial" w:hAnsi="Arial" w:cs="Arial"/>
                <w:sz w:val="18"/>
                <w:szCs w:val="18"/>
              </w:rPr>
              <w:t>isNullable: False</w:t>
            </w:r>
          </w:p>
        </w:tc>
      </w:tr>
      <w:tr w:rsidR="00321058" w:rsidRPr="00B26339" w14:paraId="25BD48E6" w14:textId="77777777" w:rsidTr="00A01FE5">
        <w:trPr>
          <w:gridAfter w:val="1"/>
          <w:wAfter w:w="9" w:type="dxa"/>
          <w:cantSplit/>
          <w:jc w:val="center"/>
        </w:trPr>
        <w:tc>
          <w:tcPr>
            <w:tcW w:w="2621" w:type="dxa"/>
          </w:tcPr>
          <w:p w14:paraId="1DDFF4A7" w14:textId="75333695" w:rsidR="00321058" w:rsidRPr="00BE14BD" w:rsidRDefault="00321058" w:rsidP="00321058">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321058" w:rsidRDefault="00321058" w:rsidP="0032105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321058" w:rsidRDefault="00321058" w:rsidP="0032105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321058" w:rsidRPr="003E643B" w:rsidRDefault="00321058" w:rsidP="00321058">
            <w:pPr>
              <w:pStyle w:val="TAL"/>
              <w:rPr>
                <w:rFonts w:eastAsia="游明朝"/>
              </w:rPr>
            </w:pPr>
          </w:p>
          <w:p w14:paraId="218E5D1D" w14:textId="77777777" w:rsidR="00321058" w:rsidRDefault="00321058" w:rsidP="00321058">
            <w:pPr>
              <w:rPr>
                <w:rFonts w:ascii="Arial" w:hAnsi="Arial" w:cs="Arial"/>
                <w:sz w:val="18"/>
                <w:szCs w:val="18"/>
              </w:rPr>
            </w:pPr>
            <w:r>
              <w:rPr>
                <w:rFonts w:ascii="Arial" w:hAnsi="Arial" w:cs="Arial"/>
                <w:sz w:val="18"/>
                <w:szCs w:val="18"/>
              </w:rPr>
              <w:t>allowedValues: N/A</w:t>
            </w:r>
          </w:p>
          <w:p w14:paraId="33B96663" w14:textId="77777777" w:rsidR="00321058" w:rsidRDefault="00321058" w:rsidP="00321058">
            <w:pPr>
              <w:pStyle w:val="TAL"/>
              <w:rPr>
                <w:lang w:val="en-US"/>
              </w:rPr>
            </w:pPr>
          </w:p>
        </w:tc>
        <w:tc>
          <w:tcPr>
            <w:tcW w:w="1984" w:type="dxa"/>
          </w:tcPr>
          <w:p w14:paraId="4FE861C0"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321058" w:rsidRPr="00D016EE" w:rsidRDefault="00321058" w:rsidP="00321058">
            <w:pPr>
              <w:pStyle w:val="TAL"/>
              <w:rPr>
                <w:szCs w:val="18"/>
              </w:rPr>
            </w:pPr>
            <w:r w:rsidRPr="00D016EE">
              <w:rPr>
                <w:szCs w:val="18"/>
              </w:rPr>
              <w:t>isOrdered: False</w:t>
            </w:r>
          </w:p>
          <w:p w14:paraId="43CC21F4" w14:textId="77777777" w:rsidR="00321058" w:rsidRPr="00D016EE" w:rsidRDefault="00321058" w:rsidP="00321058">
            <w:pPr>
              <w:pStyle w:val="TAL"/>
              <w:rPr>
                <w:szCs w:val="18"/>
              </w:rPr>
            </w:pPr>
            <w:r w:rsidRPr="00D016EE">
              <w:rPr>
                <w:szCs w:val="18"/>
              </w:rPr>
              <w:t xml:space="preserve">isUnique: </w:t>
            </w:r>
            <w:r w:rsidRPr="00C54E52">
              <w:rPr>
                <w:szCs w:val="18"/>
              </w:rPr>
              <w:t>True</w:t>
            </w:r>
          </w:p>
          <w:p w14:paraId="093F74D2"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defaultValue: None</w:t>
            </w:r>
          </w:p>
          <w:p w14:paraId="6A99B4E3" w14:textId="62715455" w:rsidR="00321058" w:rsidRPr="00D016EE" w:rsidRDefault="00321058" w:rsidP="00321058">
            <w:pPr>
              <w:keepNext/>
              <w:keepLines/>
              <w:spacing w:after="0"/>
              <w:rPr>
                <w:rFonts w:ascii="Arial" w:hAnsi="Arial"/>
                <w:sz w:val="18"/>
                <w:szCs w:val="18"/>
              </w:rPr>
            </w:pPr>
            <w:r w:rsidRPr="00D016EE">
              <w:rPr>
                <w:rFonts w:ascii="Arial" w:hAnsi="Arial"/>
                <w:sz w:val="18"/>
                <w:szCs w:val="18"/>
              </w:rPr>
              <w:t>isNullable: False</w:t>
            </w:r>
          </w:p>
        </w:tc>
      </w:tr>
      <w:tr w:rsidR="003E2A84" w:rsidRPr="00B26339" w14:paraId="0531E931" w14:textId="77777777" w:rsidTr="00A01FE5">
        <w:trPr>
          <w:gridAfter w:val="1"/>
          <w:wAfter w:w="9" w:type="dxa"/>
          <w:cantSplit/>
          <w:jc w:val="center"/>
        </w:trPr>
        <w:tc>
          <w:tcPr>
            <w:tcW w:w="2621" w:type="dxa"/>
          </w:tcPr>
          <w:p w14:paraId="0720CD76" w14:textId="30BD3BFD" w:rsidR="003E2A84" w:rsidRPr="00BE14BD" w:rsidRDefault="003E2A84" w:rsidP="003E2A84">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3E2A84" w:rsidRDefault="003E2A84" w:rsidP="003E2A84">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3E2A84" w:rsidRDefault="003E2A84" w:rsidP="003E2A84">
            <w:pPr>
              <w:pStyle w:val="TAL"/>
              <w:rPr>
                <w:lang w:eastAsia="zh-CN"/>
              </w:rPr>
            </w:pPr>
            <w:r>
              <w:rPr>
                <w:lang w:eastAsia="zh-CN"/>
              </w:rPr>
              <w:t>CAG ID is used to combine with PLMN ID to identify a PNI-NPN.</w:t>
            </w:r>
          </w:p>
          <w:p w14:paraId="446995D4" w14:textId="77777777" w:rsidR="003E2A84" w:rsidRDefault="003E2A84" w:rsidP="003E2A84">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3E2A84" w:rsidRPr="003E643B" w:rsidRDefault="003E2A84" w:rsidP="003E2A84">
            <w:pPr>
              <w:pStyle w:val="TAL"/>
              <w:rPr>
                <w:rFonts w:eastAsia="游明朝"/>
              </w:rPr>
            </w:pPr>
          </w:p>
          <w:p w14:paraId="6C14C4E1" w14:textId="77777777" w:rsidR="003E2A84" w:rsidRDefault="003E2A84" w:rsidP="003E2A84">
            <w:pPr>
              <w:rPr>
                <w:rFonts w:ascii="Arial" w:hAnsi="Arial" w:cs="Arial"/>
                <w:sz w:val="18"/>
                <w:szCs w:val="18"/>
              </w:rPr>
            </w:pPr>
            <w:r>
              <w:rPr>
                <w:rFonts w:ascii="Arial" w:hAnsi="Arial" w:cs="Arial"/>
                <w:sz w:val="18"/>
                <w:szCs w:val="18"/>
              </w:rPr>
              <w:t>allowedValues: N/A</w:t>
            </w:r>
          </w:p>
          <w:p w14:paraId="1076DB32" w14:textId="77777777" w:rsidR="003E2A84" w:rsidRDefault="003E2A84" w:rsidP="003E2A84">
            <w:pPr>
              <w:pStyle w:val="TAL"/>
              <w:rPr>
                <w:lang w:val="en-US"/>
              </w:rPr>
            </w:pPr>
          </w:p>
        </w:tc>
        <w:tc>
          <w:tcPr>
            <w:tcW w:w="1984" w:type="dxa"/>
          </w:tcPr>
          <w:p w14:paraId="1903772B" w14:textId="016F28C2" w:rsidR="003E2A84" w:rsidRPr="00D016EE" w:rsidRDefault="003E2A84" w:rsidP="003E2A84">
            <w:pPr>
              <w:pStyle w:val="TAL"/>
            </w:pPr>
            <w:r w:rsidRPr="00D016EE">
              <w:t xml:space="preserve">type: </w:t>
            </w:r>
            <w:r>
              <w:t>CagId</w:t>
            </w:r>
          </w:p>
          <w:p w14:paraId="34FF6784" w14:textId="77777777" w:rsidR="003E2A84" w:rsidRPr="00D016EE" w:rsidRDefault="003E2A84" w:rsidP="003E2A84">
            <w:pPr>
              <w:pStyle w:val="TAL"/>
            </w:pPr>
            <w:r w:rsidRPr="00D016EE">
              <w:t>multiplicity: 0..256</w:t>
            </w:r>
          </w:p>
          <w:p w14:paraId="453303F3" w14:textId="77777777" w:rsidR="003E2A84" w:rsidRPr="00C54E52" w:rsidRDefault="003E2A84" w:rsidP="003E2A84">
            <w:pPr>
              <w:pStyle w:val="TAL"/>
            </w:pPr>
            <w:r w:rsidRPr="00C54E52">
              <w:t xml:space="preserve">isOrdered: </w:t>
            </w:r>
            <w:r w:rsidRPr="00D016EE">
              <w:t>False</w:t>
            </w:r>
          </w:p>
          <w:p w14:paraId="512B68AD" w14:textId="77777777" w:rsidR="003E2A84" w:rsidRPr="00C54E52" w:rsidRDefault="003E2A84" w:rsidP="003E2A84">
            <w:pPr>
              <w:pStyle w:val="TAL"/>
            </w:pPr>
            <w:r w:rsidRPr="00C54E52">
              <w:t>isUnique: True</w:t>
            </w:r>
          </w:p>
          <w:p w14:paraId="095BA82A" w14:textId="77777777" w:rsidR="003E2A84" w:rsidRPr="00D016EE" w:rsidRDefault="003E2A84" w:rsidP="003E2A84">
            <w:pPr>
              <w:pStyle w:val="TAL"/>
            </w:pPr>
            <w:r w:rsidRPr="00D016EE">
              <w:t>defaultValue: None</w:t>
            </w:r>
          </w:p>
          <w:p w14:paraId="3AC3D0E6" w14:textId="1C4F1BA4" w:rsidR="003E2A84" w:rsidRPr="00D016EE" w:rsidRDefault="003E2A84" w:rsidP="003E2A84">
            <w:pPr>
              <w:pStyle w:val="TAL"/>
            </w:pPr>
            <w:r w:rsidRPr="00D016EE">
              <w:t>isNullable: False</w:t>
            </w:r>
          </w:p>
        </w:tc>
      </w:tr>
      <w:tr w:rsidR="003E2A84" w:rsidRPr="00B26339" w14:paraId="78347387" w14:textId="77777777" w:rsidTr="00A01FE5">
        <w:trPr>
          <w:gridAfter w:val="1"/>
          <w:wAfter w:w="9" w:type="dxa"/>
          <w:cantSplit/>
          <w:jc w:val="center"/>
        </w:trPr>
        <w:tc>
          <w:tcPr>
            <w:tcW w:w="2621" w:type="dxa"/>
          </w:tcPr>
          <w:p w14:paraId="66CBA3E9" w14:textId="089D1B17" w:rsidR="003E2A84" w:rsidRPr="00BE14BD" w:rsidRDefault="003E2A84" w:rsidP="003E2A84">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3E2A84" w:rsidRDefault="003E2A84" w:rsidP="003E2A8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3E2A84" w:rsidRDefault="003E2A84" w:rsidP="003E2A84">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3E2A84" w:rsidRDefault="003E2A84" w:rsidP="003E2A84">
            <w:pPr>
              <w:pStyle w:val="TAL"/>
              <w:rPr>
                <w:lang w:val="en-US"/>
              </w:rPr>
            </w:pPr>
          </w:p>
        </w:tc>
        <w:tc>
          <w:tcPr>
            <w:tcW w:w="1984" w:type="dxa"/>
          </w:tcPr>
          <w:p w14:paraId="48DB09FA" w14:textId="207B3933" w:rsidR="003E2A84" w:rsidRPr="00D016EE" w:rsidRDefault="003E2A84" w:rsidP="003E2A84">
            <w:pPr>
              <w:pStyle w:val="TAL"/>
            </w:pPr>
            <w:r w:rsidRPr="00D016EE">
              <w:t xml:space="preserve">type: </w:t>
            </w:r>
            <w:r>
              <w:t>Nid</w:t>
            </w:r>
          </w:p>
          <w:p w14:paraId="161AA5D9" w14:textId="77777777" w:rsidR="003E2A84" w:rsidRPr="00D016EE" w:rsidRDefault="003E2A84" w:rsidP="003E2A84">
            <w:pPr>
              <w:pStyle w:val="TAL"/>
            </w:pPr>
            <w:r w:rsidRPr="00D016EE">
              <w:t>multiplicity: 0..16</w:t>
            </w:r>
          </w:p>
          <w:p w14:paraId="17592A23" w14:textId="77777777" w:rsidR="003E2A84" w:rsidRPr="00C54E52" w:rsidRDefault="003E2A84" w:rsidP="003E2A84">
            <w:pPr>
              <w:pStyle w:val="TAL"/>
            </w:pPr>
            <w:r w:rsidRPr="00C54E52">
              <w:t xml:space="preserve">isOrdered: </w:t>
            </w:r>
            <w:r w:rsidRPr="00D016EE">
              <w:t>False</w:t>
            </w:r>
          </w:p>
          <w:p w14:paraId="52B22BF3" w14:textId="77777777" w:rsidR="003E2A84" w:rsidRPr="00C54E52" w:rsidRDefault="003E2A84" w:rsidP="003E2A84">
            <w:pPr>
              <w:pStyle w:val="TAL"/>
            </w:pPr>
            <w:r w:rsidRPr="00C54E52">
              <w:t>isUnique: True</w:t>
            </w:r>
          </w:p>
          <w:p w14:paraId="184CDBB4" w14:textId="77777777" w:rsidR="003E2A84" w:rsidRPr="00D016EE" w:rsidRDefault="003E2A84" w:rsidP="003E2A84">
            <w:pPr>
              <w:pStyle w:val="TAL"/>
            </w:pPr>
            <w:r w:rsidRPr="00D016EE">
              <w:t>defaultValue: None</w:t>
            </w:r>
          </w:p>
          <w:p w14:paraId="417D1FA9" w14:textId="5795345F" w:rsidR="003E2A84" w:rsidRPr="00D016EE" w:rsidRDefault="003E2A84" w:rsidP="003E2A84">
            <w:pPr>
              <w:pStyle w:val="TAL"/>
            </w:pPr>
            <w:r w:rsidRPr="00D016EE">
              <w:t>isNullable: False</w:t>
            </w:r>
          </w:p>
        </w:tc>
      </w:tr>
      <w:tr w:rsidR="003E2A84" w:rsidRPr="00B26339" w14:paraId="6AA997EC" w14:textId="77777777" w:rsidTr="00A01FE5">
        <w:trPr>
          <w:gridAfter w:val="1"/>
          <w:wAfter w:w="9" w:type="dxa"/>
          <w:cantSplit/>
          <w:jc w:val="center"/>
        </w:trPr>
        <w:tc>
          <w:tcPr>
            <w:tcW w:w="2621" w:type="dxa"/>
          </w:tcPr>
          <w:p w14:paraId="15596E69" w14:textId="327B8ECB" w:rsidR="003E2A84" w:rsidRPr="00BE14BD" w:rsidRDefault="003E2A84" w:rsidP="003E2A84">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3E2A84" w:rsidRDefault="003E2A84" w:rsidP="003E2A84">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3E2A84" w:rsidRDefault="003E2A84" w:rsidP="003E2A84">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3E2A84" w:rsidRDefault="003E2A84" w:rsidP="003E2A84">
            <w:pPr>
              <w:keepNext/>
              <w:keepLines/>
              <w:spacing w:after="0"/>
              <w:rPr>
                <w:rFonts w:ascii="Arial" w:hAnsi="Arial"/>
                <w:sz w:val="18"/>
                <w:szCs w:val="18"/>
              </w:rPr>
            </w:pPr>
            <w:r>
              <w:rPr>
                <w:rFonts w:ascii="Arial" w:hAnsi="Arial"/>
                <w:sz w:val="18"/>
                <w:szCs w:val="18"/>
              </w:rPr>
              <w:t>type: NpnId</w:t>
            </w:r>
          </w:p>
          <w:p w14:paraId="4E8F26EE" w14:textId="77777777" w:rsidR="003E2A84" w:rsidRDefault="003E2A84" w:rsidP="003E2A84">
            <w:pPr>
              <w:keepNext/>
              <w:keepLines/>
              <w:spacing w:after="0"/>
              <w:rPr>
                <w:rFonts w:ascii="Arial" w:hAnsi="Arial"/>
                <w:sz w:val="18"/>
                <w:szCs w:val="18"/>
              </w:rPr>
            </w:pPr>
            <w:r>
              <w:rPr>
                <w:rFonts w:ascii="Arial" w:hAnsi="Arial"/>
                <w:sz w:val="18"/>
                <w:szCs w:val="18"/>
              </w:rPr>
              <w:t>multiplicity: 0..1</w:t>
            </w:r>
          </w:p>
          <w:p w14:paraId="64D55B97" w14:textId="77777777" w:rsidR="003E2A84" w:rsidRPr="00D016EE" w:rsidRDefault="003E2A84" w:rsidP="003E2A84">
            <w:pPr>
              <w:pStyle w:val="TAL"/>
              <w:rPr>
                <w:szCs w:val="18"/>
              </w:rPr>
            </w:pPr>
            <w:r w:rsidRPr="00D016EE">
              <w:rPr>
                <w:szCs w:val="18"/>
              </w:rPr>
              <w:t>isOrdered: N/A</w:t>
            </w:r>
          </w:p>
          <w:p w14:paraId="6827959B" w14:textId="77777777" w:rsidR="003E2A84" w:rsidRPr="00D016EE" w:rsidRDefault="003E2A84" w:rsidP="003E2A84">
            <w:pPr>
              <w:pStyle w:val="TAL"/>
              <w:rPr>
                <w:szCs w:val="18"/>
              </w:rPr>
            </w:pPr>
            <w:r w:rsidRPr="00D016EE">
              <w:rPr>
                <w:szCs w:val="18"/>
              </w:rPr>
              <w:t>isUnique: N/A</w:t>
            </w:r>
          </w:p>
          <w:p w14:paraId="51A34EC6"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0A689F07" w14:textId="0111D840" w:rsidR="003E2A84" w:rsidRPr="00D016EE" w:rsidRDefault="003E2A84" w:rsidP="003E2A84">
            <w:pPr>
              <w:keepNext/>
              <w:keepLines/>
              <w:spacing w:after="0"/>
              <w:rPr>
                <w:rFonts w:ascii="Arial" w:hAnsi="Arial"/>
                <w:sz w:val="18"/>
                <w:szCs w:val="18"/>
              </w:rPr>
            </w:pPr>
            <w:r w:rsidRPr="00D016EE">
              <w:rPr>
                <w:rFonts w:ascii="Arial" w:hAnsi="Arial"/>
                <w:sz w:val="18"/>
                <w:szCs w:val="18"/>
              </w:rPr>
              <w:t>isNullable: False</w:t>
            </w:r>
          </w:p>
        </w:tc>
      </w:tr>
      <w:tr w:rsidR="003E2A84" w:rsidRPr="00B26339" w14:paraId="0CE4C8C2" w14:textId="77777777" w:rsidTr="00A01FE5">
        <w:trPr>
          <w:gridAfter w:val="1"/>
          <w:wAfter w:w="9" w:type="dxa"/>
          <w:cantSplit/>
          <w:jc w:val="center"/>
        </w:trPr>
        <w:tc>
          <w:tcPr>
            <w:tcW w:w="2621" w:type="dxa"/>
          </w:tcPr>
          <w:p w14:paraId="176861E3" w14:textId="43AD0E98" w:rsidR="003E2A84" w:rsidRPr="00F32144" w:rsidRDefault="003E2A84" w:rsidP="003E2A84">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3E2A84" w:rsidRDefault="003E2A84" w:rsidP="003E2A84">
            <w:pPr>
              <w:pStyle w:val="TAL"/>
              <w:rPr>
                <w:rFonts w:cs="Arial"/>
                <w:iCs/>
                <w:szCs w:val="18"/>
              </w:rPr>
            </w:pPr>
            <w:r>
              <w:rPr>
                <w:szCs w:val="18"/>
              </w:rPr>
              <w:t>The set of parameters specific for 5GC UE level measurements configuration.</w:t>
            </w:r>
          </w:p>
        </w:tc>
        <w:tc>
          <w:tcPr>
            <w:tcW w:w="1984" w:type="dxa"/>
          </w:tcPr>
          <w:p w14:paraId="6EC2BC2A" w14:textId="77777777" w:rsidR="003E2A84" w:rsidRPr="00B26339" w:rsidRDefault="003E2A84" w:rsidP="003E2A84">
            <w:pPr>
              <w:pStyle w:val="TAL"/>
            </w:pPr>
            <w:r w:rsidRPr="00B26339">
              <w:t xml:space="preserve">type: </w:t>
            </w:r>
            <w:r>
              <w:t>UECoreMeasConfig</w:t>
            </w:r>
          </w:p>
          <w:p w14:paraId="3FB98793" w14:textId="77777777" w:rsidR="003E2A84" w:rsidRPr="00B26339" w:rsidRDefault="003E2A84" w:rsidP="003E2A84">
            <w:pPr>
              <w:pStyle w:val="TAL"/>
            </w:pPr>
            <w:r w:rsidRPr="00B26339">
              <w:t xml:space="preserve">multiplicity: </w:t>
            </w:r>
            <w:r>
              <w:t>0..</w:t>
            </w:r>
            <w:r w:rsidRPr="00B26339">
              <w:t>1</w:t>
            </w:r>
          </w:p>
          <w:p w14:paraId="4B92F708" w14:textId="77777777" w:rsidR="003E2A84" w:rsidRPr="00B26339" w:rsidRDefault="003E2A84" w:rsidP="003E2A84">
            <w:pPr>
              <w:pStyle w:val="TAL"/>
            </w:pPr>
            <w:r w:rsidRPr="00B26339">
              <w:t>isOrdered: N/A</w:t>
            </w:r>
          </w:p>
          <w:p w14:paraId="601BC592" w14:textId="77777777" w:rsidR="003E2A84" w:rsidRPr="00B26339" w:rsidRDefault="003E2A84" w:rsidP="003E2A84">
            <w:pPr>
              <w:pStyle w:val="TAL"/>
              <w:rPr>
                <w:lang w:val="pt-BR"/>
              </w:rPr>
            </w:pPr>
            <w:r w:rsidRPr="00B26339">
              <w:rPr>
                <w:lang w:val="pt-BR"/>
              </w:rPr>
              <w:t>isUnique: N/A</w:t>
            </w:r>
          </w:p>
          <w:p w14:paraId="24775FD0" w14:textId="77777777" w:rsidR="003E2A84" w:rsidRPr="00B26339" w:rsidRDefault="003E2A84" w:rsidP="003E2A84">
            <w:pPr>
              <w:pStyle w:val="TAL"/>
              <w:rPr>
                <w:lang w:val="pt-BR"/>
              </w:rPr>
            </w:pPr>
            <w:r w:rsidRPr="00B26339">
              <w:rPr>
                <w:lang w:val="pt-BR"/>
              </w:rPr>
              <w:t>defaultValue: None</w:t>
            </w:r>
          </w:p>
          <w:p w14:paraId="3A8B4BB9" w14:textId="12A36603" w:rsidR="003E2A84" w:rsidRDefault="003E2A84" w:rsidP="003E2A84">
            <w:pPr>
              <w:pStyle w:val="TAL"/>
            </w:pPr>
            <w:r w:rsidRPr="00B26339">
              <w:t>isNullable: False</w:t>
            </w:r>
          </w:p>
        </w:tc>
      </w:tr>
      <w:tr w:rsidR="003E2A84" w:rsidRPr="00B26339" w14:paraId="6531705A" w14:textId="77777777" w:rsidTr="00A01FE5">
        <w:trPr>
          <w:gridAfter w:val="1"/>
          <w:wAfter w:w="9" w:type="dxa"/>
          <w:cantSplit/>
          <w:jc w:val="center"/>
        </w:trPr>
        <w:tc>
          <w:tcPr>
            <w:tcW w:w="2621" w:type="dxa"/>
          </w:tcPr>
          <w:p w14:paraId="79E74E67" w14:textId="3FA83FD5" w:rsidR="003E2A84" w:rsidRPr="00F32144" w:rsidRDefault="003E2A84" w:rsidP="003E2A84">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3E2A84" w:rsidRPr="00E61963" w:rsidRDefault="003E2A84" w:rsidP="003E2A84">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3E2A84" w:rsidRDefault="003E2A84" w:rsidP="003E2A84">
            <w:pPr>
              <w:pStyle w:val="TAL"/>
              <w:rPr>
                <w:szCs w:val="18"/>
              </w:rPr>
            </w:pPr>
          </w:p>
          <w:p w14:paraId="1FED8369" w14:textId="77777777" w:rsidR="003E2A84" w:rsidRPr="00E61963" w:rsidRDefault="003E2A84" w:rsidP="003E2A84">
            <w:pPr>
              <w:pStyle w:val="TAL"/>
              <w:rPr>
                <w:szCs w:val="18"/>
              </w:rPr>
            </w:pPr>
            <w:r w:rsidRPr="00E61963">
              <w:rPr>
                <w:szCs w:val="18"/>
              </w:rPr>
              <w:t>allowedValues:</w:t>
            </w:r>
          </w:p>
          <w:p w14:paraId="75D71B26" w14:textId="42B16998" w:rsidR="003E2A84" w:rsidRPr="00E61963" w:rsidRDefault="003E2A84" w:rsidP="003E2A84">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3E2A84" w:rsidRPr="00E61963" w:rsidRDefault="003E2A84" w:rsidP="003E2A84">
            <w:pPr>
              <w:pStyle w:val="TAL"/>
              <w:rPr>
                <w:szCs w:val="18"/>
              </w:rPr>
            </w:pPr>
          </w:p>
          <w:p w14:paraId="1B567E7E" w14:textId="6C3D48A0" w:rsidR="003E2A84" w:rsidRDefault="003E2A84" w:rsidP="003E2A84">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3E2A84" w:rsidRDefault="003E2A84" w:rsidP="003E2A84">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3E2A84" w:rsidRDefault="003E2A84" w:rsidP="003E2A84">
            <w:pPr>
              <w:pStyle w:val="TAL"/>
              <w:rPr>
                <w:rFonts w:cs="Arial"/>
                <w:iCs/>
                <w:szCs w:val="18"/>
              </w:rPr>
            </w:pPr>
          </w:p>
        </w:tc>
        <w:tc>
          <w:tcPr>
            <w:tcW w:w="1984" w:type="dxa"/>
          </w:tcPr>
          <w:p w14:paraId="597E129B" w14:textId="77777777" w:rsidR="003E2A84" w:rsidRPr="00D357DD" w:rsidRDefault="003E2A84" w:rsidP="003E2A84">
            <w:pPr>
              <w:pStyle w:val="TAL"/>
              <w:rPr>
                <w:rFonts w:cs="Arial"/>
                <w:szCs w:val="18"/>
              </w:rPr>
            </w:pPr>
            <w:r w:rsidRPr="00D357DD">
              <w:rPr>
                <w:rFonts w:cs="Arial"/>
                <w:szCs w:val="18"/>
              </w:rPr>
              <w:t>type: String</w:t>
            </w:r>
          </w:p>
          <w:p w14:paraId="549C9827" w14:textId="77777777" w:rsidR="003E2A84" w:rsidRPr="00D357DD" w:rsidRDefault="003E2A84" w:rsidP="003E2A84">
            <w:pPr>
              <w:pStyle w:val="TAL"/>
              <w:rPr>
                <w:rFonts w:cs="Arial"/>
                <w:szCs w:val="18"/>
              </w:rPr>
            </w:pPr>
            <w:r w:rsidRPr="00D357DD">
              <w:rPr>
                <w:rFonts w:cs="Arial"/>
                <w:szCs w:val="18"/>
              </w:rPr>
              <w:t>multiplicity: 1..*</w:t>
            </w:r>
          </w:p>
          <w:p w14:paraId="1685F3D3" w14:textId="77777777" w:rsidR="003E2A84" w:rsidRPr="00D357DD" w:rsidRDefault="003E2A84" w:rsidP="003E2A84">
            <w:pPr>
              <w:pStyle w:val="TAL"/>
              <w:rPr>
                <w:rFonts w:cs="Arial"/>
                <w:szCs w:val="18"/>
              </w:rPr>
            </w:pPr>
            <w:r w:rsidRPr="00D357DD">
              <w:rPr>
                <w:rFonts w:cs="Arial"/>
                <w:szCs w:val="18"/>
              </w:rPr>
              <w:t>isOrdered: False</w:t>
            </w:r>
          </w:p>
          <w:p w14:paraId="2BE7AF75" w14:textId="77777777" w:rsidR="003E2A84" w:rsidRPr="00D357DD" w:rsidRDefault="003E2A84" w:rsidP="003E2A84">
            <w:pPr>
              <w:pStyle w:val="TAL"/>
              <w:rPr>
                <w:rFonts w:cs="Arial"/>
                <w:szCs w:val="18"/>
              </w:rPr>
            </w:pPr>
            <w:r w:rsidRPr="00D357DD">
              <w:rPr>
                <w:rFonts w:cs="Arial"/>
                <w:szCs w:val="18"/>
              </w:rPr>
              <w:t>isUnique: True</w:t>
            </w:r>
          </w:p>
          <w:p w14:paraId="7242F21E" w14:textId="77777777" w:rsidR="003E2A84" w:rsidRPr="00D357DD" w:rsidRDefault="003E2A84" w:rsidP="003E2A84">
            <w:pPr>
              <w:pStyle w:val="TAL"/>
              <w:rPr>
                <w:rFonts w:cs="Arial"/>
                <w:szCs w:val="18"/>
              </w:rPr>
            </w:pPr>
            <w:r w:rsidRPr="00D357DD">
              <w:rPr>
                <w:rFonts w:cs="Arial"/>
                <w:szCs w:val="18"/>
              </w:rPr>
              <w:t>defaultValue: None</w:t>
            </w:r>
          </w:p>
          <w:p w14:paraId="56931FA2" w14:textId="0D4F6834" w:rsidR="003E2A84" w:rsidRDefault="003E2A84" w:rsidP="003E2A84">
            <w:pPr>
              <w:keepNext/>
              <w:keepLines/>
              <w:spacing w:after="0"/>
              <w:rPr>
                <w:rFonts w:ascii="Arial" w:hAnsi="Arial"/>
                <w:sz w:val="18"/>
                <w:szCs w:val="18"/>
              </w:rPr>
            </w:pPr>
            <w:r w:rsidRPr="003135ED">
              <w:rPr>
                <w:rFonts w:ascii="Arial" w:hAnsi="Arial" w:cs="Arial"/>
                <w:sz w:val="18"/>
                <w:szCs w:val="18"/>
              </w:rPr>
              <w:t>isNullable: False</w:t>
            </w:r>
          </w:p>
        </w:tc>
      </w:tr>
      <w:tr w:rsidR="003E2A84" w:rsidRPr="00B26339" w14:paraId="2C18B3BE" w14:textId="77777777" w:rsidTr="00A01FE5">
        <w:trPr>
          <w:gridAfter w:val="1"/>
          <w:wAfter w:w="9" w:type="dxa"/>
          <w:cantSplit/>
          <w:jc w:val="center"/>
        </w:trPr>
        <w:tc>
          <w:tcPr>
            <w:tcW w:w="2621" w:type="dxa"/>
          </w:tcPr>
          <w:p w14:paraId="773B6F8B" w14:textId="1EC4C5A8" w:rsidR="003E2A84" w:rsidRPr="00F32144" w:rsidRDefault="003E2A84" w:rsidP="003E2A84">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3E2A84" w:rsidRPr="00E61963" w:rsidRDefault="003E2A84" w:rsidP="003E2A84">
            <w:pPr>
              <w:tabs>
                <w:tab w:val="center" w:pos="1333"/>
              </w:tabs>
              <w:spacing w:after="0"/>
              <w:rPr>
                <w:rFonts w:ascii="Arial" w:hAnsi="Arial" w:cs="Arial"/>
                <w:sz w:val="18"/>
                <w:szCs w:val="18"/>
              </w:rPr>
            </w:pPr>
          </w:p>
          <w:p w14:paraId="53E8ACD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3E2A84" w:rsidRPr="00E61963" w:rsidRDefault="003E2A84" w:rsidP="003E2A84">
            <w:pPr>
              <w:tabs>
                <w:tab w:val="center" w:pos="1333"/>
              </w:tabs>
              <w:spacing w:after="0"/>
              <w:rPr>
                <w:rFonts w:ascii="Arial" w:hAnsi="Arial" w:cs="Arial"/>
                <w:sz w:val="18"/>
                <w:szCs w:val="18"/>
              </w:rPr>
            </w:pPr>
          </w:p>
          <w:p w14:paraId="3E330BFA" w14:textId="2468B521" w:rsidR="003E2A84" w:rsidRDefault="003E2A84" w:rsidP="003E2A84">
            <w:pPr>
              <w:pStyle w:val="TAL"/>
              <w:rPr>
                <w:rFonts w:cs="Arial"/>
                <w:iCs/>
                <w:szCs w:val="18"/>
              </w:rPr>
            </w:pPr>
            <w:r w:rsidRPr="00E61963">
              <w:rPr>
                <w:rFonts w:cs="Arial"/>
                <w:szCs w:val="18"/>
              </w:rPr>
              <w:t>allowedValues: Integer with a minimum value of 10</w:t>
            </w:r>
          </w:p>
        </w:tc>
        <w:tc>
          <w:tcPr>
            <w:tcW w:w="1984" w:type="dxa"/>
          </w:tcPr>
          <w:p w14:paraId="7DDCB4E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3E2A84" w:rsidRDefault="003E2A84" w:rsidP="003E2A84">
            <w:pPr>
              <w:keepNext/>
              <w:keepLines/>
              <w:spacing w:after="0"/>
              <w:rPr>
                <w:rFonts w:ascii="Arial" w:hAnsi="Arial"/>
                <w:sz w:val="18"/>
                <w:szCs w:val="18"/>
              </w:rPr>
            </w:pPr>
            <w:r w:rsidRPr="00E61963">
              <w:rPr>
                <w:rFonts w:ascii="Arial" w:hAnsi="Arial" w:cs="Arial"/>
                <w:sz w:val="18"/>
                <w:szCs w:val="18"/>
              </w:rPr>
              <w:t>isNullable: False</w:t>
            </w:r>
          </w:p>
        </w:tc>
      </w:tr>
      <w:tr w:rsidR="003E2A84" w:rsidRPr="00B26339" w14:paraId="78D9927C" w14:textId="77777777" w:rsidTr="00A01FE5">
        <w:trPr>
          <w:gridAfter w:val="1"/>
          <w:wAfter w:w="9" w:type="dxa"/>
          <w:cantSplit/>
          <w:jc w:val="center"/>
        </w:trPr>
        <w:tc>
          <w:tcPr>
            <w:tcW w:w="2621" w:type="dxa"/>
          </w:tcPr>
          <w:p w14:paraId="05F5B661" w14:textId="7DDF7BC5" w:rsidR="003E2A84" w:rsidRPr="00F32144" w:rsidRDefault="003E2A84" w:rsidP="003E2A84">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3E2A84" w:rsidRPr="00E61963" w:rsidRDefault="003E2A84" w:rsidP="003E2A84">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3E2A84" w:rsidRPr="00E61963" w:rsidRDefault="003E2A84" w:rsidP="003E2A84">
            <w:pPr>
              <w:tabs>
                <w:tab w:val="center" w:pos="1333"/>
              </w:tabs>
              <w:spacing w:after="0"/>
              <w:rPr>
                <w:rFonts w:ascii="Arial" w:hAnsi="Arial" w:cs="Arial"/>
                <w:sz w:val="18"/>
                <w:szCs w:val="18"/>
              </w:rPr>
            </w:pPr>
          </w:p>
          <w:p w14:paraId="3E6249A1" w14:textId="14C1CA97" w:rsidR="003E2A84" w:rsidRDefault="003E2A84" w:rsidP="003E2A84">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3E2A84" w:rsidRDefault="003E2A84" w:rsidP="003E2A84">
            <w:pPr>
              <w:keepNext/>
              <w:keepLines/>
              <w:spacing w:after="0"/>
              <w:rPr>
                <w:rFonts w:ascii="Arial" w:hAnsi="Arial"/>
                <w:sz w:val="18"/>
                <w:szCs w:val="18"/>
              </w:rPr>
            </w:pPr>
            <w:r w:rsidRPr="00E61963">
              <w:rPr>
                <w:rFonts w:ascii="Arial" w:hAnsi="Arial" w:cs="Arial"/>
                <w:sz w:val="18"/>
                <w:szCs w:val="18"/>
              </w:rPr>
              <w:t>isNullable: False</w:t>
            </w:r>
          </w:p>
        </w:tc>
      </w:tr>
      <w:tr w:rsidR="003E2A84" w:rsidRPr="00B26339" w14:paraId="563AE2C3" w14:textId="77777777" w:rsidTr="00A01FE5">
        <w:trPr>
          <w:gridAfter w:val="1"/>
          <w:wAfter w:w="9" w:type="dxa"/>
          <w:cantSplit/>
          <w:jc w:val="center"/>
        </w:trPr>
        <w:tc>
          <w:tcPr>
            <w:tcW w:w="2621" w:type="dxa"/>
          </w:tcPr>
          <w:p w14:paraId="764E15CA" w14:textId="2452ACE2" w:rsidR="003E2A84" w:rsidRPr="000E1B06" w:rsidRDefault="003E2A84" w:rsidP="003E2A84">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3E2A84" w:rsidRDefault="003E2A84" w:rsidP="003E2A84">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4A5B4BB1"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2B73983F"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0CA485A7" w14:textId="77777777" w:rsidR="003E2A84" w:rsidRPr="00D016EE" w:rsidRDefault="003E2A84" w:rsidP="003E2A84">
            <w:pPr>
              <w:pStyle w:val="TAL"/>
              <w:rPr>
                <w:szCs w:val="18"/>
              </w:rPr>
            </w:pPr>
            <w:r w:rsidRPr="00D016EE">
              <w:rPr>
                <w:szCs w:val="18"/>
              </w:rPr>
              <w:t xml:space="preserve">isOrdered: </w:t>
            </w:r>
            <w:r>
              <w:rPr>
                <w:szCs w:val="18"/>
              </w:rPr>
              <w:t>N/A</w:t>
            </w:r>
          </w:p>
          <w:p w14:paraId="1EA80633" w14:textId="77777777" w:rsidR="003E2A84" w:rsidRPr="00D016EE" w:rsidRDefault="003E2A84" w:rsidP="003E2A84">
            <w:pPr>
              <w:pStyle w:val="TAL"/>
              <w:rPr>
                <w:szCs w:val="18"/>
              </w:rPr>
            </w:pPr>
            <w:r w:rsidRPr="00D016EE">
              <w:rPr>
                <w:szCs w:val="18"/>
              </w:rPr>
              <w:t xml:space="preserve">isUnique: </w:t>
            </w:r>
            <w:r>
              <w:rPr>
                <w:szCs w:val="18"/>
              </w:rPr>
              <w:t>N/A</w:t>
            </w:r>
          </w:p>
          <w:p w14:paraId="2F02A4A6"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18A6E8BA" w14:textId="13735125" w:rsidR="003E2A84" w:rsidRPr="00E61963" w:rsidRDefault="003E2A84" w:rsidP="003E2A84">
            <w:pPr>
              <w:tabs>
                <w:tab w:val="center" w:pos="1333"/>
              </w:tabs>
              <w:spacing w:after="0"/>
              <w:rPr>
                <w:rFonts w:ascii="Arial" w:hAnsi="Arial" w:cs="Arial"/>
                <w:sz w:val="18"/>
                <w:szCs w:val="18"/>
              </w:rPr>
            </w:pPr>
            <w:r w:rsidRPr="00D016EE">
              <w:rPr>
                <w:rFonts w:ascii="Arial" w:hAnsi="Arial"/>
                <w:sz w:val="18"/>
                <w:szCs w:val="18"/>
              </w:rPr>
              <w:t>isNullable: False</w:t>
            </w:r>
          </w:p>
        </w:tc>
      </w:tr>
      <w:tr w:rsidR="003E2A84" w:rsidRPr="009D468B" w14:paraId="3D43C893" w14:textId="77777777" w:rsidTr="00A01FE5">
        <w:trPr>
          <w:gridAfter w:val="1"/>
          <w:wAfter w:w="9" w:type="dxa"/>
          <w:cantSplit/>
          <w:jc w:val="center"/>
        </w:trPr>
        <w:tc>
          <w:tcPr>
            <w:tcW w:w="2621" w:type="dxa"/>
          </w:tcPr>
          <w:p w14:paraId="30211FDA" w14:textId="77777777" w:rsidR="003E2A84" w:rsidRDefault="003E2A84" w:rsidP="003E2A84">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3E2A84" w:rsidRPr="009D468B" w:rsidRDefault="003E2A84" w:rsidP="003E2A84">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3E2A84" w:rsidRPr="009D468B" w:rsidRDefault="003E2A84" w:rsidP="003E2A84">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3E2A84" w:rsidRPr="009D468B" w:rsidRDefault="003E2A84" w:rsidP="003E2A84">
            <w:pPr>
              <w:pStyle w:val="TAL"/>
              <w:rPr>
                <w:rFonts w:cs="Arial"/>
                <w:szCs w:val="18"/>
              </w:rPr>
            </w:pPr>
            <w:r w:rsidRPr="009D468B">
              <w:rPr>
                <w:rFonts w:cs="Arial"/>
                <w:szCs w:val="18"/>
              </w:rPr>
              <w:t>type: ENUM</w:t>
            </w:r>
          </w:p>
          <w:p w14:paraId="4D00907E" w14:textId="77777777" w:rsidR="003E2A84" w:rsidRPr="009D468B" w:rsidRDefault="003E2A84" w:rsidP="003E2A84">
            <w:pPr>
              <w:pStyle w:val="TAL"/>
              <w:rPr>
                <w:rFonts w:cs="Arial"/>
                <w:szCs w:val="18"/>
              </w:rPr>
            </w:pPr>
            <w:r w:rsidRPr="009D468B">
              <w:rPr>
                <w:rFonts w:cs="Arial"/>
                <w:szCs w:val="18"/>
              </w:rPr>
              <w:t>multiplicity: 1</w:t>
            </w:r>
          </w:p>
          <w:p w14:paraId="29B411D5" w14:textId="77777777" w:rsidR="003E2A84" w:rsidRPr="009D468B" w:rsidRDefault="003E2A84" w:rsidP="003E2A84">
            <w:pPr>
              <w:pStyle w:val="TAL"/>
              <w:rPr>
                <w:rFonts w:cs="Arial"/>
                <w:szCs w:val="18"/>
              </w:rPr>
            </w:pPr>
            <w:r w:rsidRPr="009D468B">
              <w:rPr>
                <w:rFonts w:cs="Arial"/>
                <w:szCs w:val="18"/>
              </w:rPr>
              <w:t>isOrdered: N/A</w:t>
            </w:r>
          </w:p>
          <w:p w14:paraId="7C1CECF8" w14:textId="77777777" w:rsidR="003E2A84" w:rsidRPr="009D468B" w:rsidRDefault="003E2A84" w:rsidP="003E2A84">
            <w:pPr>
              <w:pStyle w:val="TAL"/>
              <w:rPr>
                <w:rFonts w:cs="Arial"/>
                <w:szCs w:val="18"/>
              </w:rPr>
            </w:pPr>
            <w:r w:rsidRPr="009D468B">
              <w:rPr>
                <w:rFonts w:cs="Arial"/>
                <w:szCs w:val="18"/>
              </w:rPr>
              <w:t>isUnique: N/A</w:t>
            </w:r>
          </w:p>
          <w:p w14:paraId="7CBBE911" w14:textId="77777777" w:rsidR="003E2A84" w:rsidRPr="009D468B" w:rsidRDefault="003E2A84" w:rsidP="003E2A84">
            <w:pPr>
              <w:pStyle w:val="TAL"/>
              <w:rPr>
                <w:rFonts w:cs="Arial"/>
                <w:szCs w:val="18"/>
              </w:rPr>
            </w:pPr>
            <w:r w:rsidRPr="009D468B">
              <w:rPr>
                <w:rFonts w:cs="Arial"/>
                <w:szCs w:val="18"/>
              </w:rPr>
              <w:t>defaultValue: False</w:t>
            </w:r>
          </w:p>
          <w:p w14:paraId="4FE91E7F" w14:textId="77777777" w:rsidR="003E2A84" w:rsidRPr="009D468B" w:rsidRDefault="003E2A84" w:rsidP="003E2A84">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3E2A84" w:rsidRPr="00E61963" w14:paraId="5E48A01F" w14:textId="77777777" w:rsidTr="00A01FE5">
        <w:trPr>
          <w:gridAfter w:val="1"/>
          <w:wAfter w:w="9" w:type="dxa"/>
          <w:cantSplit/>
          <w:jc w:val="center"/>
        </w:trPr>
        <w:tc>
          <w:tcPr>
            <w:tcW w:w="2621" w:type="dxa"/>
          </w:tcPr>
          <w:p w14:paraId="3EE1A1EE" w14:textId="77777777" w:rsidR="003E2A84" w:rsidRDefault="003E2A84" w:rsidP="003E2A84">
            <w:pPr>
              <w:pStyle w:val="TAL"/>
              <w:rPr>
                <w:rFonts w:cs="Arial"/>
              </w:rPr>
            </w:pPr>
            <w:r w:rsidRPr="0088008C">
              <w:rPr>
                <w:rFonts w:ascii="Courier New" w:hAnsi="Courier New" w:cs="Courier New"/>
              </w:rPr>
              <w:t>month</w:t>
            </w:r>
          </w:p>
        </w:tc>
        <w:tc>
          <w:tcPr>
            <w:tcW w:w="5245" w:type="dxa"/>
          </w:tcPr>
          <w:p w14:paraId="710DEA38"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3E2A84" w:rsidRPr="00E41047" w:rsidRDefault="003E2A84" w:rsidP="003E2A84">
            <w:pPr>
              <w:keepNext/>
              <w:keepLines/>
              <w:spacing w:after="0"/>
              <w:rPr>
                <w:rFonts w:ascii="Arial" w:hAnsi="Arial" w:cs="Arial"/>
                <w:sz w:val="18"/>
                <w:szCs w:val="18"/>
              </w:rPr>
            </w:pPr>
          </w:p>
          <w:p w14:paraId="3D850528" w14:textId="77777777" w:rsidR="003E2A84" w:rsidRDefault="003E2A84" w:rsidP="003E2A84">
            <w:pPr>
              <w:keepNext/>
              <w:keepLines/>
              <w:spacing w:after="0"/>
              <w:rPr>
                <w:rFonts w:ascii="Arial" w:hAnsi="Arial" w:cs="Arial"/>
                <w:sz w:val="18"/>
                <w:szCs w:val="18"/>
              </w:rPr>
            </w:pPr>
          </w:p>
          <w:p w14:paraId="3323AB65" w14:textId="134753C4" w:rsidR="003E2A84" w:rsidRDefault="003E2A84" w:rsidP="003E2A84">
            <w:pPr>
              <w:pStyle w:val="TAL"/>
            </w:pPr>
            <w:r>
              <w:t>allowedValues:</w:t>
            </w:r>
            <w:r w:rsidRPr="005E0BEB">
              <w:t xml:space="preserve"> </w:t>
            </w:r>
            <w:r>
              <w:t>1, …, 12</w:t>
            </w:r>
          </w:p>
        </w:tc>
        <w:tc>
          <w:tcPr>
            <w:tcW w:w="1984" w:type="dxa"/>
          </w:tcPr>
          <w:p w14:paraId="7A730FB0" w14:textId="77777777" w:rsidR="003E2A84" w:rsidRPr="00BB197A" w:rsidRDefault="003E2A84" w:rsidP="003E2A84">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3E2A84" w:rsidRPr="00E61963" w:rsidRDefault="003E2A84" w:rsidP="003E2A84">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E2A84" w:rsidRPr="00E61963" w14:paraId="366206B3" w14:textId="77777777" w:rsidTr="00A01FE5">
        <w:trPr>
          <w:gridAfter w:val="1"/>
          <w:wAfter w:w="9" w:type="dxa"/>
          <w:cantSplit/>
          <w:jc w:val="center"/>
        </w:trPr>
        <w:tc>
          <w:tcPr>
            <w:tcW w:w="2621" w:type="dxa"/>
          </w:tcPr>
          <w:p w14:paraId="2333ADB7" w14:textId="77777777" w:rsidR="003E2A84" w:rsidRPr="0088008C" w:rsidRDefault="003E2A84" w:rsidP="003E2A84">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3E2A84" w:rsidRDefault="003E2A84" w:rsidP="003E2A84">
            <w:pPr>
              <w:keepNext/>
              <w:keepLines/>
              <w:spacing w:after="0"/>
              <w:rPr>
                <w:rFonts w:ascii="Arial" w:hAnsi="Arial" w:cs="Arial"/>
                <w:sz w:val="18"/>
                <w:szCs w:val="18"/>
              </w:rPr>
            </w:pPr>
          </w:p>
          <w:p w14:paraId="380ABEA6" w14:textId="32653B67" w:rsidR="003E2A84" w:rsidRDefault="003E2A84" w:rsidP="003E2A84">
            <w:pPr>
              <w:pStyle w:val="TAL"/>
            </w:pPr>
            <w:r>
              <w:t>allowedValues:</w:t>
            </w:r>
            <w:r w:rsidRPr="005E0BEB">
              <w:t xml:space="preserve"> </w:t>
            </w:r>
            <w:r>
              <w:t>1, …, 31</w:t>
            </w:r>
          </w:p>
        </w:tc>
        <w:tc>
          <w:tcPr>
            <w:tcW w:w="1984" w:type="dxa"/>
          </w:tcPr>
          <w:p w14:paraId="0F40B5E2" w14:textId="77777777" w:rsidR="003E2A84" w:rsidRPr="00BB197A" w:rsidRDefault="003E2A84" w:rsidP="003E2A84">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3E2A84" w:rsidRPr="00E61963" w:rsidRDefault="003E2A84" w:rsidP="003E2A84">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E2A84" w:rsidRPr="00E61963" w14:paraId="23B9CED7" w14:textId="77777777" w:rsidTr="00A01FE5">
        <w:trPr>
          <w:gridAfter w:val="1"/>
          <w:wAfter w:w="9" w:type="dxa"/>
          <w:cantSplit/>
          <w:jc w:val="center"/>
        </w:trPr>
        <w:tc>
          <w:tcPr>
            <w:tcW w:w="2621" w:type="dxa"/>
          </w:tcPr>
          <w:p w14:paraId="0F53425E" w14:textId="019C282F" w:rsidR="003E2A84" w:rsidRPr="0088008C" w:rsidRDefault="003E2A84" w:rsidP="003E2A84">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3E2A84" w:rsidRPr="00836206" w:rsidRDefault="003E2A84" w:rsidP="003E2A84">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3E2A84" w:rsidRDefault="003E2A84" w:rsidP="003E2A84">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3E2A84" w:rsidRDefault="003E2A84" w:rsidP="003E2A84">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3E2A84" w:rsidRPr="00836206" w:rsidRDefault="003E2A84" w:rsidP="003E2A84">
            <w:pPr>
              <w:pStyle w:val="TAL"/>
              <w:rPr>
                <w:szCs w:val="18"/>
              </w:rPr>
            </w:pPr>
            <w:r w:rsidRPr="00836206">
              <w:rPr>
                <w:szCs w:val="18"/>
              </w:rPr>
              <w:t>type: Boolean</w:t>
            </w:r>
          </w:p>
          <w:p w14:paraId="0A061640" w14:textId="77777777" w:rsidR="003E2A84" w:rsidRPr="00836206" w:rsidRDefault="003E2A84" w:rsidP="003E2A84">
            <w:pPr>
              <w:pStyle w:val="TAL"/>
              <w:rPr>
                <w:szCs w:val="18"/>
              </w:rPr>
            </w:pPr>
            <w:r w:rsidRPr="00836206">
              <w:rPr>
                <w:szCs w:val="18"/>
              </w:rPr>
              <w:t>multiplicity: 1</w:t>
            </w:r>
          </w:p>
          <w:p w14:paraId="26904103" w14:textId="77777777" w:rsidR="003E2A84" w:rsidRPr="00836206" w:rsidRDefault="003E2A84" w:rsidP="003E2A84">
            <w:pPr>
              <w:pStyle w:val="TAL"/>
              <w:rPr>
                <w:szCs w:val="18"/>
              </w:rPr>
            </w:pPr>
            <w:r w:rsidRPr="00836206">
              <w:rPr>
                <w:szCs w:val="18"/>
              </w:rPr>
              <w:t>isOrdered: N/A</w:t>
            </w:r>
          </w:p>
          <w:p w14:paraId="071AD439" w14:textId="77777777" w:rsidR="003E2A84" w:rsidRPr="00836206" w:rsidRDefault="003E2A84" w:rsidP="003E2A84">
            <w:pPr>
              <w:pStyle w:val="TAL"/>
              <w:rPr>
                <w:szCs w:val="18"/>
              </w:rPr>
            </w:pPr>
            <w:r w:rsidRPr="00836206">
              <w:rPr>
                <w:szCs w:val="18"/>
              </w:rPr>
              <w:t>isUnique: N/A</w:t>
            </w:r>
          </w:p>
          <w:p w14:paraId="2B4C3E96" w14:textId="77777777" w:rsidR="003E2A84" w:rsidRPr="00836206" w:rsidRDefault="003E2A84" w:rsidP="003E2A84">
            <w:pPr>
              <w:pStyle w:val="TAL"/>
              <w:rPr>
                <w:szCs w:val="18"/>
              </w:rPr>
            </w:pPr>
            <w:r w:rsidRPr="00836206">
              <w:rPr>
                <w:szCs w:val="18"/>
              </w:rPr>
              <w:t xml:space="preserve">defaultValue: FALSE </w:t>
            </w:r>
          </w:p>
          <w:p w14:paraId="2A6FF294" w14:textId="2709DCF5" w:rsidR="003E2A84" w:rsidRPr="00BB197A" w:rsidRDefault="003E2A84" w:rsidP="003E2A84">
            <w:pPr>
              <w:pStyle w:val="TAL"/>
              <w:rPr>
                <w:rFonts w:cs="Arial"/>
                <w:szCs w:val="18"/>
              </w:rPr>
            </w:pPr>
            <w:r w:rsidRPr="00554CEA">
              <w:rPr>
                <w:rFonts w:cs="Arial"/>
                <w:szCs w:val="18"/>
              </w:rPr>
              <w:t>isNullable: False</w:t>
            </w:r>
          </w:p>
        </w:tc>
      </w:tr>
      <w:tr w:rsidR="003E2A84" w:rsidRPr="00E61963" w14:paraId="178BB004" w14:textId="77777777" w:rsidTr="00A01FE5">
        <w:trPr>
          <w:gridAfter w:val="1"/>
          <w:wAfter w:w="9" w:type="dxa"/>
          <w:cantSplit/>
          <w:jc w:val="center"/>
        </w:trPr>
        <w:tc>
          <w:tcPr>
            <w:tcW w:w="2621" w:type="dxa"/>
          </w:tcPr>
          <w:p w14:paraId="550C802D" w14:textId="39917416"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externalDataType</w:t>
            </w:r>
          </w:p>
        </w:tc>
        <w:tc>
          <w:tcPr>
            <w:tcW w:w="5245" w:type="dxa"/>
          </w:tcPr>
          <w:p w14:paraId="1C1F482F" w14:textId="77777777" w:rsidR="003E2A84" w:rsidRPr="00F72824" w:rsidRDefault="003E2A84" w:rsidP="003E2A84">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3E2A84" w:rsidRDefault="003E2A84" w:rsidP="003E2A84">
            <w:pPr>
              <w:keepNext/>
              <w:keepLines/>
              <w:spacing w:after="0"/>
              <w:rPr>
                <w:rFonts w:ascii="Arial" w:hAnsi="Arial" w:cs="Arial"/>
                <w:sz w:val="18"/>
                <w:szCs w:val="18"/>
                <w:lang w:eastAsia="zh-CN"/>
              </w:rPr>
            </w:pPr>
          </w:p>
          <w:p w14:paraId="5B9E2FDD" w14:textId="48C5AC84" w:rsidR="003E2A84" w:rsidRPr="00836206" w:rsidRDefault="003E2A84" w:rsidP="003E2A84">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9CE6525" w14:textId="77777777" w:rsidR="003E2A84" w:rsidRPr="00D016EE" w:rsidRDefault="003E2A84" w:rsidP="003E2A84">
            <w:pPr>
              <w:pStyle w:val="TAL"/>
              <w:rPr>
                <w:szCs w:val="18"/>
              </w:rPr>
            </w:pPr>
            <w:r w:rsidRPr="00D016EE">
              <w:rPr>
                <w:szCs w:val="18"/>
              </w:rPr>
              <w:t xml:space="preserve">isOrdered: </w:t>
            </w:r>
            <w:r>
              <w:rPr>
                <w:szCs w:val="18"/>
              </w:rPr>
              <w:t>N/A</w:t>
            </w:r>
          </w:p>
          <w:p w14:paraId="5E0B1AD9" w14:textId="77777777" w:rsidR="003E2A84" w:rsidRPr="00D016EE" w:rsidRDefault="003E2A84" w:rsidP="003E2A84">
            <w:pPr>
              <w:pStyle w:val="TAL"/>
              <w:rPr>
                <w:szCs w:val="18"/>
              </w:rPr>
            </w:pPr>
            <w:r w:rsidRPr="00D016EE">
              <w:rPr>
                <w:szCs w:val="18"/>
              </w:rPr>
              <w:t xml:space="preserve">isUnique: </w:t>
            </w:r>
            <w:r>
              <w:rPr>
                <w:szCs w:val="18"/>
              </w:rPr>
              <w:t>N/A</w:t>
            </w:r>
          </w:p>
          <w:p w14:paraId="6B11F1F0"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5E9F123E" w14:textId="2A7B6EBD" w:rsidR="003E2A84" w:rsidRPr="00836206" w:rsidRDefault="003E2A84" w:rsidP="003E2A84">
            <w:pPr>
              <w:pStyle w:val="TAL"/>
              <w:rPr>
                <w:szCs w:val="18"/>
              </w:rPr>
            </w:pPr>
            <w:r w:rsidRPr="00D016EE">
              <w:rPr>
                <w:szCs w:val="18"/>
              </w:rPr>
              <w:t>isNullable: False</w:t>
            </w:r>
          </w:p>
        </w:tc>
      </w:tr>
      <w:tr w:rsidR="003E2A84" w:rsidRPr="00E61963" w14:paraId="1598D47B" w14:textId="77777777" w:rsidTr="00A01FE5">
        <w:trPr>
          <w:gridAfter w:val="1"/>
          <w:wAfter w:w="9" w:type="dxa"/>
          <w:cantSplit/>
          <w:jc w:val="center"/>
        </w:trPr>
        <w:tc>
          <w:tcPr>
            <w:tcW w:w="2621" w:type="dxa"/>
          </w:tcPr>
          <w:p w14:paraId="72311CA3" w14:textId="5C540786" w:rsidR="003E2A84" w:rsidRPr="007325FB" w:rsidRDefault="003E2A84" w:rsidP="003E2A84">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1EB188BB" w14:textId="77777777" w:rsidR="003E2A84" w:rsidRDefault="003E2A84" w:rsidP="003E2A84">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3E2A84" w:rsidRDefault="003E2A84" w:rsidP="003E2A84">
            <w:pPr>
              <w:keepNext/>
              <w:keepLines/>
              <w:spacing w:after="0"/>
              <w:rPr>
                <w:rFonts w:ascii="Arial" w:hAnsi="Arial" w:cs="Arial"/>
                <w:sz w:val="18"/>
                <w:szCs w:val="18"/>
                <w:lang w:eastAsia="zh-CN"/>
              </w:rPr>
            </w:pPr>
          </w:p>
          <w:p w14:paraId="2AF51F1B" w14:textId="77777777" w:rsidR="003E2A84" w:rsidRPr="00B940D8" w:rsidRDefault="003E2A84" w:rsidP="003E2A84">
            <w:pPr>
              <w:pStyle w:val="TAL"/>
              <w:rPr>
                <w:rFonts w:cs="Arial"/>
                <w:szCs w:val="18"/>
              </w:rPr>
            </w:pPr>
            <w:r w:rsidRPr="00B940D8">
              <w:rPr>
                <w:rFonts w:cs="Arial"/>
                <w:szCs w:val="18"/>
              </w:rPr>
              <w:t>Examples:</w:t>
            </w:r>
          </w:p>
          <w:p w14:paraId="18B71C5D" w14:textId="77777777" w:rsidR="003E2A84" w:rsidRPr="00B940D8" w:rsidRDefault="003E2A84" w:rsidP="003E2A84">
            <w:pPr>
              <w:pStyle w:val="TAL"/>
            </w:pPr>
            <w:r w:rsidRPr="00B940D8">
              <w:t>"sftp://companyA.com/datastore/fileName.xml",</w:t>
            </w:r>
          </w:p>
          <w:p w14:paraId="43C7CF30" w14:textId="77777777" w:rsidR="003E2A84" w:rsidRPr="00B940D8" w:rsidRDefault="003E2A84" w:rsidP="003E2A84">
            <w:pPr>
              <w:pStyle w:val="TAL"/>
            </w:pPr>
            <w:r w:rsidRPr="00B940D8">
              <w:t>"https://companyA.com/ManagedElement=1/Files=1/File=1</w:t>
            </w:r>
            <w:r>
              <w:t>”</w:t>
            </w:r>
          </w:p>
          <w:p w14:paraId="63642F24" w14:textId="77777777" w:rsidR="003E2A84" w:rsidRPr="00DB321B" w:rsidRDefault="003E2A84" w:rsidP="003E2A84">
            <w:pPr>
              <w:keepNext/>
              <w:keepLines/>
              <w:spacing w:after="0"/>
              <w:rPr>
                <w:rFonts w:ascii="Arial" w:hAnsi="Arial" w:cs="Arial"/>
                <w:sz w:val="18"/>
                <w:szCs w:val="18"/>
                <w:lang w:eastAsia="zh-CN"/>
              </w:rPr>
            </w:pPr>
          </w:p>
          <w:p w14:paraId="612484F6" w14:textId="15715597" w:rsidR="003E2A84" w:rsidRPr="00836206" w:rsidRDefault="003E2A84" w:rsidP="003E2A84">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7ED4FB5"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Type: Uri</w:t>
            </w:r>
          </w:p>
          <w:p w14:paraId="2617A208"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multiplicity: 0..*</w:t>
            </w:r>
          </w:p>
          <w:p w14:paraId="73AFC71F"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isOrdered: false</w:t>
            </w:r>
          </w:p>
          <w:p w14:paraId="3976F5A3"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isUnique: true</w:t>
            </w:r>
          </w:p>
          <w:p w14:paraId="23BA2DFB"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defaultValue: None</w:t>
            </w:r>
          </w:p>
          <w:p w14:paraId="510DB2FF" w14:textId="3882BFC4" w:rsidR="003E2A84" w:rsidRPr="00836206" w:rsidRDefault="003E2A84" w:rsidP="003E2A84">
            <w:pPr>
              <w:pStyle w:val="TAL"/>
              <w:rPr>
                <w:szCs w:val="18"/>
              </w:rPr>
            </w:pPr>
            <w:r w:rsidRPr="00B96418">
              <w:rPr>
                <w:rFonts w:cs="Arial"/>
                <w:szCs w:val="18"/>
              </w:rPr>
              <w:t>isNullable: False</w:t>
            </w:r>
          </w:p>
        </w:tc>
      </w:tr>
      <w:tr w:rsidR="003E2A84" w:rsidRPr="00E61963" w14:paraId="3767567E" w14:textId="77777777" w:rsidTr="00A01FE5">
        <w:trPr>
          <w:gridAfter w:val="1"/>
          <w:wAfter w:w="9" w:type="dxa"/>
          <w:cantSplit/>
          <w:jc w:val="center"/>
        </w:trPr>
        <w:tc>
          <w:tcPr>
            <w:tcW w:w="2621" w:type="dxa"/>
          </w:tcPr>
          <w:p w14:paraId="315CE212" w14:textId="0B0383EB"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3E2A84" w:rsidRPr="0050100F" w:rsidRDefault="003E2A84" w:rsidP="003E2A84">
            <w:pPr>
              <w:keepLines/>
              <w:tabs>
                <w:tab w:val="decimal" w:pos="0"/>
              </w:tabs>
              <w:spacing w:after="0" w:line="0" w:lineRule="atLeast"/>
              <w:rPr>
                <w:rStyle w:val="TALChar1"/>
                <w:szCs w:val="18"/>
              </w:rPr>
            </w:pPr>
          </w:p>
          <w:p w14:paraId="5A3BFE86"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3E2A84" w:rsidRPr="0050100F" w:rsidRDefault="003E2A84" w:rsidP="003E2A84">
            <w:pPr>
              <w:keepLines/>
              <w:tabs>
                <w:tab w:val="decimal" w:pos="0"/>
              </w:tabs>
              <w:spacing w:after="0" w:line="0" w:lineRule="atLeast"/>
              <w:rPr>
                <w:rStyle w:val="TALChar1"/>
                <w:szCs w:val="18"/>
              </w:rPr>
            </w:pPr>
          </w:p>
          <w:p w14:paraId="5359AB8C" w14:textId="00255752" w:rsidR="003E2A84" w:rsidRPr="00836206" w:rsidRDefault="003E2A84" w:rsidP="003E2A84">
            <w:pPr>
              <w:keepLines/>
              <w:tabs>
                <w:tab w:val="decimal" w:pos="0"/>
              </w:tabs>
              <w:spacing w:line="0" w:lineRule="atLeast"/>
              <w:rPr>
                <w:rStyle w:val="TALChar1"/>
                <w:szCs w:val="18"/>
              </w:rPr>
            </w:pPr>
            <w:r w:rsidRPr="0050100F">
              <w:rPr>
                <w:rStyle w:val="TALChar1"/>
                <w:szCs w:val="18"/>
              </w:rPr>
              <w:t>allowedValues: NA</w:t>
            </w:r>
          </w:p>
        </w:tc>
        <w:tc>
          <w:tcPr>
            <w:tcW w:w="1984" w:type="dxa"/>
          </w:tcPr>
          <w:p w14:paraId="33938396"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6F332D4" w14:textId="77777777" w:rsidR="003E2A84" w:rsidRPr="00D016EE" w:rsidRDefault="003E2A84" w:rsidP="003E2A84">
            <w:pPr>
              <w:pStyle w:val="TAL"/>
              <w:rPr>
                <w:szCs w:val="18"/>
              </w:rPr>
            </w:pPr>
            <w:r w:rsidRPr="00D016EE">
              <w:rPr>
                <w:szCs w:val="18"/>
              </w:rPr>
              <w:t xml:space="preserve">isOrdered: </w:t>
            </w:r>
            <w:r>
              <w:rPr>
                <w:szCs w:val="18"/>
              </w:rPr>
              <w:t>N/A</w:t>
            </w:r>
          </w:p>
          <w:p w14:paraId="4AF1C422" w14:textId="77777777" w:rsidR="003E2A84" w:rsidRPr="00D016EE" w:rsidRDefault="003E2A84" w:rsidP="003E2A84">
            <w:pPr>
              <w:pStyle w:val="TAL"/>
              <w:rPr>
                <w:szCs w:val="18"/>
              </w:rPr>
            </w:pPr>
            <w:r w:rsidRPr="00D016EE">
              <w:rPr>
                <w:szCs w:val="18"/>
              </w:rPr>
              <w:t xml:space="preserve">isUnique: </w:t>
            </w:r>
            <w:r>
              <w:rPr>
                <w:szCs w:val="18"/>
              </w:rPr>
              <w:t>N/A</w:t>
            </w:r>
          </w:p>
          <w:p w14:paraId="37FE3361"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3216FFFD" w14:textId="2E05E0B6" w:rsidR="003E2A84" w:rsidRPr="00836206" w:rsidRDefault="003E2A84" w:rsidP="003E2A84">
            <w:pPr>
              <w:pStyle w:val="TAL"/>
              <w:rPr>
                <w:szCs w:val="18"/>
              </w:rPr>
            </w:pPr>
            <w:r w:rsidRPr="00D016EE">
              <w:rPr>
                <w:szCs w:val="18"/>
              </w:rPr>
              <w:t>isNullable: False</w:t>
            </w:r>
          </w:p>
        </w:tc>
      </w:tr>
      <w:tr w:rsidR="003E2A84" w:rsidRPr="00E61963" w14:paraId="0CE57539" w14:textId="77777777" w:rsidTr="00A01FE5">
        <w:trPr>
          <w:gridAfter w:val="1"/>
          <w:wAfter w:w="9" w:type="dxa"/>
          <w:cantSplit/>
          <w:jc w:val="center"/>
        </w:trPr>
        <w:tc>
          <w:tcPr>
            <w:tcW w:w="2621" w:type="dxa"/>
          </w:tcPr>
          <w:p w14:paraId="6A0FCB3E" w14:textId="328A831B"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3E2A84" w:rsidRDefault="003E2A84" w:rsidP="003E2A84">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3E2A84" w:rsidRPr="00836206" w:rsidRDefault="003E2A84" w:rsidP="003E2A84">
            <w:pPr>
              <w:keepLines/>
              <w:tabs>
                <w:tab w:val="decimal" w:pos="0"/>
              </w:tabs>
              <w:spacing w:line="0" w:lineRule="atLeast"/>
              <w:rPr>
                <w:rStyle w:val="TALChar1"/>
                <w:szCs w:val="18"/>
              </w:rPr>
            </w:pPr>
          </w:p>
        </w:tc>
        <w:tc>
          <w:tcPr>
            <w:tcW w:w="1984" w:type="dxa"/>
          </w:tcPr>
          <w:p w14:paraId="1D6344A6" w14:textId="77777777" w:rsidR="003E2A84" w:rsidRPr="00BA118B" w:rsidRDefault="003E2A84" w:rsidP="003E2A84">
            <w:pPr>
              <w:pStyle w:val="TAL"/>
              <w:rPr>
                <w:rFonts w:cs="Arial"/>
                <w:szCs w:val="18"/>
                <w:lang w:val="en-US"/>
              </w:rPr>
            </w:pPr>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p>
          <w:p w14:paraId="044D4BE8"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2465AE38" w14:textId="77777777" w:rsidR="003E2A84" w:rsidRPr="00BA118B" w:rsidRDefault="003E2A84" w:rsidP="003E2A84">
            <w:pPr>
              <w:pStyle w:val="TAL"/>
              <w:rPr>
                <w:rFonts w:cs="Arial"/>
                <w:szCs w:val="18"/>
                <w:lang w:val="en-US"/>
              </w:rPr>
            </w:pPr>
            <w:r w:rsidRPr="00BA118B">
              <w:rPr>
                <w:rFonts w:cs="Arial"/>
                <w:szCs w:val="18"/>
                <w:lang w:val="en-US"/>
              </w:rPr>
              <w:t>isOrdered: False</w:t>
            </w:r>
          </w:p>
          <w:p w14:paraId="6BD950E4" w14:textId="77777777" w:rsidR="003E2A84" w:rsidRPr="00BA118B" w:rsidRDefault="003E2A84" w:rsidP="003E2A84">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0B011DA9"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242725E5" w14:textId="44DBA659"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567F48E8" w14:textId="77777777" w:rsidTr="00A01FE5">
        <w:trPr>
          <w:gridAfter w:val="1"/>
          <w:wAfter w:w="9" w:type="dxa"/>
          <w:cantSplit/>
          <w:jc w:val="center"/>
        </w:trPr>
        <w:tc>
          <w:tcPr>
            <w:tcW w:w="2621" w:type="dxa"/>
          </w:tcPr>
          <w:p w14:paraId="707FABA0" w14:textId="398988E3"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3E2A84" w:rsidRPr="00836206" w:rsidRDefault="003E2A84" w:rsidP="003E2A84">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3E2A84" w:rsidRPr="00BA118B" w:rsidRDefault="003E2A84" w:rsidP="003E2A84">
            <w:pPr>
              <w:pStyle w:val="TAL"/>
              <w:rPr>
                <w:rFonts w:cs="Arial"/>
                <w:szCs w:val="18"/>
                <w:lang w:val="en-US"/>
              </w:rPr>
            </w:pPr>
            <w:r w:rsidRPr="00BA118B">
              <w:rPr>
                <w:rFonts w:cs="Arial"/>
                <w:szCs w:val="18"/>
                <w:lang w:val="en-US"/>
              </w:rPr>
              <w:t xml:space="preserve">type: </w:t>
            </w:r>
            <w:r>
              <w:rPr>
                <w:rFonts w:cs="Arial"/>
                <w:lang w:eastAsia="zh-CN"/>
              </w:rPr>
              <w:t>GeoArea</w:t>
            </w:r>
          </w:p>
          <w:p w14:paraId="4653DF74"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1AB05264" w14:textId="77777777" w:rsidR="003E2A84" w:rsidRPr="00BA118B" w:rsidRDefault="003E2A84" w:rsidP="003E2A84">
            <w:pPr>
              <w:pStyle w:val="TAL"/>
              <w:rPr>
                <w:rFonts w:cs="Arial"/>
                <w:szCs w:val="18"/>
                <w:lang w:val="en-US"/>
              </w:rPr>
            </w:pPr>
            <w:r w:rsidRPr="00BA118B">
              <w:rPr>
                <w:rFonts w:cs="Arial"/>
                <w:szCs w:val="18"/>
                <w:lang w:val="en-US"/>
              </w:rPr>
              <w:t>isOrdered: False</w:t>
            </w:r>
          </w:p>
          <w:p w14:paraId="7955735B" w14:textId="77777777" w:rsidR="003E2A84" w:rsidRPr="00BA118B" w:rsidRDefault="003E2A84" w:rsidP="003E2A84">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5E3770A1"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1C5A7D22" w14:textId="0FE8B306"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2B62FA7A" w14:textId="77777777" w:rsidTr="00A01FE5">
        <w:trPr>
          <w:gridAfter w:val="1"/>
          <w:wAfter w:w="9" w:type="dxa"/>
          <w:cantSplit/>
          <w:jc w:val="center"/>
        </w:trPr>
        <w:tc>
          <w:tcPr>
            <w:tcW w:w="2621" w:type="dxa"/>
          </w:tcPr>
          <w:p w14:paraId="6674AF92" w14:textId="6D289B2F" w:rsidR="003E2A84" w:rsidRPr="007325FB" w:rsidRDefault="003E2A84" w:rsidP="003E2A84">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3E2A84" w:rsidRPr="0061649B" w:rsidRDefault="003E2A84" w:rsidP="003E2A84">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3E2A84" w:rsidRPr="0061649B" w:rsidRDefault="003E2A84" w:rsidP="003E2A84">
            <w:pPr>
              <w:pStyle w:val="TAL"/>
              <w:rPr>
                <w:szCs w:val="18"/>
              </w:rPr>
            </w:pPr>
          </w:p>
          <w:p w14:paraId="258070DF" w14:textId="0F339FF4" w:rsidR="003E2A84" w:rsidRPr="00836206" w:rsidRDefault="003E2A84" w:rsidP="003E2A84">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4A8C0FCF" w14:textId="77777777" w:rsidR="003E2A84" w:rsidRPr="0061649B" w:rsidRDefault="003E2A84" w:rsidP="003E2A84">
            <w:pPr>
              <w:pStyle w:val="TAL"/>
            </w:pPr>
            <w:r w:rsidRPr="0061649B">
              <w:t>type: D</w:t>
            </w:r>
            <w:r>
              <w:t>N</w:t>
            </w:r>
          </w:p>
          <w:p w14:paraId="7A474C91" w14:textId="77777777" w:rsidR="003E2A84" w:rsidRPr="0061649B" w:rsidRDefault="003E2A84" w:rsidP="003E2A84">
            <w:pPr>
              <w:pStyle w:val="TAL"/>
            </w:pPr>
            <w:r w:rsidRPr="0061649B">
              <w:t>multiplicity: *</w:t>
            </w:r>
          </w:p>
          <w:p w14:paraId="1C5144BF" w14:textId="77777777" w:rsidR="003E2A84" w:rsidRPr="0061649B" w:rsidRDefault="003E2A84" w:rsidP="003E2A84">
            <w:pPr>
              <w:pStyle w:val="TAL"/>
            </w:pPr>
            <w:r w:rsidRPr="0061649B">
              <w:t>isOrdered: False</w:t>
            </w:r>
          </w:p>
          <w:p w14:paraId="74C726C7" w14:textId="77777777" w:rsidR="003E2A84" w:rsidRPr="00B940D8" w:rsidRDefault="003E2A84" w:rsidP="003E2A84">
            <w:pPr>
              <w:pStyle w:val="TAL"/>
            </w:pPr>
            <w:r w:rsidRPr="00B940D8">
              <w:t>isUnique: True</w:t>
            </w:r>
          </w:p>
          <w:p w14:paraId="1727A6DE" w14:textId="77777777" w:rsidR="003E2A84" w:rsidRPr="00B940D8" w:rsidRDefault="003E2A84" w:rsidP="003E2A84">
            <w:pPr>
              <w:pStyle w:val="TAL"/>
            </w:pPr>
            <w:r w:rsidRPr="00B940D8">
              <w:t>defaultValue: None</w:t>
            </w:r>
          </w:p>
          <w:p w14:paraId="4B76E604" w14:textId="67394ED0" w:rsidR="003E2A84" w:rsidRPr="00836206" w:rsidRDefault="003E2A84" w:rsidP="003E2A84">
            <w:pPr>
              <w:pStyle w:val="TAL"/>
              <w:rPr>
                <w:szCs w:val="18"/>
              </w:rPr>
            </w:pPr>
            <w:r w:rsidRPr="0061649B">
              <w:t>isNullable: False</w:t>
            </w:r>
          </w:p>
        </w:tc>
      </w:tr>
      <w:tr w:rsidR="003E2A84" w:rsidRPr="00E61963" w14:paraId="3C342605" w14:textId="77777777" w:rsidTr="00A01FE5">
        <w:trPr>
          <w:gridAfter w:val="1"/>
          <w:wAfter w:w="9" w:type="dxa"/>
          <w:cantSplit/>
          <w:jc w:val="center"/>
        </w:trPr>
        <w:tc>
          <w:tcPr>
            <w:tcW w:w="2621" w:type="dxa"/>
          </w:tcPr>
          <w:p w14:paraId="26258180" w14:textId="1C917C4C" w:rsidR="003E2A84" w:rsidRPr="007325FB" w:rsidRDefault="003E2A84" w:rsidP="003E2A84">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145A3752" w14:textId="77777777" w:rsidR="003E2A84" w:rsidRPr="00204F4D" w:rsidRDefault="003E2A84" w:rsidP="003E2A84">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3E2A84" w:rsidRPr="00B96418" w:rsidRDefault="003E2A84" w:rsidP="003E2A84">
            <w:pPr>
              <w:keepLines/>
              <w:tabs>
                <w:tab w:val="decimal" w:pos="0"/>
              </w:tabs>
              <w:spacing w:after="0" w:line="0" w:lineRule="atLeast"/>
              <w:rPr>
                <w:rFonts w:cs="Arial"/>
                <w:szCs w:val="18"/>
                <w:lang w:eastAsia="zh-CN"/>
              </w:rPr>
            </w:pPr>
          </w:p>
          <w:p w14:paraId="07E5D9CE" w14:textId="462F05A0" w:rsidR="003E2A84" w:rsidRPr="00836206" w:rsidRDefault="003E2A84" w:rsidP="003E2A84">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14F7B1C8" w14:textId="77777777" w:rsidR="003E2A84" w:rsidRPr="0061649B" w:rsidRDefault="003E2A84" w:rsidP="003E2A84">
            <w:pPr>
              <w:pStyle w:val="TAL"/>
            </w:pPr>
            <w:r w:rsidRPr="0061649B">
              <w:t>type: D</w:t>
            </w:r>
            <w:r>
              <w:t>N</w:t>
            </w:r>
          </w:p>
          <w:p w14:paraId="7D6BF349" w14:textId="77777777" w:rsidR="003E2A84" w:rsidRPr="0061649B" w:rsidRDefault="003E2A84" w:rsidP="003E2A84">
            <w:pPr>
              <w:pStyle w:val="TAL"/>
            </w:pPr>
            <w:r w:rsidRPr="0061649B">
              <w:t>multiplicity: *</w:t>
            </w:r>
          </w:p>
          <w:p w14:paraId="3161291D" w14:textId="77777777" w:rsidR="003E2A84" w:rsidRPr="0061649B" w:rsidRDefault="003E2A84" w:rsidP="003E2A84">
            <w:pPr>
              <w:pStyle w:val="TAL"/>
            </w:pPr>
            <w:r w:rsidRPr="0061649B">
              <w:t>isOrdered: False</w:t>
            </w:r>
          </w:p>
          <w:p w14:paraId="7772FF18" w14:textId="77777777" w:rsidR="003E2A84" w:rsidRPr="00B940D8" w:rsidRDefault="003E2A84" w:rsidP="003E2A84">
            <w:pPr>
              <w:pStyle w:val="TAL"/>
            </w:pPr>
            <w:r w:rsidRPr="00B940D8">
              <w:t>isUnique: True</w:t>
            </w:r>
          </w:p>
          <w:p w14:paraId="11B13974" w14:textId="77777777" w:rsidR="003E2A84" w:rsidRPr="00B940D8" w:rsidRDefault="003E2A84" w:rsidP="003E2A84">
            <w:pPr>
              <w:pStyle w:val="TAL"/>
            </w:pPr>
            <w:r w:rsidRPr="00B940D8">
              <w:t>defaultValue: None</w:t>
            </w:r>
          </w:p>
          <w:p w14:paraId="17E16032" w14:textId="56F5C2D3" w:rsidR="003E2A84" w:rsidRPr="00836206" w:rsidRDefault="003E2A84" w:rsidP="003E2A84">
            <w:pPr>
              <w:pStyle w:val="TAL"/>
              <w:rPr>
                <w:szCs w:val="18"/>
              </w:rPr>
            </w:pPr>
            <w:r w:rsidRPr="0061649B">
              <w:t>isNullable: False</w:t>
            </w:r>
          </w:p>
        </w:tc>
      </w:tr>
      <w:tr w:rsidR="003E2A84" w:rsidRPr="00E61963" w14:paraId="7DDC6384" w14:textId="77777777" w:rsidTr="00A01FE5">
        <w:trPr>
          <w:gridAfter w:val="1"/>
          <w:wAfter w:w="9" w:type="dxa"/>
          <w:cantSplit/>
          <w:jc w:val="center"/>
        </w:trPr>
        <w:tc>
          <w:tcPr>
            <w:tcW w:w="2621" w:type="dxa"/>
          </w:tcPr>
          <w:p w14:paraId="7D1532B7" w14:textId="2D3FEE86" w:rsidR="003E2A84" w:rsidRPr="007325FB" w:rsidRDefault="003E2A84" w:rsidP="003E2A84">
            <w:pPr>
              <w:pStyle w:val="TAL"/>
              <w:rPr>
                <w:rFonts w:ascii="Courier New" w:hAnsi="Courier New" w:cs="Courier New"/>
                <w:lang w:eastAsia="zh-CN"/>
              </w:rPr>
            </w:pPr>
            <w:bookmarkStart w:id="1547" w:name="_MCCTEMPBM_CRPT95410056___7"/>
            <w:r w:rsidRPr="00785038">
              <w:rPr>
                <w:rFonts w:ascii="Courier New" w:hAnsi="Courier New" w:cs="Courier New"/>
                <w:lang w:eastAsia="zh-CN"/>
              </w:rPr>
              <w:t>supportedManagementData</w:t>
            </w:r>
            <w:bookmarkEnd w:id="1547"/>
          </w:p>
        </w:tc>
        <w:tc>
          <w:tcPr>
            <w:tcW w:w="5245" w:type="dxa"/>
          </w:tcPr>
          <w:p w14:paraId="08AE444E" w14:textId="77777777" w:rsidR="003E2A84" w:rsidRPr="00BE41C3" w:rsidRDefault="003E2A84" w:rsidP="003E2A84">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3E2A84" w:rsidRPr="00BE41C3" w:rsidRDefault="003E2A84" w:rsidP="003E2A84">
            <w:pPr>
              <w:pStyle w:val="TAL"/>
              <w:rPr>
                <w:rFonts w:cs="Arial"/>
                <w:szCs w:val="18"/>
                <w:lang w:eastAsia="zh-CN"/>
              </w:rPr>
            </w:pPr>
          </w:p>
          <w:p w14:paraId="44ECCD51" w14:textId="77777777" w:rsidR="003E2A84" w:rsidRPr="00785038" w:rsidRDefault="003E2A84" w:rsidP="003E2A84">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3E2A84" w:rsidRPr="00F1643E" w:rsidRDefault="003E2A84" w:rsidP="003E2A84">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74424E5C" w14:textId="77777777" w:rsidR="003E2A84" w:rsidRPr="00BE41C3" w:rsidRDefault="003E2A84" w:rsidP="003E2A84">
            <w:pPr>
              <w:spacing w:after="0"/>
              <w:rPr>
                <w:rFonts w:ascii="Arial" w:hAnsi="Arial" w:cs="Arial"/>
                <w:sz w:val="18"/>
                <w:szCs w:val="18"/>
              </w:rPr>
            </w:pPr>
            <w:bookmarkStart w:id="1548" w:name="_MCCTEMPBM_CRPT95410058___7"/>
            <w:r w:rsidRPr="00BE41C3">
              <w:rPr>
                <w:rFonts w:ascii="Arial" w:hAnsi="Arial" w:cs="Arial"/>
                <w:sz w:val="18"/>
                <w:szCs w:val="18"/>
              </w:rPr>
              <w:t>Type: ManagementData</w:t>
            </w:r>
          </w:p>
          <w:p w14:paraId="2EC526D2"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multiplicity: *</w:t>
            </w:r>
          </w:p>
          <w:p w14:paraId="5C6F0274"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 xml:space="preserve">isOrdered: </w:t>
            </w:r>
            <w:r w:rsidRPr="00BE41C3">
              <w:t>False</w:t>
            </w:r>
          </w:p>
          <w:p w14:paraId="29BE16E0"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 xml:space="preserve">isUnique: </w:t>
            </w:r>
            <w:r>
              <w:rPr>
                <w:rFonts w:ascii="Arial" w:hAnsi="Arial" w:cs="Arial"/>
                <w:sz w:val="18"/>
                <w:szCs w:val="18"/>
              </w:rPr>
              <w:t>True</w:t>
            </w:r>
          </w:p>
          <w:p w14:paraId="7C805714"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defaultValue: None</w:t>
            </w:r>
          </w:p>
          <w:bookmarkEnd w:id="1548"/>
          <w:p w14:paraId="21F98E7F" w14:textId="629993F3" w:rsidR="003E2A84" w:rsidRPr="00836206" w:rsidRDefault="003E2A84" w:rsidP="003E2A84">
            <w:pPr>
              <w:pStyle w:val="TAL"/>
              <w:rPr>
                <w:szCs w:val="18"/>
              </w:rPr>
            </w:pPr>
            <w:r w:rsidRPr="00BE41C3">
              <w:rPr>
                <w:rFonts w:cs="Arial"/>
                <w:szCs w:val="18"/>
              </w:rPr>
              <w:t>isNullable: False</w:t>
            </w:r>
          </w:p>
        </w:tc>
      </w:tr>
      <w:tr w:rsidR="003E2A84" w:rsidRPr="00E61963" w14:paraId="251E8B8B" w14:textId="77777777" w:rsidTr="00A01FE5">
        <w:trPr>
          <w:gridAfter w:val="1"/>
          <w:wAfter w:w="9" w:type="dxa"/>
          <w:cantSplit/>
          <w:jc w:val="center"/>
        </w:trPr>
        <w:tc>
          <w:tcPr>
            <w:tcW w:w="2621" w:type="dxa"/>
          </w:tcPr>
          <w:p w14:paraId="7F0C686A" w14:textId="38CDAA85" w:rsidR="003E2A84" w:rsidRPr="007325FB" w:rsidRDefault="003E2A84" w:rsidP="003E2A84">
            <w:pPr>
              <w:pStyle w:val="TAL"/>
              <w:rPr>
                <w:rFonts w:ascii="Courier New" w:hAnsi="Courier New" w:cs="Courier New"/>
                <w:lang w:eastAsia="zh-CN"/>
              </w:rPr>
            </w:pPr>
            <w:bookmarkStart w:id="1549" w:name="_MCCTEMPBM_CRPT95410059___7"/>
            <w:r w:rsidRPr="00785038">
              <w:rPr>
                <w:rFonts w:ascii="Courier New" w:hAnsi="Courier New" w:cs="Courier New"/>
                <w:lang w:eastAsia="zh-CN"/>
              </w:rPr>
              <w:t>supportedGranularityPeriods</w:t>
            </w:r>
            <w:bookmarkEnd w:id="1549"/>
          </w:p>
        </w:tc>
        <w:tc>
          <w:tcPr>
            <w:tcW w:w="5245" w:type="dxa"/>
          </w:tcPr>
          <w:p w14:paraId="4513709B" w14:textId="77777777" w:rsidR="003E2A84" w:rsidRPr="00BE41C3" w:rsidRDefault="003E2A84" w:rsidP="003E2A84">
            <w:pPr>
              <w:pStyle w:val="TAL"/>
              <w:rPr>
                <w:szCs w:val="18"/>
              </w:rPr>
            </w:pPr>
            <w:r w:rsidRPr="00BE41C3">
              <w:rPr>
                <w:szCs w:val="18"/>
              </w:rPr>
              <w:t>Granularity periods supported for the production of associated management data. The period is defined in seconds.</w:t>
            </w:r>
          </w:p>
          <w:p w14:paraId="1A0E9D13" w14:textId="77777777" w:rsidR="003E2A84" w:rsidRPr="00836206" w:rsidRDefault="003E2A84" w:rsidP="003E2A84">
            <w:pPr>
              <w:keepLines/>
              <w:tabs>
                <w:tab w:val="decimal" w:pos="0"/>
              </w:tabs>
              <w:spacing w:line="0" w:lineRule="atLeast"/>
              <w:rPr>
                <w:rStyle w:val="TALChar1"/>
                <w:szCs w:val="18"/>
              </w:rPr>
            </w:pPr>
          </w:p>
        </w:tc>
        <w:tc>
          <w:tcPr>
            <w:tcW w:w="1984" w:type="dxa"/>
          </w:tcPr>
          <w:p w14:paraId="15D3BE4E" w14:textId="77777777" w:rsidR="003E2A84" w:rsidRPr="00BE41C3" w:rsidRDefault="003E2A84" w:rsidP="003E2A84">
            <w:pPr>
              <w:pStyle w:val="TAL"/>
            </w:pPr>
            <w:bookmarkStart w:id="1550" w:name="_MCCTEMPBM_CRPT95410060___7"/>
            <w:r w:rsidRPr="00BE41C3">
              <w:t xml:space="preserve">Type: </w:t>
            </w:r>
            <w:r>
              <w:t>I</w:t>
            </w:r>
            <w:r w:rsidRPr="00BE41C3">
              <w:t>nteger</w:t>
            </w:r>
          </w:p>
          <w:p w14:paraId="77388190" w14:textId="77777777" w:rsidR="003E2A84" w:rsidRPr="00BE41C3" w:rsidRDefault="003E2A84" w:rsidP="003E2A84">
            <w:pPr>
              <w:pStyle w:val="TAL"/>
            </w:pPr>
            <w:r w:rsidRPr="00BE41C3">
              <w:t>multiplicity: *</w:t>
            </w:r>
          </w:p>
          <w:p w14:paraId="4DCF593D" w14:textId="77777777" w:rsidR="003E2A84" w:rsidRPr="00BE41C3" w:rsidRDefault="003E2A84" w:rsidP="003E2A84">
            <w:pPr>
              <w:pStyle w:val="TAL"/>
            </w:pPr>
            <w:r w:rsidRPr="00BE41C3">
              <w:t>isOrdered: False</w:t>
            </w:r>
          </w:p>
          <w:p w14:paraId="269F509A" w14:textId="77777777" w:rsidR="003E2A84" w:rsidRPr="00BE41C3" w:rsidRDefault="003E2A84" w:rsidP="003E2A84">
            <w:pPr>
              <w:pStyle w:val="TAL"/>
            </w:pPr>
            <w:r w:rsidRPr="00BE41C3">
              <w:t>isUnique: T</w:t>
            </w:r>
            <w:r>
              <w:t>rue</w:t>
            </w:r>
          </w:p>
          <w:p w14:paraId="48E3FCCF" w14:textId="77777777" w:rsidR="003E2A84" w:rsidRPr="00BE41C3" w:rsidRDefault="003E2A84" w:rsidP="003E2A84">
            <w:pPr>
              <w:pStyle w:val="TAL"/>
            </w:pPr>
            <w:r w:rsidRPr="00BE41C3">
              <w:t>defaultValue: None</w:t>
            </w:r>
          </w:p>
          <w:bookmarkEnd w:id="1550"/>
          <w:p w14:paraId="3DACB167" w14:textId="6D667B5F" w:rsidR="003E2A84" w:rsidRPr="00836206" w:rsidRDefault="003E2A84" w:rsidP="003E2A84">
            <w:pPr>
              <w:pStyle w:val="TAL"/>
              <w:rPr>
                <w:szCs w:val="18"/>
              </w:rPr>
            </w:pPr>
            <w:r w:rsidRPr="00BE41C3">
              <w:t>isNullable: False</w:t>
            </w:r>
          </w:p>
        </w:tc>
      </w:tr>
      <w:tr w:rsidR="003E2A84" w:rsidRPr="00E61963" w14:paraId="7D6672DB" w14:textId="77777777" w:rsidTr="00A01FE5">
        <w:trPr>
          <w:gridAfter w:val="1"/>
          <w:wAfter w:w="9" w:type="dxa"/>
          <w:cantSplit/>
          <w:jc w:val="center"/>
        </w:trPr>
        <w:tc>
          <w:tcPr>
            <w:tcW w:w="2621" w:type="dxa"/>
          </w:tcPr>
          <w:p w14:paraId="742DB66D" w14:textId="0F97D41D" w:rsidR="003E2A84" w:rsidRPr="007325FB" w:rsidRDefault="003E2A84" w:rsidP="003E2A84">
            <w:pPr>
              <w:pStyle w:val="TAL"/>
              <w:rPr>
                <w:rFonts w:ascii="Courier New" w:hAnsi="Courier New" w:cs="Courier New"/>
                <w:lang w:eastAsia="zh-CN"/>
              </w:rPr>
            </w:pPr>
            <w:bookmarkStart w:id="1551"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51"/>
          </w:p>
        </w:tc>
        <w:tc>
          <w:tcPr>
            <w:tcW w:w="5245" w:type="dxa"/>
          </w:tcPr>
          <w:p w14:paraId="4EB125E4" w14:textId="77777777" w:rsidR="003E2A84" w:rsidRPr="00BE41C3" w:rsidRDefault="003E2A84" w:rsidP="003E2A84">
            <w:pPr>
              <w:pStyle w:val="TAL"/>
              <w:rPr>
                <w:szCs w:val="18"/>
              </w:rPr>
            </w:pPr>
            <w:r w:rsidRPr="00BE41C3">
              <w:rPr>
                <w:szCs w:val="18"/>
              </w:rPr>
              <w:t>Reporting periods supported for the associated management data. The period is defined in seconds.</w:t>
            </w:r>
          </w:p>
          <w:p w14:paraId="18BC75C0" w14:textId="77777777" w:rsidR="003E2A84" w:rsidRPr="00836206" w:rsidRDefault="003E2A84" w:rsidP="003E2A84">
            <w:pPr>
              <w:keepLines/>
              <w:tabs>
                <w:tab w:val="decimal" w:pos="0"/>
              </w:tabs>
              <w:spacing w:line="0" w:lineRule="atLeast"/>
              <w:rPr>
                <w:rStyle w:val="TALChar1"/>
                <w:szCs w:val="18"/>
              </w:rPr>
            </w:pPr>
          </w:p>
        </w:tc>
        <w:tc>
          <w:tcPr>
            <w:tcW w:w="1984" w:type="dxa"/>
          </w:tcPr>
          <w:p w14:paraId="7D076EFF" w14:textId="77777777" w:rsidR="003E2A84" w:rsidRPr="00BE41C3" w:rsidRDefault="003E2A84" w:rsidP="003E2A84">
            <w:pPr>
              <w:pStyle w:val="TAL"/>
            </w:pPr>
            <w:bookmarkStart w:id="1552" w:name="_MCCTEMPBM_CRPT95410062___7"/>
            <w:r w:rsidRPr="00BE41C3">
              <w:t xml:space="preserve">Type: </w:t>
            </w:r>
            <w:r>
              <w:t>I</w:t>
            </w:r>
            <w:r w:rsidRPr="00BE41C3">
              <w:t>nteger</w:t>
            </w:r>
          </w:p>
          <w:p w14:paraId="213A1E4E" w14:textId="77777777" w:rsidR="003E2A84" w:rsidRPr="00BE41C3" w:rsidRDefault="003E2A84" w:rsidP="003E2A84">
            <w:pPr>
              <w:pStyle w:val="TAL"/>
            </w:pPr>
            <w:r w:rsidRPr="00BE41C3">
              <w:t>multiplicity: *</w:t>
            </w:r>
          </w:p>
          <w:p w14:paraId="4DA95EF1" w14:textId="77777777" w:rsidR="003E2A84" w:rsidRPr="00BE41C3" w:rsidRDefault="003E2A84" w:rsidP="003E2A84">
            <w:pPr>
              <w:pStyle w:val="TAL"/>
            </w:pPr>
            <w:r w:rsidRPr="00BE41C3">
              <w:t>isOrdered: False</w:t>
            </w:r>
          </w:p>
          <w:p w14:paraId="75AC1DC3" w14:textId="77777777" w:rsidR="003E2A84" w:rsidRPr="00BE41C3" w:rsidRDefault="003E2A84" w:rsidP="003E2A84">
            <w:pPr>
              <w:pStyle w:val="TAL"/>
            </w:pPr>
            <w:r w:rsidRPr="00BE41C3">
              <w:t>isUnique: T</w:t>
            </w:r>
            <w:r>
              <w:t>rue</w:t>
            </w:r>
          </w:p>
          <w:p w14:paraId="66FEB65A" w14:textId="77777777" w:rsidR="003E2A84" w:rsidRPr="00BE41C3" w:rsidRDefault="003E2A84" w:rsidP="003E2A84">
            <w:pPr>
              <w:pStyle w:val="TAL"/>
            </w:pPr>
            <w:r w:rsidRPr="00BE41C3">
              <w:t>defaultValue: None</w:t>
            </w:r>
          </w:p>
          <w:bookmarkEnd w:id="1552"/>
          <w:p w14:paraId="10FE0DDC" w14:textId="54A685EB" w:rsidR="003E2A84" w:rsidRPr="00836206" w:rsidRDefault="003E2A84" w:rsidP="003E2A84">
            <w:pPr>
              <w:pStyle w:val="TAL"/>
              <w:rPr>
                <w:szCs w:val="18"/>
              </w:rPr>
            </w:pPr>
            <w:r w:rsidRPr="00BE41C3">
              <w:t>isNullable: False</w:t>
            </w:r>
          </w:p>
        </w:tc>
      </w:tr>
      <w:tr w:rsidR="003E2A84" w:rsidRPr="00E61963" w14:paraId="5D582107" w14:textId="77777777" w:rsidTr="00A01FE5">
        <w:trPr>
          <w:gridAfter w:val="1"/>
          <w:wAfter w:w="9" w:type="dxa"/>
          <w:cantSplit/>
          <w:jc w:val="center"/>
        </w:trPr>
        <w:tc>
          <w:tcPr>
            <w:tcW w:w="2621" w:type="dxa"/>
          </w:tcPr>
          <w:p w14:paraId="5B7060B2" w14:textId="136C5F71" w:rsidR="003E2A84" w:rsidRPr="007325FB" w:rsidRDefault="003E2A84" w:rsidP="003E2A84">
            <w:pPr>
              <w:pStyle w:val="TAL"/>
              <w:rPr>
                <w:rFonts w:ascii="Courier New" w:hAnsi="Courier New" w:cs="Courier New"/>
                <w:lang w:eastAsia="zh-CN"/>
              </w:rPr>
            </w:pPr>
            <w:bookmarkStart w:id="1553"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53"/>
          </w:p>
        </w:tc>
        <w:tc>
          <w:tcPr>
            <w:tcW w:w="5245" w:type="dxa"/>
          </w:tcPr>
          <w:p w14:paraId="3F962813" w14:textId="77777777" w:rsidR="003E2A84" w:rsidRPr="00785038" w:rsidRDefault="003E2A84" w:rsidP="003E2A84">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3E2A84" w:rsidRPr="00785038" w:rsidRDefault="003E2A84" w:rsidP="003E2A84">
            <w:pPr>
              <w:pStyle w:val="TAL"/>
              <w:rPr>
                <w:rFonts w:cs="Arial"/>
                <w:szCs w:val="18"/>
              </w:rPr>
            </w:pPr>
          </w:p>
          <w:p w14:paraId="647FBF27" w14:textId="77777777" w:rsidR="003E2A84" w:rsidRPr="00785038" w:rsidRDefault="003E2A84" w:rsidP="003E2A84">
            <w:pPr>
              <w:pStyle w:val="TAL"/>
              <w:rPr>
                <w:rFonts w:cs="Arial"/>
                <w:szCs w:val="18"/>
                <w:lang w:eastAsia="zh-CN"/>
              </w:rPr>
            </w:pPr>
          </w:p>
          <w:p w14:paraId="013A786A" w14:textId="13D5163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3E2A84" w:rsidRPr="00BE41C3" w:rsidRDefault="003E2A84" w:rsidP="003E2A84">
            <w:pPr>
              <w:pStyle w:val="TAL"/>
            </w:pPr>
            <w:bookmarkStart w:id="1554" w:name="_MCCTEMPBM_CRPT95410064___7"/>
            <w:r w:rsidRPr="00BE41C3">
              <w:t xml:space="preserve">Type: </w:t>
            </w:r>
            <w:r>
              <w:t>I</w:t>
            </w:r>
            <w:r w:rsidRPr="00BE41C3">
              <w:t>nteger</w:t>
            </w:r>
          </w:p>
          <w:p w14:paraId="538923B2" w14:textId="77777777" w:rsidR="003E2A84" w:rsidRPr="00BE41C3" w:rsidRDefault="003E2A84" w:rsidP="003E2A84">
            <w:pPr>
              <w:pStyle w:val="TAL"/>
            </w:pPr>
            <w:r w:rsidRPr="00BE41C3">
              <w:t>multiplicity: 1</w:t>
            </w:r>
          </w:p>
          <w:p w14:paraId="4F2B37F5" w14:textId="77777777" w:rsidR="003E2A84" w:rsidRPr="00BE41C3" w:rsidRDefault="003E2A84" w:rsidP="003E2A84">
            <w:pPr>
              <w:pStyle w:val="TAL"/>
            </w:pPr>
            <w:r w:rsidRPr="00BE41C3">
              <w:t xml:space="preserve">isOrdered: </w:t>
            </w:r>
            <w:r>
              <w:rPr>
                <w:szCs w:val="18"/>
              </w:rPr>
              <w:t>N/A</w:t>
            </w:r>
          </w:p>
          <w:p w14:paraId="480E991B" w14:textId="77777777" w:rsidR="003E2A84" w:rsidRPr="00BE41C3" w:rsidRDefault="003E2A84" w:rsidP="003E2A84">
            <w:pPr>
              <w:pStyle w:val="TAL"/>
            </w:pPr>
            <w:r w:rsidRPr="00BE41C3">
              <w:t xml:space="preserve">isUnique: </w:t>
            </w:r>
            <w:r>
              <w:rPr>
                <w:szCs w:val="18"/>
              </w:rPr>
              <w:t>N/A</w:t>
            </w:r>
          </w:p>
          <w:p w14:paraId="7314783F" w14:textId="77777777" w:rsidR="003E2A84" w:rsidRPr="00BE41C3" w:rsidRDefault="003E2A84" w:rsidP="003E2A84">
            <w:pPr>
              <w:pStyle w:val="TAL"/>
            </w:pPr>
            <w:r w:rsidRPr="00BE41C3">
              <w:t>defaultValue: None</w:t>
            </w:r>
          </w:p>
          <w:bookmarkEnd w:id="1554"/>
          <w:p w14:paraId="3B2A35A0" w14:textId="7356081D" w:rsidR="003E2A84" w:rsidRPr="00836206" w:rsidRDefault="003E2A84" w:rsidP="003E2A84">
            <w:pPr>
              <w:pStyle w:val="TAL"/>
              <w:rPr>
                <w:szCs w:val="18"/>
              </w:rPr>
            </w:pPr>
            <w:r w:rsidRPr="00BE41C3">
              <w:t xml:space="preserve">isNullable: </w:t>
            </w:r>
            <w:r w:rsidRPr="00BE41C3">
              <w:rPr>
                <w:rFonts w:hint="eastAsia"/>
                <w:lang w:eastAsia="zh-CN"/>
              </w:rPr>
              <w:t>TR</w:t>
            </w:r>
            <w:r w:rsidRPr="00BE41C3">
              <w:rPr>
                <w:lang w:eastAsia="zh-CN"/>
              </w:rPr>
              <w:t>UE</w:t>
            </w:r>
          </w:p>
        </w:tc>
      </w:tr>
      <w:tr w:rsidR="003E2A84" w:rsidRPr="00E61963" w14:paraId="4FA8D0E0" w14:textId="77777777" w:rsidTr="00A01FE5">
        <w:trPr>
          <w:gridAfter w:val="1"/>
          <w:wAfter w:w="9" w:type="dxa"/>
          <w:cantSplit/>
          <w:jc w:val="center"/>
        </w:trPr>
        <w:tc>
          <w:tcPr>
            <w:tcW w:w="2621" w:type="dxa"/>
          </w:tcPr>
          <w:p w14:paraId="14D3EE3B" w14:textId="46822ADC" w:rsidR="003E2A84" w:rsidRPr="007325FB" w:rsidRDefault="003E2A84" w:rsidP="003E2A84">
            <w:pPr>
              <w:pStyle w:val="TAL"/>
              <w:rPr>
                <w:rFonts w:ascii="Courier New" w:hAnsi="Courier New" w:cs="Courier New"/>
                <w:lang w:eastAsia="zh-CN"/>
              </w:rPr>
            </w:pPr>
            <w:bookmarkStart w:id="1555"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555"/>
          </w:p>
        </w:tc>
        <w:tc>
          <w:tcPr>
            <w:tcW w:w="5245" w:type="dxa"/>
          </w:tcPr>
          <w:p w14:paraId="0AB30A2C" w14:textId="77777777" w:rsidR="003E2A84" w:rsidRPr="00785038" w:rsidRDefault="003E2A84" w:rsidP="003E2A84">
            <w:pPr>
              <w:pStyle w:val="TAL"/>
              <w:rPr>
                <w:rFonts w:cs="Arial"/>
                <w:szCs w:val="18"/>
              </w:rPr>
            </w:pPr>
            <w:r w:rsidRPr="00785038">
              <w:rPr>
                <w:rFonts w:cs="Arial"/>
                <w:szCs w:val="18"/>
              </w:rPr>
              <w:t>List of supported reporting methods for the associated management data.</w:t>
            </w:r>
          </w:p>
          <w:p w14:paraId="119A0212" w14:textId="77777777" w:rsidR="003E2A84" w:rsidRPr="00785038" w:rsidRDefault="003E2A84" w:rsidP="003E2A84">
            <w:pPr>
              <w:pStyle w:val="TAL"/>
              <w:rPr>
                <w:rFonts w:cs="Arial"/>
                <w:szCs w:val="18"/>
              </w:rPr>
            </w:pPr>
          </w:p>
          <w:p w14:paraId="5C4E15F9" w14:textId="77777777" w:rsidR="003E2A84" w:rsidRPr="00785038" w:rsidRDefault="003E2A84" w:rsidP="003E2A84">
            <w:pPr>
              <w:pStyle w:val="TAL"/>
              <w:rPr>
                <w:rFonts w:cs="Arial"/>
                <w:szCs w:val="18"/>
              </w:rPr>
            </w:pPr>
            <w:r w:rsidRPr="00785038">
              <w:rPr>
                <w:rFonts w:cs="Arial"/>
                <w:szCs w:val="18"/>
              </w:rPr>
              <w:t xml:space="preserve">AllowedValues: </w:t>
            </w:r>
          </w:p>
          <w:p w14:paraId="21671AE9" w14:textId="3AADDC7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3E2A84" w:rsidRPr="00BE41C3" w:rsidRDefault="003E2A84" w:rsidP="003E2A84">
            <w:pPr>
              <w:pStyle w:val="TAL"/>
            </w:pPr>
            <w:r w:rsidRPr="00BE41C3">
              <w:t>type: ENUM</w:t>
            </w:r>
          </w:p>
          <w:p w14:paraId="06110083" w14:textId="77777777" w:rsidR="003E2A84" w:rsidRPr="00BE41C3" w:rsidRDefault="003E2A84" w:rsidP="003E2A84">
            <w:pPr>
              <w:pStyle w:val="TAL"/>
            </w:pPr>
            <w:r w:rsidRPr="00BE41C3">
              <w:t>multiplicity: 1..*</w:t>
            </w:r>
          </w:p>
          <w:p w14:paraId="554D5284" w14:textId="77777777" w:rsidR="003E2A84" w:rsidRPr="00BE41C3" w:rsidRDefault="003E2A84" w:rsidP="003E2A84">
            <w:pPr>
              <w:pStyle w:val="TAL"/>
            </w:pPr>
            <w:r w:rsidRPr="00BE41C3">
              <w:t xml:space="preserve">isOrdered: </w:t>
            </w:r>
            <w:r>
              <w:rPr>
                <w:szCs w:val="18"/>
              </w:rPr>
              <w:t>False</w:t>
            </w:r>
          </w:p>
          <w:p w14:paraId="1263833F" w14:textId="77777777" w:rsidR="003E2A84" w:rsidRPr="00BE41C3" w:rsidRDefault="003E2A84" w:rsidP="003E2A84">
            <w:pPr>
              <w:pStyle w:val="TAL"/>
            </w:pPr>
            <w:r w:rsidRPr="00BE41C3">
              <w:t xml:space="preserve">isUnique: </w:t>
            </w:r>
            <w:r>
              <w:t>True</w:t>
            </w:r>
          </w:p>
          <w:p w14:paraId="0EAED3F1" w14:textId="77777777" w:rsidR="003E2A84" w:rsidRPr="00BE41C3" w:rsidRDefault="003E2A84" w:rsidP="003E2A84">
            <w:pPr>
              <w:pStyle w:val="TAL"/>
            </w:pPr>
            <w:r w:rsidRPr="00BE41C3">
              <w:t>defaultValue: None</w:t>
            </w:r>
          </w:p>
          <w:p w14:paraId="0B802F72" w14:textId="64058609" w:rsidR="003E2A84" w:rsidRPr="00836206" w:rsidRDefault="003E2A84" w:rsidP="003E2A84">
            <w:pPr>
              <w:pStyle w:val="TAL"/>
              <w:rPr>
                <w:szCs w:val="18"/>
              </w:rPr>
            </w:pPr>
            <w:r w:rsidRPr="00BE41C3">
              <w:t>isNullable: False</w:t>
            </w:r>
          </w:p>
        </w:tc>
      </w:tr>
      <w:tr w:rsidR="003E2A84" w:rsidRPr="00E61963" w14:paraId="18459F78" w14:textId="77777777" w:rsidTr="00A01FE5">
        <w:trPr>
          <w:gridAfter w:val="1"/>
          <w:wAfter w:w="9" w:type="dxa"/>
          <w:cantSplit/>
          <w:jc w:val="center"/>
        </w:trPr>
        <w:tc>
          <w:tcPr>
            <w:tcW w:w="2621" w:type="dxa"/>
          </w:tcPr>
          <w:p w14:paraId="58444546" w14:textId="42F3FE08" w:rsidR="003E2A84" w:rsidRPr="007325FB" w:rsidRDefault="003E2A84" w:rsidP="003E2A84">
            <w:pPr>
              <w:pStyle w:val="TAL"/>
              <w:rPr>
                <w:rFonts w:ascii="Courier New" w:hAnsi="Courier New" w:cs="Courier New"/>
                <w:lang w:eastAsia="zh-CN"/>
              </w:rPr>
            </w:pPr>
            <w:bookmarkStart w:id="1556"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56"/>
          </w:p>
        </w:tc>
        <w:tc>
          <w:tcPr>
            <w:tcW w:w="5245" w:type="dxa"/>
          </w:tcPr>
          <w:p w14:paraId="25654EED" w14:textId="77777777" w:rsidR="003E2A84" w:rsidRPr="00785038" w:rsidRDefault="003E2A84" w:rsidP="003E2A84">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3E2A84" w:rsidRPr="00785038" w:rsidRDefault="003E2A84" w:rsidP="003E2A84">
            <w:pPr>
              <w:pStyle w:val="TAL"/>
              <w:rPr>
                <w:rFonts w:cs="Arial"/>
                <w:szCs w:val="18"/>
              </w:rPr>
            </w:pPr>
          </w:p>
          <w:p w14:paraId="7FF36F69" w14:textId="77777777" w:rsidR="003E2A84" w:rsidRDefault="003E2A84" w:rsidP="003E2A84">
            <w:pPr>
              <w:pStyle w:val="TAL"/>
              <w:rPr>
                <w:rFonts w:cs="Arial"/>
                <w:szCs w:val="18"/>
                <w:lang w:eastAsia="zh-CN"/>
              </w:rPr>
            </w:pPr>
            <w:r w:rsidRPr="00785038">
              <w:rPr>
                <w:rFonts w:cs="Arial"/>
                <w:szCs w:val="18"/>
                <w:lang w:eastAsia="zh-CN"/>
              </w:rPr>
              <w:t>Allowed Values:</w:t>
            </w:r>
          </w:p>
          <w:p w14:paraId="390616FE" w14:textId="77777777" w:rsidR="003E2A84" w:rsidRDefault="003E2A84" w:rsidP="003E2A84">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3E2A84" w:rsidRDefault="003E2A84" w:rsidP="003E2A84">
            <w:pPr>
              <w:pStyle w:val="TAL"/>
              <w:rPr>
                <w:rFonts w:cs="Arial"/>
                <w:szCs w:val="18"/>
              </w:rPr>
            </w:pPr>
            <w:r>
              <w:rPr>
                <w:rFonts w:cs="Arial"/>
                <w:szCs w:val="18"/>
              </w:rPr>
              <w:t xml:space="preserve">- </w:t>
            </w:r>
            <w:r w:rsidRPr="00785038">
              <w:rPr>
                <w:rFonts w:cs="Arial"/>
                <w:szCs w:val="18"/>
              </w:rPr>
              <w:t>5QI</w:t>
            </w:r>
          </w:p>
          <w:p w14:paraId="4E227E99" w14:textId="35635F79" w:rsidR="003E2A84" w:rsidRPr="00836206" w:rsidRDefault="003E2A84" w:rsidP="003E2A84">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3E2A84" w:rsidRPr="00BE41C3" w:rsidRDefault="003E2A84" w:rsidP="003E2A84">
            <w:pPr>
              <w:pStyle w:val="TAL"/>
            </w:pPr>
            <w:r w:rsidRPr="00BE41C3">
              <w:t>type: ENUM</w:t>
            </w:r>
          </w:p>
          <w:p w14:paraId="3575C533" w14:textId="77777777" w:rsidR="003E2A84" w:rsidRPr="00BE41C3" w:rsidRDefault="003E2A84" w:rsidP="003E2A84">
            <w:pPr>
              <w:pStyle w:val="TAL"/>
            </w:pPr>
            <w:r w:rsidRPr="00BE41C3">
              <w:t>multiplicity: 1..*</w:t>
            </w:r>
          </w:p>
          <w:p w14:paraId="021B063B" w14:textId="77777777" w:rsidR="003E2A84" w:rsidRPr="00BE41C3" w:rsidRDefault="003E2A84" w:rsidP="003E2A84">
            <w:pPr>
              <w:pStyle w:val="TAL"/>
            </w:pPr>
            <w:r w:rsidRPr="00BE41C3">
              <w:t xml:space="preserve">isOrdered: </w:t>
            </w:r>
            <w:r>
              <w:t>False</w:t>
            </w:r>
          </w:p>
          <w:p w14:paraId="61CAAA99" w14:textId="77777777" w:rsidR="003E2A84" w:rsidRPr="00BE41C3" w:rsidRDefault="003E2A84" w:rsidP="003E2A84">
            <w:pPr>
              <w:pStyle w:val="TAL"/>
            </w:pPr>
            <w:r w:rsidRPr="00BE41C3">
              <w:t xml:space="preserve">isUnique: </w:t>
            </w:r>
            <w:r>
              <w:t>True</w:t>
            </w:r>
          </w:p>
          <w:p w14:paraId="36FF8D05" w14:textId="77777777" w:rsidR="003E2A84" w:rsidRPr="00BE41C3" w:rsidRDefault="003E2A84" w:rsidP="003E2A84">
            <w:pPr>
              <w:pStyle w:val="TAL"/>
            </w:pPr>
            <w:r w:rsidRPr="00BE41C3">
              <w:t>defaultValue: None</w:t>
            </w:r>
          </w:p>
          <w:p w14:paraId="04D1D6B5" w14:textId="77777777" w:rsidR="003E2A84" w:rsidRPr="00BE41C3" w:rsidRDefault="003E2A84" w:rsidP="003E2A84">
            <w:pPr>
              <w:pStyle w:val="TAL"/>
            </w:pPr>
            <w:r w:rsidRPr="00BE41C3">
              <w:t>isNullable: False</w:t>
            </w:r>
          </w:p>
          <w:p w14:paraId="1C5F8A34" w14:textId="77777777" w:rsidR="003E2A84" w:rsidRPr="00836206" w:rsidRDefault="003E2A84" w:rsidP="003E2A84">
            <w:pPr>
              <w:pStyle w:val="TAL"/>
              <w:rPr>
                <w:szCs w:val="18"/>
              </w:rPr>
            </w:pPr>
          </w:p>
        </w:tc>
      </w:tr>
      <w:tr w:rsidR="003E2A84" w:rsidRPr="00E61963" w14:paraId="292F39C8" w14:textId="77777777" w:rsidTr="00A01FE5">
        <w:trPr>
          <w:gridAfter w:val="1"/>
          <w:wAfter w:w="9" w:type="dxa"/>
          <w:cantSplit/>
          <w:jc w:val="center"/>
        </w:trPr>
        <w:tc>
          <w:tcPr>
            <w:tcW w:w="2621" w:type="dxa"/>
          </w:tcPr>
          <w:p w14:paraId="6CF0376D" w14:textId="012681B9" w:rsidR="003E2A84" w:rsidRPr="007325FB" w:rsidRDefault="003E2A84" w:rsidP="003E2A84">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3E2A84" w:rsidRPr="00BE41C3" w:rsidRDefault="003E2A84" w:rsidP="003E2A84">
            <w:pPr>
              <w:pStyle w:val="TAL"/>
              <w:rPr>
                <w:rFonts w:cs="Arial"/>
                <w:szCs w:val="18"/>
              </w:rPr>
            </w:pPr>
          </w:p>
          <w:p w14:paraId="568B452F" w14:textId="77777777" w:rsidR="003E2A84" w:rsidRPr="00836206" w:rsidRDefault="003E2A84" w:rsidP="003E2A84">
            <w:pPr>
              <w:keepLines/>
              <w:tabs>
                <w:tab w:val="decimal" w:pos="0"/>
              </w:tabs>
              <w:spacing w:line="0" w:lineRule="atLeast"/>
              <w:rPr>
                <w:rStyle w:val="TALChar1"/>
                <w:szCs w:val="18"/>
              </w:rPr>
            </w:pPr>
          </w:p>
        </w:tc>
        <w:tc>
          <w:tcPr>
            <w:tcW w:w="1984" w:type="dxa"/>
          </w:tcPr>
          <w:p w14:paraId="4A505B3E" w14:textId="77777777" w:rsidR="003E2A84" w:rsidRPr="00BE41C3" w:rsidRDefault="003E2A84" w:rsidP="003E2A84">
            <w:pPr>
              <w:pStyle w:val="TAL"/>
            </w:pPr>
            <w:r w:rsidRPr="00BE41C3">
              <w:t>type: DN</w:t>
            </w:r>
          </w:p>
          <w:p w14:paraId="07C943B3" w14:textId="77777777" w:rsidR="003E2A84" w:rsidRPr="00BE41C3" w:rsidRDefault="003E2A84" w:rsidP="003E2A84">
            <w:pPr>
              <w:pStyle w:val="TAL"/>
            </w:pPr>
            <w:r w:rsidRPr="00BE41C3">
              <w:t>multiplicity: 1..*</w:t>
            </w:r>
          </w:p>
          <w:p w14:paraId="4F36EC43" w14:textId="77777777" w:rsidR="003E2A84" w:rsidRPr="00BE41C3" w:rsidRDefault="003E2A84" w:rsidP="003E2A84">
            <w:pPr>
              <w:pStyle w:val="TAL"/>
            </w:pPr>
            <w:r w:rsidRPr="00BE41C3">
              <w:t xml:space="preserve">isOrdered: </w:t>
            </w:r>
            <w:r>
              <w:t>False</w:t>
            </w:r>
          </w:p>
          <w:p w14:paraId="0912B610" w14:textId="77777777" w:rsidR="003E2A84" w:rsidRPr="00BE41C3" w:rsidRDefault="003E2A84" w:rsidP="003E2A84">
            <w:pPr>
              <w:pStyle w:val="TAL"/>
            </w:pPr>
            <w:r w:rsidRPr="00BE41C3">
              <w:t xml:space="preserve">isUnique: </w:t>
            </w:r>
            <w:r>
              <w:t>True</w:t>
            </w:r>
          </w:p>
          <w:p w14:paraId="2DDF309F" w14:textId="77777777" w:rsidR="003E2A84" w:rsidRPr="00BE41C3" w:rsidRDefault="003E2A84" w:rsidP="003E2A84">
            <w:pPr>
              <w:pStyle w:val="TAL"/>
            </w:pPr>
            <w:r w:rsidRPr="00BE41C3">
              <w:t>defaultValue: None</w:t>
            </w:r>
          </w:p>
          <w:p w14:paraId="37EA0E31" w14:textId="66590F10" w:rsidR="003E2A84" w:rsidRPr="00836206" w:rsidRDefault="003E2A84" w:rsidP="003E2A84">
            <w:pPr>
              <w:pStyle w:val="TAL"/>
              <w:rPr>
                <w:szCs w:val="18"/>
              </w:rPr>
            </w:pPr>
            <w:r w:rsidRPr="00BE41C3">
              <w:t>isNullable: False</w:t>
            </w:r>
          </w:p>
        </w:tc>
      </w:tr>
      <w:tr w:rsidR="003E2A84" w:rsidRPr="00E61963" w14:paraId="249AB7E0" w14:textId="77777777" w:rsidTr="00A01FE5">
        <w:trPr>
          <w:gridAfter w:val="1"/>
          <w:wAfter w:w="9" w:type="dxa"/>
          <w:cantSplit/>
          <w:jc w:val="center"/>
        </w:trPr>
        <w:tc>
          <w:tcPr>
            <w:tcW w:w="2621" w:type="dxa"/>
          </w:tcPr>
          <w:p w14:paraId="2CC4FC78" w14:textId="01A3C7B6" w:rsidR="003E2A84" w:rsidRPr="007325FB" w:rsidRDefault="003E2A84" w:rsidP="003E2A84">
            <w:pPr>
              <w:pStyle w:val="TAL"/>
              <w:rPr>
                <w:rFonts w:ascii="Courier New" w:hAnsi="Courier New" w:cs="Courier New"/>
                <w:lang w:eastAsia="zh-CN"/>
              </w:rPr>
            </w:pPr>
            <w:bookmarkStart w:id="1557"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57"/>
            <w:r w:rsidRPr="00785038">
              <w:rPr>
                <w:rFonts w:ascii="Courier New" w:hAnsi="Courier New" w:cs="Courier New"/>
                <w:lang w:eastAsia="zh-CN"/>
              </w:rPr>
              <w:t>Ref</w:t>
            </w:r>
          </w:p>
        </w:tc>
        <w:tc>
          <w:tcPr>
            <w:tcW w:w="5245" w:type="dxa"/>
          </w:tcPr>
          <w:p w14:paraId="03313E01"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3E2A84" w:rsidRPr="00BE41C3" w:rsidRDefault="003E2A84" w:rsidP="003E2A84">
            <w:pPr>
              <w:pStyle w:val="TAL"/>
              <w:rPr>
                <w:rFonts w:cs="Arial"/>
                <w:szCs w:val="18"/>
              </w:rPr>
            </w:pPr>
          </w:p>
          <w:p w14:paraId="1C166448" w14:textId="77777777" w:rsidR="003E2A84" w:rsidRPr="00836206" w:rsidRDefault="003E2A84" w:rsidP="003E2A84">
            <w:pPr>
              <w:keepLines/>
              <w:tabs>
                <w:tab w:val="decimal" w:pos="0"/>
              </w:tabs>
              <w:spacing w:line="0" w:lineRule="atLeast"/>
              <w:rPr>
                <w:rStyle w:val="TALChar1"/>
                <w:szCs w:val="18"/>
              </w:rPr>
            </w:pPr>
          </w:p>
        </w:tc>
        <w:tc>
          <w:tcPr>
            <w:tcW w:w="1984" w:type="dxa"/>
          </w:tcPr>
          <w:p w14:paraId="745B4556" w14:textId="77777777" w:rsidR="003E2A84" w:rsidRPr="00BE41C3" w:rsidRDefault="003E2A84" w:rsidP="003E2A84">
            <w:pPr>
              <w:pStyle w:val="TAL"/>
            </w:pPr>
            <w:r w:rsidRPr="00BE41C3">
              <w:t>type: DN</w:t>
            </w:r>
          </w:p>
          <w:p w14:paraId="6C7FE5DE" w14:textId="77777777" w:rsidR="003E2A84" w:rsidRPr="00BE41C3" w:rsidRDefault="003E2A84" w:rsidP="003E2A84">
            <w:pPr>
              <w:pStyle w:val="TAL"/>
            </w:pPr>
            <w:r w:rsidRPr="00BE41C3">
              <w:t>multiplicity: 1..*</w:t>
            </w:r>
          </w:p>
          <w:p w14:paraId="01A2745B" w14:textId="77777777" w:rsidR="003E2A84" w:rsidRPr="00BE41C3" w:rsidRDefault="003E2A84" w:rsidP="003E2A84">
            <w:pPr>
              <w:pStyle w:val="TAL"/>
            </w:pPr>
            <w:r w:rsidRPr="00BE41C3">
              <w:t xml:space="preserve">isOrdered: </w:t>
            </w:r>
            <w:r>
              <w:t>False</w:t>
            </w:r>
          </w:p>
          <w:p w14:paraId="50568087" w14:textId="77777777" w:rsidR="003E2A84" w:rsidRPr="00BE41C3" w:rsidRDefault="003E2A84" w:rsidP="003E2A84">
            <w:pPr>
              <w:pStyle w:val="TAL"/>
            </w:pPr>
            <w:r w:rsidRPr="00BE41C3">
              <w:t xml:space="preserve">isUnique: </w:t>
            </w:r>
            <w:r>
              <w:t>True</w:t>
            </w:r>
          </w:p>
          <w:p w14:paraId="218DA119" w14:textId="77777777" w:rsidR="003E2A84" w:rsidRPr="00BE41C3" w:rsidRDefault="003E2A84" w:rsidP="003E2A84">
            <w:pPr>
              <w:pStyle w:val="TAL"/>
            </w:pPr>
            <w:r w:rsidRPr="00BE41C3">
              <w:t>defaultValue: None</w:t>
            </w:r>
          </w:p>
          <w:p w14:paraId="2211EC15" w14:textId="516A0A28" w:rsidR="003E2A84" w:rsidRPr="00836206" w:rsidRDefault="003E2A84" w:rsidP="003E2A84">
            <w:pPr>
              <w:pStyle w:val="TAL"/>
              <w:rPr>
                <w:szCs w:val="18"/>
              </w:rPr>
            </w:pPr>
            <w:r w:rsidRPr="00BE41C3">
              <w:t>isNullable: False</w:t>
            </w:r>
          </w:p>
        </w:tc>
      </w:tr>
      <w:tr w:rsidR="003E2A84" w:rsidRPr="00E61963" w14:paraId="650745AA" w14:textId="77777777" w:rsidTr="00A01FE5">
        <w:trPr>
          <w:gridAfter w:val="1"/>
          <w:wAfter w:w="9" w:type="dxa"/>
          <w:cantSplit/>
          <w:jc w:val="center"/>
        </w:trPr>
        <w:tc>
          <w:tcPr>
            <w:tcW w:w="2621" w:type="dxa"/>
          </w:tcPr>
          <w:p w14:paraId="482C8EEC" w14:textId="324E2D83" w:rsidR="003E2A84" w:rsidRPr="007325FB" w:rsidRDefault="003E2A84" w:rsidP="003E2A84">
            <w:pPr>
              <w:pStyle w:val="TAL"/>
              <w:rPr>
                <w:rFonts w:ascii="Courier New" w:hAnsi="Courier New" w:cs="Courier New"/>
                <w:lang w:eastAsia="zh-CN"/>
              </w:rPr>
            </w:pPr>
            <w:r>
              <w:rPr>
                <w:rFonts w:ascii="Courier New" w:hAnsi="Courier New" w:cs="Courier New"/>
                <w:lang w:eastAsia="zh-CN"/>
              </w:rPr>
              <w:t>m</w:t>
            </w:r>
            <w:r w:rsidRPr="00785038">
              <w:rPr>
                <w:rFonts w:ascii="Courier New" w:hAnsi="Courier New" w:cs="Courier New"/>
                <w:lang w:eastAsia="zh-CN"/>
              </w:rPr>
              <w:t>gmtDataInfoRef</w:t>
            </w:r>
          </w:p>
        </w:tc>
        <w:tc>
          <w:tcPr>
            <w:tcW w:w="5245" w:type="dxa"/>
          </w:tcPr>
          <w:p w14:paraId="6A340E56"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3E2A84" w:rsidRPr="00836206" w:rsidRDefault="003E2A84" w:rsidP="003E2A84">
            <w:pPr>
              <w:keepLines/>
              <w:tabs>
                <w:tab w:val="decimal" w:pos="0"/>
              </w:tabs>
              <w:spacing w:line="0" w:lineRule="atLeast"/>
              <w:rPr>
                <w:rStyle w:val="TALChar1"/>
                <w:szCs w:val="18"/>
              </w:rPr>
            </w:pPr>
          </w:p>
        </w:tc>
        <w:tc>
          <w:tcPr>
            <w:tcW w:w="1984" w:type="dxa"/>
          </w:tcPr>
          <w:p w14:paraId="6A16D95F" w14:textId="77777777" w:rsidR="003E2A84" w:rsidRPr="00BE41C3" w:rsidRDefault="003E2A84" w:rsidP="003E2A84">
            <w:pPr>
              <w:pStyle w:val="TAL"/>
            </w:pPr>
            <w:r w:rsidRPr="00BE41C3">
              <w:t>type: DN</w:t>
            </w:r>
          </w:p>
          <w:p w14:paraId="099E1371" w14:textId="77777777" w:rsidR="003E2A84" w:rsidRPr="00BE41C3" w:rsidRDefault="003E2A84" w:rsidP="003E2A84">
            <w:pPr>
              <w:pStyle w:val="TAL"/>
            </w:pPr>
            <w:r w:rsidRPr="00BE41C3">
              <w:t>multiplicity: 1..*</w:t>
            </w:r>
          </w:p>
          <w:p w14:paraId="105C882E" w14:textId="77777777" w:rsidR="003E2A84" w:rsidRPr="00BE41C3" w:rsidRDefault="003E2A84" w:rsidP="003E2A84">
            <w:pPr>
              <w:pStyle w:val="TAL"/>
            </w:pPr>
            <w:r w:rsidRPr="00BE41C3">
              <w:t xml:space="preserve">isOrdered: </w:t>
            </w:r>
            <w:r>
              <w:t>False</w:t>
            </w:r>
          </w:p>
          <w:p w14:paraId="48E1140B" w14:textId="77777777" w:rsidR="003E2A84" w:rsidRPr="00BE41C3" w:rsidRDefault="003E2A84" w:rsidP="003E2A84">
            <w:pPr>
              <w:pStyle w:val="TAL"/>
            </w:pPr>
            <w:r w:rsidRPr="00BE41C3">
              <w:t xml:space="preserve">isUnique: </w:t>
            </w:r>
            <w:r>
              <w:t>True</w:t>
            </w:r>
          </w:p>
          <w:p w14:paraId="7DCAC0D6" w14:textId="77777777" w:rsidR="003E2A84" w:rsidRPr="00BE41C3" w:rsidRDefault="003E2A84" w:rsidP="003E2A84">
            <w:pPr>
              <w:pStyle w:val="TAL"/>
            </w:pPr>
            <w:r w:rsidRPr="00BE41C3">
              <w:t>defaultValue: None</w:t>
            </w:r>
          </w:p>
          <w:p w14:paraId="261DEC84" w14:textId="6654BF96" w:rsidR="003E2A84" w:rsidRPr="00836206" w:rsidRDefault="003E2A84" w:rsidP="003E2A84">
            <w:pPr>
              <w:pStyle w:val="TAL"/>
              <w:rPr>
                <w:szCs w:val="18"/>
              </w:rPr>
            </w:pPr>
            <w:r w:rsidRPr="00BE41C3">
              <w:t>isNullable: False</w:t>
            </w:r>
          </w:p>
        </w:tc>
      </w:tr>
      <w:tr w:rsidR="003E2A84" w:rsidRPr="00E61963" w14:paraId="5A4EAABD" w14:textId="77777777" w:rsidTr="00A01FE5">
        <w:trPr>
          <w:gridAfter w:val="1"/>
          <w:wAfter w:w="9" w:type="dxa"/>
          <w:cantSplit/>
          <w:jc w:val="center"/>
        </w:trPr>
        <w:tc>
          <w:tcPr>
            <w:tcW w:w="2621" w:type="dxa"/>
          </w:tcPr>
          <w:p w14:paraId="31C79404" w14:textId="4C232F83"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trsrPrefixCfg</w:t>
            </w:r>
          </w:p>
        </w:tc>
        <w:tc>
          <w:tcPr>
            <w:tcW w:w="5245" w:type="dxa"/>
          </w:tcPr>
          <w:p w14:paraId="7CE29AB7" w14:textId="77777777" w:rsidR="003E2A84" w:rsidRPr="000A6DBF" w:rsidRDefault="003E2A84" w:rsidP="003E2A84">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3E2A84" w:rsidRPr="00BE41C3" w:rsidRDefault="003E2A84" w:rsidP="003E2A84">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360B6D76" w14:textId="77777777" w:rsidR="003E2A84" w:rsidRPr="00F20A09" w:rsidRDefault="003E2A84" w:rsidP="003E2A84">
            <w:pPr>
              <w:spacing w:after="0"/>
              <w:rPr>
                <w:rFonts w:ascii="Arial" w:hAnsi="Arial" w:cs="Arial"/>
                <w:sz w:val="18"/>
                <w:szCs w:val="18"/>
              </w:rPr>
            </w:pPr>
            <w:r w:rsidRPr="000A6DBF">
              <w:rPr>
                <w:rFonts w:ascii="Arial" w:hAnsi="Arial" w:cs="Arial"/>
                <w:sz w:val="18"/>
                <w:szCs w:val="18"/>
              </w:rPr>
              <w:t xml:space="preserve">type: </w:t>
            </w:r>
            <w:r>
              <w:rPr>
                <w:rFonts w:ascii="Arial" w:hAnsi="Arial" w:cs="Arial"/>
                <w:sz w:val="18"/>
                <w:szCs w:val="18"/>
              </w:rPr>
              <w:t>TrsrPrefixCfg</w:t>
            </w:r>
          </w:p>
          <w:p w14:paraId="6F7314BE"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multiplicity: </w:t>
            </w:r>
            <w:r>
              <w:rPr>
                <w:rFonts w:ascii="Arial" w:hAnsi="Arial" w:cs="Arial"/>
                <w:sz w:val="18"/>
                <w:szCs w:val="18"/>
              </w:rPr>
              <w:t>0</w:t>
            </w:r>
            <w:r w:rsidRPr="00877A0A">
              <w:rPr>
                <w:rFonts w:ascii="Arial" w:hAnsi="Arial" w:cs="Arial"/>
                <w:sz w:val="18"/>
                <w:szCs w:val="18"/>
              </w:rPr>
              <w:t>..</w:t>
            </w:r>
            <w:r>
              <w:rPr>
                <w:rFonts w:ascii="Arial" w:hAnsi="Arial" w:cs="Arial"/>
                <w:sz w:val="18"/>
                <w:szCs w:val="18"/>
              </w:rPr>
              <w:t>1</w:t>
            </w:r>
          </w:p>
          <w:p w14:paraId="2CEFA4CD"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isOrdered: </w:t>
            </w:r>
            <w:r>
              <w:rPr>
                <w:rFonts w:ascii="Arial" w:hAnsi="Arial" w:cs="Arial"/>
                <w:sz w:val="18"/>
                <w:szCs w:val="18"/>
              </w:rPr>
              <w:t>N/A</w:t>
            </w:r>
          </w:p>
          <w:p w14:paraId="009215FB"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isUnique: </w:t>
            </w:r>
            <w:r>
              <w:rPr>
                <w:rFonts w:ascii="Arial" w:hAnsi="Arial" w:cs="Arial"/>
                <w:sz w:val="18"/>
                <w:szCs w:val="18"/>
              </w:rPr>
              <w:t>N/A</w:t>
            </w:r>
          </w:p>
          <w:p w14:paraId="7F61F8ED"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defaultValue: None</w:t>
            </w:r>
          </w:p>
          <w:p w14:paraId="467A3BA3" w14:textId="6C978585" w:rsidR="003E2A84" w:rsidRPr="00BE41C3" w:rsidRDefault="003E2A84" w:rsidP="003E2A84">
            <w:pPr>
              <w:pStyle w:val="TAL"/>
            </w:pPr>
            <w:r w:rsidRPr="00877A0A">
              <w:rPr>
                <w:rFonts w:cs="Arial"/>
                <w:szCs w:val="18"/>
              </w:rPr>
              <w:t>isNullable: False</w:t>
            </w:r>
          </w:p>
        </w:tc>
      </w:tr>
      <w:tr w:rsidR="003E2A84" w:rsidRPr="00E61963" w14:paraId="22976A81" w14:textId="77777777" w:rsidTr="00A01FE5">
        <w:trPr>
          <w:gridAfter w:val="1"/>
          <w:wAfter w:w="9" w:type="dxa"/>
          <w:cantSplit/>
          <w:jc w:val="center"/>
        </w:trPr>
        <w:tc>
          <w:tcPr>
            <w:tcW w:w="2621" w:type="dxa"/>
          </w:tcPr>
          <w:p w14:paraId="47829447" w14:textId="0BEA3A94"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w:t>
            </w:r>
          </w:p>
        </w:tc>
        <w:tc>
          <w:tcPr>
            <w:tcW w:w="5245" w:type="dxa"/>
          </w:tcPr>
          <w:p w14:paraId="777F3DF5" w14:textId="33D5EB9A" w:rsidR="003E2A84" w:rsidRPr="00BE41C3" w:rsidRDefault="003E2A84" w:rsidP="003E2A84">
            <w:pPr>
              <w:pStyle w:val="TAL"/>
              <w:rPr>
                <w:rFonts w:cs="Arial"/>
                <w:szCs w:val="18"/>
                <w:lang w:eastAsia="zh-CN"/>
              </w:rPr>
            </w:pPr>
            <w:r>
              <w:rPr>
                <w:rFonts w:cs="Arial"/>
                <w:szCs w:val="18"/>
              </w:rPr>
              <w:t>A 2 byte Octet String</w:t>
            </w:r>
          </w:p>
        </w:tc>
        <w:tc>
          <w:tcPr>
            <w:tcW w:w="1984" w:type="dxa"/>
          </w:tcPr>
          <w:p w14:paraId="30BC3063"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type: String</w:t>
            </w:r>
          </w:p>
          <w:p w14:paraId="3E991DB5"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multiplicity: 1</w:t>
            </w:r>
          </w:p>
          <w:p w14:paraId="13157722"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isOrdered: N/A</w:t>
            </w:r>
          </w:p>
          <w:p w14:paraId="398806AE"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isUnique: N/A</w:t>
            </w:r>
          </w:p>
          <w:p w14:paraId="327504F3"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defaultValue: None</w:t>
            </w:r>
          </w:p>
          <w:p w14:paraId="6778DBDC" w14:textId="4E4B998C" w:rsidR="003E2A84" w:rsidRPr="00BE41C3" w:rsidRDefault="003E2A84" w:rsidP="003E2A84">
            <w:pPr>
              <w:pStyle w:val="TAL"/>
            </w:pPr>
            <w:r w:rsidRPr="00200316">
              <w:rPr>
                <w:rFonts w:cs="Arial"/>
                <w:szCs w:val="18"/>
              </w:rPr>
              <w:t>isNullable: False</w:t>
            </w:r>
          </w:p>
        </w:tc>
      </w:tr>
      <w:tr w:rsidR="003E2A84" w:rsidRPr="00E61963" w14:paraId="2FD7C074" w14:textId="77777777" w:rsidTr="00A01FE5">
        <w:trPr>
          <w:gridAfter w:val="1"/>
          <w:wAfter w:w="9" w:type="dxa"/>
          <w:cantSplit/>
          <w:jc w:val="center"/>
        </w:trPr>
        <w:tc>
          <w:tcPr>
            <w:tcW w:w="2621" w:type="dxa"/>
          </w:tcPr>
          <w:p w14:paraId="71B12538" w14:textId="454E5D56"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trsrprefixLength</w:t>
            </w:r>
          </w:p>
        </w:tc>
        <w:tc>
          <w:tcPr>
            <w:tcW w:w="5245" w:type="dxa"/>
          </w:tcPr>
          <w:p w14:paraId="33EDDA7E" w14:textId="6A5F7F09" w:rsidR="003E2A84" w:rsidRPr="00BE41C3" w:rsidRDefault="003E2A84" w:rsidP="003E2A84">
            <w:pPr>
              <w:pStyle w:val="TAL"/>
              <w:rPr>
                <w:rFonts w:cs="Arial"/>
                <w:szCs w:val="18"/>
                <w:lang w:eastAsia="zh-CN"/>
              </w:rPr>
            </w:pPr>
            <w:r>
              <w:rPr>
                <w:rFonts w:cs="Arial"/>
                <w:szCs w:val="18"/>
              </w:rPr>
              <w:t>An integer to indicate how many bits are used for the TRSR prefix</w:t>
            </w:r>
          </w:p>
        </w:tc>
        <w:tc>
          <w:tcPr>
            <w:tcW w:w="1984" w:type="dxa"/>
          </w:tcPr>
          <w:p w14:paraId="6C997174" w14:textId="77777777" w:rsidR="003E2A84" w:rsidRPr="0094238E" w:rsidRDefault="003E2A84" w:rsidP="003E2A84">
            <w:pPr>
              <w:spacing w:after="0"/>
              <w:rPr>
                <w:rFonts w:ascii="Arial" w:hAnsi="Arial" w:cs="Arial"/>
                <w:sz w:val="18"/>
                <w:szCs w:val="18"/>
              </w:rPr>
            </w:pPr>
            <w:r w:rsidRPr="00200316">
              <w:rPr>
                <w:rFonts w:ascii="Arial" w:hAnsi="Arial" w:cs="Arial"/>
                <w:sz w:val="18"/>
                <w:szCs w:val="18"/>
              </w:rPr>
              <w:t xml:space="preserve">type: </w:t>
            </w:r>
            <w:r w:rsidRPr="0094238E">
              <w:rPr>
                <w:rFonts w:ascii="Arial" w:hAnsi="Arial" w:cs="Arial"/>
                <w:sz w:val="18"/>
                <w:szCs w:val="18"/>
              </w:rPr>
              <w:t>Integer</w:t>
            </w:r>
          </w:p>
          <w:p w14:paraId="55A272A4"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multiplicity: 1</w:t>
            </w:r>
          </w:p>
          <w:p w14:paraId="5414CF06"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isOrdered: N/A</w:t>
            </w:r>
          </w:p>
          <w:p w14:paraId="3D570407"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isUnique: N/A</w:t>
            </w:r>
          </w:p>
          <w:p w14:paraId="4E425B21"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defaultValue: None</w:t>
            </w:r>
          </w:p>
          <w:p w14:paraId="46E3E512" w14:textId="62AEF1FA" w:rsidR="003E2A84" w:rsidRPr="00BE41C3" w:rsidRDefault="003E2A84" w:rsidP="003E2A84">
            <w:pPr>
              <w:pStyle w:val="TAL"/>
            </w:pPr>
            <w:r w:rsidRPr="0094238E">
              <w:rPr>
                <w:rFonts w:cs="Arial"/>
                <w:szCs w:val="18"/>
              </w:rPr>
              <w:t>isNullable: False</w:t>
            </w:r>
          </w:p>
        </w:tc>
      </w:tr>
      <w:tr w:rsidR="003E2A84" w:rsidRPr="00E61963" w14:paraId="6B23F06E" w14:textId="77777777" w:rsidTr="00A01FE5">
        <w:trPr>
          <w:gridAfter w:val="1"/>
          <w:wAfter w:w="9" w:type="dxa"/>
          <w:cantSplit/>
          <w:jc w:val="center"/>
        </w:trPr>
        <w:tc>
          <w:tcPr>
            <w:tcW w:w="2621" w:type="dxa"/>
          </w:tcPr>
          <w:p w14:paraId="3675908E" w14:textId="021D1E03" w:rsidR="003E2A84" w:rsidRDefault="003E2A84" w:rsidP="003E2A84">
            <w:pPr>
              <w:pStyle w:val="TAL"/>
              <w:rPr>
                <w:rFonts w:ascii="Courier New" w:hAnsi="Courier New" w:cs="Courier New"/>
                <w:szCs w:val="18"/>
              </w:rPr>
            </w:pPr>
            <w:r>
              <w:rPr>
                <w:rFonts w:ascii="Courier New" w:hAnsi="Courier New" w:cs="Courier New"/>
                <w:color w:val="000000"/>
                <w:szCs w:val="18"/>
              </w:rPr>
              <w:t>firstEvent</w:t>
            </w:r>
            <w:r w:rsidRPr="00CF0990">
              <w:rPr>
                <w:rFonts w:ascii="Courier New" w:hAnsi="Courier New" w:cs="Courier New"/>
                <w:color w:val="000000"/>
                <w:szCs w:val="18"/>
              </w:rPr>
              <w:t>Time</w:t>
            </w:r>
          </w:p>
        </w:tc>
        <w:tc>
          <w:tcPr>
            <w:tcW w:w="5245" w:type="dxa"/>
          </w:tcPr>
          <w:p w14:paraId="5737625D" w14:textId="32151422" w:rsidR="003E2A84" w:rsidRDefault="003E2A84" w:rsidP="003E2A84">
            <w:pPr>
              <w:pStyle w:val="TAL"/>
              <w:rPr>
                <w:rFonts w:cs="Arial"/>
                <w:szCs w:val="18"/>
              </w:rPr>
            </w:pPr>
            <w:r w:rsidRPr="001B4505">
              <w:rPr>
                <w:rFonts w:cs="Arial"/>
                <w:szCs w:val="18"/>
              </w:rPr>
              <w:t>eventTime of first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6DB23B49" w14:textId="77777777" w:rsidR="003E2A84" w:rsidRPr="00B940D8" w:rsidRDefault="003E2A84" w:rsidP="003E2A84">
            <w:pPr>
              <w:pStyle w:val="TAL"/>
            </w:pPr>
            <w:r w:rsidRPr="00B940D8">
              <w:t xml:space="preserve">Type: </w:t>
            </w:r>
            <w:r w:rsidRPr="001B4505">
              <w:t>DateTime</w:t>
            </w:r>
          </w:p>
          <w:p w14:paraId="699955AE" w14:textId="77777777" w:rsidR="003E2A84" w:rsidRPr="00B940D8" w:rsidRDefault="003E2A84" w:rsidP="003E2A84">
            <w:pPr>
              <w:pStyle w:val="TAL"/>
            </w:pPr>
            <w:r w:rsidRPr="00B940D8">
              <w:t xml:space="preserve">multiplicity: </w:t>
            </w:r>
            <w:r>
              <w:t>0..</w:t>
            </w:r>
            <w:r w:rsidRPr="00B940D8">
              <w:t>1</w:t>
            </w:r>
          </w:p>
          <w:p w14:paraId="02C56E45" w14:textId="3A78DF49" w:rsidR="003E2A84" w:rsidRPr="00200316" w:rsidRDefault="003E2A84" w:rsidP="003E2A84">
            <w:pPr>
              <w:pStyle w:val="TAL"/>
            </w:pPr>
            <w:r w:rsidRPr="00B940D8">
              <w:t>isNullable: False</w:t>
            </w:r>
          </w:p>
        </w:tc>
      </w:tr>
      <w:tr w:rsidR="003E2A84" w:rsidRPr="00E61963" w14:paraId="1ABCCB62" w14:textId="77777777" w:rsidTr="00A01FE5">
        <w:trPr>
          <w:gridAfter w:val="1"/>
          <w:wAfter w:w="9" w:type="dxa"/>
          <w:cantSplit/>
          <w:jc w:val="center"/>
        </w:trPr>
        <w:tc>
          <w:tcPr>
            <w:tcW w:w="2621" w:type="dxa"/>
          </w:tcPr>
          <w:p w14:paraId="424C7879" w14:textId="4A1ABCA6" w:rsidR="003E2A84" w:rsidRDefault="003E2A84" w:rsidP="003E2A84">
            <w:pPr>
              <w:pStyle w:val="TAL"/>
              <w:rPr>
                <w:rFonts w:ascii="Courier New" w:hAnsi="Courier New" w:cs="Courier New"/>
                <w:szCs w:val="18"/>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5245" w:type="dxa"/>
          </w:tcPr>
          <w:p w14:paraId="0AB68111" w14:textId="7EC410EE" w:rsidR="003E2A84" w:rsidRDefault="003E2A84" w:rsidP="003E2A84">
            <w:pPr>
              <w:pStyle w:val="TAL"/>
              <w:rPr>
                <w:rFonts w:cs="Arial"/>
                <w:szCs w:val="18"/>
              </w:rPr>
            </w:pPr>
            <w:r w:rsidRPr="001B4505">
              <w:rPr>
                <w:rFonts w:cs="Arial"/>
                <w:szCs w:val="18"/>
              </w:rPr>
              <w:t xml:space="preserve">eventTime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42CA787E" w14:textId="77777777" w:rsidR="003E2A84" w:rsidRPr="00B940D8" w:rsidRDefault="003E2A84" w:rsidP="003E2A84">
            <w:pPr>
              <w:pStyle w:val="TAL"/>
            </w:pPr>
            <w:r w:rsidRPr="00B940D8">
              <w:t xml:space="preserve">Type: </w:t>
            </w:r>
            <w:r w:rsidRPr="001B4505">
              <w:t>DateTime</w:t>
            </w:r>
          </w:p>
          <w:p w14:paraId="6C7D4154" w14:textId="77777777" w:rsidR="003E2A84" w:rsidRPr="00B940D8" w:rsidRDefault="003E2A84" w:rsidP="003E2A84">
            <w:pPr>
              <w:pStyle w:val="TAL"/>
            </w:pPr>
            <w:r w:rsidRPr="00B940D8">
              <w:t xml:space="preserve">multiplicity: </w:t>
            </w:r>
            <w:r>
              <w:t>0..</w:t>
            </w:r>
            <w:r w:rsidRPr="00B940D8">
              <w:t>1</w:t>
            </w:r>
          </w:p>
          <w:p w14:paraId="16822B1E" w14:textId="1C401F44" w:rsidR="003E2A84" w:rsidRPr="00200316" w:rsidRDefault="003E2A84" w:rsidP="003E2A84">
            <w:pPr>
              <w:pStyle w:val="TAL"/>
            </w:pPr>
            <w:r w:rsidRPr="00B940D8">
              <w:t>isNullable: False</w:t>
            </w:r>
          </w:p>
        </w:tc>
      </w:tr>
      <w:tr w:rsidR="003E2A84" w:rsidRPr="00E61963" w14:paraId="24052BA1" w14:textId="77777777" w:rsidTr="00A01FE5">
        <w:trPr>
          <w:gridAfter w:val="1"/>
          <w:wAfter w:w="9" w:type="dxa"/>
          <w:cantSplit/>
          <w:jc w:val="center"/>
        </w:trPr>
        <w:tc>
          <w:tcPr>
            <w:tcW w:w="2621" w:type="dxa"/>
          </w:tcPr>
          <w:p w14:paraId="4E6A8AED" w14:textId="62FC2EF8" w:rsidR="003E2A84" w:rsidRDefault="003E2A84" w:rsidP="003E2A84">
            <w:pPr>
              <w:pStyle w:val="TAL"/>
              <w:rPr>
                <w:rFonts w:ascii="Courier New" w:hAnsi="Courier New" w:cs="Courier New"/>
                <w:szCs w:val="18"/>
              </w:rPr>
            </w:pPr>
            <w:r>
              <w:rPr>
                <w:rFonts w:ascii="Courier New" w:hAnsi="Courier New" w:cs="Courier New"/>
                <w:color w:val="000000"/>
                <w:szCs w:val="18"/>
              </w:rPr>
              <w:t>notificationEntries</w:t>
            </w:r>
          </w:p>
        </w:tc>
        <w:tc>
          <w:tcPr>
            <w:tcW w:w="5245" w:type="dxa"/>
          </w:tcPr>
          <w:p w14:paraId="686088A0" w14:textId="7FA2D3EE" w:rsidR="003E2A84" w:rsidRDefault="003E2A84" w:rsidP="003E2A84">
            <w:pPr>
              <w:pStyle w:val="TAL"/>
              <w:rPr>
                <w:rFonts w:cs="Arial"/>
                <w:szCs w:val="18"/>
              </w:rPr>
            </w:pPr>
            <w:r>
              <w:rPr>
                <w:rFonts w:cs="Arial"/>
                <w:szCs w:val="18"/>
              </w:rPr>
              <w:t>Representation of the individual notifications. The entries shall be ordered based on eventTime of the notification, newest first.</w:t>
            </w:r>
          </w:p>
        </w:tc>
        <w:tc>
          <w:tcPr>
            <w:tcW w:w="1984" w:type="dxa"/>
          </w:tcPr>
          <w:p w14:paraId="24A94A9F" w14:textId="77777777" w:rsidR="003E2A84" w:rsidRPr="00B940D8" w:rsidRDefault="003E2A84" w:rsidP="003E2A84">
            <w:pPr>
              <w:pStyle w:val="TAL"/>
            </w:pPr>
            <w:r w:rsidRPr="00B940D8">
              <w:t xml:space="preserve">Type: </w:t>
            </w:r>
            <w:r>
              <w:t>NotificationEntry</w:t>
            </w:r>
          </w:p>
          <w:p w14:paraId="0DA084AA" w14:textId="77777777" w:rsidR="003E2A84" w:rsidRDefault="003E2A84" w:rsidP="003E2A84">
            <w:pPr>
              <w:pStyle w:val="TAL"/>
            </w:pPr>
            <w:r w:rsidRPr="00B940D8">
              <w:t xml:space="preserve">multiplicity: </w:t>
            </w:r>
            <w:r>
              <w:t>*</w:t>
            </w:r>
          </w:p>
          <w:p w14:paraId="620E2B7F" w14:textId="77777777" w:rsidR="003E2A84" w:rsidRPr="00B940D8" w:rsidRDefault="003E2A84" w:rsidP="003E2A84">
            <w:pPr>
              <w:pStyle w:val="TAL"/>
            </w:pPr>
            <w:r w:rsidRPr="00B940D8">
              <w:t xml:space="preserve">isOrdered: </w:t>
            </w:r>
            <w:r>
              <w:t>True</w:t>
            </w:r>
          </w:p>
          <w:p w14:paraId="54A79AC0" w14:textId="77777777" w:rsidR="003E2A84" w:rsidRPr="00B940D8" w:rsidRDefault="003E2A84" w:rsidP="003E2A84">
            <w:pPr>
              <w:pStyle w:val="TAL"/>
            </w:pPr>
            <w:r w:rsidRPr="00B940D8">
              <w:t xml:space="preserve">isUnique: </w:t>
            </w:r>
            <w:r>
              <w:t>True</w:t>
            </w:r>
          </w:p>
          <w:p w14:paraId="5A665CDB" w14:textId="3CE89C01" w:rsidR="003E2A84" w:rsidRPr="00200316" w:rsidRDefault="003E2A84" w:rsidP="003E2A84">
            <w:pPr>
              <w:pStyle w:val="TAL"/>
            </w:pPr>
            <w:r w:rsidRPr="004329D7">
              <w:t>isNullable: False</w:t>
            </w:r>
          </w:p>
        </w:tc>
      </w:tr>
      <w:tr w:rsidR="003E2A84" w:rsidRPr="00E61963" w14:paraId="329BF905" w14:textId="77777777" w:rsidTr="00A01FE5">
        <w:trPr>
          <w:gridAfter w:val="1"/>
          <w:wAfter w:w="9" w:type="dxa"/>
          <w:cantSplit/>
          <w:jc w:val="center"/>
        </w:trPr>
        <w:tc>
          <w:tcPr>
            <w:tcW w:w="2621" w:type="dxa"/>
          </w:tcPr>
          <w:p w14:paraId="560EE59F" w14:textId="42B5AD8D" w:rsidR="003E2A84" w:rsidRDefault="003E2A84" w:rsidP="003E2A84">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3E2A84" w:rsidRPr="0061649B" w:rsidRDefault="003E2A84" w:rsidP="003E2A84">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3E2A84" w:rsidRDefault="003E2A84" w:rsidP="003E2A84">
            <w:pPr>
              <w:pStyle w:val="TAL"/>
              <w:rPr>
                <w:rFonts w:cs="Arial"/>
                <w:szCs w:val="18"/>
              </w:rPr>
            </w:pPr>
            <w:r w:rsidRPr="0061649B">
              <w:rPr>
                <w:rFonts w:cs="Arial"/>
                <w:szCs w:val="18"/>
              </w:rPr>
              <w:t>The filter can be applied to any field of a notification.</w:t>
            </w:r>
          </w:p>
        </w:tc>
        <w:tc>
          <w:tcPr>
            <w:tcW w:w="1984" w:type="dxa"/>
          </w:tcPr>
          <w:p w14:paraId="2C7BDC44" w14:textId="77777777" w:rsidR="003E2A84" w:rsidRPr="00B940D8" w:rsidRDefault="003E2A84" w:rsidP="003E2A84">
            <w:pPr>
              <w:pStyle w:val="TAL"/>
            </w:pPr>
            <w:r w:rsidRPr="00B940D8">
              <w:t xml:space="preserve">Type: </w:t>
            </w:r>
            <w:r>
              <w:t>String</w:t>
            </w:r>
          </w:p>
          <w:p w14:paraId="26BDF5CB" w14:textId="77777777" w:rsidR="003E2A84" w:rsidRPr="00B940D8" w:rsidRDefault="003E2A84" w:rsidP="003E2A84">
            <w:pPr>
              <w:pStyle w:val="TAL"/>
            </w:pPr>
            <w:r w:rsidRPr="00B940D8">
              <w:t xml:space="preserve">multiplicity: </w:t>
            </w:r>
            <w:r>
              <w:t>0..</w:t>
            </w:r>
            <w:r w:rsidRPr="00B940D8">
              <w:t>1</w:t>
            </w:r>
          </w:p>
          <w:p w14:paraId="538BBB44" w14:textId="608B4576" w:rsidR="003E2A84" w:rsidRPr="00200316" w:rsidRDefault="003E2A84" w:rsidP="003E2A84">
            <w:pPr>
              <w:pStyle w:val="TAL"/>
            </w:pPr>
            <w:r w:rsidRPr="00B940D8">
              <w:t>isNullable: False</w:t>
            </w:r>
          </w:p>
        </w:tc>
      </w:tr>
      <w:tr w:rsidR="003E2A84" w:rsidRPr="00E61963" w14:paraId="235BF952" w14:textId="77777777" w:rsidTr="00A01FE5">
        <w:trPr>
          <w:gridAfter w:val="1"/>
          <w:wAfter w:w="9" w:type="dxa"/>
          <w:cantSplit/>
          <w:jc w:val="center"/>
        </w:trPr>
        <w:tc>
          <w:tcPr>
            <w:tcW w:w="2621" w:type="dxa"/>
          </w:tcPr>
          <w:p w14:paraId="7FDDAC69" w14:textId="59F49C1A" w:rsidR="003E2A84" w:rsidRDefault="003E2A84" w:rsidP="003E2A84">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3E2A84" w:rsidRPr="00281086" w:rsidRDefault="003E2A84" w:rsidP="003E2A84">
            <w:pPr>
              <w:pStyle w:val="TAL"/>
              <w:rPr>
                <w:szCs w:val="18"/>
              </w:rPr>
            </w:pPr>
            <w:r w:rsidRPr="00281086">
              <w:rPr>
                <w:szCs w:val="18"/>
              </w:rPr>
              <w:t xml:space="preserve">Identifier </w:t>
            </w:r>
            <w:r>
              <w:rPr>
                <w:szCs w:val="18"/>
              </w:rPr>
              <w:t xml:space="preserve">of </w:t>
            </w:r>
            <w:r w:rsidRPr="00281086">
              <w:rPr>
                <w:szCs w:val="18"/>
              </w:rPr>
              <w:t xml:space="preserve">an individual </w:t>
            </w:r>
            <w:r>
              <w:rPr>
                <w:szCs w:val="18"/>
              </w:rPr>
              <w:t>notificationEntry; unique within a NotificationList IOC.</w:t>
            </w:r>
          </w:p>
          <w:p w14:paraId="0C34197E" w14:textId="77777777" w:rsidR="003E2A84" w:rsidRPr="00281086" w:rsidRDefault="003E2A84" w:rsidP="003E2A84">
            <w:pPr>
              <w:pStyle w:val="TAL"/>
              <w:rPr>
                <w:szCs w:val="18"/>
              </w:rPr>
            </w:pPr>
          </w:p>
          <w:p w14:paraId="45C2AAA0" w14:textId="77777777" w:rsidR="003E2A84" w:rsidRDefault="003E2A84" w:rsidP="003E2A84">
            <w:pPr>
              <w:pStyle w:val="TAL"/>
              <w:rPr>
                <w:szCs w:val="18"/>
              </w:rPr>
            </w:pPr>
            <w:r w:rsidRPr="00B940D8">
              <w:rPr>
                <w:szCs w:val="18"/>
              </w:rPr>
              <w:t>allowedValues:</w:t>
            </w:r>
            <w:r>
              <w:rPr>
                <w:szCs w:val="18"/>
              </w:rPr>
              <w:t xml:space="preserve"> </w:t>
            </w:r>
          </w:p>
          <w:p w14:paraId="58188A46" w14:textId="77777777" w:rsidR="003E2A84" w:rsidRDefault="003E2A84" w:rsidP="003E2A84">
            <w:pPr>
              <w:pStyle w:val="TAL"/>
              <w:rPr>
                <w:szCs w:val="18"/>
              </w:rPr>
            </w:pPr>
            <w:r>
              <w:rPr>
                <w:szCs w:val="18"/>
              </w:rPr>
              <w:t xml:space="preserve">- If the NotificationList is contained under an </w:t>
            </w:r>
            <w:r w:rsidRPr="00281086">
              <w:rPr>
                <w:szCs w:val="18"/>
              </w:rPr>
              <w:t xml:space="preserve">NtfSubscriptionControl </w:t>
            </w:r>
            <w:r>
              <w:rPr>
                <w:szCs w:val="18"/>
              </w:rPr>
              <w:t>the</w:t>
            </w:r>
            <w:r w:rsidRPr="00EA3EA5">
              <w:rPr>
                <w:szCs w:val="18"/>
              </w:rPr>
              <w:t xml:space="preserve"> value is the same as the </w:t>
            </w:r>
            <w:r w:rsidRPr="00442B7F">
              <w:rPr>
                <w:szCs w:val="18"/>
              </w:rPr>
              <w:t>notification's</w:t>
            </w:r>
            <w:r>
              <w:rPr>
                <w:szCs w:val="18"/>
              </w:rPr>
              <w:t xml:space="preserve"> </w:t>
            </w:r>
            <w:r w:rsidRPr="009769A0">
              <w:rPr>
                <w:szCs w:val="18"/>
              </w:rPr>
              <w:t>sequenceNo</w:t>
            </w:r>
            <w:r w:rsidRPr="00EA3EA5">
              <w:rPr>
                <w:szCs w:val="18"/>
              </w:rPr>
              <w:t>.</w:t>
            </w:r>
          </w:p>
          <w:p w14:paraId="407D8A94" w14:textId="77777777" w:rsidR="003E2A84" w:rsidRDefault="003E2A84" w:rsidP="003E2A84">
            <w:pPr>
              <w:pStyle w:val="TAL"/>
              <w:rPr>
                <w:szCs w:val="18"/>
              </w:rPr>
            </w:pPr>
            <w:r w:rsidRPr="009769A0">
              <w:rPr>
                <w:szCs w:val="18"/>
              </w:rPr>
              <w:t xml:space="preserve">- If the </w:t>
            </w:r>
            <w:r>
              <w:rPr>
                <w:rFonts w:ascii="Courier New" w:hAnsi="Courier New" w:cs="Courier New"/>
                <w:szCs w:val="18"/>
              </w:rPr>
              <w:t>NotificationList</w:t>
            </w:r>
            <w:r w:rsidRPr="009769A0">
              <w:rPr>
                <w:szCs w:val="18"/>
              </w:rPr>
              <w:t xml:space="preserve"> is contained under SubNetwork or ManagedElement the value is the DN of the NtfSubscriptionControl</w:t>
            </w:r>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r w:rsidRPr="009769A0">
              <w:rPr>
                <w:szCs w:val="18"/>
              </w:rPr>
              <w:t>sequenceN</w:t>
            </w:r>
            <w:r w:rsidRPr="00652704">
              <w:rPr>
                <w:szCs w:val="18"/>
              </w:rPr>
              <w:t>o.</w:t>
            </w:r>
          </w:p>
          <w:p w14:paraId="762C31C0" w14:textId="2B3A1FDE" w:rsidR="003E2A84" w:rsidRDefault="003E2A84" w:rsidP="003E2A84">
            <w:pPr>
              <w:pStyle w:val="TAL"/>
              <w:rPr>
                <w:rFonts w:cs="Arial"/>
                <w:szCs w:val="18"/>
              </w:rPr>
            </w:pPr>
            <w:r>
              <w:rPr>
                <w:szCs w:val="18"/>
              </w:rPr>
              <w:t>e.g. ManagedElement=me1,NtfSubscriptionControl=Fault1*12345</w:t>
            </w:r>
          </w:p>
        </w:tc>
        <w:tc>
          <w:tcPr>
            <w:tcW w:w="1984" w:type="dxa"/>
          </w:tcPr>
          <w:p w14:paraId="6FE541CA" w14:textId="77777777" w:rsidR="003E2A84" w:rsidRPr="00B940D8" w:rsidRDefault="003E2A84" w:rsidP="003E2A84">
            <w:pPr>
              <w:pStyle w:val="TAL"/>
            </w:pPr>
            <w:r w:rsidRPr="00B940D8">
              <w:t xml:space="preserve">Type: </w:t>
            </w:r>
            <w:r>
              <w:t>String</w:t>
            </w:r>
          </w:p>
          <w:p w14:paraId="4919E0C9" w14:textId="77777777" w:rsidR="003E2A84" w:rsidRDefault="003E2A84" w:rsidP="003E2A84">
            <w:pPr>
              <w:pStyle w:val="TAL"/>
            </w:pPr>
            <w:r w:rsidRPr="00B940D8">
              <w:t>multiplicity: 1</w:t>
            </w:r>
          </w:p>
          <w:p w14:paraId="187D8B76" w14:textId="00D16959" w:rsidR="003E2A84" w:rsidRPr="00200316" w:rsidRDefault="003E2A84" w:rsidP="003E2A84">
            <w:pPr>
              <w:pStyle w:val="TAL"/>
            </w:pPr>
            <w:r w:rsidRPr="00B940D8">
              <w:t>isNullable: False</w:t>
            </w:r>
          </w:p>
        </w:tc>
      </w:tr>
      <w:tr w:rsidR="003E2A84" w:rsidRPr="00E61963" w14:paraId="713A7983" w14:textId="77777777" w:rsidTr="00A01FE5">
        <w:trPr>
          <w:gridAfter w:val="1"/>
          <w:wAfter w:w="9" w:type="dxa"/>
          <w:cantSplit/>
          <w:jc w:val="center"/>
        </w:trPr>
        <w:tc>
          <w:tcPr>
            <w:tcW w:w="2621" w:type="dxa"/>
          </w:tcPr>
          <w:p w14:paraId="3EC40F4C" w14:textId="7CC32523" w:rsidR="003E2A84" w:rsidRDefault="003E2A84" w:rsidP="003E2A84">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3E2A84" w:rsidRDefault="003E2A84" w:rsidP="003E2A84">
            <w:pPr>
              <w:pStyle w:val="TAL"/>
              <w:rPr>
                <w:rFonts w:cs="Arial"/>
                <w:szCs w:val="18"/>
              </w:rPr>
            </w:pPr>
            <w:r w:rsidRPr="00886573">
              <w:rPr>
                <w:rFonts w:cs="Arial"/>
              </w:rPr>
              <w:t>eventTime</w:t>
            </w:r>
            <w:r>
              <w:t xml:space="preserve"> from the header of the notification.</w:t>
            </w:r>
          </w:p>
        </w:tc>
        <w:tc>
          <w:tcPr>
            <w:tcW w:w="1984" w:type="dxa"/>
          </w:tcPr>
          <w:p w14:paraId="4A98D01F" w14:textId="77777777" w:rsidR="003E2A84" w:rsidRPr="00B940D8" w:rsidRDefault="003E2A84" w:rsidP="003E2A84">
            <w:pPr>
              <w:pStyle w:val="TAL"/>
            </w:pPr>
            <w:r w:rsidRPr="00B940D8">
              <w:t xml:space="preserve">Type: </w:t>
            </w:r>
            <w:r w:rsidRPr="001B4505">
              <w:t>DateTime</w:t>
            </w:r>
          </w:p>
          <w:p w14:paraId="6374FF70" w14:textId="77777777" w:rsidR="003E2A84" w:rsidRPr="00B940D8" w:rsidRDefault="003E2A84" w:rsidP="003E2A84">
            <w:pPr>
              <w:pStyle w:val="TAL"/>
            </w:pPr>
            <w:r w:rsidRPr="00B940D8">
              <w:t>multiplicity: 1</w:t>
            </w:r>
          </w:p>
          <w:p w14:paraId="440E3CAC" w14:textId="1A786526" w:rsidR="003E2A84" w:rsidRPr="00200316" w:rsidRDefault="003E2A84" w:rsidP="003E2A84">
            <w:pPr>
              <w:pStyle w:val="TAL"/>
            </w:pPr>
            <w:r w:rsidRPr="00B940D8">
              <w:t>isNullable: False</w:t>
            </w:r>
          </w:p>
        </w:tc>
      </w:tr>
      <w:tr w:rsidR="003E2A84" w:rsidRPr="00E61963" w14:paraId="42EBE3B7" w14:textId="77777777" w:rsidTr="00A01FE5">
        <w:trPr>
          <w:gridAfter w:val="1"/>
          <w:wAfter w:w="9" w:type="dxa"/>
          <w:cantSplit/>
          <w:jc w:val="center"/>
        </w:trPr>
        <w:tc>
          <w:tcPr>
            <w:tcW w:w="2621" w:type="dxa"/>
          </w:tcPr>
          <w:p w14:paraId="4E558C79" w14:textId="17CD2724" w:rsidR="003E2A84" w:rsidRDefault="003E2A84" w:rsidP="003E2A84">
            <w:pPr>
              <w:pStyle w:val="TAL"/>
              <w:rPr>
                <w:rFonts w:ascii="Courier New" w:hAnsi="Courier New" w:cs="Courier New"/>
                <w:szCs w:val="18"/>
              </w:rPr>
            </w:pPr>
            <w:r>
              <w:rPr>
                <w:rFonts w:ascii="Courier New" w:hAnsi="Courier New" w:cs="Courier New"/>
                <w:lang w:val="de-DE" w:eastAsia="zh-CN"/>
              </w:rPr>
              <w:t>notificationContent</w:t>
            </w:r>
          </w:p>
        </w:tc>
        <w:tc>
          <w:tcPr>
            <w:tcW w:w="5245" w:type="dxa"/>
          </w:tcPr>
          <w:p w14:paraId="42FACE6E" w14:textId="34635CBB" w:rsidR="003E2A84" w:rsidRDefault="003E2A84" w:rsidP="003E2A84">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3E2A84" w:rsidRPr="00B940D8" w:rsidRDefault="003E2A84" w:rsidP="003E2A84">
            <w:pPr>
              <w:pStyle w:val="TAL"/>
            </w:pPr>
            <w:r w:rsidRPr="00B940D8">
              <w:t xml:space="preserve">Type: </w:t>
            </w:r>
            <w:r>
              <w:t>String</w:t>
            </w:r>
          </w:p>
          <w:p w14:paraId="2A0168A1" w14:textId="77777777" w:rsidR="003E2A84" w:rsidRPr="00B940D8" w:rsidRDefault="003E2A84" w:rsidP="003E2A84">
            <w:pPr>
              <w:pStyle w:val="TAL"/>
            </w:pPr>
            <w:r w:rsidRPr="00B940D8">
              <w:t xml:space="preserve">multiplicity: </w:t>
            </w:r>
            <w:r>
              <w:t>1</w:t>
            </w:r>
          </w:p>
          <w:p w14:paraId="2ACE2EF3" w14:textId="1317C182" w:rsidR="003E2A84" w:rsidRPr="00200316" w:rsidRDefault="003E2A84" w:rsidP="003E2A84">
            <w:pPr>
              <w:pStyle w:val="TAL"/>
            </w:pPr>
            <w:r w:rsidRPr="00B940D8">
              <w:t>isNullable: False</w:t>
            </w:r>
          </w:p>
        </w:tc>
      </w:tr>
      <w:tr w:rsidR="003E2A84" w:rsidRPr="00B26339" w14:paraId="2997AB1C" w14:textId="77777777" w:rsidTr="00A01FE5">
        <w:trPr>
          <w:cantSplit/>
          <w:jc w:val="center"/>
        </w:trPr>
        <w:tc>
          <w:tcPr>
            <w:tcW w:w="9859" w:type="dxa"/>
            <w:gridSpan w:val="4"/>
          </w:tcPr>
          <w:p w14:paraId="5BEDB98A" w14:textId="2B627C47" w:rsidR="003E2A84" w:rsidRPr="0061649B" w:rsidRDefault="003E2A84" w:rsidP="003E2A84">
            <w:pPr>
              <w:pStyle w:val="TAN"/>
            </w:pPr>
            <w:r>
              <w:t>R</w:t>
            </w:r>
            <w:r w:rsidRPr="0061649B">
              <w:t>NOTE 1:</w:t>
            </w:r>
            <w:r w:rsidRPr="0061649B">
              <w:tab/>
              <w:t>The value of this attribute is identical to that of the same attribute in clause 9.4.2 of ETSI GS NFV-IFA 008 [16].</w:t>
            </w:r>
          </w:p>
          <w:p w14:paraId="49F3DD57" w14:textId="1F6C5937" w:rsidR="003E2A84" w:rsidRPr="0061649B" w:rsidRDefault="003E2A84" w:rsidP="003E2A84">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3E2A84" w:rsidRPr="0061649B" w:rsidRDefault="003E2A84" w:rsidP="003E2A84">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3E2A84" w:rsidRPr="0061649B" w:rsidRDefault="003E2A84" w:rsidP="003E2A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E2A84" w:rsidRPr="0061649B" w:rsidRDefault="003E2A84" w:rsidP="003E2A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E2A84" w:rsidRDefault="003E2A84" w:rsidP="003E2A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3E2A84" w:rsidRDefault="003E2A84" w:rsidP="003E2A84">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3E2A84" w:rsidRPr="0061649B" w:rsidRDefault="003E2A84" w:rsidP="003E2A84">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58" w:name="_CR4_4_2"/>
      <w:bookmarkStart w:id="1559" w:name="_Toc20150486"/>
      <w:bookmarkStart w:id="1560" w:name="_Toc27479749"/>
      <w:bookmarkStart w:id="1561" w:name="_Toc36025284"/>
      <w:bookmarkStart w:id="1562" w:name="_Toc44516391"/>
      <w:bookmarkStart w:id="1563" w:name="_Toc45272706"/>
      <w:bookmarkStart w:id="1564" w:name="_Toc51754704"/>
      <w:bookmarkStart w:id="1565" w:name="_Toc210132168"/>
      <w:bookmarkEnd w:id="1558"/>
      <w:r>
        <w:t>4.4.2</w:t>
      </w:r>
      <w:r>
        <w:tab/>
        <w:t>Constraints</w:t>
      </w:r>
      <w:bookmarkEnd w:id="1559"/>
      <w:bookmarkEnd w:id="1560"/>
      <w:bookmarkEnd w:id="1561"/>
      <w:bookmarkEnd w:id="1562"/>
      <w:bookmarkEnd w:id="1563"/>
      <w:bookmarkEnd w:id="1564"/>
      <w:bookmarkEnd w:id="1565"/>
    </w:p>
    <w:p w14:paraId="0E1B7DB0" w14:textId="77777777" w:rsidR="00BD0CAD" w:rsidRDefault="00BD0CAD">
      <w:r>
        <w:t>None</w:t>
      </w:r>
    </w:p>
    <w:p w14:paraId="4FB17FA2" w14:textId="77777777" w:rsidR="00BD0CAD" w:rsidRDefault="00BD0CAD">
      <w:pPr>
        <w:pStyle w:val="Heading2"/>
      </w:pPr>
      <w:bookmarkStart w:id="1566" w:name="_CR4_5"/>
      <w:bookmarkStart w:id="1567" w:name="_Toc20150487"/>
      <w:bookmarkStart w:id="1568" w:name="_Toc27479750"/>
      <w:bookmarkStart w:id="1569" w:name="_Toc36025285"/>
      <w:bookmarkStart w:id="1570" w:name="_Toc44516392"/>
      <w:bookmarkStart w:id="1571" w:name="_Toc45272707"/>
      <w:bookmarkStart w:id="1572" w:name="_Toc51754705"/>
      <w:bookmarkStart w:id="1573" w:name="_Toc210132169"/>
      <w:bookmarkEnd w:id="1566"/>
      <w:r>
        <w:t>4.5</w:t>
      </w:r>
      <w:r>
        <w:tab/>
        <w:t>Common notifications</w:t>
      </w:r>
      <w:bookmarkEnd w:id="1567"/>
      <w:bookmarkEnd w:id="1568"/>
      <w:bookmarkEnd w:id="1569"/>
      <w:bookmarkEnd w:id="1570"/>
      <w:bookmarkEnd w:id="1571"/>
      <w:bookmarkEnd w:id="1572"/>
      <w:bookmarkEnd w:id="1573"/>
    </w:p>
    <w:p w14:paraId="677A5A9E" w14:textId="77777777" w:rsidR="00BD0CAD" w:rsidRDefault="00BD0CAD">
      <w:pPr>
        <w:pStyle w:val="Heading3"/>
      </w:pPr>
      <w:bookmarkStart w:id="1574" w:name="_CR4_5_1"/>
      <w:bookmarkStart w:id="1575" w:name="_Toc20150488"/>
      <w:bookmarkStart w:id="1576" w:name="_Toc27479751"/>
      <w:bookmarkStart w:id="1577" w:name="_Toc36025286"/>
      <w:bookmarkStart w:id="1578" w:name="_Toc44516393"/>
      <w:bookmarkStart w:id="1579" w:name="_Toc45272708"/>
      <w:bookmarkStart w:id="1580" w:name="_Toc51754706"/>
      <w:bookmarkStart w:id="1581" w:name="_Toc210132170"/>
      <w:bookmarkEnd w:id="1574"/>
      <w:r>
        <w:t>4.5.1</w:t>
      </w:r>
      <w:r>
        <w:tab/>
        <w:t>Alarm notifications</w:t>
      </w:r>
      <w:bookmarkEnd w:id="1575"/>
      <w:bookmarkEnd w:id="1576"/>
      <w:bookmarkEnd w:id="1577"/>
      <w:bookmarkEnd w:id="1578"/>
      <w:bookmarkEnd w:id="1579"/>
      <w:bookmarkEnd w:id="1580"/>
      <w:bookmarkEnd w:id="1581"/>
    </w:p>
    <w:p w14:paraId="5750AADB" w14:textId="77777777" w:rsidR="00EC1418" w:rsidRDefault="006360B5" w:rsidP="00EC1418">
      <w:pPr>
        <w:rPr>
          <w:rFonts w:ascii="Courier New" w:hAnsi="Courier New"/>
          <w:noProof/>
        </w:rPr>
      </w:pPr>
      <w:r>
        <w:t xml:space="preserve">This clause presents a list of notifications, defined in </w:t>
      </w:r>
      <w:bookmarkStart w:id="1582" w:name="_Hlk177394207"/>
      <w:r>
        <w:t>TS 28.111 [58]</w:t>
      </w:r>
      <w:bookmarkEnd w:id="1582"/>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bookmarkStart w:id="1583" w:name="_CR4_5_2"/>
      <w:bookmarkStart w:id="1584" w:name="_Toc20150489"/>
      <w:bookmarkStart w:id="1585" w:name="_Toc27479752"/>
      <w:bookmarkStart w:id="1586" w:name="_Toc36025287"/>
      <w:bookmarkStart w:id="1587" w:name="_Toc44516394"/>
      <w:bookmarkStart w:id="1588" w:name="_Toc45272709"/>
      <w:bookmarkStart w:id="1589" w:name="_Toc51754707"/>
      <w:bookmarkEnd w:id="15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1590" w:name="_Toc210132171"/>
      <w:r>
        <w:t>4.5.2</w:t>
      </w:r>
      <w:r>
        <w:tab/>
      </w:r>
      <w:r w:rsidR="00BD0CAD">
        <w:t>Configuration notifications</w:t>
      </w:r>
      <w:bookmarkEnd w:id="1584"/>
      <w:bookmarkEnd w:id="1585"/>
      <w:bookmarkEnd w:id="1586"/>
      <w:bookmarkEnd w:id="1587"/>
      <w:bookmarkEnd w:id="1588"/>
      <w:bookmarkEnd w:id="1589"/>
      <w:bookmarkEnd w:id="1590"/>
    </w:p>
    <w:p w14:paraId="4C7E7257" w14:textId="77777777" w:rsidR="006360B5" w:rsidRDefault="006360B5" w:rsidP="006360B5">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591" w:name="_Hlk177375490"/>
      <w:r>
        <w:t>TS 32.302</w:t>
      </w:r>
      <w:bookmarkEnd w:id="1591"/>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6360B5" w14:paraId="6DA9367E" w14:textId="77777777" w:rsidTr="001028D4">
        <w:trPr>
          <w:tblHeader/>
          <w:jc w:val="center"/>
        </w:trPr>
        <w:tc>
          <w:tcPr>
            <w:tcW w:w="2400" w:type="pct"/>
            <w:shd w:val="clear" w:color="auto" w:fill="BFBFBF"/>
            <w:noWrap/>
          </w:tcPr>
          <w:p w14:paraId="29F54474" w14:textId="77777777" w:rsidR="006360B5" w:rsidRPr="00B26339" w:rsidRDefault="006360B5" w:rsidP="001028D4">
            <w:pPr>
              <w:pStyle w:val="TAH"/>
              <w:rPr>
                <w:rFonts w:cs="Arial"/>
              </w:rPr>
            </w:pPr>
            <w:r w:rsidRPr="00B26339">
              <w:rPr>
                <w:rFonts w:cs="Arial"/>
              </w:rPr>
              <w:t>Name</w:t>
            </w:r>
          </w:p>
        </w:tc>
        <w:tc>
          <w:tcPr>
            <w:tcW w:w="200" w:type="pct"/>
            <w:shd w:val="clear" w:color="auto" w:fill="BFBFBF"/>
            <w:noWrap/>
          </w:tcPr>
          <w:p w14:paraId="414FEF9B" w14:textId="77777777" w:rsidR="006360B5" w:rsidRDefault="006360B5" w:rsidP="001028D4">
            <w:pPr>
              <w:pStyle w:val="TAH"/>
            </w:pPr>
            <w:r w:rsidRPr="00F60677">
              <w:t>S</w:t>
            </w:r>
          </w:p>
        </w:tc>
        <w:tc>
          <w:tcPr>
            <w:tcW w:w="2400" w:type="pct"/>
            <w:shd w:val="clear" w:color="auto" w:fill="BFBFBF"/>
            <w:noWrap/>
          </w:tcPr>
          <w:p w14:paraId="32A7E281" w14:textId="77777777" w:rsidR="006360B5" w:rsidRDefault="006360B5" w:rsidP="001028D4">
            <w:pPr>
              <w:pStyle w:val="TAH"/>
            </w:pPr>
            <w:r>
              <w:t>Notes</w:t>
            </w:r>
          </w:p>
        </w:tc>
      </w:tr>
      <w:tr w:rsidR="006360B5" w14:paraId="37E31107" w14:textId="77777777" w:rsidTr="001028D4">
        <w:trPr>
          <w:jc w:val="center"/>
        </w:trPr>
        <w:tc>
          <w:tcPr>
            <w:tcW w:w="2400" w:type="pct"/>
            <w:noWrap/>
          </w:tcPr>
          <w:p w14:paraId="0F9C727E" w14:textId="03F8159A" w:rsidR="006360B5" w:rsidRPr="00B26339" w:rsidRDefault="006360B5" w:rsidP="001028D4">
            <w:pPr>
              <w:pStyle w:val="TAL"/>
              <w:rPr>
                <w:rFonts w:cs="Arial"/>
              </w:rPr>
            </w:pPr>
            <w:r w:rsidRPr="0024673A">
              <w:rPr>
                <w:rFonts w:ascii="Courier New" w:hAnsi="Courier New" w:cs="Courier New"/>
                <w:lang w:val="en-US"/>
              </w:rPr>
              <w:t>notifyMOICreation</w:t>
            </w:r>
          </w:p>
        </w:tc>
        <w:tc>
          <w:tcPr>
            <w:tcW w:w="200" w:type="pct"/>
            <w:noWrap/>
          </w:tcPr>
          <w:p w14:paraId="7FE102D8" w14:textId="77777777" w:rsidR="006360B5" w:rsidRDefault="006360B5" w:rsidP="001028D4">
            <w:pPr>
              <w:pStyle w:val="TAL"/>
              <w:jc w:val="center"/>
            </w:pPr>
            <w:r w:rsidDel="00B91827">
              <w:t>O</w:t>
            </w:r>
          </w:p>
        </w:tc>
        <w:tc>
          <w:tcPr>
            <w:tcW w:w="2400" w:type="pct"/>
            <w:noWrap/>
          </w:tcPr>
          <w:p w14:paraId="763705B6" w14:textId="77777777" w:rsidR="006360B5" w:rsidRDefault="006360B5" w:rsidP="001028D4">
            <w:pPr>
              <w:pStyle w:val="TAL"/>
              <w:jc w:val="center"/>
            </w:pPr>
          </w:p>
        </w:tc>
      </w:tr>
      <w:tr w:rsidR="006360B5" w14:paraId="38E1FBDA" w14:textId="77777777" w:rsidTr="001028D4">
        <w:trPr>
          <w:jc w:val="center"/>
        </w:trPr>
        <w:tc>
          <w:tcPr>
            <w:tcW w:w="2400" w:type="pct"/>
            <w:noWrap/>
          </w:tcPr>
          <w:p w14:paraId="1D110167" w14:textId="5F6159E2" w:rsidR="006360B5" w:rsidRPr="00B26339" w:rsidRDefault="006360B5" w:rsidP="001028D4">
            <w:pPr>
              <w:pStyle w:val="TAL"/>
              <w:rPr>
                <w:rFonts w:cs="Arial"/>
              </w:rPr>
            </w:pPr>
            <w:r w:rsidRPr="0024673A">
              <w:rPr>
                <w:rFonts w:ascii="Courier New" w:hAnsi="Courier New" w:cs="Courier New"/>
                <w:lang w:val="en-US"/>
              </w:rPr>
              <w:t>notifyMOIDeletion</w:t>
            </w:r>
          </w:p>
        </w:tc>
        <w:tc>
          <w:tcPr>
            <w:tcW w:w="200" w:type="pct"/>
            <w:noWrap/>
          </w:tcPr>
          <w:p w14:paraId="306F8750" w14:textId="77777777" w:rsidR="006360B5" w:rsidRDefault="006360B5" w:rsidP="001028D4">
            <w:pPr>
              <w:pStyle w:val="TAL"/>
              <w:jc w:val="center"/>
            </w:pPr>
            <w:r w:rsidDel="00B91827">
              <w:t>O</w:t>
            </w:r>
          </w:p>
        </w:tc>
        <w:tc>
          <w:tcPr>
            <w:tcW w:w="2400" w:type="pct"/>
            <w:noWrap/>
          </w:tcPr>
          <w:p w14:paraId="41A6D90F" w14:textId="77777777" w:rsidR="006360B5" w:rsidRDefault="006360B5" w:rsidP="001028D4">
            <w:pPr>
              <w:pStyle w:val="TAL"/>
              <w:jc w:val="center"/>
            </w:pPr>
          </w:p>
        </w:tc>
      </w:tr>
      <w:tr w:rsidR="006360B5" w14:paraId="059FE4FB" w14:textId="77777777" w:rsidTr="001028D4">
        <w:trPr>
          <w:jc w:val="center"/>
        </w:trPr>
        <w:tc>
          <w:tcPr>
            <w:tcW w:w="2400" w:type="pct"/>
            <w:noWrap/>
          </w:tcPr>
          <w:p w14:paraId="5087A725" w14:textId="34C221FF" w:rsidR="006360B5" w:rsidRPr="00B26339" w:rsidRDefault="006360B5" w:rsidP="001028D4">
            <w:pPr>
              <w:pStyle w:val="TAL"/>
              <w:rPr>
                <w:rFonts w:cs="Arial"/>
              </w:rPr>
            </w:pPr>
            <w:r w:rsidRPr="000F0896">
              <w:rPr>
                <w:rFonts w:ascii="Courier New" w:hAnsi="Courier New" w:cs="Courier New"/>
              </w:rPr>
              <w:t>notifyMOIAttributeValueChanges</w:t>
            </w:r>
          </w:p>
        </w:tc>
        <w:tc>
          <w:tcPr>
            <w:tcW w:w="200" w:type="pct"/>
            <w:noWrap/>
          </w:tcPr>
          <w:p w14:paraId="7F24252F" w14:textId="77777777" w:rsidR="006360B5" w:rsidRDefault="006360B5" w:rsidP="001028D4">
            <w:pPr>
              <w:pStyle w:val="TAL"/>
              <w:jc w:val="center"/>
            </w:pPr>
            <w:r>
              <w:t>O</w:t>
            </w:r>
          </w:p>
        </w:tc>
        <w:tc>
          <w:tcPr>
            <w:tcW w:w="2400" w:type="pct"/>
            <w:noWrap/>
          </w:tcPr>
          <w:p w14:paraId="28B367BF" w14:textId="77777777" w:rsidR="006360B5" w:rsidRDefault="006360B5" w:rsidP="001028D4">
            <w:pPr>
              <w:pStyle w:val="TAL"/>
              <w:jc w:val="center"/>
            </w:pPr>
          </w:p>
        </w:tc>
      </w:tr>
      <w:tr w:rsidR="006360B5" w14:paraId="633961BD" w14:textId="77777777" w:rsidTr="001028D4">
        <w:trPr>
          <w:jc w:val="center"/>
        </w:trPr>
        <w:tc>
          <w:tcPr>
            <w:tcW w:w="2400" w:type="pct"/>
            <w:noWrap/>
          </w:tcPr>
          <w:p w14:paraId="62201572" w14:textId="169F06E3" w:rsidR="006360B5" w:rsidRPr="00B26339" w:rsidRDefault="006360B5" w:rsidP="001028D4">
            <w:pPr>
              <w:pStyle w:val="TAL"/>
              <w:rPr>
                <w:rFonts w:cs="Arial"/>
              </w:rPr>
            </w:pPr>
            <w:r w:rsidRPr="0024673A">
              <w:rPr>
                <w:rFonts w:ascii="Courier New" w:hAnsi="Courier New" w:cs="Courier New"/>
                <w:lang w:val="en-US"/>
              </w:rPr>
              <w:t>notifyMOIChanges</w:t>
            </w:r>
          </w:p>
        </w:tc>
        <w:tc>
          <w:tcPr>
            <w:tcW w:w="200" w:type="pct"/>
            <w:noWrap/>
          </w:tcPr>
          <w:p w14:paraId="03E3B353" w14:textId="77777777" w:rsidR="006360B5" w:rsidRDefault="006360B5" w:rsidP="001028D4">
            <w:pPr>
              <w:pStyle w:val="TAL"/>
              <w:jc w:val="center"/>
            </w:pPr>
            <w:r>
              <w:t>O</w:t>
            </w:r>
          </w:p>
        </w:tc>
        <w:tc>
          <w:tcPr>
            <w:tcW w:w="2400" w:type="pct"/>
            <w:noWrap/>
          </w:tcPr>
          <w:p w14:paraId="516322C3" w14:textId="77777777" w:rsidR="006360B5" w:rsidRDefault="006360B5" w:rsidP="001028D4">
            <w:pPr>
              <w:pStyle w:val="TAL"/>
              <w:jc w:val="center"/>
            </w:pPr>
          </w:p>
        </w:tc>
      </w:tr>
      <w:tr w:rsidR="006360B5" w14:paraId="31F536E1" w14:textId="77777777" w:rsidTr="001028D4">
        <w:trPr>
          <w:jc w:val="center"/>
        </w:trPr>
        <w:tc>
          <w:tcPr>
            <w:tcW w:w="2400" w:type="pct"/>
            <w:noWrap/>
          </w:tcPr>
          <w:p w14:paraId="2B6773C4" w14:textId="6DD7DE5F" w:rsidR="006360B5" w:rsidRPr="00B26339" w:rsidRDefault="006360B5" w:rsidP="001028D4">
            <w:pPr>
              <w:pStyle w:val="TAL"/>
              <w:rPr>
                <w:rFonts w:cs="Arial"/>
              </w:rPr>
            </w:pPr>
            <w:r w:rsidRPr="000F0896">
              <w:rPr>
                <w:rFonts w:ascii="Courier New" w:hAnsi="Courier New" w:cs="Courier New"/>
              </w:rPr>
              <w:t>notifyEvent</w:t>
            </w:r>
          </w:p>
        </w:tc>
        <w:tc>
          <w:tcPr>
            <w:tcW w:w="200" w:type="pct"/>
            <w:noWrap/>
          </w:tcPr>
          <w:p w14:paraId="3AD0F374" w14:textId="77777777" w:rsidR="006360B5" w:rsidRDefault="006360B5" w:rsidP="001028D4">
            <w:pPr>
              <w:pStyle w:val="TAL"/>
              <w:jc w:val="center"/>
            </w:pPr>
            <w:r>
              <w:t>O</w:t>
            </w:r>
          </w:p>
        </w:tc>
        <w:tc>
          <w:tcPr>
            <w:tcW w:w="2400" w:type="pct"/>
            <w:noWrap/>
          </w:tcPr>
          <w:p w14:paraId="7D188D64" w14:textId="77777777" w:rsidR="006360B5" w:rsidRDefault="006360B5"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592" w:name="_CR4_5_3"/>
      <w:bookmarkStart w:id="1593" w:name="_Toc210132172"/>
      <w:bookmarkEnd w:id="1592"/>
      <w:r>
        <w:t>4.5.3</w:t>
      </w:r>
      <w:r>
        <w:tab/>
        <w:t>Threshold Crossing notifications</w:t>
      </w:r>
      <w:bookmarkEnd w:id="1593"/>
    </w:p>
    <w:p w14:paraId="248A468A" w14:textId="0D7ACD4A" w:rsidR="006360B5" w:rsidRPr="00501056" w:rsidRDefault="006360B5" w:rsidP="006360B5">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1594" w:name="_CR5"/>
      <w:bookmarkEnd w:id="1594"/>
      <w:r>
        <w:br w:type="page"/>
      </w:r>
      <w:bookmarkStart w:id="1595" w:name="_Toc24925768"/>
      <w:bookmarkStart w:id="1596" w:name="_Toc24925946"/>
      <w:bookmarkStart w:id="1597" w:name="_Toc24926122"/>
      <w:bookmarkStart w:id="1598" w:name="_Toc33963975"/>
      <w:bookmarkStart w:id="1599" w:name="_Toc33980731"/>
      <w:bookmarkStart w:id="1600" w:name="_Toc36462531"/>
      <w:bookmarkStart w:id="1601" w:name="_Toc36462727"/>
      <w:bookmarkStart w:id="1602" w:name="_Toc43025966"/>
      <w:bookmarkStart w:id="1603" w:name="_Toc49763500"/>
      <w:bookmarkStart w:id="1604" w:name="_Toc56754196"/>
      <w:bookmarkStart w:id="1605" w:name="_Toc88742962"/>
      <w:bookmarkStart w:id="1606" w:name="_Toc101253871"/>
      <w:bookmarkStart w:id="1607" w:name="_Toc101254310"/>
      <w:bookmarkStart w:id="1608" w:name="_Toc104112022"/>
      <w:bookmarkStart w:id="1609" w:name="_Toc104192199"/>
      <w:bookmarkStart w:id="1610" w:name="_Toc104192759"/>
      <w:bookmarkStart w:id="1611" w:name="_Toc106638695"/>
      <w:bookmarkStart w:id="1612" w:name="_Toc20150490"/>
      <w:bookmarkStart w:id="1613" w:name="_Toc27479753"/>
      <w:bookmarkStart w:id="1614" w:name="_Toc36025288"/>
      <w:bookmarkStart w:id="1615" w:name="_Toc44516395"/>
      <w:bookmarkStart w:id="1616" w:name="_Toc45272710"/>
      <w:bookmarkStart w:id="1617" w:name="_Toc51754708"/>
      <w:bookmarkStart w:id="1618" w:name="_Toc210132173"/>
      <w:r w:rsidR="00FB1F85">
        <w:t>5</w:t>
      </w:r>
      <w:r w:rsidR="00BE4C8F" w:rsidRPr="001D2CEF">
        <w:tab/>
        <w:t>Common Data Types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8"/>
    </w:p>
    <w:p w14:paraId="5813EA24" w14:textId="03E467D0" w:rsidR="00BE4C8F" w:rsidRPr="001D2CEF" w:rsidRDefault="00FB1F85" w:rsidP="00BE4C8F">
      <w:pPr>
        <w:pStyle w:val="Heading2"/>
      </w:pPr>
      <w:bookmarkStart w:id="1619" w:name="_CR5_1"/>
      <w:bookmarkStart w:id="1620" w:name="_Toc24925769"/>
      <w:bookmarkStart w:id="1621" w:name="_Toc24925947"/>
      <w:bookmarkStart w:id="1622" w:name="_Toc24926123"/>
      <w:bookmarkStart w:id="1623" w:name="_Toc33963976"/>
      <w:bookmarkStart w:id="1624" w:name="_Toc33980732"/>
      <w:bookmarkStart w:id="1625" w:name="_Toc36462532"/>
      <w:bookmarkStart w:id="1626" w:name="_Toc36462728"/>
      <w:bookmarkStart w:id="1627" w:name="_Toc43025967"/>
      <w:bookmarkStart w:id="1628" w:name="_Toc49763501"/>
      <w:bookmarkStart w:id="1629" w:name="_Toc56754197"/>
      <w:bookmarkStart w:id="1630" w:name="_Toc88742963"/>
      <w:bookmarkStart w:id="1631" w:name="_Toc101253872"/>
      <w:bookmarkStart w:id="1632" w:name="_Toc101254311"/>
      <w:bookmarkStart w:id="1633" w:name="_Toc104112023"/>
      <w:bookmarkStart w:id="1634" w:name="_Toc104192200"/>
      <w:bookmarkStart w:id="1635" w:name="_Toc104192760"/>
      <w:bookmarkStart w:id="1636" w:name="_Toc106638696"/>
      <w:bookmarkStart w:id="1637" w:name="_Toc210132174"/>
      <w:bookmarkEnd w:id="1619"/>
      <w:r>
        <w:t>5</w:t>
      </w:r>
      <w:r w:rsidR="00BE4C8F" w:rsidRPr="001D2CEF">
        <w:t>.1</w:t>
      </w:r>
      <w:r w:rsidR="00BE4C8F" w:rsidRPr="001D2CEF">
        <w:tab/>
        <w:t>Introduction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638" w:name="_CR5_2"/>
      <w:bookmarkStart w:id="1639" w:name="_Toc24925773"/>
      <w:bookmarkStart w:id="1640" w:name="_Toc24925951"/>
      <w:bookmarkStart w:id="1641" w:name="_Toc24926127"/>
      <w:bookmarkStart w:id="1642" w:name="_Toc33963980"/>
      <w:bookmarkStart w:id="1643" w:name="_Toc33980736"/>
      <w:bookmarkStart w:id="1644" w:name="_Toc36462536"/>
      <w:bookmarkStart w:id="1645" w:name="_Toc36462732"/>
      <w:bookmarkStart w:id="1646" w:name="_Toc43025971"/>
      <w:bookmarkStart w:id="1647" w:name="_Toc49763505"/>
      <w:bookmarkStart w:id="1648" w:name="_Toc56754201"/>
      <w:bookmarkStart w:id="1649" w:name="_Toc88742967"/>
      <w:bookmarkStart w:id="1650" w:name="_Toc101253876"/>
      <w:bookmarkStart w:id="1651" w:name="_Toc101254315"/>
      <w:bookmarkStart w:id="1652" w:name="_Toc104112027"/>
      <w:bookmarkStart w:id="1653" w:name="_Toc104192204"/>
      <w:bookmarkStart w:id="1654" w:name="_Toc104192764"/>
      <w:bookmarkStart w:id="1655" w:name="_Toc106638700"/>
      <w:bookmarkStart w:id="1656" w:name="_Toc210132175"/>
      <w:bookmarkEnd w:id="1638"/>
      <w:r>
        <w:t>5</w:t>
      </w:r>
      <w:r w:rsidR="00BE4C8F" w:rsidRPr="001D2CEF">
        <w:t>.2</w:t>
      </w:r>
      <w:r w:rsidR="00BE4C8F" w:rsidRPr="001D2CEF">
        <w:tab/>
        <w:t>Simple Data Types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FB07B9">
      <w:r>
        <w:t>Table 5.2-1 lists simple data types. As noted, simple data types (“type name” column) result from applying certain constraints to predefined (“type definition” column).</w:t>
      </w:r>
      <w:bookmarkStart w:id="1657" w:name="_CRTable5_21listssimpledatatypes_Asnote"/>
    </w:p>
    <w:p w14:paraId="32AEF147" w14:textId="77777777" w:rsidR="00432082" w:rsidRPr="001D2CEF" w:rsidRDefault="00432082" w:rsidP="00432082">
      <w:pPr>
        <w:pStyle w:val="TH"/>
      </w:pPr>
      <w:r w:rsidRPr="001D2CEF">
        <w:t xml:space="preserve">Table </w:t>
      </w:r>
      <w:bookmarkEnd w:id="1657"/>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r>
              <w:rPr>
                <w:lang w:eastAsia="zh-CN"/>
              </w:rPr>
              <w:t>CagId</w:t>
            </w:r>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r>
              <w:rPr>
                <w:rFonts w:cs="Arial"/>
                <w:szCs w:val="18"/>
              </w:rPr>
              <w:t>8</w:t>
            </w:r>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1658"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Fully Qualifed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r w:rsidRPr="003C791D">
              <w:t>minLength: 4</w:t>
            </w:r>
          </w:p>
          <w:p w14:paraId="759F6B93" w14:textId="77777777" w:rsidR="003E2A84" w:rsidRPr="0053119B" w:rsidRDefault="003E2A84" w:rsidP="003E2A84">
            <w:pPr>
              <w:pStyle w:val="TAL"/>
              <w:rPr>
                <w:lang w:eastAsia="zh-CN"/>
              </w:rPr>
            </w:pPr>
            <w:r w:rsidRPr="003C791D">
              <w:t>maxLength: 253</w:t>
            </w:r>
          </w:p>
        </w:tc>
      </w:tr>
      <w:bookmarkEnd w:id="1658"/>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659" w:name="_CR5_3"/>
      <w:bookmarkStart w:id="1660" w:name="_Toc24925774"/>
      <w:bookmarkStart w:id="1661" w:name="_Toc24925952"/>
      <w:bookmarkStart w:id="1662" w:name="_Toc24926128"/>
      <w:bookmarkStart w:id="1663" w:name="_Toc33963981"/>
      <w:bookmarkStart w:id="1664" w:name="_Toc33980737"/>
      <w:bookmarkStart w:id="1665" w:name="_Toc36462537"/>
      <w:bookmarkStart w:id="1666" w:name="_Toc36462733"/>
      <w:bookmarkStart w:id="1667" w:name="_Toc43025972"/>
      <w:bookmarkStart w:id="1668" w:name="_Toc49763506"/>
      <w:bookmarkStart w:id="1669" w:name="_Toc56754202"/>
      <w:bookmarkStart w:id="1670" w:name="_Toc88742968"/>
      <w:bookmarkStart w:id="1671" w:name="_Toc101253877"/>
      <w:bookmarkStart w:id="1672" w:name="_Toc101254316"/>
      <w:bookmarkStart w:id="1673" w:name="_Toc104112028"/>
      <w:bookmarkStart w:id="1674" w:name="_Toc104192205"/>
      <w:bookmarkStart w:id="1675" w:name="_Toc104192765"/>
      <w:bookmarkStart w:id="1676" w:name="_Toc106638701"/>
      <w:bookmarkStart w:id="1677" w:name="_Toc210132176"/>
      <w:bookmarkEnd w:id="1659"/>
      <w:r>
        <w:t>5</w:t>
      </w:r>
      <w:r w:rsidR="00BE4C8F" w:rsidRPr="001D2CEF">
        <w:t>.</w:t>
      </w:r>
      <w:r w:rsidR="00BE4C8F">
        <w:t>3</w:t>
      </w:r>
      <w:r w:rsidR="00BE4C8F" w:rsidRPr="001D2CEF">
        <w:tab/>
        <w:t>Enumerations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7D1F161" w14:textId="4CCAA942" w:rsidR="00BE4C8F" w:rsidRPr="001D2CEF" w:rsidRDefault="00FB1F85" w:rsidP="00BE4C8F">
      <w:pPr>
        <w:pStyle w:val="Heading3"/>
        <w:rPr>
          <w:lang w:eastAsia="zh-CN"/>
        </w:rPr>
      </w:pPr>
      <w:bookmarkStart w:id="1678" w:name="_CR5_3_1"/>
      <w:bookmarkStart w:id="1679" w:name="_Toc24925775"/>
      <w:bookmarkStart w:id="1680" w:name="_Toc24925953"/>
      <w:bookmarkStart w:id="1681" w:name="_Toc24926129"/>
      <w:bookmarkStart w:id="1682" w:name="_Toc33963982"/>
      <w:bookmarkStart w:id="1683" w:name="_Toc33980738"/>
      <w:bookmarkStart w:id="1684" w:name="_Toc36462538"/>
      <w:bookmarkStart w:id="1685" w:name="_Toc36462734"/>
      <w:bookmarkStart w:id="1686" w:name="_Toc43025973"/>
      <w:bookmarkStart w:id="1687" w:name="_Toc49763507"/>
      <w:bookmarkStart w:id="1688" w:name="_Toc56754203"/>
      <w:bookmarkStart w:id="1689" w:name="_Toc88742969"/>
      <w:bookmarkStart w:id="1690" w:name="_Toc101253878"/>
      <w:bookmarkStart w:id="1691" w:name="_Toc101254317"/>
      <w:bookmarkStart w:id="1692" w:name="_Toc104112029"/>
      <w:bookmarkStart w:id="1693" w:name="_Toc104192206"/>
      <w:bookmarkStart w:id="1694" w:name="_Toc104192766"/>
      <w:bookmarkStart w:id="1695" w:name="_Toc106638702"/>
      <w:bookmarkStart w:id="1696" w:name="_Hlk166257529"/>
      <w:bookmarkStart w:id="1697" w:name="_Toc210132177"/>
      <w:bookmarkEnd w:id="1678"/>
      <w:r>
        <w:t>5</w:t>
      </w:r>
      <w:r w:rsidR="00BE4C8F" w:rsidRPr="001D2CEF">
        <w:t>.3.1</w:t>
      </w:r>
      <w:r w:rsidR="00BE4C8F" w:rsidRPr="001D2CEF">
        <w:tab/>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97"/>
    </w:p>
    <w:p w14:paraId="6C25DDDE" w14:textId="15CC16E8" w:rsidR="00BE4C8F" w:rsidRPr="001D2CEF" w:rsidRDefault="00BE4C8F" w:rsidP="00BE4C8F">
      <w:pPr>
        <w:pStyle w:val="TH"/>
      </w:pPr>
      <w:bookmarkStart w:id="1698" w:name="_CRTable5_3_11"/>
      <w:r w:rsidRPr="001D2CEF">
        <w:t>Table </w:t>
      </w:r>
      <w:bookmarkEnd w:id="1698"/>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699" w:name="_CR5_3_2"/>
      <w:bookmarkStart w:id="1700" w:name="_Toc210132178"/>
      <w:bookmarkEnd w:id="1699"/>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0"/>
    </w:p>
    <w:p w14:paraId="4A344187" w14:textId="303A6172" w:rsidR="00BE4C8F" w:rsidRPr="001D2CEF" w:rsidRDefault="00BE4C8F" w:rsidP="00BE4C8F">
      <w:pPr>
        <w:pStyle w:val="TH"/>
      </w:pPr>
      <w:bookmarkStart w:id="1701" w:name="_CRTable5_3_21"/>
      <w:r w:rsidRPr="001D2CEF">
        <w:t>Table </w:t>
      </w:r>
      <w:bookmarkEnd w:id="1701"/>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696"/>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702" w:name="_CR5_3_3"/>
      <w:bookmarkStart w:id="1703" w:name="_Toc24925776"/>
      <w:bookmarkStart w:id="1704" w:name="_Toc24925954"/>
      <w:bookmarkStart w:id="1705" w:name="_Toc24926130"/>
      <w:bookmarkStart w:id="1706" w:name="_Toc33963983"/>
      <w:bookmarkStart w:id="1707" w:name="_Toc33980739"/>
      <w:bookmarkStart w:id="1708" w:name="_Toc36462539"/>
      <w:bookmarkStart w:id="1709" w:name="_Toc36462735"/>
      <w:bookmarkStart w:id="1710" w:name="_Toc43025974"/>
      <w:bookmarkStart w:id="1711" w:name="_Toc49763508"/>
      <w:bookmarkStart w:id="1712" w:name="_Toc56754204"/>
      <w:bookmarkStart w:id="1713" w:name="_Toc88742970"/>
      <w:bookmarkStart w:id="1714" w:name="_Toc101253879"/>
      <w:bookmarkStart w:id="1715" w:name="_Toc101254318"/>
      <w:bookmarkStart w:id="1716" w:name="_Toc104112030"/>
      <w:bookmarkStart w:id="1717" w:name="_Toc104192207"/>
      <w:bookmarkStart w:id="1718" w:name="_Toc104192767"/>
      <w:bookmarkStart w:id="1719" w:name="_Toc106638703"/>
      <w:bookmarkStart w:id="1720" w:name="_Toc210132179"/>
      <w:bookmarkEnd w:id="1702"/>
      <w:r>
        <w:t>5</w:t>
      </w:r>
      <w:r w:rsidR="00BE4C8F" w:rsidRPr="001D2CEF">
        <w:t>.3.</w:t>
      </w:r>
      <w:r w:rsidR="00BE4C8F">
        <w:rPr>
          <w:rFonts w:hint="eastAsia"/>
          <w:lang w:eastAsia="zh-CN"/>
        </w:rPr>
        <w:t>3</w:t>
      </w:r>
      <w:r w:rsidR="00BE4C8F" w:rsidRPr="001D2CEF">
        <w:tab/>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0"/>
    </w:p>
    <w:p w14:paraId="7F1EA221" w14:textId="59BDE619" w:rsidR="00BE4C8F" w:rsidRPr="001D2CEF" w:rsidRDefault="00BE4C8F" w:rsidP="00BE4C8F">
      <w:pPr>
        <w:pStyle w:val="TH"/>
      </w:pPr>
      <w:bookmarkStart w:id="1721" w:name="_CRTable5_3_31"/>
      <w:r w:rsidRPr="001D2CEF">
        <w:t>Table </w:t>
      </w:r>
      <w:bookmarkEnd w:id="1721"/>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722" w:name="_CR5_3_4"/>
      <w:bookmarkStart w:id="1723" w:name="_Toc210132180"/>
      <w:bookmarkEnd w:id="1722"/>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1723"/>
    </w:p>
    <w:p w14:paraId="7B6FBFD3" w14:textId="66AE6D22" w:rsidR="00BE4C8F" w:rsidRPr="001D2CEF" w:rsidRDefault="00BE4C8F" w:rsidP="00BE4C8F">
      <w:pPr>
        <w:pStyle w:val="TH"/>
      </w:pPr>
      <w:bookmarkStart w:id="1724" w:name="_CRTable5_3_41"/>
      <w:r w:rsidRPr="001D2CEF">
        <w:t>Table </w:t>
      </w:r>
      <w:bookmarkEnd w:id="1724"/>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725" w:name="_CR5_3_5"/>
      <w:bookmarkStart w:id="1726" w:name="_Toc210132181"/>
      <w:bookmarkEnd w:id="1725"/>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6"/>
    </w:p>
    <w:p w14:paraId="3A84A3A2" w14:textId="5418DF29" w:rsidR="00BE4C8F" w:rsidRPr="001D2CEF" w:rsidRDefault="00BE4C8F" w:rsidP="00BE4C8F">
      <w:pPr>
        <w:pStyle w:val="TH"/>
      </w:pPr>
      <w:bookmarkStart w:id="1727" w:name="_CRTable5_3_51"/>
      <w:r w:rsidRPr="001D2CEF">
        <w:t>Table </w:t>
      </w:r>
      <w:bookmarkEnd w:id="1727"/>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FB07B9">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FB07B9">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FB07B9">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FB07B9">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FB07B9">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FB07B9">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FB07B9">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FB07B9">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FB07B9">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FB07B9">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bookmarkStart w:id="1728" w:name="_Toc210132182"/>
      <w:r w:rsidRPr="005B6B69">
        <w:t>5.</w:t>
      </w:r>
      <w:r>
        <w:rPr>
          <w:rFonts w:hint="eastAsia"/>
          <w:lang w:eastAsia="ko-KR"/>
        </w:rPr>
        <w:t>4</w:t>
      </w:r>
      <w:r w:rsidR="00D254E0">
        <w:tab/>
      </w:r>
      <w:r>
        <w:t>Structured Data Types</w:t>
      </w:r>
      <w:bookmarkEnd w:id="1728"/>
    </w:p>
    <w:p w14:paraId="71E2B6D9" w14:textId="051530CF" w:rsidR="00D22158" w:rsidRDefault="00D22158" w:rsidP="00D22158">
      <w:pPr>
        <w:pStyle w:val="Heading3"/>
      </w:pPr>
      <w:bookmarkStart w:id="1729" w:name="_Toc210132183"/>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1729"/>
    </w:p>
    <w:p w14:paraId="218D8464" w14:textId="18FE3531" w:rsidR="00D22158" w:rsidRDefault="00D22158" w:rsidP="00D22158">
      <w:pPr>
        <w:pStyle w:val="Heading4"/>
      </w:pPr>
      <w:bookmarkStart w:id="1730" w:name="_Toc210132184"/>
      <w:r>
        <w:t>5.</w:t>
      </w:r>
      <w:r>
        <w:rPr>
          <w:rFonts w:hint="eastAsia"/>
          <w:lang w:eastAsia="ko-KR"/>
        </w:rPr>
        <w:t>4</w:t>
      </w:r>
      <w:r>
        <w:t>.1.1</w:t>
      </w:r>
      <w:r>
        <w:tab/>
        <w:t>Definition</w:t>
      </w:r>
      <w:bookmarkEnd w:id="1730"/>
    </w:p>
    <w:p w14:paraId="134CA85D" w14:textId="77777777" w:rsidR="000002D8" w:rsidRDefault="000002D8" w:rsidP="000002D8">
      <w:pPr>
        <w:rPr>
          <w:lang w:val="en-US"/>
        </w:rPr>
      </w:pPr>
      <w:r>
        <w:rPr>
          <w:lang w:val="en-US"/>
        </w:rPr>
        <w:t xml:space="preserve">This </w:t>
      </w:r>
      <w:r w:rsidRPr="00FB07B9">
        <w:rPr>
          <w:rFonts w:ascii="Courier New" w:hAnsi="Courier New" w:cs="Courier New"/>
          <w:lang w:val="en-US"/>
        </w:rPr>
        <w:t>&lt;&lt;dataType&gt;&gt;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FB07B9">
        <w:rPr>
          <w:rFonts w:ascii="Courier New" w:hAnsi="Courier New" w:cs="Courier New"/>
          <w:lang w:val="en-US"/>
        </w:rPr>
        <w:t>&lt;&lt;dataType&gt;&gt;</w:t>
      </w:r>
      <w:r>
        <w:rPr>
          <w:lang w:val="en-US"/>
        </w:rPr>
        <w:t xml:space="preserve"> between the control parameters required to define the time window as follows:</w:t>
      </w:r>
    </w:p>
    <w:p w14:paraId="7F1F9BA8" w14:textId="7C34BA6D" w:rsidR="000002D8" w:rsidRDefault="000002D8" w:rsidP="000002D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are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1731" w:name="_Toc210132185"/>
      <w:r>
        <w:t>5.</w:t>
      </w:r>
      <w:r>
        <w:rPr>
          <w:rFonts w:hint="eastAsia"/>
          <w:lang w:eastAsia="ko-KR"/>
        </w:rPr>
        <w:t>4</w:t>
      </w:r>
      <w:r>
        <w:t>.1.2</w:t>
      </w:r>
      <w:r>
        <w:rPr>
          <w:lang w:val="fr-FR"/>
        </w:rPr>
        <w:tab/>
        <w:t>Attributes</w:t>
      </w:r>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1732" w:name="_Toc210132186"/>
      <w:r>
        <w:t>5.</w:t>
      </w:r>
      <w:r>
        <w:rPr>
          <w:rFonts w:hint="eastAsia"/>
          <w:lang w:eastAsia="ko-KR"/>
        </w:rPr>
        <w:t>4</w:t>
      </w:r>
      <w:r>
        <w:t>.1.3</w:t>
      </w:r>
      <w:r>
        <w:tab/>
        <w:t>Attribute constraints</w:t>
      </w:r>
      <w:bookmarkEnd w:id="1732"/>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1733" w:name="_Toc210132187"/>
      <w:r>
        <w:t>5.</w:t>
      </w:r>
      <w:r>
        <w:rPr>
          <w:rFonts w:hint="eastAsia"/>
          <w:lang w:eastAsia="ko-KR"/>
        </w:rPr>
        <w:t>4</w:t>
      </w:r>
      <w:r>
        <w:t>.1.4</w:t>
      </w:r>
      <w:r>
        <w:rPr>
          <w:lang w:val="en-US"/>
        </w:rPr>
        <w:tab/>
        <w:t>Notifications</w:t>
      </w:r>
      <w:bookmarkEnd w:id="1733"/>
    </w:p>
    <w:p w14:paraId="1D1A8DFF" w14:textId="132F328E" w:rsidR="00D22158" w:rsidRPr="00D54601" w:rsidRDefault="00D22158" w:rsidP="00D22158">
      <w:r w:rsidRPr="003877D3">
        <w:t xml:space="preserve">The Notifications subclause of the &lt;&lt;IOC&gt;&gt; using this </w:t>
      </w:r>
      <w:r w:rsidR="004D070E" w:rsidRPr="00FB07B9">
        <w:rPr>
          <w:rFonts w:ascii="Courier New" w:hAnsi="Courier New" w:cs="Courier New"/>
        </w:rPr>
        <w:t>&lt;&lt;dataType&gt;&gt;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1734" w:name="_CR"/>
      <w:bookmarkEnd w:id="1734"/>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735" w:name="_CRAnnexAinformative"/>
      <w:bookmarkStart w:id="1736" w:name="_Toc210132188"/>
      <w:bookmarkEnd w:id="1735"/>
      <w:r>
        <w:t>Annex A (informative):</w:t>
      </w:r>
      <w:r w:rsidR="009A41F6">
        <w:br/>
      </w:r>
      <w:r>
        <w:t>Alternate class diagram</w:t>
      </w:r>
      <w:bookmarkEnd w:id="1612"/>
      <w:bookmarkEnd w:id="1613"/>
      <w:bookmarkEnd w:id="1614"/>
      <w:bookmarkEnd w:id="1615"/>
      <w:bookmarkEnd w:id="1616"/>
      <w:bookmarkEnd w:id="1617"/>
      <w:bookmarkEnd w:id="1736"/>
    </w:p>
    <w:p w14:paraId="02ED8819" w14:textId="77777777" w:rsidR="0038059C" w:rsidRDefault="0038059C" w:rsidP="0038059C">
      <w:r>
        <w:t>This class diagram combines the Figure 4.2.1-1 of this document with Figure 1 of TS 28.620 [9], the class diagram of UIM.</w:t>
      </w:r>
    </w:p>
    <w:bookmarkStart w:id="1737" w:name="_MON_1693305811"/>
    <w:bookmarkEnd w:id="1737"/>
    <w:p w14:paraId="4E465D61" w14:textId="1AA74530" w:rsidR="00BD0CAD" w:rsidRDefault="00E7018E" w:rsidP="00E54E43">
      <w:pPr>
        <w:pStyle w:val="TH"/>
      </w:pPr>
      <w:r>
        <w:object w:dxaOrig="9030" w:dyaOrig="5071" w14:anchorId="294A6AD5">
          <v:shape id="_x0000_i1039" type="#_x0000_t75" style="width:450.7pt;height:252.45pt" o:ole="">
            <v:imagedata r:id="rId67" o:title=""/>
          </v:shape>
          <o:OLEObject Type="Embed" ProgID="Word.Document.12" ShapeID="_x0000_i1039" DrawAspect="Content" ObjectID="_1820738714" r:id="rId68">
            <o:FieldCodes>\s</o:FieldCodes>
          </o:OLEObject>
        </w:object>
      </w:r>
    </w:p>
    <w:p w14:paraId="7C7941A7" w14:textId="77777777" w:rsidR="00BD0CAD" w:rsidRDefault="00BD0CAD" w:rsidP="00E54E43">
      <w:pPr>
        <w:pStyle w:val="TF"/>
      </w:pPr>
      <w:bookmarkStart w:id="1738" w:name="_CRFigureA1"/>
      <w:r>
        <w:t xml:space="preserve">Figure </w:t>
      </w:r>
      <w:bookmarkEnd w:id="1738"/>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739" w:name="_CRAnnexBinformative"/>
      <w:bookmarkStart w:id="1740" w:name="_Toc20153404"/>
      <w:bookmarkStart w:id="1741" w:name="_Toc27489876"/>
      <w:bookmarkStart w:id="1742" w:name="_Toc36033460"/>
      <w:bookmarkStart w:id="1743" w:name="_Toc36475722"/>
      <w:bookmarkStart w:id="1744" w:name="_Toc44581481"/>
      <w:bookmarkStart w:id="1745" w:name="_Toc51769097"/>
      <w:bookmarkStart w:id="1746" w:name="_Toc130312416"/>
      <w:bookmarkStart w:id="1747" w:name="_Toc153371611"/>
      <w:bookmarkStart w:id="1748" w:name="_Toc210132189"/>
      <w:bookmarkEnd w:id="1739"/>
      <w:r>
        <w:t>Annex B (informative):</w:t>
      </w:r>
      <w:r>
        <w:br/>
        <w:t>PlantUML for figures</w:t>
      </w:r>
      <w:bookmarkEnd w:id="1740"/>
      <w:bookmarkEnd w:id="1741"/>
      <w:bookmarkEnd w:id="1742"/>
      <w:bookmarkEnd w:id="1743"/>
      <w:bookmarkEnd w:id="1744"/>
      <w:bookmarkEnd w:id="1745"/>
      <w:bookmarkEnd w:id="1746"/>
      <w:bookmarkEnd w:id="1747"/>
      <w:bookmarkEnd w:id="1748"/>
    </w:p>
    <w:p w14:paraId="7A02BAD0" w14:textId="77777777" w:rsidR="00D82402" w:rsidRPr="00B524D9" w:rsidRDefault="00D82402" w:rsidP="00D82402">
      <w:pPr>
        <w:pStyle w:val="Heading1"/>
        <w:pBdr>
          <w:top w:val="none" w:sz="0" w:space="0" w:color="auto"/>
        </w:pBdr>
      </w:pPr>
      <w:bookmarkStart w:id="1749" w:name="_CRB_1"/>
      <w:bookmarkStart w:id="1750" w:name="_Toc210132190"/>
      <w:bookmarkEnd w:id="1749"/>
      <w:r w:rsidRPr="00B524D9">
        <w:rPr>
          <w:rFonts w:hint="eastAsia"/>
          <w:lang w:eastAsia="zh-CN"/>
        </w:rPr>
        <w:t>B</w:t>
      </w:r>
      <w:r w:rsidRPr="00B524D9">
        <w:t>.1</w:t>
      </w:r>
      <w:r w:rsidRPr="00B524D9">
        <w:tab/>
        <w:t>Relationships</w:t>
      </w:r>
      <w:bookmarkEnd w:id="1750"/>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51" w:name="_Hlk178779040"/>
      <w:r>
        <w:rPr>
          <w:rFonts w:ascii="Arial" w:hAnsi="Arial"/>
          <w:b/>
          <w:lang w:eastAsia="zh-CN"/>
        </w:rPr>
        <w:t>S</w:t>
      </w:r>
      <w:r>
        <w:rPr>
          <w:rFonts w:ascii="Arial" w:hAnsi="Arial" w:hint="eastAsia"/>
          <w:b/>
          <w:lang w:eastAsia="zh-CN"/>
        </w:rPr>
        <w:t xml:space="preserve">ource code for </w:t>
      </w:r>
      <w:bookmarkEnd w:id="1751"/>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t>@enduml</w:t>
      </w:r>
    </w:p>
    <w:p w14:paraId="70D3FFC9" w14:textId="77777777" w:rsidR="00622ABB" w:rsidRDefault="00622ABB" w:rsidP="00622ABB">
      <w:pPr>
        <w:jc w:val="center"/>
        <w:rPr>
          <w:rFonts w:ascii="Arial" w:hAnsi="Arial"/>
          <w:b/>
        </w:rPr>
      </w:pPr>
      <w:bookmarkStart w:id="1752" w:name="_CRB_2"/>
      <w:bookmarkEnd w:id="1752"/>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@startuml Figure 4.2.1-x: NotificationList NRM fragment</w:t>
      </w:r>
    </w:p>
    <w:p w14:paraId="383B8DF9"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skinparam monochrome true</w:t>
      </w:r>
    </w:p>
    <w:p w14:paraId="5FC25C7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skinparam ClassStereotypeFontStyle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ManagedEntity &lt;&lt;ProxyClass&gt;&gt;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NotificationList  &lt;&lt;InformationObjectClass&gt;&gt;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ManagedEntity “1” *- “*” NotificationList :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note top of ManagedEntity</w:t>
      </w:r>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SubNetwork, ManagedElement</w:t>
      </w:r>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or NtfSubscriptionControl.</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DE0DE83"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r>
        <w:rPr>
          <w:rFonts w:ascii="Arial" w:eastAsia="Malgun Gothic" w:hAnsi="Arial"/>
          <w:b/>
          <w:lang w:eastAsia="zh-CN"/>
        </w:rPr>
        <w:t xml:space="preserve">NotificationList </w:t>
      </w:r>
      <w:r w:rsidRPr="00755D83">
        <w:rPr>
          <w:rFonts w:ascii="Arial" w:eastAsia="Malgun Gothic" w:hAnsi="Arial"/>
          <w:b/>
          <w:lang w:eastAsia="zh-CN"/>
        </w:rPr>
        <w:t>NRM fragment</w:t>
      </w:r>
    </w:p>
    <w:p w14:paraId="12B75998" w14:textId="77777777" w:rsidR="00D82402" w:rsidRPr="00B524D9" w:rsidRDefault="00D82402" w:rsidP="00D82402">
      <w:pPr>
        <w:pStyle w:val="Heading1"/>
        <w:pBdr>
          <w:top w:val="none" w:sz="0" w:space="0" w:color="auto"/>
        </w:pBdr>
      </w:pPr>
      <w:bookmarkStart w:id="1753" w:name="_Toc210132191"/>
      <w:r w:rsidRPr="00B524D9">
        <w:rPr>
          <w:rFonts w:hint="eastAsia"/>
          <w:lang w:eastAsia="zh-CN"/>
        </w:rPr>
        <w:t>B</w:t>
      </w:r>
      <w:r w:rsidRPr="00B524D9">
        <w:t>.2</w:t>
      </w:r>
      <w:r w:rsidRPr="00B524D9">
        <w:tab/>
      </w:r>
      <w:r>
        <w:t>Inheritance</w:t>
      </w:r>
      <w:bookmarkEnd w:id="1753"/>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r w:rsidRPr="00CA20C0">
        <w:rPr>
          <w:color w:val="808080"/>
        </w:rPr>
        <w:t>skinparam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&lt;&lt;InformationObjectClass&gt;&gt; {}</w:t>
      </w:r>
    </w:p>
    <w:p w14:paraId="64682635" w14:textId="77777777" w:rsidR="00CA20C0" w:rsidRPr="00CA20C0" w:rsidRDefault="00CA20C0" w:rsidP="00CA20C0">
      <w:pPr>
        <w:pStyle w:val="PL"/>
        <w:shd w:val="clear" w:color="auto" w:fill="E7E6E6"/>
        <w:rPr>
          <w:color w:val="808080"/>
        </w:rPr>
      </w:pPr>
      <w:r w:rsidRPr="00CA20C0">
        <w:rPr>
          <w:color w:val="808080"/>
        </w:rPr>
        <w:t>class NtfSubscriptionControl &lt;&lt;InformationObjectClass&gt;&gt; {}</w:t>
      </w:r>
    </w:p>
    <w:p w14:paraId="0A8EA77C" w14:textId="77777777" w:rsidR="00CA20C0" w:rsidRPr="00CA20C0" w:rsidRDefault="00CA20C0" w:rsidP="00CA20C0">
      <w:pPr>
        <w:pStyle w:val="PL"/>
        <w:shd w:val="clear" w:color="auto" w:fill="E7E6E6"/>
        <w:rPr>
          <w:color w:val="808080"/>
        </w:rPr>
      </w:pPr>
      <w:r w:rsidRPr="00CA20C0">
        <w:rPr>
          <w:color w:val="808080"/>
        </w:rPr>
        <w:t>class HeartbeatControl &lt;&lt;InformationObjectClass&gt;&gt; {}</w:t>
      </w:r>
    </w:p>
    <w:p w14:paraId="1DBBE690" w14:textId="77777777" w:rsidR="00CA20C0" w:rsidRPr="00CA20C0" w:rsidRDefault="00CA20C0" w:rsidP="00CA20C0">
      <w:pPr>
        <w:pStyle w:val="PL"/>
        <w:shd w:val="clear" w:color="auto" w:fill="E7E6E6"/>
        <w:rPr>
          <w:color w:val="808080"/>
        </w:rPr>
      </w:pPr>
      <w:r w:rsidRPr="00CA20C0">
        <w:rPr>
          <w:color w:val="808080"/>
        </w:rPr>
        <w:t>class NotificationList &lt;&lt;InformationObjectClass&gt;&gt;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r w:rsidRPr="00CA20C0">
        <w:rPr>
          <w:color w:val="808080"/>
        </w:rPr>
        <w:t>Top  &lt;|-- NtfSubscriptionControl</w:t>
      </w:r>
    </w:p>
    <w:p w14:paraId="68A2D59C" w14:textId="77777777" w:rsidR="00CA20C0" w:rsidRPr="00CA20C0" w:rsidRDefault="00CA20C0" w:rsidP="00CA20C0">
      <w:pPr>
        <w:pStyle w:val="PL"/>
        <w:shd w:val="clear" w:color="auto" w:fill="E7E6E6"/>
        <w:rPr>
          <w:color w:val="808080"/>
        </w:rPr>
      </w:pPr>
      <w:r w:rsidRPr="00CA20C0">
        <w:rPr>
          <w:color w:val="808080"/>
        </w:rPr>
        <w:t>Top  &lt;|-- HeartbeatControl</w:t>
      </w:r>
    </w:p>
    <w:p w14:paraId="49E9A5B3" w14:textId="77777777" w:rsidR="00CA20C0" w:rsidRPr="00CA20C0" w:rsidRDefault="00CA20C0" w:rsidP="00CA20C0">
      <w:pPr>
        <w:pStyle w:val="PL"/>
        <w:shd w:val="clear" w:color="auto" w:fill="E7E6E6"/>
        <w:rPr>
          <w:color w:val="808080"/>
        </w:rPr>
      </w:pPr>
      <w:r w:rsidRPr="00CA20C0">
        <w:rPr>
          <w:color w:val="808080"/>
        </w:rPr>
        <w:t>Top  &lt;|-- NotificationList</w:t>
      </w:r>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1754" w:name="_CRAnnexCinformative"/>
      <w:bookmarkStart w:id="1755" w:name="_Toc20150491"/>
      <w:bookmarkStart w:id="1756" w:name="_Toc27479754"/>
      <w:bookmarkStart w:id="1757" w:name="_Toc36025289"/>
      <w:bookmarkStart w:id="1758" w:name="_Toc44516396"/>
      <w:bookmarkStart w:id="1759" w:name="_Toc45272711"/>
      <w:bookmarkStart w:id="1760" w:name="_Toc51754709"/>
      <w:bookmarkEnd w:id="1754"/>
      <w:r>
        <w:rPr>
          <w:lang w:val="fr-FR"/>
        </w:rPr>
        <w:br w:type="page"/>
      </w:r>
      <w:bookmarkStart w:id="1761" w:name="_Toc163048134"/>
      <w:bookmarkStart w:id="1762" w:name="_Toc106192984"/>
      <w:bookmarkStart w:id="1763" w:name="_Toc210132192"/>
      <w:r w:rsidR="00D82402">
        <w:rPr>
          <w:lang w:val="fr-FR"/>
        </w:rPr>
        <w:t>Annex C (informative):</w:t>
      </w:r>
      <w:r w:rsidR="00D82402">
        <w:rPr>
          <w:rFonts w:hint="eastAsia"/>
          <w:lang w:val="fr-FR" w:eastAsia="zh-CN"/>
        </w:rPr>
        <w:t xml:space="preserve"> Void</w:t>
      </w:r>
      <w:bookmarkEnd w:id="1761"/>
      <w:bookmarkEnd w:id="1762"/>
      <w:bookmarkEnd w:id="1763"/>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764" w:name="_CRAnnexDinformative"/>
      <w:bookmarkStart w:id="1765" w:name="_Toc210132193"/>
      <w:bookmarkEnd w:id="1764"/>
      <w:r>
        <w:t xml:space="preserve">Annex </w:t>
      </w:r>
      <w:r w:rsidR="00E631C9">
        <w:t xml:space="preserve">D </w:t>
      </w:r>
      <w:r>
        <w:t>(informative):</w:t>
      </w:r>
      <w:r>
        <w:br/>
        <w:t>Change history</w:t>
      </w:r>
      <w:bookmarkEnd w:id="1755"/>
      <w:bookmarkEnd w:id="1756"/>
      <w:bookmarkEnd w:id="1757"/>
      <w:bookmarkEnd w:id="1758"/>
      <w:bookmarkEnd w:id="1759"/>
      <w:bookmarkEnd w:id="1760"/>
      <w:bookmarkEnd w:id="1765"/>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Correction of ProcessMonitor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CB7CCB" w:rsidRPr="00CB7CCB" w14:paraId="71C786C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C24B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EB1C4"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0B8697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SP-251105</w:t>
            </w:r>
          </w:p>
        </w:tc>
        <w:tc>
          <w:tcPr>
            <w:tcW w:w="567" w:type="dxa"/>
            <w:tcBorders>
              <w:top w:val="single" w:sz="6" w:space="0" w:color="auto"/>
              <w:left w:val="single" w:sz="6" w:space="0" w:color="auto"/>
              <w:bottom w:val="single" w:sz="6" w:space="0" w:color="auto"/>
              <w:right w:val="single" w:sz="6" w:space="0" w:color="auto"/>
            </w:tcBorders>
          </w:tcPr>
          <w:p w14:paraId="456647EC" w14:textId="77777777" w:rsidR="00CB7CCB" w:rsidRPr="00CB7CCB" w:rsidRDefault="00CB7CCB" w:rsidP="00CB7CCB">
            <w:pPr>
              <w:pStyle w:val="TAL"/>
              <w:rPr>
                <w:rFonts w:cs="Arial"/>
                <w:sz w:val="16"/>
                <w:szCs w:val="16"/>
              </w:rPr>
            </w:pPr>
            <w:r w:rsidRPr="00CB7CCB">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tcPr>
          <w:p w14:paraId="7FE20D5C" w14:textId="77777777" w:rsidR="00CB7CCB" w:rsidRPr="00CB7CCB" w:rsidRDefault="00CB7CCB" w:rsidP="00CB7CCB">
            <w:pPr>
              <w:pStyle w:val="TAC"/>
              <w:rPr>
                <w:rFonts w:cs="Arial"/>
                <w:sz w:val="16"/>
                <w:szCs w:val="16"/>
              </w:rPr>
            </w:pPr>
            <w:r w:rsidRPr="00CB7CC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E278074" w14:textId="77777777" w:rsidR="00CB7CCB" w:rsidRPr="00CB7CCB" w:rsidRDefault="00CB7CCB" w:rsidP="00CB7CCB">
            <w:pPr>
              <w:pStyle w:val="TAC"/>
              <w:rPr>
                <w:rFonts w:cs="Arial"/>
                <w:sz w:val="16"/>
                <w:szCs w:val="16"/>
              </w:rPr>
            </w:pPr>
            <w:r w:rsidRPr="00CB7CCB">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C77A9B2" w14:textId="77777777" w:rsidR="00CB7CCB" w:rsidRPr="00CB7CCB" w:rsidRDefault="00CB7CCB" w:rsidP="00CB7CCB">
            <w:pPr>
              <w:pStyle w:val="TAL"/>
              <w:rPr>
                <w:rFonts w:eastAsia="Times New Roman" w:cs="Arial"/>
                <w:sz w:val="16"/>
                <w:szCs w:val="16"/>
                <w:lang w:eastAsia="ko-KR"/>
              </w:rPr>
            </w:pPr>
            <w:r w:rsidRPr="00CB7CCB">
              <w:rPr>
                <w:rFonts w:eastAsia="Times New Roman" w:cs="Arial"/>
                <w:sz w:val="16"/>
                <w:szCs w:val="16"/>
                <w:lang w:eastAsia="ko-KR"/>
              </w:rPr>
              <w:t>Rel-20 CR TS 28.622 Corrections on Triggering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5FD69" w14:textId="5E83EFE7" w:rsidR="00CB7CCB" w:rsidRPr="00CB7CCB" w:rsidRDefault="00CB7CCB" w:rsidP="00CB7CCB">
            <w:pPr>
              <w:pStyle w:val="TAC"/>
              <w:rPr>
                <w:rFonts w:eastAsia="Times New Roman" w:cs="Arial"/>
                <w:sz w:val="16"/>
                <w:szCs w:val="16"/>
                <w:lang w:eastAsia="ko-KR"/>
              </w:rPr>
            </w:pPr>
            <w:r>
              <w:rPr>
                <w:rFonts w:eastAsia="Times New Roman" w:cs="Arial"/>
                <w:sz w:val="16"/>
                <w:szCs w:val="16"/>
                <w:lang w:eastAsia="ko-KR"/>
              </w:rPr>
              <w:t>20.0.0</w:t>
            </w:r>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F0DAD" w14:textId="77777777" w:rsidR="0063546C" w:rsidRDefault="0063546C">
      <w:r>
        <w:separator/>
      </w:r>
    </w:p>
  </w:endnote>
  <w:endnote w:type="continuationSeparator" w:id="0">
    <w:p w14:paraId="2AFE59D7" w14:textId="77777777" w:rsidR="0063546C" w:rsidRDefault="00635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3F03E" w14:textId="77777777" w:rsidR="0063546C" w:rsidRDefault="0063546C">
      <w:r>
        <w:separator/>
      </w:r>
    </w:p>
  </w:footnote>
  <w:footnote w:type="continuationSeparator" w:id="0">
    <w:p w14:paraId="6C480438" w14:textId="77777777" w:rsidR="0063546C" w:rsidRDefault="006354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4E645C6A"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FB07B9">
      <w:rPr>
        <w:noProof/>
      </w:rPr>
      <w:t>3GPP TS 28.622 V20.0.0 (2025-09)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3F38FEF" w:rsidR="007E6328" w:rsidRDefault="007E6328">
    <w:pPr>
      <w:pStyle w:val="Header"/>
      <w:framePr w:wrap="auto" w:vAnchor="text" w:hAnchor="margin" w:y="1"/>
      <w:widowControl/>
    </w:pPr>
    <w:r>
      <w:fldChar w:fldCharType="begin"/>
    </w:r>
    <w:r>
      <w:instrText xml:space="preserve"> STYLEREF ZGSM </w:instrText>
    </w:r>
    <w:r>
      <w:fldChar w:fldCharType="separate"/>
    </w:r>
    <w:r w:rsidR="00FB07B9">
      <w:rPr>
        <w:noProof/>
      </w:rPr>
      <w:t>Release 20</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5247"/>
    <w:rsid w:val="00055AFD"/>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4998"/>
    <w:rsid w:val="00243472"/>
    <w:rsid w:val="0024350D"/>
    <w:rsid w:val="002461CA"/>
    <w:rsid w:val="00246E01"/>
    <w:rsid w:val="00246E3D"/>
    <w:rsid w:val="002548F1"/>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39E5"/>
    <w:rsid w:val="003D3B79"/>
    <w:rsid w:val="003D505D"/>
    <w:rsid w:val="003D699A"/>
    <w:rsid w:val="003E220A"/>
    <w:rsid w:val="003E2A84"/>
    <w:rsid w:val="003E4907"/>
    <w:rsid w:val="003E517B"/>
    <w:rsid w:val="003E721E"/>
    <w:rsid w:val="003F10E1"/>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B3D23"/>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45"/>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2ABB"/>
    <w:rsid w:val="00624292"/>
    <w:rsid w:val="00625AD1"/>
    <w:rsid w:val="0063546C"/>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9C6"/>
    <w:rsid w:val="00823A1D"/>
    <w:rsid w:val="00824198"/>
    <w:rsid w:val="00824571"/>
    <w:rsid w:val="0082568D"/>
    <w:rsid w:val="00826234"/>
    <w:rsid w:val="00834255"/>
    <w:rsid w:val="00834E97"/>
    <w:rsid w:val="0083570F"/>
    <w:rsid w:val="00836C3D"/>
    <w:rsid w:val="008406F6"/>
    <w:rsid w:val="00841543"/>
    <w:rsid w:val="00841A50"/>
    <w:rsid w:val="0084473B"/>
    <w:rsid w:val="008456CD"/>
    <w:rsid w:val="008512F2"/>
    <w:rsid w:val="0085263D"/>
    <w:rsid w:val="008542B5"/>
    <w:rsid w:val="008624AC"/>
    <w:rsid w:val="00862EC7"/>
    <w:rsid w:val="008660D6"/>
    <w:rsid w:val="008669FA"/>
    <w:rsid w:val="0087168D"/>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1FE5"/>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B7CCB"/>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41CE"/>
    <w:rsid w:val="00E36A2F"/>
    <w:rsid w:val="00E37996"/>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07B9"/>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16485970">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emf"/><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3.emf"/><Relationship Id="rId63" Type="http://schemas.openxmlformats.org/officeDocument/2006/relationships/image" Target="media/image38.png"/><Relationship Id="rId68" Type="http://schemas.openxmlformats.org/officeDocument/2006/relationships/package" Target="embeddings/Microsoft_Word_Document11.docx"/><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package" Target="embeddings/Microsoft_Word_Document6.docx"/><Relationship Id="rId53" Type="http://schemas.openxmlformats.org/officeDocument/2006/relationships/image" Target="media/image32.emf"/><Relationship Id="rId58" Type="http://schemas.openxmlformats.org/officeDocument/2006/relationships/package" Target="embeddings/Microsoft_Word_Document9.docx"/><Relationship Id="rId66" Type="http://schemas.openxmlformats.org/officeDocument/2006/relationships/image" Target="media/image41.svg"/><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image" Target="media/image34.emf"/><Relationship Id="rId61" Type="http://schemas.openxmlformats.org/officeDocument/2006/relationships/image" Target="media/image36.pn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package" Target="embeddings/Microsoft_Visio_Drawing.vsdx"/><Relationship Id="rId44" Type="http://schemas.openxmlformats.org/officeDocument/2006/relationships/image" Target="media/image25.emf"/><Relationship Id="rId52" Type="http://schemas.openxmlformats.org/officeDocument/2006/relationships/package" Target="embeddings/Microsoft_Word_Document7.docx"/><Relationship Id="rId60" Type="http://schemas.openxmlformats.org/officeDocument/2006/relationships/package" Target="embeddings/Microsoft_Word_Document10.docx"/><Relationship Id="rId65"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5.docx"/><Relationship Id="rId48" Type="http://schemas.openxmlformats.org/officeDocument/2006/relationships/image" Target="media/image28.png"/><Relationship Id="rId56" Type="http://schemas.openxmlformats.org/officeDocument/2006/relationships/package" Target="embeddings/Microsoft_Visio_Drawing11.vsdx"/><Relationship Id="rId64" Type="http://schemas.openxmlformats.org/officeDocument/2006/relationships/image" Target="media/image39.sv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5.emf"/><Relationship Id="rId67" Type="http://schemas.openxmlformats.org/officeDocument/2006/relationships/image" Target="media/image42.emf"/><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package" Target="embeddings/Microsoft_Word_Document8.docx"/><Relationship Id="rId62" Type="http://schemas.openxmlformats.org/officeDocument/2006/relationships/image" Target="media/image37.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44191</Words>
  <Characters>251891</Characters>
  <Application>Microsoft Office Word</Application>
  <DocSecurity>0</DocSecurity>
  <Lines>2099</Lines>
  <Paragraphs>590</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295492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40</cp:revision>
  <dcterms:created xsi:type="dcterms:W3CDTF">2025-07-11T08:31:00Z</dcterms:created>
  <dcterms:modified xsi:type="dcterms:W3CDTF">2025-09-30T09:33:00Z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