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09572FD8"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676FBD">
              <w:t>1</w:t>
            </w:r>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r w:rsidR="00CD3AEB">
              <w:rPr>
                <w:sz w:val="32"/>
              </w:rPr>
              <w:t>0</w:t>
            </w:r>
            <w:r w:rsidR="00676FBD">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1123383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15pt;height:74.9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0062100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00621005"/>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0062100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00621007"/>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00621008"/>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00621009"/>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00621010"/>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00621011"/>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00621012"/>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3pt;height:140.55pt" o:ole="">
            <v:imagedata r:id="rId13" o:title=""/>
          </v:shape>
          <o:OLEObject Type="Embed" ProgID="Visio.Drawing.15" ShapeID="_x0000_i1027" DrawAspect="Content" ObjectID="_1811233831"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00621013"/>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00621014"/>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00621015"/>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00621016"/>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200621017"/>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00621018"/>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00621019"/>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00621020"/>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00621021"/>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5pt;height:120.4pt" o:ole="">
            <v:imagedata r:id="rId15" o:title=""/>
          </v:shape>
          <o:OLEObject Type="Embed" ProgID="Visio.Drawing.11" ShapeID="_x0000_i1028" DrawAspect="Content" ObjectID="_1811233832"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00621022"/>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00621023"/>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00621024"/>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00621025"/>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00621026"/>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00621027"/>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00621028"/>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200621029"/>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00621030"/>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00621031"/>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00621032"/>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4.9pt;height:159pt" o:ole="">
            <v:imagedata r:id="rId17" o:title=""/>
          </v:shape>
          <o:OLEObject Type="Embed" ProgID="Visio.Drawing.11" ShapeID="_x0000_i1029" DrawAspect="Content" ObjectID="_1811233833"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200621033"/>
      <w:r>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200621034"/>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200621035"/>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200621036"/>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200621037"/>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200621038"/>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200621039"/>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200621040"/>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200621042"/>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200621043"/>
      <w:r>
        <w:lastRenderedPageBreak/>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200621045"/>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200621046"/>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200621048"/>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200621049"/>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200621050"/>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200621051"/>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200621052"/>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200621053"/>
      <w:r>
        <w:lastRenderedPageBreak/>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200621054"/>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200621055"/>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200621056"/>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200621057"/>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2325AABC"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w:t>
      </w:r>
      <w:r w:rsidR="00BD1941">
        <w:rPr>
          <w:lang w:val="fr-FR"/>
        </w:rPr>
        <w:t>2</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48658CC3"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BD1941">
        <w:rPr>
          <w:lang w:val="fr-FR"/>
        </w:rPr>
        <w:t>1</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200621058"/>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200621059"/>
      <w:r>
        <w:t>B.1</w:t>
      </w:r>
      <w:r>
        <w:tab/>
        <w:t>General</w:t>
      </w:r>
      <w:bookmarkEnd w:id="20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1" w:name="_Toc200621060"/>
      <w:r>
        <w:t>B.2</w:t>
      </w:r>
      <w:r>
        <w:tab/>
      </w:r>
      <w:r w:rsidR="00C12236">
        <w:t>Nmnp</w:t>
      </w:r>
      <w:r w:rsidR="00105922">
        <w:t>f</w:t>
      </w:r>
      <w:r w:rsidR="00C12236">
        <w:t>_NPstatus</w:t>
      </w:r>
      <w:r>
        <w:t xml:space="preserve"> API</w:t>
      </w:r>
      <w:bookmarkEnd w:id="201"/>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2" w:name="historyclause"/>
      <w:r w:rsidRPr="004D3578">
        <w:br w:type="page"/>
      </w:r>
      <w:bookmarkStart w:id="203" w:name="_Toc2086459"/>
      <w:bookmarkStart w:id="204" w:name="_Toc200621061"/>
      <w:bookmarkEnd w:id="202"/>
      <w:r w:rsidR="003446B6" w:rsidRPr="004D3578">
        <w:lastRenderedPageBreak/>
        <w:t xml:space="preserve">Annex </w:t>
      </w:r>
      <w:r w:rsidR="00201622">
        <w:t>C</w:t>
      </w:r>
      <w:r w:rsidR="003446B6" w:rsidRPr="004D3578">
        <w:t xml:space="preserve">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15B6B" w14:textId="77777777" w:rsidR="0028213C" w:rsidRDefault="0028213C">
      <w:r>
        <w:separator/>
      </w:r>
    </w:p>
  </w:endnote>
  <w:endnote w:type="continuationSeparator" w:id="0">
    <w:p w14:paraId="212D5A30" w14:textId="77777777" w:rsidR="0028213C" w:rsidRDefault="0028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4E20F" w14:textId="77777777" w:rsidR="0028213C" w:rsidRDefault="0028213C">
      <w:r>
        <w:separator/>
      </w:r>
    </w:p>
  </w:footnote>
  <w:footnote w:type="continuationSeparator" w:id="0">
    <w:p w14:paraId="5BADBA28" w14:textId="77777777" w:rsidR="0028213C" w:rsidRDefault="0028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A211D0D"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FBD">
      <w:rPr>
        <w:rFonts w:ascii="Arial" w:hAnsi="Arial" w:cs="Arial"/>
        <w:b/>
        <w:noProof/>
        <w:sz w:val="18"/>
        <w:szCs w:val="18"/>
      </w:rPr>
      <w:t>3GPP TS 29.578 V19.1.0 (2025-06)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E2744F8"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FBD">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D40C4"/>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656D7"/>
    <w:rsid w:val="009C1F0D"/>
    <w:rsid w:val="009F155E"/>
    <w:rsid w:val="009F37B7"/>
    <w:rsid w:val="00A074C5"/>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80F1D"/>
    <w:rsid w:val="00C91A4D"/>
    <w:rsid w:val="00C93F40"/>
    <w:rsid w:val="00CA3D0C"/>
    <w:rsid w:val="00CB4602"/>
    <w:rsid w:val="00CB76BC"/>
    <w:rsid w:val="00CD3AEB"/>
    <w:rsid w:val="00CD708D"/>
    <w:rsid w:val="00CE50C5"/>
    <w:rsid w:val="00CF6ED5"/>
    <w:rsid w:val="00CF7622"/>
    <w:rsid w:val="00D30BAB"/>
    <w:rsid w:val="00D3634B"/>
    <w:rsid w:val="00D46654"/>
    <w:rsid w:val="00D5777C"/>
    <w:rsid w:val="00D57972"/>
    <w:rsid w:val="00D603DD"/>
    <w:rsid w:val="00D636AC"/>
    <w:rsid w:val="00D66618"/>
    <w:rsid w:val="00D675A9"/>
    <w:rsid w:val="00D700AC"/>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4084</Words>
  <Characters>23284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31.130_CR0105R1_(Rel-18)_GBA_U_APIs</cp:lastModifiedBy>
  <cp:revision>5</cp:revision>
  <cp:lastPrinted>2019-02-25T14:05:00Z</cp:lastPrinted>
  <dcterms:created xsi:type="dcterms:W3CDTF">2025-05-26T18:11:00Z</dcterms:created>
  <dcterms:modified xsi:type="dcterms:W3CDTF">2025-06-12T09:44:00Z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