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B809C3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703F6F">
              <w:rPr>
                <w:lang w:eastAsia="zh-CN"/>
              </w:rPr>
              <w:t>5</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703F6F">
              <w:rPr>
                <w:sz w:val="32"/>
              </w:rPr>
              <w:t>12</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29413908"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t>Contents</w:t>
      </w:r>
    </w:p>
    <w:p w14:paraId="42319175" w14:textId="533AB592" w:rsidR="000C3EA0" w:rsidRDefault="00301651">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rsidRPr="00DB4081">
        <w:rPr>
          <w:lang w:val="en-US"/>
        </w:rPr>
        <w:instrText xml:space="preserve"> TOC \o "1-9" </w:instrText>
      </w:r>
      <w:r>
        <w:fldChar w:fldCharType="separate"/>
      </w:r>
      <w:r w:rsidR="000C3EA0">
        <w:rPr>
          <w:noProof/>
        </w:rPr>
        <w:t>Foreword</w:t>
      </w:r>
      <w:r w:rsidR="000C3EA0">
        <w:rPr>
          <w:noProof/>
        </w:rPr>
        <w:tab/>
      </w:r>
      <w:r w:rsidR="000C3EA0">
        <w:rPr>
          <w:noProof/>
        </w:rPr>
        <w:fldChar w:fldCharType="begin" w:fldLock="1"/>
      </w:r>
      <w:r w:rsidR="000C3EA0">
        <w:rPr>
          <w:noProof/>
        </w:rPr>
        <w:instrText xml:space="preserve"> PAGEREF _Toc218799702 \h </w:instrText>
      </w:r>
      <w:r w:rsidR="000C3EA0">
        <w:rPr>
          <w:noProof/>
        </w:rPr>
      </w:r>
      <w:r w:rsidR="000C3EA0">
        <w:rPr>
          <w:noProof/>
        </w:rPr>
        <w:fldChar w:fldCharType="separate"/>
      </w:r>
      <w:r w:rsidR="000C3EA0">
        <w:rPr>
          <w:noProof/>
        </w:rPr>
        <w:t>9</w:t>
      </w:r>
      <w:r w:rsidR="000C3EA0">
        <w:rPr>
          <w:noProof/>
        </w:rPr>
        <w:fldChar w:fldCharType="end"/>
      </w:r>
    </w:p>
    <w:p w14:paraId="02A5FBDE" w14:textId="592163EB"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_Toc218799703 \h </w:instrText>
      </w:r>
      <w:r>
        <w:rPr>
          <w:noProof/>
        </w:rPr>
      </w:r>
      <w:r>
        <w:rPr>
          <w:noProof/>
        </w:rPr>
        <w:fldChar w:fldCharType="separate"/>
      </w:r>
      <w:r>
        <w:rPr>
          <w:noProof/>
        </w:rPr>
        <w:t>10</w:t>
      </w:r>
      <w:r>
        <w:rPr>
          <w:noProof/>
        </w:rPr>
        <w:fldChar w:fldCharType="end"/>
      </w:r>
    </w:p>
    <w:p w14:paraId="34BC1644" w14:textId="1F868CF3"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_Toc218799704 \h </w:instrText>
      </w:r>
      <w:r>
        <w:rPr>
          <w:noProof/>
        </w:rPr>
      </w:r>
      <w:r>
        <w:rPr>
          <w:noProof/>
        </w:rPr>
        <w:fldChar w:fldCharType="separate"/>
      </w:r>
      <w:r>
        <w:rPr>
          <w:noProof/>
        </w:rPr>
        <w:t>10</w:t>
      </w:r>
      <w:r>
        <w:rPr>
          <w:noProof/>
        </w:rPr>
        <w:fldChar w:fldCharType="end"/>
      </w:r>
    </w:p>
    <w:p w14:paraId="2EAF0566" w14:textId="54EF7D80"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_Toc218799705 \h </w:instrText>
      </w:r>
      <w:r>
        <w:rPr>
          <w:noProof/>
        </w:rPr>
      </w:r>
      <w:r>
        <w:rPr>
          <w:noProof/>
        </w:rPr>
        <w:fldChar w:fldCharType="separate"/>
      </w:r>
      <w:r>
        <w:rPr>
          <w:noProof/>
        </w:rPr>
        <w:t>11</w:t>
      </w:r>
      <w:r>
        <w:rPr>
          <w:noProof/>
        </w:rPr>
        <w:fldChar w:fldCharType="end"/>
      </w:r>
    </w:p>
    <w:p w14:paraId="0B6EEA9B" w14:textId="7D71F7E8"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_Toc218799706 \h </w:instrText>
      </w:r>
      <w:r>
        <w:rPr>
          <w:noProof/>
        </w:rPr>
      </w:r>
      <w:r>
        <w:rPr>
          <w:noProof/>
        </w:rPr>
        <w:fldChar w:fldCharType="separate"/>
      </w:r>
      <w:r>
        <w:rPr>
          <w:noProof/>
        </w:rPr>
        <w:t>11</w:t>
      </w:r>
      <w:r>
        <w:rPr>
          <w:noProof/>
        </w:rPr>
        <w:fldChar w:fldCharType="end"/>
      </w:r>
    </w:p>
    <w:p w14:paraId="392AF9E7" w14:textId="7C53AD2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_Toc218799707 \h </w:instrText>
      </w:r>
      <w:r>
        <w:rPr>
          <w:noProof/>
        </w:rPr>
      </w:r>
      <w:r>
        <w:rPr>
          <w:noProof/>
        </w:rPr>
        <w:fldChar w:fldCharType="separate"/>
      </w:r>
      <w:r>
        <w:rPr>
          <w:noProof/>
        </w:rPr>
        <w:t>12</w:t>
      </w:r>
      <w:r>
        <w:rPr>
          <w:noProof/>
        </w:rPr>
        <w:fldChar w:fldCharType="end"/>
      </w:r>
    </w:p>
    <w:p w14:paraId="40C1D23C" w14:textId="180F81FE"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_Toc218799708 \h </w:instrText>
      </w:r>
      <w:r>
        <w:rPr>
          <w:noProof/>
        </w:rPr>
      </w:r>
      <w:r>
        <w:rPr>
          <w:noProof/>
        </w:rPr>
        <w:fldChar w:fldCharType="separate"/>
      </w:r>
      <w:r>
        <w:rPr>
          <w:noProof/>
        </w:rPr>
        <w:t>12</w:t>
      </w:r>
      <w:r>
        <w:rPr>
          <w:noProof/>
        </w:rPr>
        <w:fldChar w:fldCharType="end"/>
      </w:r>
    </w:p>
    <w:p w14:paraId="66AB0DED" w14:textId="1D823A11"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_Toc218799709 \h </w:instrText>
      </w:r>
      <w:r>
        <w:rPr>
          <w:noProof/>
        </w:rPr>
      </w:r>
      <w:r>
        <w:rPr>
          <w:noProof/>
        </w:rPr>
        <w:fldChar w:fldCharType="separate"/>
      </w:r>
      <w:r>
        <w:rPr>
          <w:noProof/>
        </w:rPr>
        <w:t>12</w:t>
      </w:r>
      <w:r>
        <w:rPr>
          <w:noProof/>
        </w:rPr>
        <w:fldChar w:fldCharType="end"/>
      </w:r>
    </w:p>
    <w:p w14:paraId="4B423DE6" w14:textId="4C937D61"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Introduction</w:t>
      </w:r>
      <w:r>
        <w:rPr>
          <w:noProof/>
        </w:rPr>
        <w:tab/>
      </w:r>
      <w:r>
        <w:rPr>
          <w:noProof/>
        </w:rPr>
        <w:fldChar w:fldCharType="begin" w:fldLock="1"/>
      </w:r>
      <w:r>
        <w:rPr>
          <w:noProof/>
        </w:rPr>
        <w:instrText xml:space="preserve"> PAGEREF _Toc218799710 \h </w:instrText>
      </w:r>
      <w:r>
        <w:rPr>
          <w:noProof/>
        </w:rPr>
      </w:r>
      <w:r>
        <w:rPr>
          <w:noProof/>
        </w:rPr>
        <w:fldChar w:fldCharType="separate"/>
      </w:r>
      <w:r>
        <w:rPr>
          <w:noProof/>
        </w:rPr>
        <w:t>12</w:t>
      </w:r>
      <w:r>
        <w:rPr>
          <w:noProof/>
        </w:rPr>
        <w:fldChar w:fldCharType="end"/>
      </w:r>
    </w:p>
    <w:p w14:paraId="474D839C" w14:textId="499D1A84"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Service Architecture</w:t>
      </w:r>
      <w:r>
        <w:rPr>
          <w:noProof/>
        </w:rPr>
        <w:tab/>
      </w:r>
      <w:r>
        <w:rPr>
          <w:noProof/>
        </w:rPr>
        <w:fldChar w:fldCharType="begin" w:fldLock="1"/>
      </w:r>
      <w:r>
        <w:rPr>
          <w:noProof/>
        </w:rPr>
        <w:instrText xml:space="preserve"> PAGEREF _Toc218799711 \h </w:instrText>
      </w:r>
      <w:r>
        <w:rPr>
          <w:noProof/>
        </w:rPr>
      </w:r>
      <w:r>
        <w:rPr>
          <w:noProof/>
        </w:rPr>
        <w:fldChar w:fldCharType="separate"/>
      </w:r>
      <w:r>
        <w:rPr>
          <w:noProof/>
        </w:rPr>
        <w:t>12</w:t>
      </w:r>
      <w:r>
        <w:rPr>
          <w:noProof/>
        </w:rPr>
        <w:fldChar w:fldCharType="end"/>
      </w:r>
    </w:p>
    <w:p w14:paraId="03BED676" w14:textId="7E00F2B2"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TSCTSF</w:t>
      </w:r>
      <w:r>
        <w:rPr>
          <w:noProof/>
        </w:rPr>
        <w:tab/>
      </w:r>
      <w:r>
        <w:rPr>
          <w:noProof/>
        </w:rPr>
        <w:fldChar w:fldCharType="begin" w:fldLock="1"/>
      </w:r>
      <w:r>
        <w:rPr>
          <w:noProof/>
        </w:rPr>
        <w:instrText xml:space="preserve"> PAGEREF _Toc218799712 \h </w:instrText>
      </w:r>
      <w:r>
        <w:rPr>
          <w:noProof/>
        </w:rPr>
      </w:r>
      <w:r>
        <w:rPr>
          <w:noProof/>
        </w:rPr>
        <w:fldChar w:fldCharType="separate"/>
      </w:r>
      <w:r>
        <w:rPr>
          <w:noProof/>
        </w:rPr>
        <w:t>13</w:t>
      </w:r>
      <w:r>
        <w:rPr>
          <w:noProof/>
        </w:rPr>
        <w:fldChar w:fldCharType="end"/>
      </w:r>
    </w:p>
    <w:p w14:paraId="4B3617BA" w14:textId="0D17227F"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_Toc218799713 \h </w:instrText>
      </w:r>
      <w:r>
        <w:rPr>
          <w:noProof/>
        </w:rPr>
      </w:r>
      <w:r>
        <w:rPr>
          <w:noProof/>
        </w:rPr>
        <w:fldChar w:fldCharType="separate"/>
      </w:r>
      <w:r>
        <w:rPr>
          <w:noProof/>
        </w:rPr>
        <w:t>13</w:t>
      </w:r>
      <w:r>
        <w:rPr>
          <w:noProof/>
        </w:rPr>
        <w:fldChar w:fldCharType="end"/>
      </w:r>
    </w:p>
    <w:p w14:paraId="75391083" w14:textId="671AFDE6"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w:t>
      </w:r>
      <w:r>
        <w:rPr>
          <w:noProof/>
        </w:rPr>
        <w:tab/>
      </w:r>
      <w:r>
        <w:rPr>
          <w:noProof/>
        </w:rPr>
        <w:fldChar w:fldCharType="begin" w:fldLock="1"/>
      </w:r>
      <w:r>
        <w:rPr>
          <w:noProof/>
        </w:rPr>
        <w:instrText xml:space="preserve"> PAGEREF _Toc218799714 \h </w:instrText>
      </w:r>
      <w:r>
        <w:rPr>
          <w:noProof/>
        </w:rPr>
      </w:r>
      <w:r>
        <w:rPr>
          <w:noProof/>
        </w:rPr>
        <w:fldChar w:fldCharType="separate"/>
      </w:r>
      <w:r>
        <w:rPr>
          <w:noProof/>
        </w:rPr>
        <w:t>14</w:t>
      </w:r>
      <w:r>
        <w:rPr>
          <w:noProof/>
        </w:rPr>
        <w:fldChar w:fldCharType="end"/>
      </w:r>
    </w:p>
    <w:p w14:paraId="293B588B" w14:textId="2A6DAB4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_Toc218799715 \h </w:instrText>
      </w:r>
      <w:r>
        <w:rPr>
          <w:noProof/>
        </w:rPr>
      </w:r>
      <w:r>
        <w:rPr>
          <w:noProof/>
        </w:rPr>
        <w:fldChar w:fldCharType="separate"/>
      </w:r>
      <w:r>
        <w:rPr>
          <w:noProof/>
        </w:rPr>
        <w:t>14</w:t>
      </w:r>
      <w:r>
        <w:rPr>
          <w:noProof/>
        </w:rPr>
        <w:fldChar w:fldCharType="end"/>
      </w:r>
    </w:p>
    <w:p w14:paraId="64C09626" w14:textId="33FE743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_Toc218799716 \h </w:instrText>
      </w:r>
      <w:r>
        <w:rPr>
          <w:noProof/>
        </w:rPr>
      </w:r>
      <w:r>
        <w:rPr>
          <w:noProof/>
        </w:rPr>
        <w:fldChar w:fldCharType="separate"/>
      </w:r>
      <w:r>
        <w:rPr>
          <w:noProof/>
        </w:rPr>
        <w:t>14</w:t>
      </w:r>
      <w:r>
        <w:rPr>
          <w:noProof/>
        </w:rPr>
        <w:fldChar w:fldCharType="end"/>
      </w:r>
    </w:p>
    <w:p w14:paraId="4B4D1ED9" w14:textId="6E56A0C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_Toc218799717 \h </w:instrText>
      </w:r>
      <w:r>
        <w:rPr>
          <w:noProof/>
        </w:rPr>
      </w:r>
      <w:r>
        <w:rPr>
          <w:noProof/>
        </w:rPr>
        <w:fldChar w:fldCharType="separate"/>
      </w:r>
      <w:r>
        <w:rPr>
          <w:noProof/>
        </w:rPr>
        <w:t>14</w:t>
      </w:r>
      <w:r>
        <w:rPr>
          <w:noProof/>
        </w:rPr>
        <w:fldChar w:fldCharType="end"/>
      </w:r>
    </w:p>
    <w:p w14:paraId="68A54C03" w14:textId="1FDCD4B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_Toc218799718 \h </w:instrText>
      </w:r>
      <w:r>
        <w:rPr>
          <w:noProof/>
        </w:rPr>
      </w:r>
      <w:r>
        <w:rPr>
          <w:noProof/>
        </w:rPr>
        <w:fldChar w:fldCharType="separate"/>
      </w:r>
      <w:r>
        <w:rPr>
          <w:noProof/>
        </w:rPr>
        <w:t>14</w:t>
      </w:r>
      <w:r>
        <w:rPr>
          <w:noProof/>
        </w:rPr>
        <w:fldChar w:fldCharType="end"/>
      </w:r>
    </w:p>
    <w:p w14:paraId="2861FF7C" w14:textId="14C9A90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_Toc218799719 \h </w:instrText>
      </w:r>
      <w:r>
        <w:rPr>
          <w:noProof/>
        </w:rPr>
      </w:r>
      <w:r>
        <w:rPr>
          <w:noProof/>
        </w:rPr>
        <w:fldChar w:fldCharType="separate"/>
      </w:r>
      <w:r>
        <w:rPr>
          <w:noProof/>
        </w:rPr>
        <w:t>15</w:t>
      </w:r>
      <w:r>
        <w:rPr>
          <w:noProof/>
        </w:rPr>
        <w:fldChar w:fldCharType="end"/>
      </w:r>
    </w:p>
    <w:p w14:paraId="5292FD34" w14:textId="57506B8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_Toc218799720 \h </w:instrText>
      </w:r>
      <w:r>
        <w:rPr>
          <w:noProof/>
        </w:rPr>
      </w:r>
      <w:r>
        <w:rPr>
          <w:noProof/>
        </w:rPr>
        <w:fldChar w:fldCharType="separate"/>
      </w:r>
      <w:r>
        <w:rPr>
          <w:noProof/>
        </w:rPr>
        <w:t>15</w:t>
      </w:r>
      <w:r>
        <w:rPr>
          <w:noProof/>
        </w:rPr>
        <w:fldChar w:fldCharType="end"/>
      </w:r>
    </w:p>
    <w:p w14:paraId="6C08A6D4" w14:textId="40A78DB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_Toc218799721 \h </w:instrText>
      </w:r>
      <w:r>
        <w:rPr>
          <w:noProof/>
        </w:rPr>
      </w:r>
      <w:r>
        <w:rPr>
          <w:noProof/>
        </w:rPr>
        <w:fldChar w:fldCharType="separate"/>
      </w:r>
      <w:r>
        <w:rPr>
          <w:noProof/>
        </w:rPr>
        <w:t>15</w:t>
      </w:r>
      <w:r>
        <w:rPr>
          <w:noProof/>
        </w:rPr>
        <w:fldChar w:fldCharType="end"/>
      </w:r>
    </w:p>
    <w:p w14:paraId="22F50549" w14:textId="0068452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Ntsctsf_TimeSynchronization_CapsSubscribe</w:t>
      </w:r>
      <w:r>
        <w:rPr>
          <w:noProof/>
        </w:rPr>
        <w:tab/>
      </w:r>
      <w:r>
        <w:rPr>
          <w:noProof/>
        </w:rPr>
        <w:fldChar w:fldCharType="begin" w:fldLock="1"/>
      </w:r>
      <w:r>
        <w:rPr>
          <w:noProof/>
        </w:rPr>
        <w:instrText xml:space="preserve"> PAGEREF _Toc218799722 \h </w:instrText>
      </w:r>
      <w:r>
        <w:rPr>
          <w:noProof/>
        </w:rPr>
      </w:r>
      <w:r>
        <w:rPr>
          <w:noProof/>
        </w:rPr>
        <w:fldChar w:fldCharType="separate"/>
      </w:r>
      <w:r>
        <w:rPr>
          <w:noProof/>
        </w:rPr>
        <w:t>16</w:t>
      </w:r>
      <w:r>
        <w:rPr>
          <w:noProof/>
        </w:rPr>
        <w:fldChar w:fldCharType="end"/>
      </w:r>
    </w:p>
    <w:p w14:paraId="2CD87526" w14:textId="6A0268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_Toc218799723 \h </w:instrText>
      </w:r>
      <w:r>
        <w:rPr>
          <w:noProof/>
        </w:rPr>
      </w:r>
      <w:r>
        <w:rPr>
          <w:noProof/>
        </w:rPr>
        <w:fldChar w:fldCharType="separate"/>
      </w:r>
      <w:r>
        <w:rPr>
          <w:noProof/>
        </w:rPr>
        <w:t>16</w:t>
      </w:r>
      <w:r>
        <w:rPr>
          <w:noProof/>
        </w:rPr>
        <w:fldChar w:fldCharType="end"/>
      </w:r>
    </w:p>
    <w:p w14:paraId="0712EC0E" w14:textId="0811C56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_Toc218799724 \h </w:instrText>
      </w:r>
      <w:r>
        <w:rPr>
          <w:noProof/>
        </w:rPr>
      </w:r>
      <w:r>
        <w:rPr>
          <w:noProof/>
        </w:rPr>
        <w:fldChar w:fldCharType="separate"/>
      </w:r>
      <w:r>
        <w:rPr>
          <w:noProof/>
        </w:rPr>
        <w:t>16</w:t>
      </w:r>
      <w:r>
        <w:rPr>
          <w:noProof/>
        </w:rPr>
        <w:fldChar w:fldCharType="end"/>
      </w:r>
    </w:p>
    <w:p w14:paraId="7BF67FDE" w14:textId="2ED8D04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_Toc218799725 \h </w:instrText>
      </w:r>
      <w:r>
        <w:rPr>
          <w:noProof/>
        </w:rPr>
      </w:r>
      <w:r>
        <w:rPr>
          <w:noProof/>
        </w:rPr>
        <w:fldChar w:fldCharType="separate"/>
      </w:r>
      <w:r>
        <w:rPr>
          <w:noProof/>
        </w:rPr>
        <w:t>19</w:t>
      </w:r>
      <w:r>
        <w:rPr>
          <w:noProof/>
        </w:rPr>
        <w:fldChar w:fldCharType="end"/>
      </w:r>
    </w:p>
    <w:p w14:paraId="3A945CFD" w14:textId="2105C4D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sidRPr="005A123A">
        <w:rPr>
          <w:rFonts w:cs="Arial"/>
          <w:noProof/>
          <w:lang w:val="en-US"/>
        </w:rPr>
        <w:t>Ntsctsf_TimeSynchronization_CapsUnsubscribe</w:t>
      </w:r>
      <w:r>
        <w:rPr>
          <w:noProof/>
        </w:rPr>
        <w:tab/>
      </w:r>
      <w:r>
        <w:rPr>
          <w:noProof/>
        </w:rPr>
        <w:fldChar w:fldCharType="begin" w:fldLock="1"/>
      </w:r>
      <w:r>
        <w:rPr>
          <w:noProof/>
        </w:rPr>
        <w:instrText xml:space="preserve"> PAGEREF _Toc218799726 \h </w:instrText>
      </w:r>
      <w:r>
        <w:rPr>
          <w:noProof/>
        </w:rPr>
      </w:r>
      <w:r>
        <w:rPr>
          <w:noProof/>
        </w:rPr>
        <w:fldChar w:fldCharType="separate"/>
      </w:r>
      <w:r>
        <w:rPr>
          <w:noProof/>
        </w:rPr>
        <w:t>20</w:t>
      </w:r>
      <w:r>
        <w:rPr>
          <w:noProof/>
        </w:rPr>
        <w:fldChar w:fldCharType="end"/>
      </w:r>
    </w:p>
    <w:p w14:paraId="68C01AC4" w14:textId="3AD5020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_Toc218799727 \h </w:instrText>
      </w:r>
      <w:r>
        <w:rPr>
          <w:noProof/>
        </w:rPr>
      </w:r>
      <w:r>
        <w:rPr>
          <w:noProof/>
        </w:rPr>
        <w:fldChar w:fldCharType="separate"/>
      </w:r>
      <w:r>
        <w:rPr>
          <w:noProof/>
        </w:rPr>
        <w:t>20</w:t>
      </w:r>
      <w:r>
        <w:rPr>
          <w:noProof/>
        </w:rPr>
        <w:fldChar w:fldCharType="end"/>
      </w:r>
    </w:p>
    <w:p w14:paraId="2CCFCEA2" w14:textId="638B3C7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_Toc218799728 \h </w:instrText>
      </w:r>
      <w:r>
        <w:rPr>
          <w:noProof/>
        </w:rPr>
      </w:r>
      <w:r>
        <w:rPr>
          <w:noProof/>
        </w:rPr>
        <w:fldChar w:fldCharType="separate"/>
      </w:r>
      <w:r>
        <w:rPr>
          <w:noProof/>
        </w:rPr>
        <w:t>20</w:t>
      </w:r>
      <w:r>
        <w:rPr>
          <w:noProof/>
        </w:rPr>
        <w:fldChar w:fldCharType="end"/>
      </w:r>
    </w:p>
    <w:p w14:paraId="3B36F93D" w14:textId="3A31FA3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Ntsctsf_TimeSynchronization_CapsNotify</w:t>
      </w:r>
      <w:r>
        <w:rPr>
          <w:noProof/>
        </w:rPr>
        <w:tab/>
      </w:r>
      <w:r>
        <w:rPr>
          <w:noProof/>
        </w:rPr>
        <w:fldChar w:fldCharType="begin" w:fldLock="1"/>
      </w:r>
      <w:r>
        <w:rPr>
          <w:noProof/>
        </w:rPr>
        <w:instrText xml:space="preserve"> PAGEREF _Toc218799729 \h </w:instrText>
      </w:r>
      <w:r>
        <w:rPr>
          <w:noProof/>
        </w:rPr>
      </w:r>
      <w:r>
        <w:rPr>
          <w:noProof/>
        </w:rPr>
        <w:fldChar w:fldCharType="separate"/>
      </w:r>
      <w:r>
        <w:rPr>
          <w:noProof/>
        </w:rPr>
        <w:t>21</w:t>
      </w:r>
      <w:r>
        <w:rPr>
          <w:noProof/>
        </w:rPr>
        <w:fldChar w:fldCharType="end"/>
      </w:r>
    </w:p>
    <w:p w14:paraId="47047193" w14:textId="1219C80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_Toc218799730 \h </w:instrText>
      </w:r>
      <w:r>
        <w:rPr>
          <w:noProof/>
        </w:rPr>
      </w:r>
      <w:r>
        <w:rPr>
          <w:noProof/>
        </w:rPr>
        <w:fldChar w:fldCharType="separate"/>
      </w:r>
      <w:r>
        <w:rPr>
          <w:noProof/>
        </w:rPr>
        <w:t>21</w:t>
      </w:r>
      <w:r>
        <w:rPr>
          <w:noProof/>
        </w:rPr>
        <w:fldChar w:fldCharType="end"/>
      </w:r>
    </w:p>
    <w:p w14:paraId="1085FB22" w14:textId="5157FFB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_Toc218799731 \h </w:instrText>
      </w:r>
      <w:r>
        <w:rPr>
          <w:noProof/>
        </w:rPr>
      </w:r>
      <w:r>
        <w:rPr>
          <w:noProof/>
        </w:rPr>
        <w:fldChar w:fldCharType="separate"/>
      </w:r>
      <w:r>
        <w:rPr>
          <w:noProof/>
        </w:rPr>
        <w:t>21</w:t>
      </w:r>
      <w:r>
        <w:rPr>
          <w:noProof/>
        </w:rPr>
        <w:fldChar w:fldCharType="end"/>
      </w:r>
    </w:p>
    <w:p w14:paraId="7EFFFBF3" w14:textId="125D710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Ntsctsf_TimeSynchronization_ConfigCreate</w:t>
      </w:r>
      <w:r>
        <w:rPr>
          <w:noProof/>
        </w:rPr>
        <w:tab/>
      </w:r>
      <w:r>
        <w:rPr>
          <w:noProof/>
        </w:rPr>
        <w:fldChar w:fldCharType="begin" w:fldLock="1"/>
      </w:r>
      <w:r>
        <w:rPr>
          <w:noProof/>
        </w:rPr>
        <w:instrText xml:space="preserve"> PAGEREF _Toc218799732 \h </w:instrText>
      </w:r>
      <w:r>
        <w:rPr>
          <w:noProof/>
        </w:rPr>
      </w:r>
      <w:r>
        <w:rPr>
          <w:noProof/>
        </w:rPr>
        <w:fldChar w:fldCharType="separate"/>
      </w:r>
      <w:r>
        <w:rPr>
          <w:noProof/>
        </w:rPr>
        <w:t>22</w:t>
      </w:r>
      <w:r>
        <w:rPr>
          <w:noProof/>
        </w:rPr>
        <w:fldChar w:fldCharType="end"/>
      </w:r>
    </w:p>
    <w:p w14:paraId="3D7186C0" w14:textId="4575F73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_Toc218799733 \h </w:instrText>
      </w:r>
      <w:r>
        <w:rPr>
          <w:noProof/>
        </w:rPr>
      </w:r>
      <w:r>
        <w:rPr>
          <w:noProof/>
        </w:rPr>
        <w:fldChar w:fldCharType="separate"/>
      </w:r>
      <w:r>
        <w:rPr>
          <w:noProof/>
        </w:rPr>
        <w:t>22</w:t>
      </w:r>
      <w:r>
        <w:rPr>
          <w:noProof/>
        </w:rPr>
        <w:fldChar w:fldCharType="end"/>
      </w:r>
    </w:p>
    <w:p w14:paraId="474B35C3" w14:textId="0E0E721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_Toc218799734 \h </w:instrText>
      </w:r>
      <w:r>
        <w:rPr>
          <w:noProof/>
        </w:rPr>
      </w:r>
      <w:r>
        <w:rPr>
          <w:noProof/>
        </w:rPr>
        <w:fldChar w:fldCharType="separate"/>
      </w:r>
      <w:r>
        <w:rPr>
          <w:noProof/>
        </w:rPr>
        <w:t>22</w:t>
      </w:r>
      <w:r>
        <w:rPr>
          <w:noProof/>
        </w:rPr>
        <w:fldChar w:fldCharType="end"/>
      </w:r>
    </w:p>
    <w:p w14:paraId="2B5A54A8" w14:textId="2DD209A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w:t>
      </w:r>
      <w:r>
        <w:rPr>
          <w:noProof/>
        </w:rPr>
        <w:tab/>
      </w:r>
      <w:r>
        <w:rPr>
          <w:noProof/>
        </w:rPr>
        <w:fldChar w:fldCharType="begin" w:fldLock="1"/>
      </w:r>
      <w:r>
        <w:rPr>
          <w:noProof/>
        </w:rPr>
        <w:instrText xml:space="preserve"> PAGEREF _Toc218799735 \h </w:instrText>
      </w:r>
      <w:r>
        <w:rPr>
          <w:noProof/>
        </w:rPr>
      </w:r>
      <w:r>
        <w:rPr>
          <w:noProof/>
        </w:rPr>
        <w:fldChar w:fldCharType="separate"/>
      </w:r>
      <w:r>
        <w:rPr>
          <w:noProof/>
        </w:rPr>
        <w:t>25</w:t>
      </w:r>
      <w:r>
        <w:rPr>
          <w:noProof/>
        </w:rPr>
        <w:fldChar w:fldCharType="end"/>
      </w:r>
    </w:p>
    <w:p w14:paraId="436E6A34" w14:textId="531C1E2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_Toc218799736 \h </w:instrText>
      </w:r>
      <w:r>
        <w:rPr>
          <w:noProof/>
        </w:rPr>
      </w:r>
      <w:r>
        <w:rPr>
          <w:noProof/>
        </w:rPr>
        <w:fldChar w:fldCharType="separate"/>
      </w:r>
      <w:r>
        <w:rPr>
          <w:noProof/>
        </w:rPr>
        <w:t>25</w:t>
      </w:r>
      <w:r>
        <w:rPr>
          <w:noProof/>
        </w:rPr>
        <w:fldChar w:fldCharType="end"/>
      </w:r>
    </w:p>
    <w:p w14:paraId="7DED1711" w14:textId="3B69B23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_Toc218799737 \h </w:instrText>
      </w:r>
      <w:r>
        <w:rPr>
          <w:noProof/>
        </w:rPr>
      </w:r>
      <w:r>
        <w:rPr>
          <w:noProof/>
        </w:rPr>
        <w:fldChar w:fldCharType="separate"/>
      </w:r>
      <w:r>
        <w:rPr>
          <w:noProof/>
        </w:rPr>
        <w:t>25</w:t>
      </w:r>
      <w:r>
        <w:rPr>
          <w:noProof/>
        </w:rPr>
        <w:fldChar w:fldCharType="end"/>
      </w:r>
    </w:p>
    <w:p w14:paraId="0B9AE0A3" w14:textId="2D3F920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Ntsctsf_TimeSynchronization_ConfigDelete</w:t>
      </w:r>
      <w:r>
        <w:rPr>
          <w:noProof/>
        </w:rPr>
        <w:tab/>
      </w:r>
      <w:r>
        <w:rPr>
          <w:noProof/>
        </w:rPr>
        <w:fldChar w:fldCharType="begin" w:fldLock="1"/>
      </w:r>
      <w:r>
        <w:rPr>
          <w:noProof/>
        </w:rPr>
        <w:instrText xml:space="preserve"> PAGEREF _Toc218799738 \h </w:instrText>
      </w:r>
      <w:r>
        <w:rPr>
          <w:noProof/>
        </w:rPr>
      </w:r>
      <w:r>
        <w:rPr>
          <w:noProof/>
        </w:rPr>
        <w:fldChar w:fldCharType="separate"/>
      </w:r>
      <w:r>
        <w:rPr>
          <w:noProof/>
        </w:rPr>
        <w:t>29</w:t>
      </w:r>
      <w:r>
        <w:rPr>
          <w:noProof/>
        </w:rPr>
        <w:fldChar w:fldCharType="end"/>
      </w:r>
    </w:p>
    <w:p w14:paraId="4FA891A0" w14:textId="0FFAEB3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_Toc218799739 \h </w:instrText>
      </w:r>
      <w:r>
        <w:rPr>
          <w:noProof/>
        </w:rPr>
      </w:r>
      <w:r>
        <w:rPr>
          <w:noProof/>
        </w:rPr>
        <w:fldChar w:fldCharType="separate"/>
      </w:r>
      <w:r>
        <w:rPr>
          <w:noProof/>
        </w:rPr>
        <w:t>29</w:t>
      </w:r>
      <w:r>
        <w:rPr>
          <w:noProof/>
        </w:rPr>
        <w:fldChar w:fldCharType="end"/>
      </w:r>
    </w:p>
    <w:p w14:paraId="10E77AC0" w14:textId="150889C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Deleting an existing configuration</w:t>
      </w:r>
      <w:r>
        <w:rPr>
          <w:noProof/>
        </w:rPr>
        <w:tab/>
      </w:r>
      <w:r>
        <w:rPr>
          <w:noProof/>
        </w:rPr>
        <w:fldChar w:fldCharType="begin" w:fldLock="1"/>
      </w:r>
      <w:r>
        <w:rPr>
          <w:noProof/>
        </w:rPr>
        <w:instrText xml:space="preserve"> PAGEREF _Toc218799740 \h </w:instrText>
      </w:r>
      <w:r>
        <w:rPr>
          <w:noProof/>
        </w:rPr>
      </w:r>
      <w:r>
        <w:rPr>
          <w:noProof/>
        </w:rPr>
        <w:fldChar w:fldCharType="separate"/>
      </w:r>
      <w:r>
        <w:rPr>
          <w:noProof/>
        </w:rPr>
        <w:t>29</w:t>
      </w:r>
      <w:r>
        <w:rPr>
          <w:noProof/>
        </w:rPr>
        <w:fldChar w:fldCharType="end"/>
      </w:r>
    </w:p>
    <w:p w14:paraId="1B5CC024" w14:textId="731672E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_Toc218799741 \h </w:instrText>
      </w:r>
      <w:r>
        <w:rPr>
          <w:noProof/>
        </w:rPr>
      </w:r>
      <w:r>
        <w:rPr>
          <w:noProof/>
        </w:rPr>
        <w:fldChar w:fldCharType="separate"/>
      </w:r>
      <w:r>
        <w:rPr>
          <w:noProof/>
        </w:rPr>
        <w:t>29</w:t>
      </w:r>
      <w:r>
        <w:rPr>
          <w:noProof/>
        </w:rPr>
        <w:fldChar w:fldCharType="end"/>
      </w:r>
    </w:p>
    <w:p w14:paraId="5043D4E2" w14:textId="30A31D7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_Toc218799742 \h </w:instrText>
      </w:r>
      <w:r>
        <w:rPr>
          <w:noProof/>
        </w:rPr>
      </w:r>
      <w:r>
        <w:rPr>
          <w:noProof/>
        </w:rPr>
        <w:fldChar w:fldCharType="separate"/>
      </w:r>
      <w:r>
        <w:rPr>
          <w:noProof/>
        </w:rPr>
        <w:t>29</w:t>
      </w:r>
      <w:r>
        <w:rPr>
          <w:noProof/>
        </w:rPr>
        <w:fldChar w:fldCharType="end"/>
      </w:r>
    </w:p>
    <w:p w14:paraId="554AB798" w14:textId="4CD906E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_Toc218799743 \h </w:instrText>
      </w:r>
      <w:r>
        <w:rPr>
          <w:noProof/>
        </w:rPr>
      </w:r>
      <w:r>
        <w:rPr>
          <w:noProof/>
        </w:rPr>
        <w:fldChar w:fldCharType="separate"/>
      </w:r>
      <w:r>
        <w:rPr>
          <w:noProof/>
        </w:rPr>
        <w:t>30</w:t>
      </w:r>
      <w:r>
        <w:rPr>
          <w:noProof/>
        </w:rPr>
        <w:fldChar w:fldCharType="end"/>
      </w:r>
    </w:p>
    <w:p w14:paraId="2E7225BA" w14:textId="1F9B6BBC"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w:t>
      </w:r>
      <w:r>
        <w:rPr>
          <w:noProof/>
        </w:rPr>
        <w:tab/>
      </w:r>
      <w:r>
        <w:rPr>
          <w:noProof/>
        </w:rPr>
        <w:fldChar w:fldCharType="begin" w:fldLock="1"/>
      </w:r>
      <w:r>
        <w:rPr>
          <w:noProof/>
        </w:rPr>
        <w:instrText xml:space="preserve"> PAGEREF _Toc218799744 \h </w:instrText>
      </w:r>
      <w:r>
        <w:rPr>
          <w:noProof/>
        </w:rPr>
      </w:r>
      <w:r>
        <w:rPr>
          <w:noProof/>
        </w:rPr>
        <w:fldChar w:fldCharType="separate"/>
      </w:r>
      <w:r>
        <w:rPr>
          <w:noProof/>
        </w:rPr>
        <w:t>31</w:t>
      </w:r>
      <w:r>
        <w:rPr>
          <w:noProof/>
        </w:rPr>
        <w:fldChar w:fldCharType="end"/>
      </w:r>
    </w:p>
    <w:p w14:paraId="6C1E0C70" w14:textId="6FAA720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_Toc218799745 \h </w:instrText>
      </w:r>
      <w:r>
        <w:rPr>
          <w:noProof/>
        </w:rPr>
      </w:r>
      <w:r>
        <w:rPr>
          <w:noProof/>
        </w:rPr>
        <w:fldChar w:fldCharType="separate"/>
      </w:r>
      <w:r>
        <w:rPr>
          <w:noProof/>
        </w:rPr>
        <w:t>31</w:t>
      </w:r>
      <w:r>
        <w:rPr>
          <w:noProof/>
        </w:rPr>
        <w:fldChar w:fldCharType="end"/>
      </w:r>
    </w:p>
    <w:p w14:paraId="57D0038C" w14:textId="7B78411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_Toc218799746 \h </w:instrText>
      </w:r>
      <w:r>
        <w:rPr>
          <w:noProof/>
        </w:rPr>
      </w:r>
      <w:r>
        <w:rPr>
          <w:noProof/>
        </w:rPr>
        <w:fldChar w:fldCharType="separate"/>
      </w:r>
      <w:r>
        <w:rPr>
          <w:noProof/>
        </w:rPr>
        <w:t>31</w:t>
      </w:r>
      <w:r>
        <w:rPr>
          <w:noProof/>
        </w:rPr>
        <w:fldChar w:fldCharType="end"/>
      </w:r>
    </w:p>
    <w:p w14:paraId="6224EA33" w14:textId="3DD6CF6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_Toc218799747 \h </w:instrText>
      </w:r>
      <w:r>
        <w:rPr>
          <w:noProof/>
        </w:rPr>
      </w:r>
      <w:r>
        <w:rPr>
          <w:noProof/>
        </w:rPr>
        <w:fldChar w:fldCharType="separate"/>
      </w:r>
      <w:r>
        <w:rPr>
          <w:noProof/>
        </w:rPr>
        <w:t>31</w:t>
      </w:r>
      <w:r>
        <w:rPr>
          <w:noProof/>
        </w:rPr>
        <w:fldChar w:fldCharType="end"/>
      </w:r>
    </w:p>
    <w:p w14:paraId="3D398649" w14:textId="58E65CA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_Toc218799748 \h </w:instrText>
      </w:r>
      <w:r>
        <w:rPr>
          <w:noProof/>
        </w:rPr>
      </w:r>
      <w:r>
        <w:rPr>
          <w:noProof/>
        </w:rPr>
        <w:fldChar w:fldCharType="separate"/>
      </w:r>
      <w:r>
        <w:rPr>
          <w:noProof/>
        </w:rPr>
        <w:t>31</w:t>
      </w:r>
      <w:r>
        <w:rPr>
          <w:noProof/>
        </w:rPr>
        <w:fldChar w:fldCharType="end"/>
      </w:r>
    </w:p>
    <w:p w14:paraId="62E17D9A" w14:textId="1A26665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_Toc218799749 \h </w:instrText>
      </w:r>
      <w:r>
        <w:rPr>
          <w:noProof/>
        </w:rPr>
      </w:r>
      <w:r>
        <w:rPr>
          <w:noProof/>
        </w:rPr>
        <w:fldChar w:fldCharType="separate"/>
      </w:r>
      <w:r>
        <w:rPr>
          <w:noProof/>
        </w:rPr>
        <w:t>31</w:t>
      </w:r>
      <w:r>
        <w:rPr>
          <w:noProof/>
        </w:rPr>
        <w:fldChar w:fldCharType="end"/>
      </w:r>
    </w:p>
    <w:p w14:paraId="7F9C6A0A" w14:textId="1D818E32"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_Toc218799750 \h </w:instrText>
      </w:r>
      <w:r>
        <w:rPr>
          <w:noProof/>
        </w:rPr>
      </w:r>
      <w:r>
        <w:rPr>
          <w:noProof/>
        </w:rPr>
        <w:fldChar w:fldCharType="separate"/>
      </w:r>
      <w:r>
        <w:rPr>
          <w:noProof/>
        </w:rPr>
        <w:t>31</w:t>
      </w:r>
      <w:r>
        <w:rPr>
          <w:noProof/>
        </w:rPr>
        <w:fldChar w:fldCharType="end"/>
      </w:r>
    </w:p>
    <w:p w14:paraId="2E9CED75" w14:textId="37E47B7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_Toc218799751 \h </w:instrText>
      </w:r>
      <w:r>
        <w:rPr>
          <w:noProof/>
        </w:rPr>
      </w:r>
      <w:r>
        <w:rPr>
          <w:noProof/>
        </w:rPr>
        <w:fldChar w:fldCharType="separate"/>
      </w:r>
      <w:r>
        <w:rPr>
          <w:noProof/>
        </w:rPr>
        <w:t>31</w:t>
      </w:r>
      <w:r>
        <w:rPr>
          <w:noProof/>
        </w:rPr>
        <w:fldChar w:fldCharType="end"/>
      </w:r>
    </w:p>
    <w:p w14:paraId="554E63AA" w14:textId="770D148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Ntsctsf_QoSandTSCAssistance_Create</w:t>
      </w:r>
      <w:r>
        <w:rPr>
          <w:noProof/>
        </w:rPr>
        <w:tab/>
      </w:r>
      <w:r>
        <w:rPr>
          <w:noProof/>
        </w:rPr>
        <w:fldChar w:fldCharType="begin" w:fldLock="1"/>
      </w:r>
      <w:r>
        <w:rPr>
          <w:noProof/>
        </w:rPr>
        <w:instrText xml:space="preserve"> PAGEREF _Toc218799752 \h </w:instrText>
      </w:r>
      <w:r>
        <w:rPr>
          <w:noProof/>
        </w:rPr>
      </w:r>
      <w:r>
        <w:rPr>
          <w:noProof/>
        </w:rPr>
        <w:fldChar w:fldCharType="separate"/>
      </w:r>
      <w:r>
        <w:rPr>
          <w:noProof/>
        </w:rPr>
        <w:t>32</w:t>
      </w:r>
      <w:r>
        <w:rPr>
          <w:noProof/>
        </w:rPr>
        <w:fldChar w:fldCharType="end"/>
      </w:r>
    </w:p>
    <w:p w14:paraId="3B525982" w14:textId="72FBD9B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_Toc218799753 \h </w:instrText>
      </w:r>
      <w:r>
        <w:rPr>
          <w:noProof/>
        </w:rPr>
      </w:r>
      <w:r>
        <w:rPr>
          <w:noProof/>
        </w:rPr>
        <w:fldChar w:fldCharType="separate"/>
      </w:r>
      <w:r>
        <w:rPr>
          <w:noProof/>
        </w:rPr>
        <w:t>32</w:t>
      </w:r>
      <w:r>
        <w:rPr>
          <w:noProof/>
        </w:rPr>
        <w:fldChar w:fldCharType="end"/>
      </w:r>
    </w:p>
    <w:p w14:paraId="6140A784" w14:textId="2F762C8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_Toc218799754 \h </w:instrText>
      </w:r>
      <w:r>
        <w:rPr>
          <w:noProof/>
        </w:rPr>
      </w:r>
      <w:r>
        <w:rPr>
          <w:noProof/>
        </w:rPr>
        <w:fldChar w:fldCharType="separate"/>
      </w:r>
      <w:r>
        <w:rPr>
          <w:noProof/>
        </w:rPr>
        <w:t>32</w:t>
      </w:r>
      <w:r>
        <w:rPr>
          <w:noProof/>
        </w:rPr>
        <w:fldChar w:fldCharType="end"/>
      </w:r>
    </w:p>
    <w:p w14:paraId="08676440" w14:textId="32E8BCD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_Toc218799755 \h </w:instrText>
      </w:r>
      <w:r>
        <w:rPr>
          <w:noProof/>
        </w:rPr>
      </w:r>
      <w:r>
        <w:rPr>
          <w:noProof/>
        </w:rPr>
        <w:fldChar w:fldCharType="separate"/>
      </w:r>
      <w:r>
        <w:rPr>
          <w:noProof/>
        </w:rPr>
        <w:t>36</w:t>
      </w:r>
      <w:r>
        <w:rPr>
          <w:noProof/>
        </w:rPr>
        <w:fldChar w:fldCharType="end"/>
      </w:r>
    </w:p>
    <w:p w14:paraId="017D90F1" w14:textId="6984A26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_Toc218799756 \h </w:instrText>
      </w:r>
      <w:r>
        <w:rPr>
          <w:noProof/>
        </w:rPr>
      </w:r>
      <w:r>
        <w:rPr>
          <w:noProof/>
        </w:rPr>
        <w:fldChar w:fldCharType="separate"/>
      </w:r>
      <w:r>
        <w:rPr>
          <w:noProof/>
        </w:rPr>
        <w:t>36</w:t>
      </w:r>
      <w:r>
        <w:rPr>
          <w:noProof/>
        </w:rPr>
        <w:fldChar w:fldCharType="end"/>
      </w:r>
    </w:p>
    <w:p w14:paraId="492E2F0A" w14:textId="3A57C04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_Toc218799757 \h </w:instrText>
      </w:r>
      <w:r>
        <w:rPr>
          <w:noProof/>
        </w:rPr>
      </w:r>
      <w:r>
        <w:rPr>
          <w:noProof/>
        </w:rPr>
        <w:fldChar w:fldCharType="separate"/>
      </w:r>
      <w:r>
        <w:rPr>
          <w:noProof/>
        </w:rPr>
        <w:t>36</w:t>
      </w:r>
      <w:r>
        <w:rPr>
          <w:noProof/>
        </w:rPr>
        <w:fldChar w:fldCharType="end"/>
      </w:r>
    </w:p>
    <w:p w14:paraId="0BCF6309" w14:textId="4DC3523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_Toc218799758 \h </w:instrText>
      </w:r>
      <w:r>
        <w:rPr>
          <w:noProof/>
        </w:rPr>
      </w:r>
      <w:r>
        <w:rPr>
          <w:noProof/>
        </w:rPr>
        <w:fldChar w:fldCharType="separate"/>
      </w:r>
      <w:r>
        <w:rPr>
          <w:noProof/>
        </w:rPr>
        <w:t>36</w:t>
      </w:r>
      <w:r>
        <w:rPr>
          <w:noProof/>
        </w:rPr>
        <w:fldChar w:fldCharType="end"/>
      </w:r>
    </w:p>
    <w:p w14:paraId="2E170B64" w14:textId="31EF0C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_Toc218799759 \h </w:instrText>
      </w:r>
      <w:r>
        <w:rPr>
          <w:noProof/>
        </w:rPr>
      </w:r>
      <w:r>
        <w:rPr>
          <w:noProof/>
        </w:rPr>
        <w:fldChar w:fldCharType="separate"/>
      </w:r>
      <w:r>
        <w:rPr>
          <w:noProof/>
        </w:rPr>
        <w:t>37</w:t>
      </w:r>
      <w:r>
        <w:rPr>
          <w:noProof/>
        </w:rPr>
        <w:fldChar w:fldCharType="end"/>
      </w:r>
    </w:p>
    <w:p w14:paraId="451CBADE" w14:textId="53EA31A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_Toc218799760 \h </w:instrText>
      </w:r>
      <w:r>
        <w:rPr>
          <w:noProof/>
        </w:rPr>
      </w:r>
      <w:r>
        <w:rPr>
          <w:noProof/>
        </w:rPr>
        <w:fldChar w:fldCharType="separate"/>
      </w:r>
      <w:r>
        <w:rPr>
          <w:noProof/>
        </w:rPr>
        <w:t>37</w:t>
      </w:r>
      <w:r>
        <w:rPr>
          <w:noProof/>
        </w:rPr>
        <w:fldChar w:fldCharType="end"/>
      </w:r>
    </w:p>
    <w:p w14:paraId="7A39B1AF" w14:textId="4D5B4B8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fldLock="1"/>
      </w:r>
      <w:r>
        <w:rPr>
          <w:noProof/>
        </w:rPr>
        <w:instrText xml:space="preserve"> PAGEREF _Toc218799761 \h </w:instrText>
      </w:r>
      <w:r>
        <w:rPr>
          <w:noProof/>
        </w:rPr>
      </w:r>
      <w:r>
        <w:rPr>
          <w:noProof/>
        </w:rPr>
        <w:fldChar w:fldCharType="separate"/>
      </w:r>
      <w:r>
        <w:rPr>
          <w:noProof/>
        </w:rPr>
        <w:t>39</w:t>
      </w:r>
      <w:r>
        <w:rPr>
          <w:noProof/>
        </w:rPr>
        <w:fldChar w:fldCharType="end"/>
      </w:r>
    </w:p>
    <w:p w14:paraId="12627B04" w14:textId="23333C3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5.3.2.2.10</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_Toc218799762 \h </w:instrText>
      </w:r>
      <w:r>
        <w:rPr>
          <w:noProof/>
        </w:rPr>
      </w:r>
      <w:r>
        <w:rPr>
          <w:noProof/>
        </w:rPr>
        <w:fldChar w:fldCharType="separate"/>
      </w:r>
      <w:r>
        <w:rPr>
          <w:noProof/>
        </w:rPr>
        <w:t>39</w:t>
      </w:r>
      <w:r>
        <w:rPr>
          <w:noProof/>
        </w:rPr>
        <w:fldChar w:fldCharType="end"/>
      </w:r>
    </w:p>
    <w:p w14:paraId="6716066B" w14:textId="3DC5994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5.3.2.3</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Ntsctsf_QoSandTSCAssistance_Update</w:t>
      </w:r>
      <w:r>
        <w:rPr>
          <w:noProof/>
        </w:rPr>
        <w:tab/>
      </w:r>
      <w:r>
        <w:rPr>
          <w:noProof/>
        </w:rPr>
        <w:fldChar w:fldCharType="begin" w:fldLock="1"/>
      </w:r>
      <w:r>
        <w:rPr>
          <w:noProof/>
        </w:rPr>
        <w:instrText xml:space="preserve"> PAGEREF _Toc218799763 \h </w:instrText>
      </w:r>
      <w:r>
        <w:rPr>
          <w:noProof/>
        </w:rPr>
      </w:r>
      <w:r>
        <w:rPr>
          <w:noProof/>
        </w:rPr>
        <w:fldChar w:fldCharType="separate"/>
      </w:r>
      <w:r>
        <w:rPr>
          <w:noProof/>
        </w:rPr>
        <w:t>39</w:t>
      </w:r>
      <w:r>
        <w:rPr>
          <w:noProof/>
        </w:rPr>
        <w:fldChar w:fldCharType="end"/>
      </w:r>
    </w:p>
    <w:p w14:paraId="53011907" w14:textId="50792DA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_Toc218799764 \h </w:instrText>
      </w:r>
      <w:r>
        <w:rPr>
          <w:noProof/>
        </w:rPr>
      </w:r>
      <w:r>
        <w:rPr>
          <w:noProof/>
        </w:rPr>
        <w:fldChar w:fldCharType="separate"/>
      </w:r>
      <w:r>
        <w:rPr>
          <w:noProof/>
        </w:rPr>
        <w:t>39</w:t>
      </w:r>
      <w:r>
        <w:rPr>
          <w:noProof/>
        </w:rPr>
        <w:fldChar w:fldCharType="end"/>
      </w:r>
    </w:p>
    <w:p w14:paraId="6C29F96E" w14:textId="2EEFF8F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_Toc218799765 \h </w:instrText>
      </w:r>
      <w:r>
        <w:rPr>
          <w:noProof/>
        </w:rPr>
      </w:r>
      <w:r>
        <w:rPr>
          <w:noProof/>
        </w:rPr>
        <w:fldChar w:fldCharType="separate"/>
      </w:r>
      <w:r>
        <w:rPr>
          <w:noProof/>
        </w:rPr>
        <w:t>39</w:t>
      </w:r>
      <w:r>
        <w:rPr>
          <w:noProof/>
        </w:rPr>
        <w:fldChar w:fldCharType="end"/>
      </w:r>
    </w:p>
    <w:p w14:paraId="2152F3A3" w14:textId="50025F1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_Toc218799766 \h </w:instrText>
      </w:r>
      <w:r>
        <w:rPr>
          <w:noProof/>
        </w:rPr>
      </w:r>
      <w:r>
        <w:rPr>
          <w:noProof/>
        </w:rPr>
        <w:fldChar w:fldCharType="separate"/>
      </w:r>
      <w:r>
        <w:rPr>
          <w:noProof/>
        </w:rPr>
        <w:t>42</w:t>
      </w:r>
      <w:r>
        <w:rPr>
          <w:noProof/>
        </w:rPr>
        <w:fldChar w:fldCharType="end"/>
      </w:r>
    </w:p>
    <w:p w14:paraId="065985AA" w14:textId="759FBDA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_Toc218799767 \h </w:instrText>
      </w:r>
      <w:r>
        <w:rPr>
          <w:noProof/>
        </w:rPr>
      </w:r>
      <w:r>
        <w:rPr>
          <w:noProof/>
        </w:rPr>
        <w:fldChar w:fldCharType="separate"/>
      </w:r>
      <w:r>
        <w:rPr>
          <w:noProof/>
        </w:rPr>
        <w:t>42</w:t>
      </w:r>
      <w:r>
        <w:rPr>
          <w:noProof/>
        </w:rPr>
        <w:fldChar w:fldCharType="end"/>
      </w:r>
    </w:p>
    <w:p w14:paraId="33698F3E" w14:textId="08EE1E2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_Toc218799768 \h </w:instrText>
      </w:r>
      <w:r>
        <w:rPr>
          <w:noProof/>
        </w:rPr>
      </w:r>
      <w:r>
        <w:rPr>
          <w:noProof/>
        </w:rPr>
        <w:fldChar w:fldCharType="separate"/>
      </w:r>
      <w:r>
        <w:rPr>
          <w:noProof/>
        </w:rPr>
        <w:t>42</w:t>
      </w:r>
      <w:r>
        <w:rPr>
          <w:noProof/>
        </w:rPr>
        <w:fldChar w:fldCharType="end"/>
      </w:r>
    </w:p>
    <w:p w14:paraId="73A9181C" w14:textId="5DC8B05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_Toc218799769 \h </w:instrText>
      </w:r>
      <w:r>
        <w:rPr>
          <w:noProof/>
        </w:rPr>
      </w:r>
      <w:r>
        <w:rPr>
          <w:noProof/>
        </w:rPr>
        <w:fldChar w:fldCharType="separate"/>
      </w:r>
      <w:r>
        <w:rPr>
          <w:noProof/>
        </w:rPr>
        <w:t>43</w:t>
      </w:r>
      <w:r>
        <w:rPr>
          <w:noProof/>
        </w:rPr>
        <w:fldChar w:fldCharType="end"/>
      </w:r>
    </w:p>
    <w:p w14:paraId="390EDB2A" w14:textId="7A9F546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_Toc218799770 \h </w:instrText>
      </w:r>
      <w:r>
        <w:rPr>
          <w:noProof/>
        </w:rPr>
      </w:r>
      <w:r>
        <w:rPr>
          <w:noProof/>
        </w:rPr>
        <w:fldChar w:fldCharType="separate"/>
      </w:r>
      <w:r>
        <w:rPr>
          <w:noProof/>
        </w:rPr>
        <w:t>43</w:t>
      </w:r>
      <w:r>
        <w:rPr>
          <w:noProof/>
        </w:rPr>
        <w:fldChar w:fldCharType="end"/>
      </w:r>
    </w:p>
    <w:p w14:paraId="09FAB0CE" w14:textId="64B3920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_Toc218799771 \h </w:instrText>
      </w:r>
      <w:r>
        <w:rPr>
          <w:noProof/>
        </w:rPr>
      </w:r>
      <w:r>
        <w:rPr>
          <w:noProof/>
        </w:rPr>
        <w:fldChar w:fldCharType="separate"/>
      </w:r>
      <w:r>
        <w:rPr>
          <w:noProof/>
        </w:rPr>
        <w:t>43</w:t>
      </w:r>
      <w:r>
        <w:rPr>
          <w:noProof/>
        </w:rPr>
        <w:fldChar w:fldCharType="end"/>
      </w:r>
    </w:p>
    <w:p w14:paraId="715D7A71" w14:textId="124D032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_Toc218799772 \h </w:instrText>
      </w:r>
      <w:r>
        <w:rPr>
          <w:noProof/>
        </w:rPr>
      </w:r>
      <w:r>
        <w:rPr>
          <w:noProof/>
        </w:rPr>
        <w:fldChar w:fldCharType="separate"/>
      </w:r>
      <w:r>
        <w:rPr>
          <w:noProof/>
        </w:rPr>
        <w:t>44</w:t>
      </w:r>
      <w:r>
        <w:rPr>
          <w:noProof/>
        </w:rPr>
        <w:fldChar w:fldCharType="end"/>
      </w:r>
    </w:p>
    <w:p w14:paraId="2A2F3651" w14:textId="520BA39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_Toc218799773 \h </w:instrText>
      </w:r>
      <w:r>
        <w:rPr>
          <w:noProof/>
        </w:rPr>
      </w:r>
      <w:r>
        <w:rPr>
          <w:noProof/>
        </w:rPr>
        <w:fldChar w:fldCharType="separate"/>
      </w:r>
      <w:r>
        <w:rPr>
          <w:noProof/>
        </w:rPr>
        <w:t>44</w:t>
      </w:r>
      <w:r>
        <w:rPr>
          <w:noProof/>
        </w:rPr>
        <w:fldChar w:fldCharType="end"/>
      </w:r>
    </w:p>
    <w:p w14:paraId="70437F3D" w14:textId="00B9F48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5.3.2.4</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Ntsctsf_QoSandTSCAssistance_Delete</w:t>
      </w:r>
      <w:r>
        <w:rPr>
          <w:noProof/>
        </w:rPr>
        <w:tab/>
      </w:r>
      <w:r>
        <w:rPr>
          <w:noProof/>
        </w:rPr>
        <w:fldChar w:fldCharType="begin" w:fldLock="1"/>
      </w:r>
      <w:r>
        <w:rPr>
          <w:noProof/>
        </w:rPr>
        <w:instrText xml:space="preserve"> PAGEREF _Toc218799774 \h </w:instrText>
      </w:r>
      <w:r>
        <w:rPr>
          <w:noProof/>
        </w:rPr>
      </w:r>
      <w:r>
        <w:rPr>
          <w:noProof/>
        </w:rPr>
        <w:fldChar w:fldCharType="separate"/>
      </w:r>
      <w:r>
        <w:rPr>
          <w:noProof/>
        </w:rPr>
        <w:t>45</w:t>
      </w:r>
      <w:r>
        <w:rPr>
          <w:noProof/>
        </w:rPr>
        <w:fldChar w:fldCharType="end"/>
      </w:r>
    </w:p>
    <w:p w14:paraId="687541BE" w14:textId="4EF7C4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_Toc218799775 \h </w:instrText>
      </w:r>
      <w:r>
        <w:rPr>
          <w:noProof/>
        </w:rPr>
      </w:r>
      <w:r>
        <w:rPr>
          <w:noProof/>
        </w:rPr>
        <w:fldChar w:fldCharType="separate"/>
      </w:r>
      <w:r>
        <w:rPr>
          <w:noProof/>
        </w:rPr>
        <w:t>45</w:t>
      </w:r>
      <w:r>
        <w:rPr>
          <w:noProof/>
        </w:rPr>
        <w:fldChar w:fldCharType="end"/>
      </w:r>
    </w:p>
    <w:p w14:paraId="7567F627" w14:textId="5DF8804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sidRPr="005A123A">
        <w:rPr>
          <w:noProof/>
          <w:lang w:val="fr-FR"/>
        </w:rPr>
        <w:t>5.3.2.4.2</w:t>
      </w:r>
      <w:r>
        <w:rPr>
          <w:rFonts w:asciiTheme="minorHAnsi" w:eastAsiaTheme="minorEastAsia" w:hAnsiTheme="minorHAnsi" w:cstheme="minorBidi"/>
          <w:noProof/>
          <w:kern w:val="2"/>
          <w:sz w:val="24"/>
          <w:szCs w:val="24"/>
          <w:lang w:eastAsia="en-GB"/>
          <w14:ligatures w14:val="standardContextual"/>
        </w:rPr>
        <w:tab/>
      </w:r>
      <w:r w:rsidRPr="005A123A">
        <w:rPr>
          <w:noProof/>
          <w:lang w:val="fr-FR"/>
        </w:rPr>
        <w:t>TSC AF application session context termination</w:t>
      </w:r>
      <w:r>
        <w:rPr>
          <w:noProof/>
        </w:rPr>
        <w:tab/>
      </w:r>
      <w:r>
        <w:rPr>
          <w:noProof/>
        </w:rPr>
        <w:fldChar w:fldCharType="begin" w:fldLock="1"/>
      </w:r>
      <w:r>
        <w:rPr>
          <w:noProof/>
        </w:rPr>
        <w:instrText xml:space="preserve"> PAGEREF _Toc218799776 \h </w:instrText>
      </w:r>
      <w:r>
        <w:rPr>
          <w:noProof/>
        </w:rPr>
      </w:r>
      <w:r>
        <w:rPr>
          <w:noProof/>
        </w:rPr>
        <w:fldChar w:fldCharType="separate"/>
      </w:r>
      <w:r>
        <w:rPr>
          <w:noProof/>
        </w:rPr>
        <w:t>45</w:t>
      </w:r>
      <w:r>
        <w:rPr>
          <w:noProof/>
        </w:rPr>
        <w:fldChar w:fldCharType="end"/>
      </w:r>
    </w:p>
    <w:p w14:paraId="305B3818" w14:textId="5187268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_Toc218799777 \h </w:instrText>
      </w:r>
      <w:r>
        <w:rPr>
          <w:noProof/>
        </w:rPr>
      </w:r>
      <w:r>
        <w:rPr>
          <w:noProof/>
        </w:rPr>
        <w:fldChar w:fldCharType="separate"/>
      </w:r>
      <w:r>
        <w:rPr>
          <w:noProof/>
        </w:rPr>
        <w:t>46</w:t>
      </w:r>
      <w:r>
        <w:rPr>
          <w:noProof/>
        </w:rPr>
        <w:fldChar w:fldCharType="end"/>
      </w:r>
    </w:p>
    <w:p w14:paraId="3683C95C" w14:textId="010B642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_Toc218799778 \h </w:instrText>
      </w:r>
      <w:r>
        <w:rPr>
          <w:noProof/>
        </w:rPr>
      </w:r>
      <w:r>
        <w:rPr>
          <w:noProof/>
        </w:rPr>
        <w:fldChar w:fldCharType="separate"/>
      </w:r>
      <w:r>
        <w:rPr>
          <w:noProof/>
        </w:rPr>
        <w:t>46</w:t>
      </w:r>
      <w:r>
        <w:rPr>
          <w:noProof/>
        </w:rPr>
        <w:fldChar w:fldCharType="end"/>
      </w:r>
    </w:p>
    <w:p w14:paraId="78D0A3B0" w14:textId="133950A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Ntsctsf_QoSandTSCAssistance_Notify</w:t>
      </w:r>
      <w:r>
        <w:rPr>
          <w:noProof/>
        </w:rPr>
        <w:tab/>
      </w:r>
      <w:r>
        <w:rPr>
          <w:noProof/>
        </w:rPr>
        <w:fldChar w:fldCharType="begin" w:fldLock="1"/>
      </w:r>
      <w:r>
        <w:rPr>
          <w:noProof/>
        </w:rPr>
        <w:instrText xml:space="preserve"> PAGEREF _Toc218799779 \h </w:instrText>
      </w:r>
      <w:r>
        <w:rPr>
          <w:noProof/>
        </w:rPr>
      </w:r>
      <w:r>
        <w:rPr>
          <w:noProof/>
        </w:rPr>
        <w:fldChar w:fldCharType="separate"/>
      </w:r>
      <w:r>
        <w:rPr>
          <w:noProof/>
        </w:rPr>
        <w:t>46</w:t>
      </w:r>
      <w:r>
        <w:rPr>
          <w:noProof/>
        </w:rPr>
        <w:fldChar w:fldCharType="end"/>
      </w:r>
    </w:p>
    <w:p w14:paraId="77248BE6" w14:textId="2D3CE3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_Toc218799780 \h </w:instrText>
      </w:r>
      <w:r>
        <w:rPr>
          <w:noProof/>
        </w:rPr>
      </w:r>
      <w:r>
        <w:rPr>
          <w:noProof/>
        </w:rPr>
        <w:fldChar w:fldCharType="separate"/>
      </w:r>
      <w:r>
        <w:rPr>
          <w:noProof/>
        </w:rPr>
        <w:t>46</w:t>
      </w:r>
      <w:r>
        <w:rPr>
          <w:noProof/>
        </w:rPr>
        <w:fldChar w:fldCharType="end"/>
      </w:r>
    </w:p>
    <w:p w14:paraId="5017E539" w14:textId="59EBD2C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_Toc218799781 \h </w:instrText>
      </w:r>
      <w:r>
        <w:rPr>
          <w:noProof/>
        </w:rPr>
      </w:r>
      <w:r>
        <w:rPr>
          <w:noProof/>
        </w:rPr>
        <w:fldChar w:fldCharType="separate"/>
      </w:r>
      <w:r>
        <w:rPr>
          <w:noProof/>
        </w:rPr>
        <w:t>47</w:t>
      </w:r>
      <w:r>
        <w:rPr>
          <w:noProof/>
        </w:rPr>
        <w:fldChar w:fldCharType="end"/>
      </w:r>
    </w:p>
    <w:p w14:paraId="3FC1A07C" w14:textId="128C7A3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_Toc218799782 \h </w:instrText>
      </w:r>
      <w:r>
        <w:rPr>
          <w:noProof/>
        </w:rPr>
      </w:r>
      <w:r>
        <w:rPr>
          <w:noProof/>
        </w:rPr>
        <w:fldChar w:fldCharType="separate"/>
      </w:r>
      <w:r>
        <w:rPr>
          <w:noProof/>
        </w:rPr>
        <w:t>48</w:t>
      </w:r>
      <w:r>
        <w:rPr>
          <w:noProof/>
        </w:rPr>
        <w:fldChar w:fldCharType="end"/>
      </w:r>
    </w:p>
    <w:p w14:paraId="02369AA7" w14:textId="66D2DBE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_Toc218799783 \h </w:instrText>
      </w:r>
      <w:r>
        <w:rPr>
          <w:noProof/>
        </w:rPr>
      </w:r>
      <w:r>
        <w:rPr>
          <w:noProof/>
        </w:rPr>
        <w:fldChar w:fldCharType="separate"/>
      </w:r>
      <w:r>
        <w:rPr>
          <w:noProof/>
        </w:rPr>
        <w:t>48</w:t>
      </w:r>
      <w:r>
        <w:rPr>
          <w:noProof/>
        </w:rPr>
        <w:fldChar w:fldCharType="end"/>
      </w:r>
    </w:p>
    <w:p w14:paraId="03D7B7D6" w14:textId="016F7EE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_Toc218799784 \h </w:instrText>
      </w:r>
      <w:r>
        <w:rPr>
          <w:noProof/>
        </w:rPr>
      </w:r>
      <w:r>
        <w:rPr>
          <w:noProof/>
        </w:rPr>
        <w:fldChar w:fldCharType="separate"/>
      </w:r>
      <w:r>
        <w:rPr>
          <w:noProof/>
        </w:rPr>
        <w:t>49</w:t>
      </w:r>
      <w:r>
        <w:rPr>
          <w:noProof/>
        </w:rPr>
        <w:fldChar w:fldCharType="end"/>
      </w:r>
    </w:p>
    <w:p w14:paraId="05B444F2" w14:textId="5568E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_Toc218799785 \h </w:instrText>
      </w:r>
      <w:r>
        <w:rPr>
          <w:noProof/>
        </w:rPr>
      </w:r>
      <w:r>
        <w:rPr>
          <w:noProof/>
        </w:rPr>
        <w:fldChar w:fldCharType="separate"/>
      </w:r>
      <w:r>
        <w:rPr>
          <w:noProof/>
        </w:rPr>
        <w:t>49</w:t>
      </w:r>
      <w:r>
        <w:rPr>
          <w:noProof/>
        </w:rPr>
        <w:fldChar w:fldCharType="end"/>
      </w:r>
    </w:p>
    <w:p w14:paraId="6FC5A4DC" w14:textId="7A568E7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_Toc218799786 \h </w:instrText>
      </w:r>
      <w:r>
        <w:rPr>
          <w:noProof/>
        </w:rPr>
      </w:r>
      <w:r>
        <w:rPr>
          <w:noProof/>
        </w:rPr>
        <w:fldChar w:fldCharType="separate"/>
      </w:r>
      <w:r>
        <w:rPr>
          <w:noProof/>
        </w:rPr>
        <w:t>49</w:t>
      </w:r>
      <w:r>
        <w:rPr>
          <w:noProof/>
        </w:rPr>
        <w:fldChar w:fldCharType="end"/>
      </w:r>
    </w:p>
    <w:p w14:paraId="0C527C45" w14:textId="551DC59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_Toc218799787 \h </w:instrText>
      </w:r>
      <w:r>
        <w:rPr>
          <w:noProof/>
        </w:rPr>
      </w:r>
      <w:r>
        <w:rPr>
          <w:noProof/>
        </w:rPr>
        <w:fldChar w:fldCharType="separate"/>
      </w:r>
      <w:r>
        <w:rPr>
          <w:noProof/>
        </w:rPr>
        <w:t>50</w:t>
      </w:r>
      <w:r>
        <w:rPr>
          <w:noProof/>
        </w:rPr>
        <w:fldChar w:fldCharType="end"/>
      </w:r>
    </w:p>
    <w:p w14:paraId="537628AD" w14:textId="6C96F61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_Toc218799788 \h </w:instrText>
      </w:r>
      <w:r>
        <w:rPr>
          <w:noProof/>
        </w:rPr>
      </w:r>
      <w:r>
        <w:rPr>
          <w:noProof/>
        </w:rPr>
        <w:fldChar w:fldCharType="separate"/>
      </w:r>
      <w:r>
        <w:rPr>
          <w:noProof/>
        </w:rPr>
        <w:t>50</w:t>
      </w:r>
      <w:r>
        <w:rPr>
          <w:noProof/>
        </w:rPr>
        <w:fldChar w:fldCharType="end"/>
      </w:r>
    </w:p>
    <w:p w14:paraId="770344DE" w14:textId="2DD73DD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5.3.2.5.10</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fldLock="1"/>
      </w:r>
      <w:r>
        <w:rPr>
          <w:noProof/>
        </w:rPr>
        <w:instrText xml:space="preserve"> PAGEREF _Toc218799789 \h </w:instrText>
      </w:r>
      <w:r>
        <w:rPr>
          <w:noProof/>
        </w:rPr>
      </w:r>
      <w:r>
        <w:rPr>
          <w:noProof/>
        </w:rPr>
        <w:fldChar w:fldCharType="separate"/>
      </w:r>
      <w:r>
        <w:rPr>
          <w:noProof/>
        </w:rPr>
        <w:t>51</w:t>
      </w:r>
      <w:r>
        <w:rPr>
          <w:noProof/>
        </w:rPr>
        <w:fldChar w:fldCharType="end"/>
      </w:r>
    </w:p>
    <w:p w14:paraId="5375F88D" w14:textId="719FB4D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_Toc218799790 \h </w:instrText>
      </w:r>
      <w:r>
        <w:rPr>
          <w:noProof/>
        </w:rPr>
      </w:r>
      <w:r>
        <w:rPr>
          <w:noProof/>
        </w:rPr>
        <w:fldChar w:fldCharType="separate"/>
      </w:r>
      <w:r>
        <w:rPr>
          <w:noProof/>
        </w:rPr>
        <w:t>51</w:t>
      </w:r>
      <w:r>
        <w:rPr>
          <w:noProof/>
        </w:rPr>
        <w:fldChar w:fldCharType="end"/>
      </w:r>
    </w:p>
    <w:p w14:paraId="6FCD1575" w14:textId="490B038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5.3.2.6</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Ntsctsf_QoSandTSCAssistance_Subscribe</w:t>
      </w:r>
      <w:r>
        <w:rPr>
          <w:noProof/>
        </w:rPr>
        <w:tab/>
      </w:r>
      <w:r>
        <w:rPr>
          <w:noProof/>
        </w:rPr>
        <w:fldChar w:fldCharType="begin" w:fldLock="1"/>
      </w:r>
      <w:r>
        <w:rPr>
          <w:noProof/>
        </w:rPr>
        <w:instrText xml:space="preserve"> PAGEREF _Toc218799791 \h </w:instrText>
      </w:r>
      <w:r>
        <w:rPr>
          <w:noProof/>
        </w:rPr>
      </w:r>
      <w:r>
        <w:rPr>
          <w:noProof/>
        </w:rPr>
        <w:fldChar w:fldCharType="separate"/>
      </w:r>
      <w:r>
        <w:rPr>
          <w:noProof/>
        </w:rPr>
        <w:t>51</w:t>
      </w:r>
      <w:r>
        <w:rPr>
          <w:noProof/>
        </w:rPr>
        <w:fldChar w:fldCharType="end"/>
      </w:r>
    </w:p>
    <w:p w14:paraId="29BD1A59" w14:textId="7377C85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_Toc218799792 \h </w:instrText>
      </w:r>
      <w:r>
        <w:rPr>
          <w:noProof/>
        </w:rPr>
      </w:r>
      <w:r>
        <w:rPr>
          <w:noProof/>
        </w:rPr>
        <w:fldChar w:fldCharType="separate"/>
      </w:r>
      <w:r>
        <w:rPr>
          <w:noProof/>
        </w:rPr>
        <w:t>51</w:t>
      </w:r>
      <w:r>
        <w:rPr>
          <w:noProof/>
        </w:rPr>
        <w:fldChar w:fldCharType="end"/>
      </w:r>
    </w:p>
    <w:p w14:paraId="56A89116" w14:textId="2787750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_Toc218799793 \h </w:instrText>
      </w:r>
      <w:r>
        <w:rPr>
          <w:noProof/>
        </w:rPr>
      </w:r>
      <w:r>
        <w:rPr>
          <w:noProof/>
        </w:rPr>
        <w:fldChar w:fldCharType="separate"/>
      </w:r>
      <w:r>
        <w:rPr>
          <w:noProof/>
        </w:rPr>
        <w:t>52</w:t>
      </w:r>
      <w:r>
        <w:rPr>
          <w:noProof/>
        </w:rPr>
        <w:fldChar w:fldCharType="end"/>
      </w:r>
    </w:p>
    <w:p w14:paraId="1BD2E125" w14:textId="30E8AC5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_Toc218799794 \h </w:instrText>
      </w:r>
      <w:r>
        <w:rPr>
          <w:noProof/>
        </w:rPr>
      </w:r>
      <w:r>
        <w:rPr>
          <w:noProof/>
        </w:rPr>
        <w:fldChar w:fldCharType="separate"/>
      </w:r>
      <w:r>
        <w:rPr>
          <w:noProof/>
        </w:rPr>
        <w:t>53</w:t>
      </w:r>
      <w:r>
        <w:rPr>
          <w:noProof/>
        </w:rPr>
        <w:fldChar w:fldCharType="end"/>
      </w:r>
    </w:p>
    <w:p w14:paraId="04140E5A" w14:textId="27E2F43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_Toc218799795 \h </w:instrText>
      </w:r>
      <w:r>
        <w:rPr>
          <w:noProof/>
        </w:rPr>
      </w:r>
      <w:r>
        <w:rPr>
          <w:noProof/>
        </w:rPr>
        <w:fldChar w:fldCharType="separate"/>
      </w:r>
      <w:r>
        <w:rPr>
          <w:noProof/>
        </w:rPr>
        <w:t>53</w:t>
      </w:r>
      <w:r>
        <w:rPr>
          <w:noProof/>
        </w:rPr>
        <w:fldChar w:fldCharType="end"/>
      </w:r>
    </w:p>
    <w:p w14:paraId="1077583B" w14:textId="7E41DC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_Toc218799796 \h </w:instrText>
      </w:r>
      <w:r>
        <w:rPr>
          <w:noProof/>
        </w:rPr>
      </w:r>
      <w:r>
        <w:rPr>
          <w:noProof/>
        </w:rPr>
        <w:fldChar w:fldCharType="separate"/>
      </w:r>
      <w:r>
        <w:rPr>
          <w:noProof/>
        </w:rPr>
        <w:t>54</w:t>
      </w:r>
      <w:r>
        <w:rPr>
          <w:noProof/>
        </w:rPr>
        <w:fldChar w:fldCharType="end"/>
      </w:r>
    </w:p>
    <w:p w14:paraId="4D80987D" w14:textId="5318E0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rFonts w:eastAsia="SimSun"/>
          <w:noProof/>
        </w:rPr>
        <w:t>5.3.2.7</w:t>
      </w:r>
      <w:r>
        <w:rPr>
          <w:rFonts w:asciiTheme="minorHAnsi" w:eastAsiaTheme="minorEastAsia" w:hAnsiTheme="minorHAnsi" w:cstheme="minorBidi"/>
          <w:noProof/>
          <w:kern w:val="2"/>
          <w:sz w:val="24"/>
          <w:szCs w:val="24"/>
          <w:lang w:eastAsia="en-GB"/>
          <w14:ligatures w14:val="standardContextual"/>
        </w:rPr>
        <w:tab/>
      </w:r>
      <w:r w:rsidRPr="005A123A">
        <w:rPr>
          <w:rFonts w:eastAsia="SimSun"/>
          <w:noProof/>
        </w:rPr>
        <w:t>Ntsctsf_QoSandTSCAssistance_Unsubscribe</w:t>
      </w:r>
      <w:r>
        <w:rPr>
          <w:noProof/>
        </w:rPr>
        <w:tab/>
      </w:r>
      <w:r>
        <w:rPr>
          <w:noProof/>
        </w:rPr>
        <w:fldChar w:fldCharType="begin" w:fldLock="1"/>
      </w:r>
      <w:r>
        <w:rPr>
          <w:noProof/>
        </w:rPr>
        <w:instrText xml:space="preserve"> PAGEREF _Toc218799797 \h </w:instrText>
      </w:r>
      <w:r>
        <w:rPr>
          <w:noProof/>
        </w:rPr>
      </w:r>
      <w:r>
        <w:rPr>
          <w:noProof/>
        </w:rPr>
        <w:fldChar w:fldCharType="separate"/>
      </w:r>
      <w:r>
        <w:rPr>
          <w:noProof/>
        </w:rPr>
        <w:t>54</w:t>
      </w:r>
      <w:r>
        <w:rPr>
          <w:noProof/>
        </w:rPr>
        <w:fldChar w:fldCharType="end"/>
      </w:r>
    </w:p>
    <w:p w14:paraId="5966D112" w14:textId="4BF17A2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_Toc218799798 \h </w:instrText>
      </w:r>
      <w:r>
        <w:rPr>
          <w:noProof/>
        </w:rPr>
      </w:r>
      <w:r>
        <w:rPr>
          <w:noProof/>
        </w:rPr>
        <w:fldChar w:fldCharType="separate"/>
      </w:r>
      <w:r>
        <w:rPr>
          <w:noProof/>
        </w:rPr>
        <w:t>54</w:t>
      </w:r>
      <w:r>
        <w:rPr>
          <w:noProof/>
        </w:rPr>
        <w:fldChar w:fldCharType="end"/>
      </w:r>
    </w:p>
    <w:p w14:paraId="586F7B53" w14:textId="06DCACB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Unsubscription to events</w:t>
      </w:r>
      <w:r>
        <w:rPr>
          <w:noProof/>
        </w:rPr>
        <w:tab/>
      </w:r>
      <w:r>
        <w:rPr>
          <w:noProof/>
        </w:rPr>
        <w:fldChar w:fldCharType="begin" w:fldLock="1"/>
      </w:r>
      <w:r>
        <w:rPr>
          <w:noProof/>
        </w:rPr>
        <w:instrText xml:space="preserve"> PAGEREF _Toc218799799 \h </w:instrText>
      </w:r>
      <w:r>
        <w:rPr>
          <w:noProof/>
        </w:rPr>
      </w:r>
      <w:r>
        <w:rPr>
          <w:noProof/>
        </w:rPr>
        <w:fldChar w:fldCharType="separate"/>
      </w:r>
      <w:r>
        <w:rPr>
          <w:noProof/>
        </w:rPr>
        <w:t>55</w:t>
      </w:r>
      <w:r>
        <w:rPr>
          <w:noProof/>
        </w:rPr>
        <w:fldChar w:fldCharType="end"/>
      </w:r>
    </w:p>
    <w:p w14:paraId="47DB0C8C" w14:textId="302DE0A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Ntsctsf_ASTI Service</w:t>
      </w:r>
      <w:r>
        <w:rPr>
          <w:noProof/>
        </w:rPr>
        <w:tab/>
      </w:r>
      <w:r>
        <w:rPr>
          <w:noProof/>
        </w:rPr>
        <w:fldChar w:fldCharType="begin" w:fldLock="1"/>
      </w:r>
      <w:r>
        <w:rPr>
          <w:noProof/>
        </w:rPr>
        <w:instrText xml:space="preserve"> PAGEREF _Toc218799800 \h </w:instrText>
      </w:r>
      <w:r>
        <w:rPr>
          <w:noProof/>
        </w:rPr>
      </w:r>
      <w:r>
        <w:rPr>
          <w:noProof/>
        </w:rPr>
        <w:fldChar w:fldCharType="separate"/>
      </w:r>
      <w:r>
        <w:rPr>
          <w:noProof/>
        </w:rPr>
        <w:t>55</w:t>
      </w:r>
      <w:r>
        <w:rPr>
          <w:noProof/>
        </w:rPr>
        <w:fldChar w:fldCharType="end"/>
      </w:r>
    </w:p>
    <w:p w14:paraId="397D3831" w14:textId="49B53B6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_Toc218799801 \h </w:instrText>
      </w:r>
      <w:r>
        <w:rPr>
          <w:noProof/>
        </w:rPr>
      </w:r>
      <w:r>
        <w:rPr>
          <w:noProof/>
        </w:rPr>
        <w:fldChar w:fldCharType="separate"/>
      </w:r>
      <w:r>
        <w:rPr>
          <w:noProof/>
        </w:rPr>
        <w:t>55</w:t>
      </w:r>
      <w:r>
        <w:rPr>
          <w:noProof/>
        </w:rPr>
        <w:fldChar w:fldCharType="end"/>
      </w:r>
    </w:p>
    <w:p w14:paraId="13E187C5" w14:textId="603A2F7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_Toc218799802 \h </w:instrText>
      </w:r>
      <w:r>
        <w:rPr>
          <w:noProof/>
        </w:rPr>
      </w:r>
      <w:r>
        <w:rPr>
          <w:noProof/>
        </w:rPr>
        <w:fldChar w:fldCharType="separate"/>
      </w:r>
      <w:r>
        <w:rPr>
          <w:noProof/>
        </w:rPr>
        <w:t>55</w:t>
      </w:r>
      <w:r>
        <w:rPr>
          <w:noProof/>
        </w:rPr>
        <w:fldChar w:fldCharType="end"/>
      </w:r>
    </w:p>
    <w:p w14:paraId="4E224D7C" w14:textId="4912788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_Toc218799803 \h </w:instrText>
      </w:r>
      <w:r>
        <w:rPr>
          <w:noProof/>
        </w:rPr>
      </w:r>
      <w:r>
        <w:rPr>
          <w:noProof/>
        </w:rPr>
        <w:fldChar w:fldCharType="separate"/>
      </w:r>
      <w:r>
        <w:rPr>
          <w:noProof/>
        </w:rPr>
        <w:t>56</w:t>
      </w:r>
      <w:r>
        <w:rPr>
          <w:noProof/>
        </w:rPr>
        <w:fldChar w:fldCharType="end"/>
      </w:r>
    </w:p>
    <w:p w14:paraId="15035B60" w14:textId="45A545F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5.4.1.2.1</w:t>
      </w:r>
      <w:r>
        <w:rPr>
          <w:rFonts w:asciiTheme="minorHAnsi" w:eastAsiaTheme="minorEastAsia" w:hAnsiTheme="minorHAnsi" w:cstheme="minorBidi"/>
          <w:noProof/>
          <w:kern w:val="2"/>
          <w:sz w:val="24"/>
          <w:szCs w:val="24"/>
          <w:lang w:eastAsia="en-GB"/>
          <w14:ligatures w14:val="standardContextual"/>
        </w:rPr>
        <w:tab/>
      </w:r>
      <w:r>
        <w:rPr>
          <w:noProof/>
        </w:rPr>
        <w:t>TSCTSF</w:t>
      </w:r>
      <w:r>
        <w:rPr>
          <w:noProof/>
        </w:rPr>
        <w:tab/>
      </w:r>
      <w:r>
        <w:rPr>
          <w:noProof/>
        </w:rPr>
        <w:fldChar w:fldCharType="begin" w:fldLock="1"/>
      </w:r>
      <w:r>
        <w:rPr>
          <w:noProof/>
        </w:rPr>
        <w:instrText xml:space="preserve"> PAGEREF _Toc218799804 \h </w:instrText>
      </w:r>
      <w:r>
        <w:rPr>
          <w:noProof/>
        </w:rPr>
      </w:r>
      <w:r>
        <w:rPr>
          <w:noProof/>
        </w:rPr>
        <w:fldChar w:fldCharType="separate"/>
      </w:r>
      <w:r>
        <w:rPr>
          <w:noProof/>
        </w:rPr>
        <w:t>56</w:t>
      </w:r>
      <w:r>
        <w:rPr>
          <w:noProof/>
        </w:rPr>
        <w:fldChar w:fldCharType="end"/>
      </w:r>
    </w:p>
    <w:p w14:paraId="3CD536BC" w14:textId="3D3368D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5.4.1.2.2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_Toc218799805 \h </w:instrText>
      </w:r>
      <w:r>
        <w:rPr>
          <w:noProof/>
        </w:rPr>
      </w:r>
      <w:r>
        <w:rPr>
          <w:noProof/>
        </w:rPr>
        <w:fldChar w:fldCharType="separate"/>
      </w:r>
      <w:r>
        <w:rPr>
          <w:noProof/>
        </w:rPr>
        <w:t>56</w:t>
      </w:r>
      <w:r>
        <w:rPr>
          <w:noProof/>
        </w:rPr>
        <w:fldChar w:fldCharType="end"/>
      </w:r>
    </w:p>
    <w:p w14:paraId="5AA1A15D" w14:textId="4326F70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_Toc218799806 \h </w:instrText>
      </w:r>
      <w:r>
        <w:rPr>
          <w:noProof/>
        </w:rPr>
      </w:r>
      <w:r>
        <w:rPr>
          <w:noProof/>
        </w:rPr>
        <w:fldChar w:fldCharType="separate"/>
      </w:r>
      <w:r>
        <w:rPr>
          <w:noProof/>
        </w:rPr>
        <w:t>56</w:t>
      </w:r>
      <w:r>
        <w:rPr>
          <w:noProof/>
        </w:rPr>
        <w:fldChar w:fldCharType="end"/>
      </w:r>
    </w:p>
    <w:p w14:paraId="05B8492D" w14:textId="1FC1399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_Toc218799807 \h </w:instrText>
      </w:r>
      <w:r>
        <w:rPr>
          <w:noProof/>
        </w:rPr>
      </w:r>
      <w:r>
        <w:rPr>
          <w:noProof/>
        </w:rPr>
        <w:fldChar w:fldCharType="separate"/>
      </w:r>
      <w:r>
        <w:rPr>
          <w:noProof/>
        </w:rPr>
        <w:t>56</w:t>
      </w:r>
      <w:r>
        <w:rPr>
          <w:noProof/>
        </w:rPr>
        <w:fldChar w:fldCharType="end"/>
      </w:r>
    </w:p>
    <w:p w14:paraId="09DBF567" w14:textId="6A83FB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Ntsctsf_ASTI_Create</w:t>
      </w:r>
      <w:r>
        <w:rPr>
          <w:noProof/>
        </w:rPr>
        <w:tab/>
      </w:r>
      <w:r>
        <w:rPr>
          <w:noProof/>
        </w:rPr>
        <w:fldChar w:fldCharType="begin" w:fldLock="1"/>
      </w:r>
      <w:r>
        <w:rPr>
          <w:noProof/>
        </w:rPr>
        <w:instrText xml:space="preserve"> PAGEREF _Toc218799808 \h </w:instrText>
      </w:r>
      <w:r>
        <w:rPr>
          <w:noProof/>
        </w:rPr>
      </w:r>
      <w:r>
        <w:rPr>
          <w:noProof/>
        </w:rPr>
        <w:fldChar w:fldCharType="separate"/>
      </w:r>
      <w:r>
        <w:rPr>
          <w:noProof/>
        </w:rPr>
        <w:t>57</w:t>
      </w:r>
      <w:r>
        <w:rPr>
          <w:noProof/>
        </w:rPr>
        <w:fldChar w:fldCharType="end"/>
      </w:r>
    </w:p>
    <w:p w14:paraId="566230C8" w14:textId="282C697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_Toc218799809 \h </w:instrText>
      </w:r>
      <w:r>
        <w:rPr>
          <w:noProof/>
        </w:rPr>
      </w:r>
      <w:r>
        <w:rPr>
          <w:noProof/>
        </w:rPr>
        <w:fldChar w:fldCharType="separate"/>
      </w:r>
      <w:r>
        <w:rPr>
          <w:noProof/>
        </w:rPr>
        <w:t>57</w:t>
      </w:r>
      <w:r>
        <w:rPr>
          <w:noProof/>
        </w:rPr>
        <w:fldChar w:fldCharType="end"/>
      </w:r>
    </w:p>
    <w:p w14:paraId="0FF6439F" w14:textId="1C2E1C0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Creating a new configuration</w:t>
      </w:r>
      <w:r>
        <w:rPr>
          <w:noProof/>
        </w:rPr>
        <w:tab/>
      </w:r>
      <w:r>
        <w:rPr>
          <w:noProof/>
        </w:rPr>
        <w:fldChar w:fldCharType="begin" w:fldLock="1"/>
      </w:r>
      <w:r>
        <w:rPr>
          <w:noProof/>
        </w:rPr>
        <w:instrText xml:space="preserve"> PAGEREF _Toc218799810 \h </w:instrText>
      </w:r>
      <w:r>
        <w:rPr>
          <w:noProof/>
        </w:rPr>
      </w:r>
      <w:r>
        <w:rPr>
          <w:noProof/>
        </w:rPr>
        <w:fldChar w:fldCharType="separate"/>
      </w:r>
      <w:r>
        <w:rPr>
          <w:noProof/>
        </w:rPr>
        <w:t>57</w:t>
      </w:r>
      <w:r>
        <w:rPr>
          <w:noProof/>
        </w:rPr>
        <w:fldChar w:fldCharType="end"/>
      </w:r>
    </w:p>
    <w:p w14:paraId="758CF1DE" w14:textId="2A9A43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w:t>
      </w:r>
      <w:r w:rsidRPr="005A123A">
        <w:rPr>
          <w:noProof/>
          <w:lang w:val="en-US" w:eastAsia="zh-CN"/>
        </w:rPr>
        <w:t>Update</w:t>
      </w:r>
      <w:r>
        <w:rPr>
          <w:noProof/>
        </w:rPr>
        <w:tab/>
      </w:r>
      <w:r>
        <w:rPr>
          <w:noProof/>
        </w:rPr>
        <w:fldChar w:fldCharType="begin" w:fldLock="1"/>
      </w:r>
      <w:r>
        <w:rPr>
          <w:noProof/>
        </w:rPr>
        <w:instrText xml:space="preserve"> PAGEREF _Toc218799811 \h </w:instrText>
      </w:r>
      <w:r>
        <w:rPr>
          <w:noProof/>
        </w:rPr>
      </w:r>
      <w:r>
        <w:rPr>
          <w:noProof/>
        </w:rPr>
        <w:fldChar w:fldCharType="separate"/>
      </w:r>
      <w:r>
        <w:rPr>
          <w:noProof/>
        </w:rPr>
        <w:t>60</w:t>
      </w:r>
      <w:r>
        <w:rPr>
          <w:noProof/>
        </w:rPr>
        <w:fldChar w:fldCharType="end"/>
      </w:r>
    </w:p>
    <w:p w14:paraId="3B27B9F3" w14:textId="61E768E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_Toc218799812 \h </w:instrText>
      </w:r>
      <w:r>
        <w:rPr>
          <w:noProof/>
        </w:rPr>
      </w:r>
      <w:r>
        <w:rPr>
          <w:noProof/>
        </w:rPr>
        <w:fldChar w:fldCharType="separate"/>
      </w:r>
      <w:r>
        <w:rPr>
          <w:noProof/>
        </w:rPr>
        <w:t>60</w:t>
      </w:r>
      <w:r>
        <w:rPr>
          <w:noProof/>
        </w:rPr>
        <w:fldChar w:fldCharType="end"/>
      </w:r>
    </w:p>
    <w:p w14:paraId="7E15731E" w14:textId="6DB4B0D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Updating an existing configuration</w:t>
      </w:r>
      <w:r>
        <w:rPr>
          <w:noProof/>
        </w:rPr>
        <w:tab/>
      </w:r>
      <w:r>
        <w:rPr>
          <w:noProof/>
        </w:rPr>
        <w:fldChar w:fldCharType="begin" w:fldLock="1"/>
      </w:r>
      <w:r>
        <w:rPr>
          <w:noProof/>
        </w:rPr>
        <w:instrText xml:space="preserve"> PAGEREF _Toc218799813 \h </w:instrText>
      </w:r>
      <w:r>
        <w:rPr>
          <w:noProof/>
        </w:rPr>
      </w:r>
      <w:r>
        <w:rPr>
          <w:noProof/>
        </w:rPr>
        <w:fldChar w:fldCharType="separate"/>
      </w:r>
      <w:r>
        <w:rPr>
          <w:noProof/>
        </w:rPr>
        <w:t>60</w:t>
      </w:r>
      <w:r>
        <w:rPr>
          <w:noProof/>
        </w:rPr>
        <w:fldChar w:fldCharType="end"/>
      </w:r>
    </w:p>
    <w:p w14:paraId="17EE4FEB" w14:textId="02D63ED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ASTI_Delete</w:t>
      </w:r>
      <w:r>
        <w:rPr>
          <w:noProof/>
        </w:rPr>
        <w:tab/>
      </w:r>
      <w:r>
        <w:rPr>
          <w:noProof/>
        </w:rPr>
        <w:fldChar w:fldCharType="begin" w:fldLock="1"/>
      </w:r>
      <w:r>
        <w:rPr>
          <w:noProof/>
        </w:rPr>
        <w:instrText xml:space="preserve"> PAGEREF _Toc218799814 \h </w:instrText>
      </w:r>
      <w:r>
        <w:rPr>
          <w:noProof/>
        </w:rPr>
      </w:r>
      <w:r>
        <w:rPr>
          <w:noProof/>
        </w:rPr>
        <w:fldChar w:fldCharType="separate"/>
      </w:r>
      <w:r>
        <w:rPr>
          <w:noProof/>
        </w:rPr>
        <w:t>62</w:t>
      </w:r>
      <w:r>
        <w:rPr>
          <w:noProof/>
        </w:rPr>
        <w:fldChar w:fldCharType="end"/>
      </w:r>
    </w:p>
    <w:p w14:paraId="2C7CB454" w14:textId="321E4C2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_Toc218799815 \h </w:instrText>
      </w:r>
      <w:r>
        <w:rPr>
          <w:noProof/>
        </w:rPr>
      </w:r>
      <w:r>
        <w:rPr>
          <w:noProof/>
        </w:rPr>
        <w:fldChar w:fldCharType="separate"/>
      </w:r>
      <w:r>
        <w:rPr>
          <w:noProof/>
        </w:rPr>
        <w:t>62</w:t>
      </w:r>
      <w:r>
        <w:rPr>
          <w:noProof/>
        </w:rPr>
        <w:fldChar w:fldCharType="end"/>
      </w:r>
    </w:p>
    <w:p w14:paraId="471EB8B5" w14:textId="2DEB388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Delete an existing configuration</w:t>
      </w:r>
      <w:r>
        <w:rPr>
          <w:noProof/>
        </w:rPr>
        <w:tab/>
      </w:r>
      <w:r>
        <w:rPr>
          <w:noProof/>
        </w:rPr>
        <w:fldChar w:fldCharType="begin" w:fldLock="1"/>
      </w:r>
      <w:r>
        <w:rPr>
          <w:noProof/>
        </w:rPr>
        <w:instrText xml:space="preserve"> PAGEREF _Toc218799816 \h </w:instrText>
      </w:r>
      <w:r>
        <w:rPr>
          <w:noProof/>
        </w:rPr>
      </w:r>
      <w:r>
        <w:rPr>
          <w:noProof/>
        </w:rPr>
        <w:fldChar w:fldCharType="separate"/>
      </w:r>
      <w:r>
        <w:rPr>
          <w:noProof/>
        </w:rPr>
        <w:t>62</w:t>
      </w:r>
      <w:r>
        <w:rPr>
          <w:noProof/>
        </w:rPr>
        <w:fldChar w:fldCharType="end"/>
      </w:r>
    </w:p>
    <w:p w14:paraId="00A0C875" w14:textId="3B2673E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ASTI_Get</w:t>
      </w:r>
      <w:r>
        <w:rPr>
          <w:noProof/>
        </w:rPr>
        <w:tab/>
      </w:r>
      <w:r>
        <w:rPr>
          <w:noProof/>
        </w:rPr>
        <w:fldChar w:fldCharType="begin" w:fldLock="1"/>
      </w:r>
      <w:r>
        <w:rPr>
          <w:noProof/>
        </w:rPr>
        <w:instrText xml:space="preserve"> PAGEREF _Toc218799817 \h </w:instrText>
      </w:r>
      <w:r>
        <w:rPr>
          <w:noProof/>
        </w:rPr>
      </w:r>
      <w:r>
        <w:rPr>
          <w:noProof/>
        </w:rPr>
        <w:fldChar w:fldCharType="separate"/>
      </w:r>
      <w:r>
        <w:rPr>
          <w:noProof/>
        </w:rPr>
        <w:t>63</w:t>
      </w:r>
      <w:r>
        <w:rPr>
          <w:noProof/>
        </w:rPr>
        <w:fldChar w:fldCharType="end"/>
      </w:r>
    </w:p>
    <w:p w14:paraId="3336D5AB" w14:textId="1524053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_Toc218799818 \h </w:instrText>
      </w:r>
      <w:r>
        <w:rPr>
          <w:noProof/>
        </w:rPr>
      </w:r>
      <w:r>
        <w:rPr>
          <w:noProof/>
        </w:rPr>
        <w:fldChar w:fldCharType="separate"/>
      </w:r>
      <w:r>
        <w:rPr>
          <w:noProof/>
        </w:rPr>
        <w:t>63</w:t>
      </w:r>
      <w:r>
        <w:rPr>
          <w:noProof/>
        </w:rPr>
        <w:fldChar w:fldCharType="end"/>
      </w:r>
    </w:p>
    <w:p w14:paraId="59AFDE8E" w14:textId="103E4DE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Retrieve the status of </w:t>
      </w:r>
      <w:r w:rsidRPr="005A12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_Toc218799819 \h </w:instrText>
      </w:r>
      <w:r>
        <w:rPr>
          <w:noProof/>
        </w:rPr>
      </w:r>
      <w:r>
        <w:rPr>
          <w:noProof/>
        </w:rPr>
        <w:fldChar w:fldCharType="separate"/>
      </w:r>
      <w:r>
        <w:rPr>
          <w:noProof/>
        </w:rPr>
        <w:t>63</w:t>
      </w:r>
      <w:r>
        <w:rPr>
          <w:noProof/>
        </w:rPr>
        <w:fldChar w:fldCharType="end"/>
      </w:r>
    </w:p>
    <w:p w14:paraId="4AF9E655" w14:textId="3A9ECB1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Ntsctsf_</w:t>
      </w:r>
      <w:r w:rsidRPr="005A123A">
        <w:rPr>
          <w:noProof/>
          <w:lang w:val="en-US"/>
        </w:rPr>
        <w:t>ASTI_</w:t>
      </w:r>
      <w:r w:rsidRPr="005A123A">
        <w:rPr>
          <w:noProof/>
          <w:lang w:val="en-US" w:eastAsia="zh-CN"/>
        </w:rPr>
        <w:t>UpdateNotify</w:t>
      </w:r>
      <w:r>
        <w:rPr>
          <w:noProof/>
        </w:rPr>
        <w:tab/>
      </w:r>
      <w:r>
        <w:rPr>
          <w:noProof/>
        </w:rPr>
        <w:fldChar w:fldCharType="begin" w:fldLock="1"/>
      </w:r>
      <w:r>
        <w:rPr>
          <w:noProof/>
        </w:rPr>
        <w:instrText xml:space="preserve"> PAGEREF _Toc218799820 \h </w:instrText>
      </w:r>
      <w:r>
        <w:rPr>
          <w:noProof/>
        </w:rPr>
      </w:r>
      <w:r>
        <w:rPr>
          <w:noProof/>
        </w:rPr>
        <w:fldChar w:fldCharType="separate"/>
      </w:r>
      <w:r>
        <w:rPr>
          <w:noProof/>
        </w:rPr>
        <w:t>64</w:t>
      </w:r>
      <w:r>
        <w:rPr>
          <w:noProof/>
        </w:rPr>
        <w:fldChar w:fldCharType="end"/>
      </w:r>
    </w:p>
    <w:p w14:paraId="70062CE2" w14:textId="1B45ED9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_Toc218799821 \h </w:instrText>
      </w:r>
      <w:r>
        <w:rPr>
          <w:noProof/>
        </w:rPr>
      </w:r>
      <w:r>
        <w:rPr>
          <w:noProof/>
        </w:rPr>
        <w:fldChar w:fldCharType="separate"/>
      </w:r>
      <w:r>
        <w:rPr>
          <w:noProof/>
        </w:rPr>
        <w:t>64</w:t>
      </w:r>
      <w:r>
        <w:rPr>
          <w:noProof/>
        </w:rPr>
        <w:fldChar w:fldCharType="end"/>
      </w:r>
    </w:p>
    <w:p w14:paraId="37F4CA6B" w14:textId="0DBDDBC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_Toc218799822 \h </w:instrText>
      </w:r>
      <w:r>
        <w:rPr>
          <w:noProof/>
        </w:rPr>
      </w:r>
      <w:r>
        <w:rPr>
          <w:noProof/>
        </w:rPr>
        <w:fldChar w:fldCharType="separate"/>
      </w:r>
      <w:r>
        <w:rPr>
          <w:noProof/>
        </w:rPr>
        <w:t>64</w:t>
      </w:r>
      <w:r>
        <w:rPr>
          <w:noProof/>
        </w:rPr>
        <w:fldChar w:fldCharType="end"/>
      </w:r>
    </w:p>
    <w:p w14:paraId="45064F80" w14:textId="47D2345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_Toc218799823 \h </w:instrText>
      </w:r>
      <w:r>
        <w:rPr>
          <w:noProof/>
        </w:rPr>
      </w:r>
      <w:r>
        <w:rPr>
          <w:noProof/>
        </w:rPr>
        <w:fldChar w:fldCharType="separate"/>
      </w:r>
      <w:r>
        <w:rPr>
          <w:noProof/>
        </w:rPr>
        <w:t>65</w:t>
      </w:r>
      <w:r>
        <w:rPr>
          <w:noProof/>
        </w:rPr>
        <w:fldChar w:fldCharType="end"/>
      </w:r>
    </w:p>
    <w:p w14:paraId="1E24B92B" w14:textId="2FC8027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_Toc218799824 \h </w:instrText>
      </w:r>
      <w:r>
        <w:rPr>
          <w:noProof/>
        </w:rPr>
      </w:r>
      <w:r>
        <w:rPr>
          <w:noProof/>
        </w:rPr>
        <w:fldChar w:fldCharType="separate"/>
      </w:r>
      <w:r>
        <w:rPr>
          <w:noProof/>
        </w:rPr>
        <w:t>65</w:t>
      </w:r>
      <w:r>
        <w:rPr>
          <w:noProof/>
        </w:rPr>
        <w:fldChar w:fldCharType="end"/>
      </w:r>
    </w:p>
    <w:p w14:paraId="01E06E08" w14:textId="59917B72"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_Toc218799825 \h </w:instrText>
      </w:r>
      <w:r>
        <w:rPr>
          <w:noProof/>
        </w:rPr>
      </w:r>
      <w:r>
        <w:rPr>
          <w:noProof/>
        </w:rPr>
        <w:fldChar w:fldCharType="separate"/>
      </w:r>
      <w:r>
        <w:rPr>
          <w:noProof/>
        </w:rPr>
        <w:t>66</w:t>
      </w:r>
      <w:r>
        <w:rPr>
          <w:noProof/>
        </w:rPr>
        <w:fldChar w:fldCharType="end"/>
      </w:r>
    </w:p>
    <w:p w14:paraId="19E9E05B" w14:textId="659E7F1D"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Service API</w:t>
      </w:r>
      <w:r>
        <w:rPr>
          <w:noProof/>
        </w:rPr>
        <w:tab/>
      </w:r>
      <w:r>
        <w:rPr>
          <w:noProof/>
        </w:rPr>
        <w:fldChar w:fldCharType="begin" w:fldLock="1"/>
      </w:r>
      <w:r>
        <w:rPr>
          <w:noProof/>
        </w:rPr>
        <w:instrText xml:space="preserve"> PAGEREF _Toc218799826 \h </w:instrText>
      </w:r>
      <w:r>
        <w:rPr>
          <w:noProof/>
        </w:rPr>
      </w:r>
      <w:r>
        <w:rPr>
          <w:noProof/>
        </w:rPr>
        <w:fldChar w:fldCharType="separate"/>
      </w:r>
      <w:r>
        <w:rPr>
          <w:noProof/>
        </w:rPr>
        <w:t>66</w:t>
      </w:r>
      <w:r>
        <w:rPr>
          <w:noProof/>
        </w:rPr>
        <w:fldChar w:fldCharType="end"/>
      </w:r>
    </w:p>
    <w:p w14:paraId="3C50C66C" w14:textId="0CDB4B76"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_Toc218799827 \h </w:instrText>
      </w:r>
      <w:r>
        <w:rPr>
          <w:noProof/>
        </w:rPr>
      </w:r>
      <w:r>
        <w:rPr>
          <w:noProof/>
        </w:rPr>
        <w:fldChar w:fldCharType="separate"/>
      </w:r>
      <w:r>
        <w:rPr>
          <w:noProof/>
        </w:rPr>
        <w:t>66</w:t>
      </w:r>
      <w:r>
        <w:rPr>
          <w:noProof/>
        </w:rPr>
        <w:fldChar w:fldCharType="end"/>
      </w:r>
    </w:p>
    <w:p w14:paraId="01D8F308" w14:textId="6EBD564A"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_Toc218799828 \h </w:instrText>
      </w:r>
      <w:r>
        <w:rPr>
          <w:noProof/>
        </w:rPr>
      </w:r>
      <w:r>
        <w:rPr>
          <w:noProof/>
        </w:rPr>
        <w:fldChar w:fldCharType="separate"/>
      </w:r>
      <w:r>
        <w:rPr>
          <w:noProof/>
        </w:rPr>
        <w:t>66</w:t>
      </w:r>
      <w:r>
        <w:rPr>
          <w:noProof/>
        </w:rPr>
        <w:fldChar w:fldCharType="end"/>
      </w:r>
    </w:p>
    <w:p w14:paraId="7AF02C8E" w14:textId="6858E1A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_Toc218799829 \h </w:instrText>
      </w:r>
      <w:r>
        <w:rPr>
          <w:noProof/>
        </w:rPr>
      </w:r>
      <w:r>
        <w:rPr>
          <w:noProof/>
        </w:rPr>
        <w:fldChar w:fldCharType="separate"/>
      </w:r>
      <w:r>
        <w:rPr>
          <w:noProof/>
        </w:rPr>
        <w:t>66</w:t>
      </w:r>
      <w:r>
        <w:rPr>
          <w:noProof/>
        </w:rPr>
        <w:fldChar w:fldCharType="end"/>
      </w:r>
    </w:p>
    <w:p w14:paraId="6AEA3BB2" w14:textId="08CAC80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_Toc218799830 \h </w:instrText>
      </w:r>
      <w:r>
        <w:rPr>
          <w:noProof/>
        </w:rPr>
      </w:r>
      <w:r>
        <w:rPr>
          <w:noProof/>
        </w:rPr>
        <w:fldChar w:fldCharType="separate"/>
      </w:r>
      <w:r>
        <w:rPr>
          <w:noProof/>
        </w:rPr>
        <w:t>66</w:t>
      </w:r>
      <w:r>
        <w:rPr>
          <w:noProof/>
        </w:rPr>
        <w:fldChar w:fldCharType="end"/>
      </w:r>
    </w:p>
    <w:p w14:paraId="37011307" w14:textId="6D01793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_Toc218799831 \h </w:instrText>
      </w:r>
      <w:r>
        <w:rPr>
          <w:noProof/>
        </w:rPr>
      </w:r>
      <w:r>
        <w:rPr>
          <w:noProof/>
        </w:rPr>
        <w:fldChar w:fldCharType="separate"/>
      </w:r>
      <w:r>
        <w:rPr>
          <w:noProof/>
        </w:rPr>
        <w:t>66</w:t>
      </w:r>
      <w:r>
        <w:rPr>
          <w:noProof/>
        </w:rPr>
        <w:fldChar w:fldCharType="end"/>
      </w:r>
    </w:p>
    <w:p w14:paraId="3F43B4A8" w14:textId="779F941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_Toc218799832 \h </w:instrText>
      </w:r>
      <w:r>
        <w:rPr>
          <w:noProof/>
        </w:rPr>
      </w:r>
      <w:r>
        <w:rPr>
          <w:noProof/>
        </w:rPr>
        <w:fldChar w:fldCharType="separate"/>
      </w:r>
      <w:r>
        <w:rPr>
          <w:noProof/>
        </w:rPr>
        <w:t>66</w:t>
      </w:r>
      <w:r>
        <w:rPr>
          <w:noProof/>
        </w:rPr>
        <w:fldChar w:fldCharType="end"/>
      </w:r>
    </w:p>
    <w:p w14:paraId="237664F4" w14:textId="1F37249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_Toc218799833 \h </w:instrText>
      </w:r>
      <w:r>
        <w:rPr>
          <w:noProof/>
        </w:rPr>
      </w:r>
      <w:r>
        <w:rPr>
          <w:noProof/>
        </w:rPr>
        <w:fldChar w:fldCharType="separate"/>
      </w:r>
      <w:r>
        <w:rPr>
          <w:noProof/>
        </w:rPr>
        <w:t>66</w:t>
      </w:r>
      <w:r>
        <w:rPr>
          <w:noProof/>
        </w:rPr>
        <w:fldChar w:fldCharType="end"/>
      </w:r>
    </w:p>
    <w:p w14:paraId="100BA8E7" w14:textId="7319D4C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_Toc218799834 \h </w:instrText>
      </w:r>
      <w:r>
        <w:rPr>
          <w:noProof/>
        </w:rPr>
      </w:r>
      <w:r>
        <w:rPr>
          <w:noProof/>
        </w:rPr>
        <w:fldChar w:fldCharType="separate"/>
      </w:r>
      <w:r>
        <w:rPr>
          <w:noProof/>
        </w:rPr>
        <w:t>67</w:t>
      </w:r>
      <w:r>
        <w:rPr>
          <w:noProof/>
        </w:rPr>
        <w:fldChar w:fldCharType="end"/>
      </w:r>
    </w:p>
    <w:p w14:paraId="2A5B6B9A" w14:textId="1EBAB0B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_Toc218799835 \h </w:instrText>
      </w:r>
      <w:r>
        <w:rPr>
          <w:noProof/>
        </w:rPr>
      </w:r>
      <w:r>
        <w:rPr>
          <w:noProof/>
        </w:rPr>
        <w:fldChar w:fldCharType="separate"/>
      </w:r>
      <w:r>
        <w:rPr>
          <w:noProof/>
        </w:rPr>
        <w:t>67</w:t>
      </w:r>
      <w:r>
        <w:rPr>
          <w:noProof/>
        </w:rPr>
        <w:fldChar w:fldCharType="end"/>
      </w:r>
    </w:p>
    <w:p w14:paraId="103BC9F1" w14:textId="37F055F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_Toc218799836 \h </w:instrText>
      </w:r>
      <w:r>
        <w:rPr>
          <w:noProof/>
        </w:rPr>
      </w:r>
      <w:r>
        <w:rPr>
          <w:noProof/>
        </w:rPr>
        <w:fldChar w:fldCharType="separate"/>
      </w:r>
      <w:r>
        <w:rPr>
          <w:noProof/>
        </w:rPr>
        <w:t>68</w:t>
      </w:r>
      <w:r>
        <w:rPr>
          <w:noProof/>
        </w:rPr>
        <w:fldChar w:fldCharType="end"/>
      </w:r>
    </w:p>
    <w:p w14:paraId="60BED19B" w14:textId="2EC5B08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_Toc218799837 \h </w:instrText>
      </w:r>
      <w:r>
        <w:rPr>
          <w:noProof/>
        </w:rPr>
      </w:r>
      <w:r>
        <w:rPr>
          <w:noProof/>
        </w:rPr>
        <w:fldChar w:fldCharType="separate"/>
      </w:r>
      <w:r>
        <w:rPr>
          <w:noProof/>
        </w:rPr>
        <w:t>68</w:t>
      </w:r>
      <w:r>
        <w:rPr>
          <w:noProof/>
        </w:rPr>
        <w:fldChar w:fldCharType="end"/>
      </w:r>
    </w:p>
    <w:p w14:paraId="137C03D9" w14:textId="7855D59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_Toc218799838 \h </w:instrText>
      </w:r>
      <w:r>
        <w:rPr>
          <w:noProof/>
        </w:rPr>
      </w:r>
      <w:r>
        <w:rPr>
          <w:noProof/>
        </w:rPr>
        <w:fldChar w:fldCharType="separate"/>
      </w:r>
      <w:r>
        <w:rPr>
          <w:noProof/>
        </w:rPr>
        <w:t>68</w:t>
      </w:r>
      <w:r>
        <w:rPr>
          <w:noProof/>
        </w:rPr>
        <w:fldChar w:fldCharType="end"/>
      </w:r>
    </w:p>
    <w:p w14:paraId="17AC5BD3" w14:textId="07ED2FC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_Toc218799839 \h </w:instrText>
      </w:r>
      <w:r>
        <w:rPr>
          <w:noProof/>
        </w:rPr>
      </w:r>
      <w:r>
        <w:rPr>
          <w:noProof/>
        </w:rPr>
        <w:fldChar w:fldCharType="separate"/>
      </w:r>
      <w:r>
        <w:rPr>
          <w:noProof/>
        </w:rPr>
        <w:t>68</w:t>
      </w:r>
      <w:r>
        <w:rPr>
          <w:noProof/>
        </w:rPr>
        <w:fldChar w:fldCharType="end"/>
      </w:r>
    </w:p>
    <w:p w14:paraId="4A4B65C6" w14:textId="374ED2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_Toc218799840 \h </w:instrText>
      </w:r>
      <w:r>
        <w:rPr>
          <w:noProof/>
        </w:rPr>
      </w:r>
      <w:r>
        <w:rPr>
          <w:noProof/>
        </w:rPr>
        <w:fldChar w:fldCharType="separate"/>
      </w:r>
      <w:r>
        <w:rPr>
          <w:noProof/>
        </w:rPr>
        <w:t>69</w:t>
      </w:r>
      <w:r>
        <w:rPr>
          <w:noProof/>
        </w:rPr>
        <w:fldChar w:fldCharType="end"/>
      </w:r>
    </w:p>
    <w:p w14:paraId="498C38A4" w14:textId="109320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_Toc218799841 \h </w:instrText>
      </w:r>
      <w:r>
        <w:rPr>
          <w:noProof/>
        </w:rPr>
      </w:r>
      <w:r>
        <w:rPr>
          <w:noProof/>
        </w:rPr>
        <w:fldChar w:fldCharType="separate"/>
      </w:r>
      <w:r>
        <w:rPr>
          <w:noProof/>
        </w:rPr>
        <w:t>69</w:t>
      </w:r>
      <w:r>
        <w:rPr>
          <w:noProof/>
        </w:rPr>
        <w:fldChar w:fldCharType="end"/>
      </w:r>
    </w:p>
    <w:p w14:paraId="2365D202" w14:textId="4BD2ED7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_Toc218799842 \h </w:instrText>
      </w:r>
      <w:r>
        <w:rPr>
          <w:noProof/>
        </w:rPr>
      </w:r>
      <w:r>
        <w:rPr>
          <w:noProof/>
        </w:rPr>
        <w:fldChar w:fldCharType="separate"/>
      </w:r>
      <w:r>
        <w:rPr>
          <w:noProof/>
        </w:rPr>
        <w:t>69</w:t>
      </w:r>
      <w:r>
        <w:rPr>
          <w:noProof/>
        </w:rPr>
        <w:fldChar w:fldCharType="end"/>
      </w:r>
    </w:p>
    <w:p w14:paraId="143655D2" w14:textId="3AD2587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_Toc218799843 \h </w:instrText>
      </w:r>
      <w:r>
        <w:rPr>
          <w:noProof/>
        </w:rPr>
      </w:r>
      <w:r>
        <w:rPr>
          <w:noProof/>
        </w:rPr>
        <w:fldChar w:fldCharType="separate"/>
      </w:r>
      <w:r>
        <w:rPr>
          <w:noProof/>
        </w:rPr>
        <w:t>69</w:t>
      </w:r>
      <w:r>
        <w:rPr>
          <w:noProof/>
        </w:rPr>
        <w:fldChar w:fldCharType="end"/>
      </w:r>
    </w:p>
    <w:p w14:paraId="03870A85" w14:textId="179B4CF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_Toc218799844 \h </w:instrText>
      </w:r>
      <w:r>
        <w:rPr>
          <w:noProof/>
        </w:rPr>
      </w:r>
      <w:r>
        <w:rPr>
          <w:noProof/>
        </w:rPr>
        <w:fldChar w:fldCharType="separate"/>
      </w:r>
      <w:r>
        <w:rPr>
          <w:noProof/>
        </w:rPr>
        <w:t>70</w:t>
      </w:r>
      <w:r>
        <w:rPr>
          <w:noProof/>
        </w:rPr>
        <w:fldChar w:fldCharType="end"/>
      </w:r>
    </w:p>
    <w:p w14:paraId="6EAB50C1" w14:textId="69D6579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_Toc218799845 \h </w:instrText>
      </w:r>
      <w:r>
        <w:rPr>
          <w:noProof/>
        </w:rPr>
      </w:r>
      <w:r>
        <w:rPr>
          <w:noProof/>
        </w:rPr>
        <w:fldChar w:fldCharType="separate"/>
      </w:r>
      <w:r>
        <w:rPr>
          <w:noProof/>
        </w:rPr>
        <w:t>73</w:t>
      </w:r>
      <w:r>
        <w:rPr>
          <w:noProof/>
        </w:rPr>
        <w:fldChar w:fldCharType="end"/>
      </w:r>
    </w:p>
    <w:p w14:paraId="3D45DE0C" w14:textId="6844FEC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_Toc218799846 \h </w:instrText>
      </w:r>
      <w:r>
        <w:rPr>
          <w:noProof/>
        </w:rPr>
      </w:r>
      <w:r>
        <w:rPr>
          <w:noProof/>
        </w:rPr>
        <w:fldChar w:fldCharType="separate"/>
      </w:r>
      <w:r>
        <w:rPr>
          <w:noProof/>
        </w:rPr>
        <w:t>73</w:t>
      </w:r>
      <w:r>
        <w:rPr>
          <w:noProof/>
        </w:rPr>
        <w:fldChar w:fldCharType="end"/>
      </w:r>
    </w:p>
    <w:p w14:paraId="3C64356C" w14:textId="505059B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_Toc218799847 \h </w:instrText>
      </w:r>
      <w:r>
        <w:rPr>
          <w:noProof/>
        </w:rPr>
      </w:r>
      <w:r>
        <w:rPr>
          <w:noProof/>
        </w:rPr>
        <w:fldChar w:fldCharType="separate"/>
      </w:r>
      <w:r>
        <w:rPr>
          <w:noProof/>
        </w:rPr>
        <w:t>73</w:t>
      </w:r>
      <w:r>
        <w:rPr>
          <w:noProof/>
        </w:rPr>
        <w:fldChar w:fldCharType="end"/>
      </w:r>
    </w:p>
    <w:p w14:paraId="6B623983" w14:textId="1FA6247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_Toc218799848 \h </w:instrText>
      </w:r>
      <w:r>
        <w:rPr>
          <w:noProof/>
        </w:rPr>
      </w:r>
      <w:r>
        <w:rPr>
          <w:noProof/>
        </w:rPr>
        <w:fldChar w:fldCharType="separate"/>
      </w:r>
      <w:r>
        <w:rPr>
          <w:noProof/>
        </w:rPr>
        <w:t>74</w:t>
      </w:r>
      <w:r>
        <w:rPr>
          <w:noProof/>
        </w:rPr>
        <w:fldChar w:fldCharType="end"/>
      </w:r>
    </w:p>
    <w:p w14:paraId="32454928" w14:textId="601BA7E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_Toc218799849 \h </w:instrText>
      </w:r>
      <w:r>
        <w:rPr>
          <w:noProof/>
        </w:rPr>
      </w:r>
      <w:r>
        <w:rPr>
          <w:noProof/>
        </w:rPr>
        <w:fldChar w:fldCharType="separate"/>
      </w:r>
      <w:r>
        <w:rPr>
          <w:noProof/>
        </w:rPr>
        <w:t>74</w:t>
      </w:r>
      <w:r>
        <w:rPr>
          <w:noProof/>
        </w:rPr>
        <w:fldChar w:fldCharType="end"/>
      </w:r>
    </w:p>
    <w:p w14:paraId="27145308" w14:textId="664B671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_Toc218799850 \h </w:instrText>
      </w:r>
      <w:r>
        <w:rPr>
          <w:noProof/>
        </w:rPr>
      </w:r>
      <w:r>
        <w:rPr>
          <w:noProof/>
        </w:rPr>
        <w:fldChar w:fldCharType="separate"/>
      </w:r>
      <w:r>
        <w:rPr>
          <w:noProof/>
        </w:rPr>
        <w:t>75</w:t>
      </w:r>
      <w:r>
        <w:rPr>
          <w:noProof/>
        </w:rPr>
        <w:fldChar w:fldCharType="end"/>
      </w:r>
    </w:p>
    <w:p w14:paraId="51C22908" w14:textId="22E527D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_Toc218799851 \h </w:instrText>
      </w:r>
      <w:r>
        <w:rPr>
          <w:noProof/>
        </w:rPr>
      </w:r>
      <w:r>
        <w:rPr>
          <w:noProof/>
        </w:rPr>
        <w:fldChar w:fldCharType="separate"/>
      </w:r>
      <w:r>
        <w:rPr>
          <w:noProof/>
        </w:rPr>
        <w:t>75</w:t>
      </w:r>
      <w:r>
        <w:rPr>
          <w:noProof/>
        </w:rPr>
        <w:fldChar w:fldCharType="end"/>
      </w:r>
    </w:p>
    <w:p w14:paraId="20ACEA8E" w14:textId="5457896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_Toc218799852 \h </w:instrText>
      </w:r>
      <w:r>
        <w:rPr>
          <w:noProof/>
        </w:rPr>
      </w:r>
      <w:r>
        <w:rPr>
          <w:noProof/>
        </w:rPr>
        <w:fldChar w:fldCharType="separate"/>
      </w:r>
      <w:r>
        <w:rPr>
          <w:noProof/>
        </w:rPr>
        <w:t>75</w:t>
      </w:r>
      <w:r>
        <w:rPr>
          <w:noProof/>
        </w:rPr>
        <w:fldChar w:fldCharType="end"/>
      </w:r>
    </w:p>
    <w:p w14:paraId="24AF0A7A" w14:textId="4E7EFDE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_Toc218799853 \h </w:instrText>
      </w:r>
      <w:r>
        <w:rPr>
          <w:noProof/>
        </w:rPr>
      </w:r>
      <w:r>
        <w:rPr>
          <w:noProof/>
        </w:rPr>
        <w:fldChar w:fldCharType="separate"/>
      </w:r>
      <w:r>
        <w:rPr>
          <w:noProof/>
        </w:rPr>
        <w:t>75</w:t>
      </w:r>
      <w:r>
        <w:rPr>
          <w:noProof/>
        </w:rPr>
        <w:fldChar w:fldCharType="end"/>
      </w:r>
    </w:p>
    <w:p w14:paraId="6A31A955" w14:textId="03C799D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_Toc218799854 \h </w:instrText>
      </w:r>
      <w:r>
        <w:rPr>
          <w:noProof/>
        </w:rPr>
      </w:r>
      <w:r>
        <w:rPr>
          <w:noProof/>
        </w:rPr>
        <w:fldChar w:fldCharType="separate"/>
      </w:r>
      <w:r>
        <w:rPr>
          <w:noProof/>
        </w:rPr>
        <w:t>76</w:t>
      </w:r>
      <w:r>
        <w:rPr>
          <w:noProof/>
        </w:rPr>
        <w:fldChar w:fldCharType="end"/>
      </w:r>
    </w:p>
    <w:p w14:paraId="0E3A18DE" w14:textId="435B8EA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_Toc218799855 \h </w:instrText>
      </w:r>
      <w:r>
        <w:rPr>
          <w:noProof/>
        </w:rPr>
      </w:r>
      <w:r>
        <w:rPr>
          <w:noProof/>
        </w:rPr>
        <w:fldChar w:fldCharType="separate"/>
      </w:r>
      <w:r>
        <w:rPr>
          <w:noProof/>
        </w:rPr>
        <w:t>79</w:t>
      </w:r>
      <w:r>
        <w:rPr>
          <w:noProof/>
        </w:rPr>
        <w:fldChar w:fldCharType="end"/>
      </w:r>
    </w:p>
    <w:p w14:paraId="65D8C135" w14:textId="30D664D2"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_Toc218799856 \h </w:instrText>
      </w:r>
      <w:r>
        <w:rPr>
          <w:noProof/>
        </w:rPr>
      </w:r>
      <w:r>
        <w:rPr>
          <w:noProof/>
        </w:rPr>
        <w:fldChar w:fldCharType="separate"/>
      </w:r>
      <w:r>
        <w:rPr>
          <w:noProof/>
        </w:rPr>
        <w:t>79</w:t>
      </w:r>
      <w:r>
        <w:rPr>
          <w:noProof/>
        </w:rPr>
        <w:fldChar w:fldCharType="end"/>
      </w:r>
    </w:p>
    <w:p w14:paraId="4778EFCF" w14:textId="4886286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_Toc218799857 \h </w:instrText>
      </w:r>
      <w:r>
        <w:rPr>
          <w:noProof/>
        </w:rPr>
      </w:r>
      <w:r>
        <w:rPr>
          <w:noProof/>
        </w:rPr>
        <w:fldChar w:fldCharType="separate"/>
      </w:r>
      <w:r>
        <w:rPr>
          <w:noProof/>
        </w:rPr>
        <w:t>79</w:t>
      </w:r>
      <w:r>
        <w:rPr>
          <w:noProof/>
        </w:rPr>
        <w:fldChar w:fldCharType="end"/>
      </w:r>
    </w:p>
    <w:p w14:paraId="0594C513" w14:textId="18341E8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_Toc218799858 \h </w:instrText>
      </w:r>
      <w:r>
        <w:rPr>
          <w:noProof/>
        </w:rPr>
      </w:r>
      <w:r>
        <w:rPr>
          <w:noProof/>
        </w:rPr>
        <w:fldChar w:fldCharType="separate"/>
      </w:r>
      <w:r>
        <w:rPr>
          <w:noProof/>
        </w:rPr>
        <w:t>79</w:t>
      </w:r>
      <w:r>
        <w:rPr>
          <w:noProof/>
        </w:rPr>
        <w:fldChar w:fldCharType="end"/>
      </w:r>
    </w:p>
    <w:p w14:paraId="37591A75" w14:textId="6903FE0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_Toc218799859 \h </w:instrText>
      </w:r>
      <w:r>
        <w:rPr>
          <w:noProof/>
        </w:rPr>
      </w:r>
      <w:r>
        <w:rPr>
          <w:noProof/>
        </w:rPr>
        <w:fldChar w:fldCharType="separate"/>
      </w:r>
      <w:r>
        <w:rPr>
          <w:noProof/>
        </w:rPr>
        <w:t>80</w:t>
      </w:r>
      <w:r>
        <w:rPr>
          <w:noProof/>
        </w:rPr>
        <w:fldChar w:fldCharType="end"/>
      </w:r>
    </w:p>
    <w:p w14:paraId="7058C8F4" w14:textId="5FD91AA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_Toc218799860 \h </w:instrText>
      </w:r>
      <w:r>
        <w:rPr>
          <w:noProof/>
        </w:rPr>
      </w:r>
      <w:r>
        <w:rPr>
          <w:noProof/>
        </w:rPr>
        <w:fldChar w:fldCharType="separate"/>
      </w:r>
      <w:r>
        <w:rPr>
          <w:noProof/>
        </w:rPr>
        <w:t>80</w:t>
      </w:r>
      <w:r>
        <w:rPr>
          <w:noProof/>
        </w:rPr>
        <w:fldChar w:fldCharType="end"/>
      </w:r>
    </w:p>
    <w:p w14:paraId="1922194D" w14:textId="7E6F771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_Toc218799861 \h </w:instrText>
      </w:r>
      <w:r>
        <w:rPr>
          <w:noProof/>
        </w:rPr>
      </w:r>
      <w:r>
        <w:rPr>
          <w:noProof/>
        </w:rPr>
        <w:fldChar w:fldCharType="separate"/>
      </w:r>
      <w:r>
        <w:rPr>
          <w:noProof/>
        </w:rPr>
        <w:t>80</w:t>
      </w:r>
      <w:r>
        <w:rPr>
          <w:noProof/>
        </w:rPr>
        <w:fldChar w:fldCharType="end"/>
      </w:r>
    </w:p>
    <w:p w14:paraId="4C315EBC" w14:textId="5C6151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_Toc218799862 \h </w:instrText>
      </w:r>
      <w:r>
        <w:rPr>
          <w:noProof/>
        </w:rPr>
      </w:r>
      <w:r>
        <w:rPr>
          <w:noProof/>
        </w:rPr>
        <w:fldChar w:fldCharType="separate"/>
      </w:r>
      <w:r>
        <w:rPr>
          <w:noProof/>
        </w:rPr>
        <w:t>80</w:t>
      </w:r>
      <w:r>
        <w:rPr>
          <w:noProof/>
        </w:rPr>
        <w:fldChar w:fldCharType="end"/>
      </w:r>
    </w:p>
    <w:p w14:paraId="1D0C423E" w14:textId="330FC6D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_Toc218799863 \h </w:instrText>
      </w:r>
      <w:r>
        <w:rPr>
          <w:noProof/>
        </w:rPr>
      </w:r>
      <w:r>
        <w:rPr>
          <w:noProof/>
        </w:rPr>
        <w:fldChar w:fldCharType="separate"/>
      </w:r>
      <w:r>
        <w:rPr>
          <w:noProof/>
        </w:rPr>
        <w:t>81</w:t>
      </w:r>
      <w:r>
        <w:rPr>
          <w:noProof/>
        </w:rPr>
        <w:fldChar w:fldCharType="end"/>
      </w:r>
    </w:p>
    <w:p w14:paraId="7A56063B" w14:textId="37DF58A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_Toc218799864 \h </w:instrText>
      </w:r>
      <w:r>
        <w:rPr>
          <w:noProof/>
        </w:rPr>
      </w:r>
      <w:r>
        <w:rPr>
          <w:noProof/>
        </w:rPr>
        <w:fldChar w:fldCharType="separate"/>
      </w:r>
      <w:r>
        <w:rPr>
          <w:noProof/>
        </w:rPr>
        <w:t>81</w:t>
      </w:r>
      <w:r>
        <w:rPr>
          <w:noProof/>
        </w:rPr>
        <w:fldChar w:fldCharType="end"/>
      </w:r>
    </w:p>
    <w:p w14:paraId="513A1119" w14:textId="7E072C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_Toc218799865 \h </w:instrText>
      </w:r>
      <w:r>
        <w:rPr>
          <w:noProof/>
        </w:rPr>
      </w:r>
      <w:r>
        <w:rPr>
          <w:noProof/>
        </w:rPr>
        <w:fldChar w:fldCharType="separate"/>
      </w:r>
      <w:r>
        <w:rPr>
          <w:noProof/>
        </w:rPr>
        <w:t>81</w:t>
      </w:r>
      <w:r>
        <w:rPr>
          <w:noProof/>
        </w:rPr>
        <w:fldChar w:fldCharType="end"/>
      </w:r>
    </w:p>
    <w:p w14:paraId="3BAEDC1A" w14:textId="20FD282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_Toc218799866 \h </w:instrText>
      </w:r>
      <w:r>
        <w:rPr>
          <w:noProof/>
        </w:rPr>
      </w:r>
      <w:r>
        <w:rPr>
          <w:noProof/>
        </w:rPr>
        <w:fldChar w:fldCharType="separate"/>
      </w:r>
      <w:r>
        <w:rPr>
          <w:noProof/>
        </w:rPr>
        <w:t>82</w:t>
      </w:r>
      <w:r>
        <w:rPr>
          <w:noProof/>
        </w:rPr>
        <w:fldChar w:fldCharType="end"/>
      </w:r>
    </w:p>
    <w:p w14:paraId="3E3E9A20" w14:textId="73052DB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_Toc218799867 \h </w:instrText>
      </w:r>
      <w:r>
        <w:rPr>
          <w:noProof/>
        </w:rPr>
      </w:r>
      <w:r>
        <w:rPr>
          <w:noProof/>
        </w:rPr>
        <w:fldChar w:fldCharType="separate"/>
      </w:r>
      <w:r>
        <w:rPr>
          <w:noProof/>
        </w:rPr>
        <w:t>82</w:t>
      </w:r>
      <w:r>
        <w:rPr>
          <w:noProof/>
        </w:rPr>
        <w:fldChar w:fldCharType="end"/>
      </w:r>
    </w:p>
    <w:p w14:paraId="02AB9ED0" w14:textId="563A833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_Toc218799868 \h </w:instrText>
      </w:r>
      <w:r>
        <w:rPr>
          <w:noProof/>
        </w:rPr>
      </w:r>
      <w:r>
        <w:rPr>
          <w:noProof/>
        </w:rPr>
        <w:fldChar w:fldCharType="separate"/>
      </w:r>
      <w:r>
        <w:rPr>
          <w:noProof/>
        </w:rPr>
        <w:t>82</w:t>
      </w:r>
      <w:r>
        <w:rPr>
          <w:noProof/>
        </w:rPr>
        <w:fldChar w:fldCharType="end"/>
      </w:r>
    </w:p>
    <w:p w14:paraId="0CF8353B" w14:textId="662A3FA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_Toc218799869 \h </w:instrText>
      </w:r>
      <w:r>
        <w:rPr>
          <w:noProof/>
        </w:rPr>
      </w:r>
      <w:r>
        <w:rPr>
          <w:noProof/>
        </w:rPr>
        <w:fldChar w:fldCharType="separate"/>
      </w:r>
      <w:r>
        <w:rPr>
          <w:noProof/>
        </w:rPr>
        <w:t>84</w:t>
      </w:r>
      <w:r>
        <w:rPr>
          <w:noProof/>
        </w:rPr>
        <w:fldChar w:fldCharType="end"/>
      </w:r>
    </w:p>
    <w:p w14:paraId="291EDD99" w14:textId="5C755B2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_Toc218799870 \h </w:instrText>
      </w:r>
      <w:r>
        <w:rPr>
          <w:noProof/>
        </w:rPr>
      </w:r>
      <w:r>
        <w:rPr>
          <w:noProof/>
        </w:rPr>
        <w:fldChar w:fldCharType="separate"/>
      </w:r>
      <w:r>
        <w:rPr>
          <w:noProof/>
        </w:rPr>
        <w:t>84</w:t>
      </w:r>
      <w:r>
        <w:rPr>
          <w:noProof/>
        </w:rPr>
        <w:fldChar w:fldCharType="end"/>
      </w:r>
    </w:p>
    <w:p w14:paraId="2027F3CB" w14:textId="4E98EE7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_Toc218799871 \h </w:instrText>
      </w:r>
      <w:r>
        <w:rPr>
          <w:noProof/>
        </w:rPr>
      </w:r>
      <w:r>
        <w:rPr>
          <w:noProof/>
        </w:rPr>
        <w:fldChar w:fldCharType="separate"/>
      </w:r>
      <w:r>
        <w:rPr>
          <w:noProof/>
        </w:rPr>
        <w:t>85</w:t>
      </w:r>
      <w:r>
        <w:rPr>
          <w:noProof/>
        </w:rPr>
        <w:fldChar w:fldCharType="end"/>
      </w:r>
    </w:p>
    <w:p w14:paraId="37C06656" w14:textId="645FBC2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_Toc218799872 \h </w:instrText>
      </w:r>
      <w:r>
        <w:rPr>
          <w:noProof/>
        </w:rPr>
      </w:r>
      <w:r>
        <w:rPr>
          <w:noProof/>
        </w:rPr>
        <w:fldChar w:fldCharType="separate"/>
      </w:r>
      <w:r>
        <w:rPr>
          <w:noProof/>
        </w:rPr>
        <w:t>87</w:t>
      </w:r>
      <w:r>
        <w:rPr>
          <w:noProof/>
        </w:rPr>
        <w:fldChar w:fldCharType="end"/>
      </w:r>
    </w:p>
    <w:p w14:paraId="6B22BA2F" w14:textId="1CA1812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SubsEventNotification</w:t>
      </w:r>
      <w:r>
        <w:rPr>
          <w:noProof/>
        </w:rPr>
        <w:tab/>
      </w:r>
      <w:r>
        <w:rPr>
          <w:noProof/>
        </w:rPr>
        <w:fldChar w:fldCharType="begin" w:fldLock="1"/>
      </w:r>
      <w:r>
        <w:rPr>
          <w:noProof/>
        </w:rPr>
        <w:instrText xml:space="preserve"> PAGEREF _Toc218799873 \h </w:instrText>
      </w:r>
      <w:r>
        <w:rPr>
          <w:noProof/>
        </w:rPr>
      </w:r>
      <w:r>
        <w:rPr>
          <w:noProof/>
        </w:rPr>
        <w:fldChar w:fldCharType="separate"/>
      </w:r>
      <w:r>
        <w:rPr>
          <w:noProof/>
        </w:rPr>
        <w:t>87</w:t>
      </w:r>
      <w:r>
        <w:rPr>
          <w:noProof/>
        </w:rPr>
        <w:fldChar w:fldCharType="end"/>
      </w:r>
    </w:p>
    <w:p w14:paraId="2E4D836D" w14:textId="037E73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TimeSyncCapability</w:t>
      </w:r>
      <w:r>
        <w:rPr>
          <w:noProof/>
        </w:rPr>
        <w:tab/>
      </w:r>
      <w:r>
        <w:rPr>
          <w:noProof/>
        </w:rPr>
        <w:fldChar w:fldCharType="begin" w:fldLock="1"/>
      </w:r>
      <w:r>
        <w:rPr>
          <w:noProof/>
        </w:rPr>
        <w:instrText xml:space="preserve"> PAGEREF _Toc218799874 \h </w:instrText>
      </w:r>
      <w:r>
        <w:rPr>
          <w:noProof/>
        </w:rPr>
      </w:r>
      <w:r>
        <w:rPr>
          <w:noProof/>
        </w:rPr>
        <w:fldChar w:fldCharType="separate"/>
      </w:r>
      <w:r>
        <w:rPr>
          <w:noProof/>
        </w:rPr>
        <w:t>88</w:t>
      </w:r>
      <w:r>
        <w:rPr>
          <w:noProof/>
        </w:rPr>
        <w:fldChar w:fldCharType="end"/>
      </w:r>
    </w:p>
    <w:p w14:paraId="6EB7CB3B" w14:textId="48EAA3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PtpCapabilitiesPerUe</w:t>
      </w:r>
      <w:r>
        <w:rPr>
          <w:noProof/>
        </w:rPr>
        <w:tab/>
      </w:r>
      <w:r>
        <w:rPr>
          <w:noProof/>
        </w:rPr>
        <w:fldChar w:fldCharType="begin" w:fldLock="1"/>
      </w:r>
      <w:r>
        <w:rPr>
          <w:noProof/>
        </w:rPr>
        <w:instrText xml:space="preserve"> PAGEREF _Toc218799875 \h </w:instrText>
      </w:r>
      <w:r>
        <w:rPr>
          <w:noProof/>
        </w:rPr>
      </w:r>
      <w:r>
        <w:rPr>
          <w:noProof/>
        </w:rPr>
        <w:fldChar w:fldCharType="separate"/>
      </w:r>
      <w:r>
        <w:rPr>
          <w:noProof/>
        </w:rPr>
        <w:t>88</w:t>
      </w:r>
      <w:r>
        <w:rPr>
          <w:noProof/>
        </w:rPr>
        <w:fldChar w:fldCharType="end"/>
      </w:r>
    </w:p>
    <w:p w14:paraId="1BFC8016" w14:textId="08592AA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_Toc218799876 \h </w:instrText>
      </w:r>
      <w:r>
        <w:rPr>
          <w:noProof/>
        </w:rPr>
      </w:r>
      <w:r>
        <w:rPr>
          <w:noProof/>
        </w:rPr>
        <w:fldChar w:fldCharType="separate"/>
      </w:r>
      <w:r>
        <w:rPr>
          <w:noProof/>
        </w:rPr>
        <w:t>89</w:t>
      </w:r>
      <w:r>
        <w:rPr>
          <w:noProof/>
        </w:rPr>
        <w:fldChar w:fldCharType="end"/>
      </w:r>
    </w:p>
    <w:p w14:paraId="40CA83F7" w14:textId="72968EB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_Toc218799877 \h </w:instrText>
      </w:r>
      <w:r>
        <w:rPr>
          <w:noProof/>
        </w:rPr>
      </w:r>
      <w:r>
        <w:rPr>
          <w:noProof/>
        </w:rPr>
        <w:fldChar w:fldCharType="separate"/>
      </w:r>
      <w:r>
        <w:rPr>
          <w:noProof/>
        </w:rPr>
        <w:t>89</w:t>
      </w:r>
      <w:r>
        <w:rPr>
          <w:noProof/>
        </w:rPr>
        <w:fldChar w:fldCharType="end"/>
      </w:r>
    </w:p>
    <w:p w14:paraId="34356882" w14:textId="31F4382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TimeSyncExposureConfig</w:t>
      </w:r>
      <w:r>
        <w:rPr>
          <w:noProof/>
        </w:rPr>
        <w:tab/>
      </w:r>
      <w:r>
        <w:rPr>
          <w:noProof/>
        </w:rPr>
        <w:fldChar w:fldCharType="begin" w:fldLock="1"/>
      </w:r>
      <w:r>
        <w:rPr>
          <w:noProof/>
        </w:rPr>
        <w:instrText xml:space="preserve"> PAGEREF _Toc218799878 \h </w:instrText>
      </w:r>
      <w:r>
        <w:rPr>
          <w:noProof/>
        </w:rPr>
      </w:r>
      <w:r>
        <w:rPr>
          <w:noProof/>
        </w:rPr>
        <w:fldChar w:fldCharType="separate"/>
      </w:r>
      <w:r>
        <w:rPr>
          <w:noProof/>
        </w:rPr>
        <w:t>90</w:t>
      </w:r>
      <w:r>
        <w:rPr>
          <w:noProof/>
        </w:rPr>
        <w:fldChar w:fldCharType="end"/>
      </w:r>
    </w:p>
    <w:p w14:paraId="7FF70B87" w14:textId="7A749DF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_Toc218799879 \h </w:instrText>
      </w:r>
      <w:r>
        <w:rPr>
          <w:noProof/>
        </w:rPr>
      </w:r>
      <w:r>
        <w:rPr>
          <w:noProof/>
        </w:rPr>
        <w:fldChar w:fldCharType="separate"/>
      </w:r>
      <w:r>
        <w:rPr>
          <w:noProof/>
        </w:rPr>
        <w:t>91</w:t>
      </w:r>
      <w:r>
        <w:rPr>
          <w:noProof/>
        </w:rPr>
        <w:fldChar w:fldCharType="end"/>
      </w:r>
    </w:p>
    <w:p w14:paraId="4382451C" w14:textId="50B7D44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_Toc218799880 \h </w:instrText>
      </w:r>
      <w:r>
        <w:rPr>
          <w:noProof/>
        </w:rPr>
      </w:r>
      <w:r>
        <w:rPr>
          <w:noProof/>
        </w:rPr>
        <w:fldChar w:fldCharType="separate"/>
      </w:r>
      <w:r>
        <w:rPr>
          <w:noProof/>
        </w:rPr>
        <w:t>92</w:t>
      </w:r>
      <w:r>
        <w:rPr>
          <w:noProof/>
        </w:rPr>
        <w:fldChar w:fldCharType="end"/>
      </w:r>
    </w:p>
    <w:p w14:paraId="77A221CE" w14:textId="48959DD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_Toc218799881 \h </w:instrText>
      </w:r>
      <w:r>
        <w:rPr>
          <w:noProof/>
        </w:rPr>
      </w:r>
      <w:r>
        <w:rPr>
          <w:noProof/>
        </w:rPr>
        <w:fldChar w:fldCharType="separate"/>
      </w:r>
      <w:r>
        <w:rPr>
          <w:noProof/>
        </w:rPr>
        <w:t>95</w:t>
      </w:r>
      <w:r>
        <w:rPr>
          <w:noProof/>
        </w:rPr>
        <w:fldChar w:fldCharType="end"/>
      </w:r>
    </w:p>
    <w:p w14:paraId="21F7C57D" w14:textId="648B480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_Toc218799882 \h </w:instrText>
      </w:r>
      <w:r>
        <w:rPr>
          <w:noProof/>
        </w:rPr>
      </w:r>
      <w:r>
        <w:rPr>
          <w:noProof/>
        </w:rPr>
        <w:fldChar w:fldCharType="separate"/>
      </w:r>
      <w:r>
        <w:rPr>
          <w:noProof/>
        </w:rPr>
        <w:t>95</w:t>
      </w:r>
      <w:r>
        <w:rPr>
          <w:noProof/>
        </w:rPr>
        <w:fldChar w:fldCharType="end"/>
      </w:r>
    </w:p>
    <w:p w14:paraId="39600462" w14:textId="2FA46DD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_Toc218799883 \h </w:instrText>
      </w:r>
      <w:r>
        <w:rPr>
          <w:noProof/>
        </w:rPr>
      </w:r>
      <w:r>
        <w:rPr>
          <w:noProof/>
        </w:rPr>
        <w:fldChar w:fldCharType="separate"/>
      </w:r>
      <w:r>
        <w:rPr>
          <w:noProof/>
        </w:rPr>
        <w:t>95</w:t>
      </w:r>
      <w:r>
        <w:rPr>
          <w:noProof/>
        </w:rPr>
        <w:fldChar w:fldCharType="end"/>
      </w:r>
    </w:p>
    <w:p w14:paraId="3394F161" w14:textId="2661597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_Toc218799884 \h </w:instrText>
      </w:r>
      <w:r>
        <w:rPr>
          <w:noProof/>
        </w:rPr>
      </w:r>
      <w:r>
        <w:rPr>
          <w:noProof/>
        </w:rPr>
        <w:fldChar w:fldCharType="separate"/>
      </w:r>
      <w:r>
        <w:rPr>
          <w:noProof/>
        </w:rPr>
        <w:t>95</w:t>
      </w:r>
      <w:r>
        <w:rPr>
          <w:noProof/>
        </w:rPr>
        <w:fldChar w:fldCharType="end"/>
      </w:r>
    </w:p>
    <w:p w14:paraId="73FCDE8B" w14:textId="4379633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_Toc218799885 \h </w:instrText>
      </w:r>
      <w:r>
        <w:rPr>
          <w:noProof/>
        </w:rPr>
      </w:r>
      <w:r>
        <w:rPr>
          <w:noProof/>
        </w:rPr>
        <w:fldChar w:fldCharType="separate"/>
      </w:r>
      <w:r>
        <w:rPr>
          <w:noProof/>
        </w:rPr>
        <w:t>95</w:t>
      </w:r>
      <w:r>
        <w:rPr>
          <w:noProof/>
        </w:rPr>
        <w:fldChar w:fldCharType="end"/>
      </w:r>
    </w:p>
    <w:p w14:paraId="46F25F33" w14:textId="61BA603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_Toc218799886 \h </w:instrText>
      </w:r>
      <w:r>
        <w:rPr>
          <w:noProof/>
        </w:rPr>
      </w:r>
      <w:r>
        <w:rPr>
          <w:noProof/>
        </w:rPr>
        <w:fldChar w:fldCharType="separate"/>
      </w:r>
      <w:r>
        <w:rPr>
          <w:noProof/>
        </w:rPr>
        <w:t>95</w:t>
      </w:r>
      <w:r>
        <w:rPr>
          <w:noProof/>
        </w:rPr>
        <w:fldChar w:fldCharType="end"/>
      </w:r>
    </w:p>
    <w:p w14:paraId="5B3B0629" w14:textId="7801B6E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_Toc218799887 \h </w:instrText>
      </w:r>
      <w:r>
        <w:rPr>
          <w:noProof/>
        </w:rPr>
      </w:r>
      <w:r>
        <w:rPr>
          <w:noProof/>
        </w:rPr>
        <w:fldChar w:fldCharType="separate"/>
      </w:r>
      <w:r>
        <w:rPr>
          <w:noProof/>
        </w:rPr>
        <w:t>96</w:t>
      </w:r>
      <w:r>
        <w:rPr>
          <w:noProof/>
        </w:rPr>
        <w:fldChar w:fldCharType="end"/>
      </w:r>
    </w:p>
    <w:p w14:paraId="02683C8C" w14:textId="5DE20BC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_Toc218799888 \h </w:instrText>
      </w:r>
      <w:r>
        <w:rPr>
          <w:noProof/>
        </w:rPr>
      </w:r>
      <w:r>
        <w:rPr>
          <w:noProof/>
        </w:rPr>
        <w:fldChar w:fldCharType="separate"/>
      </w:r>
      <w:r>
        <w:rPr>
          <w:noProof/>
        </w:rPr>
        <w:t>96</w:t>
      </w:r>
      <w:r>
        <w:rPr>
          <w:noProof/>
        </w:rPr>
        <w:fldChar w:fldCharType="end"/>
      </w:r>
    </w:p>
    <w:p w14:paraId="73E77EAE" w14:textId="11F244E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_Toc218799889 \h </w:instrText>
      </w:r>
      <w:r>
        <w:rPr>
          <w:noProof/>
        </w:rPr>
      </w:r>
      <w:r>
        <w:rPr>
          <w:noProof/>
        </w:rPr>
        <w:fldChar w:fldCharType="separate"/>
      </w:r>
      <w:r>
        <w:rPr>
          <w:noProof/>
        </w:rPr>
        <w:t>96</w:t>
      </w:r>
      <w:r>
        <w:rPr>
          <w:noProof/>
        </w:rPr>
        <w:fldChar w:fldCharType="end"/>
      </w:r>
    </w:p>
    <w:p w14:paraId="12F3BF6B" w14:textId="4CE70103"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_Toc218799890 \h </w:instrText>
      </w:r>
      <w:r>
        <w:rPr>
          <w:noProof/>
        </w:rPr>
      </w:r>
      <w:r>
        <w:rPr>
          <w:noProof/>
        </w:rPr>
        <w:fldChar w:fldCharType="separate"/>
      </w:r>
      <w:r>
        <w:rPr>
          <w:noProof/>
        </w:rPr>
        <w:t>96</w:t>
      </w:r>
      <w:r>
        <w:rPr>
          <w:noProof/>
        </w:rPr>
        <w:fldChar w:fldCharType="end"/>
      </w:r>
    </w:p>
    <w:p w14:paraId="2C032D23" w14:textId="17B6FB1D"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Service API</w:t>
      </w:r>
      <w:r>
        <w:rPr>
          <w:noProof/>
        </w:rPr>
        <w:tab/>
      </w:r>
      <w:r>
        <w:rPr>
          <w:noProof/>
        </w:rPr>
        <w:fldChar w:fldCharType="begin" w:fldLock="1"/>
      </w:r>
      <w:r>
        <w:rPr>
          <w:noProof/>
        </w:rPr>
        <w:instrText xml:space="preserve"> PAGEREF _Toc218799891 \h </w:instrText>
      </w:r>
      <w:r>
        <w:rPr>
          <w:noProof/>
        </w:rPr>
      </w:r>
      <w:r>
        <w:rPr>
          <w:noProof/>
        </w:rPr>
        <w:fldChar w:fldCharType="separate"/>
      </w:r>
      <w:r>
        <w:rPr>
          <w:noProof/>
        </w:rPr>
        <w:t>96</w:t>
      </w:r>
      <w:r>
        <w:rPr>
          <w:noProof/>
        </w:rPr>
        <w:fldChar w:fldCharType="end"/>
      </w:r>
    </w:p>
    <w:p w14:paraId="10E75336" w14:textId="755698D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_Toc218799892 \h </w:instrText>
      </w:r>
      <w:r>
        <w:rPr>
          <w:noProof/>
        </w:rPr>
      </w:r>
      <w:r>
        <w:rPr>
          <w:noProof/>
        </w:rPr>
        <w:fldChar w:fldCharType="separate"/>
      </w:r>
      <w:r>
        <w:rPr>
          <w:noProof/>
        </w:rPr>
        <w:t>96</w:t>
      </w:r>
      <w:r>
        <w:rPr>
          <w:noProof/>
        </w:rPr>
        <w:fldChar w:fldCharType="end"/>
      </w:r>
    </w:p>
    <w:p w14:paraId="156FFAA3" w14:textId="42BEE4E9"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_Toc218799893 \h </w:instrText>
      </w:r>
      <w:r>
        <w:rPr>
          <w:noProof/>
        </w:rPr>
      </w:r>
      <w:r>
        <w:rPr>
          <w:noProof/>
        </w:rPr>
        <w:fldChar w:fldCharType="separate"/>
      </w:r>
      <w:r>
        <w:rPr>
          <w:noProof/>
        </w:rPr>
        <w:t>97</w:t>
      </w:r>
      <w:r>
        <w:rPr>
          <w:noProof/>
        </w:rPr>
        <w:fldChar w:fldCharType="end"/>
      </w:r>
    </w:p>
    <w:p w14:paraId="03EF05A7" w14:textId="032B913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_Toc218799894 \h </w:instrText>
      </w:r>
      <w:r>
        <w:rPr>
          <w:noProof/>
        </w:rPr>
      </w:r>
      <w:r>
        <w:rPr>
          <w:noProof/>
        </w:rPr>
        <w:fldChar w:fldCharType="separate"/>
      </w:r>
      <w:r>
        <w:rPr>
          <w:noProof/>
        </w:rPr>
        <w:t>97</w:t>
      </w:r>
      <w:r>
        <w:rPr>
          <w:noProof/>
        </w:rPr>
        <w:fldChar w:fldCharType="end"/>
      </w:r>
    </w:p>
    <w:p w14:paraId="03B88142" w14:textId="65C4490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_Toc218799895 \h </w:instrText>
      </w:r>
      <w:r>
        <w:rPr>
          <w:noProof/>
        </w:rPr>
      </w:r>
      <w:r>
        <w:rPr>
          <w:noProof/>
        </w:rPr>
        <w:fldChar w:fldCharType="separate"/>
      </w:r>
      <w:r>
        <w:rPr>
          <w:noProof/>
        </w:rPr>
        <w:t>97</w:t>
      </w:r>
      <w:r>
        <w:rPr>
          <w:noProof/>
        </w:rPr>
        <w:fldChar w:fldCharType="end"/>
      </w:r>
    </w:p>
    <w:p w14:paraId="58436D2F" w14:textId="495F487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_Toc218799896 \h </w:instrText>
      </w:r>
      <w:r>
        <w:rPr>
          <w:noProof/>
        </w:rPr>
      </w:r>
      <w:r>
        <w:rPr>
          <w:noProof/>
        </w:rPr>
        <w:fldChar w:fldCharType="separate"/>
      </w:r>
      <w:r>
        <w:rPr>
          <w:noProof/>
        </w:rPr>
        <w:t>97</w:t>
      </w:r>
      <w:r>
        <w:rPr>
          <w:noProof/>
        </w:rPr>
        <w:fldChar w:fldCharType="end"/>
      </w:r>
    </w:p>
    <w:p w14:paraId="2DC0845C" w14:textId="41AD89D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_Toc218799897 \h </w:instrText>
      </w:r>
      <w:r>
        <w:rPr>
          <w:noProof/>
        </w:rPr>
      </w:r>
      <w:r>
        <w:rPr>
          <w:noProof/>
        </w:rPr>
        <w:fldChar w:fldCharType="separate"/>
      </w:r>
      <w:r>
        <w:rPr>
          <w:noProof/>
        </w:rPr>
        <w:t>97</w:t>
      </w:r>
      <w:r>
        <w:rPr>
          <w:noProof/>
        </w:rPr>
        <w:fldChar w:fldCharType="end"/>
      </w:r>
    </w:p>
    <w:p w14:paraId="4DA2808F" w14:textId="79016D83"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_Toc218799898 \h </w:instrText>
      </w:r>
      <w:r>
        <w:rPr>
          <w:noProof/>
        </w:rPr>
      </w:r>
      <w:r>
        <w:rPr>
          <w:noProof/>
        </w:rPr>
        <w:fldChar w:fldCharType="separate"/>
      </w:r>
      <w:r>
        <w:rPr>
          <w:noProof/>
        </w:rPr>
        <w:t>97</w:t>
      </w:r>
      <w:r>
        <w:rPr>
          <w:noProof/>
        </w:rPr>
        <w:fldChar w:fldCharType="end"/>
      </w:r>
    </w:p>
    <w:p w14:paraId="6E2ABE32" w14:textId="317A845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_Toc218799899 \h </w:instrText>
      </w:r>
      <w:r>
        <w:rPr>
          <w:noProof/>
        </w:rPr>
      </w:r>
      <w:r>
        <w:rPr>
          <w:noProof/>
        </w:rPr>
        <w:fldChar w:fldCharType="separate"/>
      </w:r>
      <w:r>
        <w:rPr>
          <w:noProof/>
        </w:rPr>
        <w:t>97</w:t>
      </w:r>
      <w:r>
        <w:rPr>
          <w:noProof/>
        </w:rPr>
        <w:fldChar w:fldCharType="end"/>
      </w:r>
    </w:p>
    <w:p w14:paraId="78CF729B" w14:textId="417654E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_Toc218799900 \h </w:instrText>
      </w:r>
      <w:r>
        <w:rPr>
          <w:noProof/>
        </w:rPr>
      </w:r>
      <w:r>
        <w:rPr>
          <w:noProof/>
        </w:rPr>
        <w:fldChar w:fldCharType="separate"/>
      </w:r>
      <w:r>
        <w:rPr>
          <w:noProof/>
        </w:rPr>
        <w:t>97</w:t>
      </w:r>
      <w:r>
        <w:rPr>
          <w:noProof/>
        </w:rPr>
        <w:fldChar w:fldCharType="end"/>
      </w:r>
    </w:p>
    <w:p w14:paraId="496C9A9F" w14:textId="680BC84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TSC Application Sessions</w:t>
      </w:r>
      <w:r>
        <w:rPr>
          <w:noProof/>
        </w:rPr>
        <w:tab/>
      </w:r>
      <w:r>
        <w:rPr>
          <w:noProof/>
        </w:rPr>
        <w:fldChar w:fldCharType="begin" w:fldLock="1"/>
      </w:r>
      <w:r>
        <w:rPr>
          <w:noProof/>
        </w:rPr>
        <w:instrText xml:space="preserve"> PAGEREF _Toc218799901 \h </w:instrText>
      </w:r>
      <w:r>
        <w:rPr>
          <w:noProof/>
        </w:rPr>
      </w:r>
      <w:r>
        <w:rPr>
          <w:noProof/>
        </w:rPr>
        <w:fldChar w:fldCharType="separate"/>
      </w:r>
      <w:r>
        <w:rPr>
          <w:noProof/>
        </w:rPr>
        <w:t>98</w:t>
      </w:r>
      <w:r>
        <w:rPr>
          <w:noProof/>
        </w:rPr>
        <w:fldChar w:fldCharType="end"/>
      </w:r>
    </w:p>
    <w:p w14:paraId="66749868" w14:textId="73445C7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_Toc218799902 \h </w:instrText>
      </w:r>
      <w:r>
        <w:rPr>
          <w:noProof/>
        </w:rPr>
      </w:r>
      <w:r>
        <w:rPr>
          <w:noProof/>
        </w:rPr>
        <w:fldChar w:fldCharType="separate"/>
      </w:r>
      <w:r>
        <w:rPr>
          <w:noProof/>
        </w:rPr>
        <w:t>98</w:t>
      </w:r>
      <w:r>
        <w:rPr>
          <w:noProof/>
        </w:rPr>
        <w:fldChar w:fldCharType="end"/>
      </w:r>
    </w:p>
    <w:p w14:paraId="2207B509" w14:textId="27A378C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_Toc218799903 \h </w:instrText>
      </w:r>
      <w:r>
        <w:rPr>
          <w:noProof/>
        </w:rPr>
      </w:r>
      <w:r>
        <w:rPr>
          <w:noProof/>
        </w:rPr>
        <w:fldChar w:fldCharType="separate"/>
      </w:r>
      <w:r>
        <w:rPr>
          <w:noProof/>
        </w:rPr>
        <w:t>99</w:t>
      </w:r>
      <w:r>
        <w:rPr>
          <w:noProof/>
        </w:rPr>
        <w:fldChar w:fldCharType="end"/>
      </w:r>
    </w:p>
    <w:p w14:paraId="1CB8D949" w14:textId="09278AC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_Toc218799904 \h </w:instrText>
      </w:r>
      <w:r>
        <w:rPr>
          <w:noProof/>
        </w:rPr>
      </w:r>
      <w:r>
        <w:rPr>
          <w:noProof/>
        </w:rPr>
        <w:fldChar w:fldCharType="separate"/>
      </w:r>
      <w:r>
        <w:rPr>
          <w:noProof/>
        </w:rPr>
        <w:t>99</w:t>
      </w:r>
      <w:r>
        <w:rPr>
          <w:noProof/>
        </w:rPr>
        <w:fldChar w:fldCharType="end"/>
      </w:r>
    </w:p>
    <w:p w14:paraId="7A749624" w14:textId="283E068C"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_Toc218799905 \h </w:instrText>
      </w:r>
      <w:r>
        <w:rPr>
          <w:noProof/>
        </w:rPr>
      </w:r>
      <w:r>
        <w:rPr>
          <w:noProof/>
        </w:rPr>
        <w:fldChar w:fldCharType="separate"/>
      </w:r>
      <w:r>
        <w:rPr>
          <w:noProof/>
        </w:rPr>
        <w:t>100</w:t>
      </w:r>
      <w:r>
        <w:rPr>
          <w:noProof/>
        </w:rPr>
        <w:fldChar w:fldCharType="end"/>
      </w:r>
    </w:p>
    <w:p w14:paraId="65B0CE00" w14:textId="580A8A3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_Toc218799906 \h </w:instrText>
      </w:r>
      <w:r>
        <w:rPr>
          <w:noProof/>
        </w:rPr>
      </w:r>
      <w:r>
        <w:rPr>
          <w:noProof/>
        </w:rPr>
        <w:fldChar w:fldCharType="separate"/>
      </w:r>
      <w:r>
        <w:rPr>
          <w:noProof/>
        </w:rPr>
        <w:t>100</w:t>
      </w:r>
      <w:r>
        <w:rPr>
          <w:noProof/>
        </w:rPr>
        <w:fldChar w:fldCharType="end"/>
      </w:r>
    </w:p>
    <w:p w14:paraId="4ADBB7A2" w14:textId="69131EE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_Toc218799907 \h </w:instrText>
      </w:r>
      <w:r>
        <w:rPr>
          <w:noProof/>
        </w:rPr>
      </w:r>
      <w:r>
        <w:rPr>
          <w:noProof/>
        </w:rPr>
        <w:fldChar w:fldCharType="separate"/>
      </w:r>
      <w:r>
        <w:rPr>
          <w:noProof/>
        </w:rPr>
        <w:t>100</w:t>
      </w:r>
      <w:r>
        <w:rPr>
          <w:noProof/>
        </w:rPr>
        <w:fldChar w:fldCharType="end"/>
      </w:r>
    </w:p>
    <w:p w14:paraId="6A208F53" w14:textId="2138F64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_Toc218799908 \h </w:instrText>
      </w:r>
      <w:r>
        <w:rPr>
          <w:noProof/>
        </w:rPr>
      </w:r>
      <w:r>
        <w:rPr>
          <w:noProof/>
        </w:rPr>
        <w:fldChar w:fldCharType="separate"/>
      </w:r>
      <w:r>
        <w:rPr>
          <w:noProof/>
        </w:rPr>
        <w:t>100</w:t>
      </w:r>
      <w:r>
        <w:rPr>
          <w:noProof/>
        </w:rPr>
        <w:fldChar w:fldCharType="end"/>
      </w:r>
    </w:p>
    <w:p w14:paraId="7E275C4F" w14:textId="72DEC7D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_Toc218799909 \h </w:instrText>
      </w:r>
      <w:r>
        <w:rPr>
          <w:noProof/>
        </w:rPr>
      </w:r>
      <w:r>
        <w:rPr>
          <w:noProof/>
        </w:rPr>
        <w:fldChar w:fldCharType="separate"/>
      </w:r>
      <w:r>
        <w:rPr>
          <w:noProof/>
        </w:rPr>
        <w:t>100</w:t>
      </w:r>
      <w:r>
        <w:rPr>
          <w:noProof/>
        </w:rPr>
        <w:fldChar w:fldCharType="end"/>
      </w:r>
    </w:p>
    <w:p w14:paraId="470D37E3" w14:textId="4DA684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_Toc218799910 \h </w:instrText>
      </w:r>
      <w:r>
        <w:rPr>
          <w:noProof/>
        </w:rPr>
      </w:r>
      <w:r>
        <w:rPr>
          <w:noProof/>
        </w:rPr>
        <w:fldChar w:fldCharType="separate"/>
      </w:r>
      <w:r>
        <w:rPr>
          <w:noProof/>
        </w:rPr>
        <w:t>103</w:t>
      </w:r>
      <w:r>
        <w:rPr>
          <w:noProof/>
        </w:rPr>
        <w:fldChar w:fldCharType="end"/>
      </w:r>
    </w:p>
    <w:p w14:paraId="6125DC99" w14:textId="1F9A015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fldLock="1"/>
      </w:r>
      <w:r>
        <w:rPr>
          <w:noProof/>
        </w:rPr>
        <w:instrText xml:space="preserve"> PAGEREF _Toc218799911 \h </w:instrText>
      </w:r>
      <w:r>
        <w:rPr>
          <w:noProof/>
        </w:rPr>
      </w:r>
      <w:r>
        <w:rPr>
          <w:noProof/>
        </w:rPr>
        <w:fldChar w:fldCharType="separate"/>
      </w:r>
      <w:r>
        <w:rPr>
          <w:noProof/>
        </w:rPr>
        <w:t>104</w:t>
      </w:r>
      <w:r>
        <w:rPr>
          <w:noProof/>
        </w:rPr>
        <w:fldChar w:fldCharType="end"/>
      </w:r>
    </w:p>
    <w:p w14:paraId="048CD152" w14:textId="1D3B4AA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_Toc218799912 \h </w:instrText>
      </w:r>
      <w:r>
        <w:rPr>
          <w:noProof/>
        </w:rPr>
      </w:r>
      <w:r>
        <w:rPr>
          <w:noProof/>
        </w:rPr>
        <w:fldChar w:fldCharType="separate"/>
      </w:r>
      <w:r>
        <w:rPr>
          <w:noProof/>
        </w:rPr>
        <w:t>104</w:t>
      </w:r>
      <w:r>
        <w:rPr>
          <w:noProof/>
        </w:rPr>
        <w:fldChar w:fldCharType="end"/>
      </w:r>
    </w:p>
    <w:p w14:paraId="2946F44F" w14:textId="0ECEE522"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_Toc218799913 \h </w:instrText>
      </w:r>
      <w:r>
        <w:rPr>
          <w:noProof/>
        </w:rPr>
      </w:r>
      <w:r>
        <w:rPr>
          <w:noProof/>
        </w:rPr>
        <w:fldChar w:fldCharType="separate"/>
      </w:r>
      <w:r>
        <w:rPr>
          <w:noProof/>
        </w:rPr>
        <w:t>105</w:t>
      </w:r>
      <w:r>
        <w:rPr>
          <w:noProof/>
        </w:rPr>
        <w:fldChar w:fldCharType="end"/>
      </w:r>
    </w:p>
    <w:p w14:paraId="2217330C" w14:textId="4E00716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_Toc218799914 \h </w:instrText>
      </w:r>
      <w:r>
        <w:rPr>
          <w:noProof/>
        </w:rPr>
      </w:r>
      <w:r>
        <w:rPr>
          <w:noProof/>
        </w:rPr>
        <w:fldChar w:fldCharType="separate"/>
      </w:r>
      <w:r>
        <w:rPr>
          <w:noProof/>
        </w:rPr>
        <w:t>105</w:t>
      </w:r>
      <w:r>
        <w:rPr>
          <w:noProof/>
        </w:rPr>
        <w:fldChar w:fldCharType="end"/>
      </w:r>
    </w:p>
    <w:p w14:paraId="6F0E1D9C" w14:textId="319014A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_Toc218799915 \h </w:instrText>
      </w:r>
      <w:r>
        <w:rPr>
          <w:noProof/>
        </w:rPr>
      </w:r>
      <w:r>
        <w:rPr>
          <w:noProof/>
        </w:rPr>
        <w:fldChar w:fldCharType="separate"/>
      </w:r>
      <w:r>
        <w:rPr>
          <w:noProof/>
        </w:rPr>
        <w:t>107</w:t>
      </w:r>
      <w:r>
        <w:rPr>
          <w:noProof/>
        </w:rPr>
        <w:fldChar w:fldCharType="end"/>
      </w:r>
    </w:p>
    <w:p w14:paraId="0B92EA1A" w14:textId="245800F1"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_Toc218799916 \h </w:instrText>
      </w:r>
      <w:r>
        <w:rPr>
          <w:noProof/>
        </w:rPr>
      </w:r>
      <w:r>
        <w:rPr>
          <w:noProof/>
        </w:rPr>
        <w:fldChar w:fldCharType="separate"/>
      </w:r>
      <w:r>
        <w:rPr>
          <w:noProof/>
        </w:rPr>
        <w:t>107</w:t>
      </w:r>
      <w:r>
        <w:rPr>
          <w:noProof/>
        </w:rPr>
        <w:fldChar w:fldCharType="end"/>
      </w:r>
    </w:p>
    <w:p w14:paraId="1E2BA7D0" w14:textId="3E1B31D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_Toc218799917 \h </w:instrText>
      </w:r>
      <w:r>
        <w:rPr>
          <w:noProof/>
        </w:rPr>
      </w:r>
      <w:r>
        <w:rPr>
          <w:noProof/>
        </w:rPr>
        <w:fldChar w:fldCharType="separate"/>
      </w:r>
      <w:r>
        <w:rPr>
          <w:noProof/>
        </w:rPr>
        <w:t>107</w:t>
      </w:r>
      <w:r>
        <w:rPr>
          <w:noProof/>
        </w:rPr>
        <w:fldChar w:fldCharType="end"/>
      </w:r>
    </w:p>
    <w:p w14:paraId="0BD18B2A" w14:textId="3879307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_Toc218799918 \h </w:instrText>
      </w:r>
      <w:r>
        <w:rPr>
          <w:noProof/>
        </w:rPr>
      </w:r>
      <w:r>
        <w:rPr>
          <w:noProof/>
        </w:rPr>
        <w:fldChar w:fldCharType="separate"/>
      </w:r>
      <w:r>
        <w:rPr>
          <w:noProof/>
        </w:rPr>
        <w:t>107</w:t>
      </w:r>
      <w:r>
        <w:rPr>
          <w:noProof/>
        </w:rPr>
        <w:fldChar w:fldCharType="end"/>
      </w:r>
    </w:p>
    <w:p w14:paraId="00D4915E" w14:textId="37B3D62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_Toc218799919 \h </w:instrText>
      </w:r>
      <w:r>
        <w:rPr>
          <w:noProof/>
        </w:rPr>
      </w:r>
      <w:r>
        <w:rPr>
          <w:noProof/>
        </w:rPr>
        <w:fldChar w:fldCharType="separate"/>
      </w:r>
      <w:r>
        <w:rPr>
          <w:noProof/>
        </w:rPr>
        <w:t>108</w:t>
      </w:r>
      <w:r>
        <w:rPr>
          <w:noProof/>
        </w:rPr>
        <w:fldChar w:fldCharType="end"/>
      </w:r>
    </w:p>
    <w:p w14:paraId="75D98515" w14:textId="5B4AE0E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_Toc218799920 \h </w:instrText>
      </w:r>
      <w:r>
        <w:rPr>
          <w:noProof/>
        </w:rPr>
      </w:r>
      <w:r>
        <w:rPr>
          <w:noProof/>
        </w:rPr>
        <w:fldChar w:fldCharType="separate"/>
      </w:r>
      <w:r>
        <w:rPr>
          <w:noProof/>
        </w:rPr>
        <w:t>108</w:t>
      </w:r>
      <w:r>
        <w:rPr>
          <w:noProof/>
        </w:rPr>
        <w:fldChar w:fldCharType="end"/>
      </w:r>
    </w:p>
    <w:p w14:paraId="34D370D7" w14:textId="24FE1A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_Toc218799921 \h </w:instrText>
      </w:r>
      <w:r>
        <w:rPr>
          <w:noProof/>
        </w:rPr>
      </w:r>
      <w:r>
        <w:rPr>
          <w:noProof/>
        </w:rPr>
        <w:fldChar w:fldCharType="separate"/>
      </w:r>
      <w:r>
        <w:rPr>
          <w:noProof/>
        </w:rPr>
        <w:t>108</w:t>
      </w:r>
      <w:r>
        <w:rPr>
          <w:noProof/>
        </w:rPr>
        <w:fldChar w:fldCharType="end"/>
      </w:r>
    </w:p>
    <w:p w14:paraId="2E9CB103" w14:textId="7555608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_Toc218799922 \h </w:instrText>
      </w:r>
      <w:r>
        <w:rPr>
          <w:noProof/>
        </w:rPr>
      </w:r>
      <w:r>
        <w:rPr>
          <w:noProof/>
        </w:rPr>
        <w:fldChar w:fldCharType="separate"/>
      </w:r>
      <w:r>
        <w:rPr>
          <w:noProof/>
        </w:rPr>
        <w:t>108</w:t>
      </w:r>
      <w:r>
        <w:rPr>
          <w:noProof/>
        </w:rPr>
        <w:fldChar w:fldCharType="end"/>
      </w:r>
    </w:p>
    <w:p w14:paraId="4C3F8FD0" w14:textId="440006B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fldLock="1"/>
      </w:r>
      <w:r>
        <w:rPr>
          <w:noProof/>
        </w:rPr>
        <w:instrText xml:space="preserve"> PAGEREF _Toc218799923 \h </w:instrText>
      </w:r>
      <w:r>
        <w:rPr>
          <w:noProof/>
        </w:rPr>
      </w:r>
      <w:r>
        <w:rPr>
          <w:noProof/>
        </w:rPr>
        <w:fldChar w:fldCharType="separate"/>
      </w:r>
      <w:r>
        <w:rPr>
          <w:noProof/>
        </w:rPr>
        <w:t>109</w:t>
      </w:r>
      <w:r>
        <w:rPr>
          <w:noProof/>
        </w:rPr>
        <w:fldChar w:fldCharType="end"/>
      </w:r>
    </w:p>
    <w:p w14:paraId="3D7D0298" w14:textId="46EA083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_Toc218799924 \h </w:instrText>
      </w:r>
      <w:r>
        <w:rPr>
          <w:noProof/>
        </w:rPr>
      </w:r>
      <w:r>
        <w:rPr>
          <w:noProof/>
        </w:rPr>
        <w:fldChar w:fldCharType="separate"/>
      </w:r>
      <w:r>
        <w:rPr>
          <w:noProof/>
        </w:rPr>
        <w:t>109</w:t>
      </w:r>
      <w:r>
        <w:rPr>
          <w:noProof/>
        </w:rPr>
        <w:fldChar w:fldCharType="end"/>
      </w:r>
    </w:p>
    <w:p w14:paraId="7FD9477F" w14:textId="18E6B89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_Toc218799925 \h </w:instrText>
      </w:r>
      <w:r>
        <w:rPr>
          <w:noProof/>
        </w:rPr>
      </w:r>
      <w:r>
        <w:rPr>
          <w:noProof/>
        </w:rPr>
        <w:fldChar w:fldCharType="separate"/>
      </w:r>
      <w:r>
        <w:rPr>
          <w:noProof/>
        </w:rPr>
        <w:t>109</w:t>
      </w:r>
      <w:r>
        <w:rPr>
          <w:noProof/>
        </w:rPr>
        <w:fldChar w:fldCharType="end"/>
      </w:r>
    </w:p>
    <w:p w14:paraId="4D98E1E0" w14:textId="689ACC03"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_Toc218799926 \h </w:instrText>
      </w:r>
      <w:r>
        <w:rPr>
          <w:noProof/>
        </w:rPr>
      </w:r>
      <w:r>
        <w:rPr>
          <w:noProof/>
        </w:rPr>
        <w:fldChar w:fldCharType="separate"/>
      </w:r>
      <w:r>
        <w:rPr>
          <w:noProof/>
        </w:rPr>
        <w:t>109</w:t>
      </w:r>
      <w:r>
        <w:rPr>
          <w:noProof/>
        </w:rPr>
        <w:fldChar w:fldCharType="end"/>
      </w:r>
    </w:p>
    <w:p w14:paraId="7D1E2942" w14:textId="091C857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_Toc218799927 \h </w:instrText>
      </w:r>
      <w:r>
        <w:rPr>
          <w:noProof/>
        </w:rPr>
      </w:r>
      <w:r>
        <w:rPr>
          <w:noProof/>
        </w:rPr>
        <w:fldChar w:fldCharType="separate"/>
      </w:r>
      <w:r>
        <w:rPr>
          <w:noProof/>
        </w:rPr>
        <w:t>110</w:t>
      </w:r>
      <w:r>
        <w:rPr>
          <w:noProof/>
        </w:rPr>
        <w:fldChar w:fldCharType="end"/>
      </w:r>
    </w:p>
    <w:p w14:paraId="0921D5D8" w14:textId="0DCE784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_Toc218799928 \h </w:instrText>
      </w:r>
      <w:r>
        <w:rPr>
          <w:noProof/>
        </w:rPr>
      </w:r>
      <w:r>
        <w:rPr>
          <w:noProof/>
        </w:rPr>
        <w:fldChar w:fldCharType="separate"/>
      </w:r>
      <w:r>
        <w:rPr>
          <w:noProof/>
        </w:rPr>
        <w:t>110</w:t>
      </w:r>
      <w:r>
        <w:rPr>
          <w:noProof/>
        </w:rPr>
        <w:fldChar w:fldCharType="end"/>
      </w:r>
    </w:p>
    <w:p w14:paraId="72158586" w14:textId="6478D22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_Toc218799929 \h </w:instrText>
      </w:r>
      <w:r>
        <w:rPr>
          <w:noProof/>
        </w:rPr>
      </w:r>
      <w:r>
        <w:rPr>
          <w:noProof/>
        </w:rPr>
        <w:fldChar w:fldCharType="separate"/>
      </w:r>
      <w:r>
        <w:rPr>
          <w:noProof/>
        </w:rPr>
        <w:t>114</w:t>
      </w:r>
      <w:r>
        <w:rPr>
          <w:noProof/>
        </w:rPr>
        <w:fldChar w:fldCharType="end"/>
      </w:r>
    </w:p>
    <w:p w14:paraId="3EB05F83" w14:textId="10C251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_Toc218799930 \h </w:instrText>
      </w:r>
      <w:r>
        <w:rPr>
          <w:noProof/>
        </w:rPr>
      </w:r>
      <w:r>
        <w:rPr>
          <w:noProof/>
        </w:rPr>
        <w:fldChar w:fldCharType="separate"/>
      </w:r>
      <w:r>
        <w:rPr>
          <w:noProof/>
        </w:rPr>
        <w:t>114</w:t>
      </w:r>
      <w:r>
        <w:rPr>
          <w:noProof/>
        </w:rPr>
        <w:fldChar w:fldCharType="end"/>
      </w:r>
    </w:p>
    <w:p w14:paraId="0F4D0BEB" w14:textId="71A22D8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TscAppSessionContextData</w:t>
      </w:r>
      <w:r>
        <w:rPr>
          <w:noProof/>
        </w:rPr>
        <w:tab/>
      </w:r>
      <w:r>
        <w:rPr>
          <w:noProof/>
        </w:rPr>
        <w:fldChar w:fldCharType="begin" w:fldLock="1"/>
      </w:r>
      <w:r>
        <w:rPr>
          <w:noProof/>
        </w:rPr>
        <w:instrText xml:space="preserve"> PAGEREF _Toc218799931 \h </w:instrText>
      </w:r>
      <w:r>
        <w:rPr>
          <w:noProof/>
        </w:rPr>
      </w:r>
      <w:r>
        <w:rPr>
          <w:noProof/>
        </w:rPr>
        <w:fldChar w:fldCharType="separate"/>
      </w:r>
      <w:r>
        <w:rPr>
          <w:noProof/>
        </w:rPr>
        <w:t>115</w:t>
      </w:r>
      <w:r>
        <w:rPr>
          <w:noProof/>
        </w:rPr>
        <w:fldChar w:fldCharType="end"/>
      </w:r>
    </w:p>
    <w:p w14:paraId="19CEFC5B" w14:textId="1455501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fldLock="1"/>
      </w:r>
      <w:r>
        <w:rPr>
          <w:noProof/>
        </w:rPr>
        <w:instrText xml:space="preserve"> PAGEREF _Toc218799932 \h </w:instrText>
      </w:r>
      <w:r>
        <w:rPr>
          <w:noProof/>
        </w:rPr>
      </w:r>
      <w:r>
        <w:rPr>
          <w:noProof/>
        </w:rPr>
        <w:fldChar w:fldCharType="separate"/>
      </w:r>
      <w:r>
        <w:rPr>
          <w:noProof/>
        </w:rPr>
        <w:t>117</w:t>
      </w:r>
      <w:r>
        <w:rPr>
          <w:noProof/>
        </w:rPr>
        <w:fldChar w:fldCharType="end"/>
      </w:r>
    </w:p>
    <w:p w14:paraId="34B3FB90" w14:textId="00E31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TscAppSessionContextUpdateData</w:t>
      </w:r>
      <w:r>
        <w:rPr>
          <w:noProof/>
        </w:rPr>
        <w:tab/>
      </w:r>
      <w:r>
        <w:rPr>
          <w:noProof/>
        </w:rPr>
        <w:fldChar w:fldCharType="begin" w:fldLock="1"/>
      </w:r>
      <w:r>
        <w:rPr>
          <w:noProof/>
        </w:rPr>
        <w:instrText xml:space="preserve"> PAGEREF _Toc218799933 \h </w:instrText>
      </w:r>
      <w:r>
        <w:rPr>
          <w:noProof/>
        </w:rPr>
      </w:r>
      <w:r>
        <w:rPr>
          <w:noProof/>
        </w:rPr>
        <w:fldChar w:fldCharType="separate"/>
      </w:r>
      <w:r>
        <w:rPr>
          <w:noProof/>
        </w:rPr>
        <w:t>118</w:t>
      </w:r>
      <w:r>
        <w:rPr>
          <w:noProof/>
        </w:rPr>
        <w:fldChar w:fldCharType="end"/>
      </w:r>
    </w:p>
    <w:p w14:paraId="77C6883E" w14:textId="1B0986D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fldLock="1"/>
      </w:r>
      <w:r>
        <w:rPr>
          <w:noProof/>
        </w:rPr>
        <w:instrText xml:space="preserve"> PAGEREF _Toc218799934 \h </w:instrText>
      </w:r>
      <w:r>
        <w:rPr>
          <w:noProof/>
        </w:rPr>
      </w:r>
      <w:r>
        <w:rPr>
          <w:noProof/>
        </w:rPr>
        <w:fldChar w:fldCharType="separate"/>
      </w:r>
      <w:r>
        <w:rPr>
          <w:noProof/>
        </w:rPr>
        <w:t>118</w:t>
      </w:r>
      <w:r>
        <w:rPr>
          <w:noProof/>
        </w:rPr>
        <w:fldChar w:fldCharType="end"/>
      </w:r>
    </w:p>
    <w:p w14:paraId="1665B6ED" w14:textId="3984DA1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fldLock="1"/>
      </w:r>
      <w:r>
        <w:rPr>
          <w:noProof/>
        </w:rPr>
        <w:instrText xml:space="preserve"> PAGEREF _Toc218799935 \h </w:instrText>
      </w:r>
      <w:r>
        <w:rPr>
          <w:noProof/>
        </w:rPr>
      </w:r>
      <w:r>
        <w:rPr>
          <w:noProof/>
        </w:rPr>
        <w:fldChar w:fldCharType="separate"/>
      </w:r>
      <w:r>
        <w:rPr>
          <w:noProof/>
        </w:rPr>
        <w:t>119</w:t>
      </w:r>
      <w:r>
        <w:rPr>
          <w:noProof/>
        </w:rPr>
        <w:fldChar w:fldCharType="end"/>
      </w:r>
    </w:p>
    <w:p w14:paraId="57275413" w14:textId="5E27D52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Type EventNotification</w:t>
      </w:r>
      <w:r>
        <w:rPr>
          <w:noProof/>
        </w:rPr>
        <w:tab/>
      </w:r>
      <w:r>
        <w:rPr>
          <w:noProof/>
        </w:rPr>
        <w:fldChar w:fldCharType="begin" w:fldLock="1"/>
      </w:r>
      <w:r>
        <w:rPr>
          <w:noProof/>
        </w:rPr>
        <w:instrText xml:space="preserve"> PAGEREF _Toc218799936 \h </w:instrText>
      </w:r>
      <w:r>
        <w:rPr>
          <w:noProof/>
        </w:rPr>
      </w:r>
      <w:r>
        <w:rPr>
          <w:noProof/>
        </w:rPr>
        <w:fldChar w:fldCharType="separate"/>
      </w:r>
      <w:r>
        <w:rPr>
          <w:noProof/>
        </w:rPr>
        <w:t>120</w:t>
      </w:r>
      <w:r>
        <w:rPr>
          <w:noProof/>
        </w:rPr>
        <w:fldChar w:fldCharType="end"/>
      </w:r>
    </w:p>
    <w:p w14:paraId="1AD13CAA" w14:textId="09521B8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AdditionalInfoTsctsfQosTscac</w:t>
      </w:r>
      <w:r>
        <w:rPr>
          <w:noProof/>
        </w:rPr>
        <w:tab/>
      </w:r>
      <w:r>
        <w:rPr>
          <w:noProof/>
        </w:rPr>
        <w:fldChar w:fldCharType="begin" w:fldLock="1"/>
      </w:r>
      <w:r>
        <w:rPr>
          <w:noProof/>
        </w:rPr>
        <w:instrText xml:space="preserve"> PAGEREF _Toc218799937 \h </w:instrText>
      </w:r>
      <w:r>
        <w:rPr>
          <w:noProof/>
        </w:rPr>
      </w:r>
      <w:r>
        <w:rPr>
          <w:noProof/>
        </w:rPr>
        <w:fldChar w:fldCharType="separate"/>
      </w:r>
      <w:r>
        <w:rPr>
          <w:noProof/>
        </w:rPr>
        <w:t>120</w:t>
      </w:r>
      <w:r>
        <w:rPr>
          <w:noProof/>
        </w:rPr>
        <w:fldChar w:fldCharType="end"/>
      </w:r>
    </w:p>
    <w:p w14:paraId="6810FE7A" w14:textId="69CF372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TemporalInValidity</w:t>
      </w:r>
      <w:r>
        <w:rPr>
          <w:noProof/>
        </w:rPr>
        <w:tab/>
      </w:r>
      <w:r>
        <w:rPr>
          <w:noProof/>
        </w:rPr>
        <w:fldChar w:fldCharType="begin" w:fldLock="1"/>
      </w:r>
      <w:r>
        <w:rPr>
          <w:noProof/>
        </w:rPr>
        <w:instrText xml:space="preserve"> PAGEREF _Toc218799938 \h </w:instrText>
      </w:r>
      <w:r>
        <w:rPr>
          <w:noProof/>
        </w:rPr>
      </w:r>
      <w:r>
        <w:rPr>
          <w:noProof/>
        </w:rPr>
        <w:fldChar w:fldCharType="separate"/>
      </w:r>
      <w:r>
        <w:rPr>
          <w:noProof/>
        </w:rPr>
        <w:t>121</w:t>
      </w:r>
      <w:r>
        <w:rPr>
          <w:noProof/>
        </w:rPr>
        <w:fldChar w:fldCharType="end"/>
      </w:r>
    </w:p>
    <w:p w14:paraId="6EFF7B6A" w14:textId="5741FEC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_Toc218799939 \h </w:instrText>
      </w:r>
      <w:r>
        <w:rPr>
          <w:noProof/>
        </w:rPr>
      </w:r>
      <w:r>
        <w:rPr>
          <w:noProof/>
        </w:rPr>
        <w:fldChar w:fldCharType="separate"/>
      </w:r>
      <w:r>
        <w:rPr>
          <w:noProof/>
        </w:rPr>
        <w:t>121</w:t>
      </w:r>
      <w:r>
        <w:rPr>
          <w:noProof/>
        </w:rPr>
        <w:fldChar w:fldCharType="end"/>
      </w:r>
    </w:p>
    <w:p w14:paraId="5A2E7D54" w14:textId="3CC1C78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_Toc218799940 \h </w:instrText>
      </w:r>
      <w:r>
        <w:rPr>
          <w:noProof/>
        </w:rPr>
      </w:r>
      <w:r>
        <w:rPr>
          <w:noProof/>
        </w:rPr>
        <w:fldChar w:fldCharType="separate"/>
      </w:r>
      <w:r>
        <w:rPr>
          <w:noProof/>
        </w:rPr>
        <w:t>121</w:t>
      </w:r>
      <w:r>
        <w:rPr>
          <w:noProof/>
        </w:rPr>
        <w:fldChar w:fldCharType="end"/>
      </w:r>
    </w:p>
    <w:p w14:paraId="448AE80A" w14:textId="264D9E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_Toc218799941 \h </w:instrText>
      </w:r>
      <w:r>
        <w:rPr>
          <w:noProof/>
        </w:rPr>
      </w:r>
      <w:r>
        <w:rPr>
          <w:noProof/>
        </w:rPr>
        <w:fldChar w:fldCharType="separate"/>
      </w:r>
      <w:r>
        <w:rPr>
          <w:noProof/>
        </w:rPr>
        <w:t>121</w:t>
      </w:r>
      <w:r>
        <w:rPr>
          <w:noProof/>
        </w:rPr>
        <w:fldChar w:fldCharType="end"/>
      </w:r>
    </w:p>
    <w:p w14:paraId="1FF4B063" w14:textId="041590C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TscEvent</w:t>
      </w:r>
      <w:r>
        <w:rPr>
          <w:noProof/>
        </w:rPr>
        <w:tab/>
      </w:r>
      <w:r>
        <w:rPr>
          <w:noProof/>
        </w:rPr>
        <w:fldChar w:fldCharType="begin" w:fldLock="1"/>
      </w:r>
      <w:r>
        <w:rPr>
          <w:noProof/>
        </w:rPr>
        <w:instrText xml:space="preserve"> PAGEREF _Toc218799942 \h </w:instrText>
      </w:r>
      <w:r>
        <w:rPr>
          <w:noProof/>
        </w:rPr>
      </w:r>
      <w:r>
        <w:rPr>
          <w:noProof/>
        </w:rPr>
        <w:fldChar w:fldCharType="separate"/>
      </w:r>
      <w:r>
        <w:rPr>
          <w:noProof/>
        </w:rPr>
        <w:t>121</w:t>
      </w:r>
      <w:r>
        <w:rPr>
          <w:noProof/>
        </w:rPr>
        <w:fldChar w:fldCharType="end"/>
      </w:r>
    </w:p>
    <w:p w14:paraId="091F76E6" w14:textId="4F277083"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_Toc218799943 \h </w:instrText>
      </w:r>
      <w:r>
        <w:rPr>
          <w:noProof/>
        </w:rPr>
      </w:r>
      <w:r>
        <w:rPr>
          <w:noProof/>
        </w:rPr>
        <w:fldChar w:fldCharType="separate"/>
      </w:r>
      <w:r>
        <w:rPr>
          <w:noProof/>
        </w:rPr>
        <w:t>122</w:t>
      </w:r>
      <w:r>
        <w:rPr>
          <w:noProof/>
        </w:rPr>
        <w:fldChar w:fldCharType="end"/>
      </w:r>
    </w:p>
    <w:p w14:paraId="1720FA1F" w14:textId="1B31F3E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6.2.6.4.1</w:t>
      </w:r>
      <w:r>
        <w:rPr>
          <w:rFonts w:asciiTheme="minorHAnsi" w:eastAsiaTheme="minorEastAsia" w:hAnsiTheme="minorHAnsi" w:cstheme="minorBidi"/>
          <w:noProof/>
          <w:kern w:val="2"/>
          <w:sz w:val="24"/>
          <w:szCs w:val="24"/>
          <w:lang w:eastAsia="en-GB"/>
          <w14:ligatures w14:val="standardContextual"/>
        </w:rPr>
        <w:tab/>
      </w:r>
      <w:r>
        <w:rPr>
          <w:noProof/>
        </w:rPr>
        <w:t>Type: ProblemDetailsTsctsfQosTscac</w:t>
      </w:r>
      <w:r>
        <w:rPr>
          <w:noProof/>
        </w:rPr>
        <w:tab/>
      </w:r>
      <w:r>
        <w:rPr>
          <w:noProof/>
        </w:rPr>
        <w:fldChar w:fldCharType="begin" w:fldLock="1"/>
      </w:r>
      <w:r>
        <w:rPr>
          <w:noProof/>
        </w:rPr>
        <w:instrText xml:space="preserve"> PAGEREF _Toc218799944 \h </w:instrText>
      </w:r>
      <w:r>
        <w:rPr>
          <w:noProof/>
        </w:rPr>
      </w:r>
      <w:r>
        <w:rPr>
          <w:noProof/>
        </w:rPr>
        <w:fldChar w:fldCharType="separate"/>
      </w:r>
      <w:r>
        <w:rPr>
          <w:noProof/>
        </w:rPr>
        <w:t>122</w:t>
      </w:r>
      <w:r>
        <w:rPr>
          <w:noProof/>
        </w:rPr>
        <w:fldChar w:fldCharType="end"/>
      </w:r>
    </w:p>
    <w:p w14:paraId="67284350" w14:textId="6678796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_Toc218799945 \h </w:instrText>
      </w:r>
      <w:r>
        <w:rPr>
          <w:noProof/>
        </w:rPr>
      </w:r>
      <w:r>
        <w:rPr>
          <w:noProof/>
        </w:rPr>
        <w:fldChar w:fldCharType="separate"/>
      </w:r>
      <w:r>
        <w:rPr>
          <w:noProof/>
        </w:rPr>
        <w:t>122</w:t>
      </w:r>
      <w:r>
        <w:rPr>
          <w:noProof/>
        </w:rPr>
        <w:fldChar w:fldCharType="end"/>
      </w:r>
    </w:p>
    <w:p w14:paraId="0EAB3BEB" w14:textId="47524F1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_Toc218799946 \h </w:instrText>
      </w:r>
      <w:r>
        <w:rPr>
          <w:noProof/>
        </w:rPr>
      </w:r>
      <w:r>
        <w:rPr>
          <w:noProof/>
        </w:rPr>
        <w:fldChar w:fldCharType="separate"/>
      </w:r>
      <w:r>
        <w:rPr>
          <w:noProof/>
        </w:rPr>
        <w:t>122</w:t>
      </w:r>
      <w:r>
        <w:rPr>
          <w:noProof/>
        </w:rPr>
        <w:fldChar w:fldCharType="end"/>
      </w:r>
    </w:p>
    <w:p w14:paraId="5A265068" w14:textId="0190DBB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_Toc218799947 \h </w:instrText>
      </w:r>
      <w:r>
        <w:rPr>
          <w:noProof/>
        </w:rPr>
      </w:r>
      <w:r>
        <w:rPr>
          <w:noProof/>
        </w:rPr>
        <w:fldChar w:fldCharType="separate"/>
      </w:r>
      <w:r>
        <w:rPr>
          <w:noProof/>
        </w:rPr>
        <w:t>122</w:t>
      </w:r>
      <w:r>
        <w:rPr>
          <w:noProof/>
        </w:rPr>
        <w:fldChar w:fldCharType="end"/>
      </w:r>
    </w:p>
    <w:p w14:paraId="0AE77BCD" w14:textId="22E61EC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_Toc218799948 \h </w:instrText>
      </w:r>
      <w:r>
        <w:rPr>
          <w:noProof/>
        </w:rPr>
      </w:r>
      <w:r>
        <w:rPr>
          <w:noProof/>
        </w:rPr>
        <w:fldChar w:fldCharType="separate"/>
      </w:r>
      <w:r>
        <w:rPr>
          <w:noProof/>
        </w:rPr>
        <w:t>122</w:t>
      </w:r>
      <w:r>
        <w:rPr>
          <w:noProof/>
        </w:rPr>
        <w:fldChar w:fldCharType="end"/>
      </w:r>
    </w:p>
    <w:p w14:paraId="6D852F07" w14:textId="69A4D6A1"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_Toc218799949 \h </w:instrText>
      </w:r>
      <w:r>
        <w:rPr>
          <w:noProof/>
        </w:rPr>
      </w:r>
      <w:r>
        <w:rPr>
          <w:noProof/>
        </w:rPr>
        <w:fldChar w:fldCharType="separate"/>
      </w:r>
      <w:r>
        <w:rPr>
          <w:noProof/>
        </w:rPr>
        <w:t>122</w:t>
      </w:r>
      <w:r>
        <w:rPr>
          <w:noProof/>
        </w:rPr>
        <w:fldChar w:fldCharType="end"/>
      </w:r>
    </w:p>
    <w:p w14:paraId="296A0B4B" w14:textId="4580E3F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_Toc218799950 \h </w:instrText>
      </w:r>
      <w:r>
        <w:rPr>
          <w:noProof/>
        </w:rPr>
      </w:r>
      <w:r>
        <w:rPr>
          <w:noProof/>
        </w:rPr>
        <w:fldChar w:fldCharType="separate"/>
      </w:r>
      <w:r>
        <w:rPr>
          <w:noProof/>
        </w:rPr>
        <w:t>123</w:t>
      </w:r>
      <w:r>
        <w:rPr>
          <w:noProof/>
        </w:rPr>
        <w:fldChar w:fldCharType="end"/>
      </w:r>
    </w:p>
    <w:p w14:paraId="643FF783" w14:textId="255CC17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Ntsctsf_ASTI Service API</w:t>
      </w:r>
      <w:r>
        <w:rPr>
          <w:noProof/>
        </w:rPr>
        <w:tab/>
      </w:r>
      <w:r>
        <w:rPr>
          <w:noProof/>
        </w:rPr>
        <w:fldChar w:fldCharType="begin" w:fldLock="1"/>
      </w:r>
      <w:r>
        <w:rPr>
          <w:noProof/>
        </w:rPr>
        <w:instrText xml:space="preserve"> PAGEREF _Toc218799951 \h </w:instrText>
      </w:r>
      <w:r>
        <w:rPr>
          <w:noProof/>
        </w:rPr>
      </w:r>
      <w:r>
        <w:rPr>
          <w:noProof/>
        </w:rPr>
        <w:fldChar w:fldCharType="separate"/>
      </w:r>
      <w:r>
        <w:rPr>
          <w:noProof/>
        </w:rPr>
        <w:t>123</w:t>
      </w:r>
      <w:r>
        <w:rPr>
          <w:noProof/>
        </w:rPr>
        <w:fldChar w:fldCharType="end"/>
      </w:r>
    </w:p>
    <w:p w14:paraId="0507506F" w14:textId="3399041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_Toc218799952 \h </w:instrText>
      </w:r>
      <w:r>
        <w:rPr>
          <w:noProof/>
        </w:rPr>
      </w:r>
      <w:r>
        <w:rPr>
          <w:noProof/>
        </w:rPr>
        <w:fldChar w:fldCharType="separate"/>
      </w:r>
      <w:r>
        <w:rPr>
          <w:noProof/>
        </w:rPr>
        <w:t>123</w:t>
      </w:r>
      <w:r>
        <w:rPr>
          <w:noProof/>
        </w:rPr>
        <w:fldChar w:fldCharType="end"/>
      </w:r>
    </w:p>
    <w:p w14:paraId="04A55EC3" w14:textId="786AD9A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_Toc218799953 \h </w:instrText>
      </w:r>
      <w:r>
        <w:rPr>
          <w:noProof/>
        </w:rPr>
      </w:r>
      <w:r>
        <w:rPr>
          <w:noProof/>
        </w:rPr>
        <w:fldChar w:fldCharType="separate"/>
      </w:r>
      <w:r>
        <w:rPr>
          <w:noProof/>
        </w:rPr>
        <w:t>124</w:t>
      </w:r>
      <w:r>
        <w:rPr>
          <w:noProof/>
        </w:rPr>
        <w:fldChar w:fldCharType="end"/>
      </w:r>
    </w:p>
    <w:p w14:paraId="5731074D" w14:textId="14B97BA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_Toc218799954 \h </w:instrText>
      </w:r>
      <w:r>
        <w:rPr>
          <w:noProof/>
        </w:rPr>
      </w:r>
      <w:r>
        <w:rPr>
          <w:noProof/>
        </w:rPr>
        <w:fldChar w:fldCharType="separate"/>
      </w:r>
      <w:r>
        <w:rPr>
          <w:noProof/>
        </w:rPr>
        <w:t>124</w:t>
      </w:r>
      <w:r>
        <w:rPr>
          <w:noProof/>
        </w:rPr>
        <w:fldChar w:fldCharType="end"/>
      </w:r>
    </w:p>
    <w:p w14:paraId="0EF1F21D" w14:textId="68387C3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_Toc218799955 \h </w:instrText>
      </w:r>
      <w:r>
        <w:rPr>
          <w:noProof/>
        </w:rPr>
      </w:r>
      <w:r>
        <w:rPr>
          <w:noProof/>
        </w:rPr>
        <w:fldChar w:fldCharType="separate"/>
      </w:r>
      <w:r>
        <w:rPr>
          <w:noProof/>
        </w:rPr>
        <w:t>124</w:t>
      </w:r>
      <w:r>
        <w:rPr>
          <w:noProof/>
        </w:rPr>
        <w:fldChar w:fldCharType="end"/>
      </w:r>
    </w:p>
    <w:p w14:paraId="72E1ED8B" w14:textId="117ABE5B"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_Toc218799956 \h </w:instrText>
      </w:r>
      <w:r>
        <w:rPr>
          <w:noProof/>
        </w:rPr>
      </w:r>
      <w:r>
        <w:rPr>
          <w:noProof/>
        </w:rPr>
        <w:fldChar w:fldCharType="separate"/>
      </w:r>
      <w:r>
        <w:rPr>
          <w:noProof/>
        </w:rPr>
        <w:t>124</w:t>
      </w:r>
      <w:r>
        <w:rPr>
          <w:noProof/>
        </w:rPr>
        <w:fldChar w:fldCharType="end"/>
      </w:r>
    </w:p>
    <w:p w14:paraId="6062D160" w14:textId="7480B7E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_Toc218799957 \h </w:instrText>
      </w:r>
      <w:r>
        <w:rPr>
          <w:noProof/>
        </w:rPr>
      </w:r>
      <w:r>
        <w:rPr>
          <w:noProof/>
        </w:rPr>
        <w:fldChar w:fldCharType="separate"/>
      </w:r>
      <w:r>
        <w:rPr>
          <w:noProof/>
        </w:rPr>
        <w:t>124</w:t>
      </w:r>
      <w:r>
        <w:rPr>
          <w:noProof/>
        </w:rPr>
        <w:fldChar w:fldCharType="end"/>
      </w:r>
    </w:p>
    <w:p w14:paraId="4A072EA9" w14:textId="403D456E"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_Toc218799958 \h </w:instrText>
      </w:r>
      <w:r>
        <w:rPr>
          <w:noProof/>
        </w:rPr>
      </w:r>
      <w:r>
        <w:rPr>
          <w:noProof/>
        </w:rPr>
        <w:fldChar w:fldCharType="separate"/>
      </w:r>
      <w:r>
        <w:rPr>
          <w:noProof/>
        </w:rPr>
        <w:t>124</w:t>
      </w:r>
      <w:r>
        <w:rPr>
          <w:noProof/>
        </w:rPr>
        <w:fldChar w:fldCharType="end"/>
      </w:r>
    </w:p>
    <w:p w14:paraId="1095DA9F" w14:textId="7732AFFE"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_Toc218799959 \h </w:instrText>
      </w:r>
      <w:r>
        <w:rPr>
          <w:noProof/>
        </w:rPr>
      </w:r>
      <w:r>
        <w:rPr>
          <w:noProof/>
        </w:rPr>
        <w:fldChar w:fldCharType="separate"/>
      </w:r>
      <w:r>
        <w:rPr>
          <w:noProof/>
        </w:rPr>
        <w:t>124</w:t>
      </w:r>
      <w:r>
        <w:rPr>
          <w:noProof/>
        </w:rPr>
        <w:fldChar w:fldCharType="end"/>
      </w:r>
    </w:p>
    <w:p w14:paraId="5FF0B557" w14:textId="254F2261"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_Toc218799960 \h </w:instrText>
      </w:r>
      <w:r>
        <w:rPr>
          <w:noProof/>
        </w:rPr>
      </w:r>
      <w:r>
        <w:rPr>
          <w:noProof/>
        </w:rPr>
        <w:fldChar w:fldCharType="separate"/>
      </w:r>
      <w:r>
        <w:rPr>
          <w:noProof/>
        </w:rPr>
        <w:t>124</w:t>
      </w:r>
      <w:r>
        <w:rPr>
          <w:noProof/>
        </w:rPr>
        <w:fldChar w:fldCharType="end"/>
      </w:r>
    </w:p>
    <w:p w14:paraId="3069B18F" w14:textId="191603C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_Toc218799961 \h </w:instrText>
      </w:r>
      <w:r>
        <w:rPr>
          <w:noProof/>
        </w:rPr>
      </w:r>
      <w:r>
        <w:rPr>
          <w:noProof/>
        </w:rPr>
        <w:fldChar w:fldCharType="separate"/>
      </w:r>
      <w:r>
        <w:rPr>
          <w:noProof/>
        </w:rPr>
        <w:t>125</w:t>
      </w:r>
      <w:r>
        <w:rPr>
          <w:noProof/>
        </w:rPr>
        <w:fldChar w:fldCharType="end"/>
      </w:r>
    </w:p>
    <w:p w14:paraId="61CD8474" w14:textId="6E3ABD9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_Toc218799962 \h </w:instrText>
      </w:r>
      <w:r>
        <w:rPr>
          <w:noProof/>
        </w:rPr>
      </w:r>
      <w:r>
        <w:rPr>
          <w:noProof/>
        </w:rPr>
        <w:fldChar w:fldCharType="separate"/>
      </w:r>
      <w:r>
        <w:rPr>
          <w:noProof/>
        </w:rPr>
        <w:t>125</w:t>
      </w:r>
      <w:r>
        <w:rPr>
          <w:noProof/>
        </w:rPr>
        <w:fldChar w:fldCharType="end"/>
      </w:r>
    </w:p>
    <w:p w14:paraId="245F3740" w14:textId="1A0FD3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_Toc218799963 \h </w:instrText>
      </w:r>
      <w:r>
        <w:rPr>
          <w:noProof/>
        </w:rPr>
      </w:r>
      <w:r>
        <w:rPr>
          <w:noProof/>
        </w:rPr>
        <w:fldChar w:fldCharType="separate"/>
      </w:r>
      <w:r>
        <w:rPr>
          <w:noProof/>
        </w:rPr>
        <w:t>125</w:t>
      </w:r>
      <w:r>
        <w:rPr>
          <w:noProof/>
        </w:rPr>
        <w:fldChar w:fldCharType="end"/>
      </w:r>
    </w:p>
    <w:p w14:paraId="73D7554F" w14:textId="77D5EFC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_Toc218799964 \h </w:instrText>
      </w:r>
      <w:r>
        <w:rPr>
          <w:noProof/>
        </w:rPr>
      </w:r>
      <w:r>
        <w:rPr>
          <w:noProof/>
        </w:rPr>
        <w:fldChar w:fldCharType="separate"/>
      </w:r>
      <w:r>
        <w:rPr>
          <w:noProof/>
        </w:rPr>
        <w:t>126</w:t>
      </w:r>
      <w:r>
        <w:rPr>
          <w:noProof/>
        </w:rPr>
        <w:fldChar w:fldCharType="end"/>
      </w:r>
    </w:p>
    <w:p w14:paraId="26F0A758" w14:textId="2E4B8AA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_Toc218799965 \h </w:instrText>
      </w:r>
      <w:r>
        <w:rPr>
          <w:noProof/>
        </w:rPr>
      </w:r>
      <w:r>
        <w:rPr>
          <w:noProof/>
        </w:rPr>
        <w:fldChar w:fldCharType="separate"/>
      </w:r>
      <w:r>
        <w:rPr>
          <w:noProof/>
        </w:rPr>
        <w:t>126</w:t>
      </w:r>
      <w:r>
        <w:rPr>
          <w:noProof/>
        </w:rPr>
        <w:fldChar w:fldCharType="end"/>
      </w:r>
    </w:p>
    <w:p w14:paraId="7950A751" w14:textId="02D3B96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_Toc218799966 \h </w:instrText>
      </w:r>
      <w:r>
        <w:rPr>
          <w:noProof/>
        </w:rPr>
      </w:r>
      <w:r>
        <w:rPr>
          <w:noProof/>
        </w:rPr>
        <w:fldChar w:fldCharType="separate"/>
      </w:r>
      <w:r>
        <w:rPr>
          <w:noProof/>
        </w:rPr>
        <w:t>128</w:t>
      </w:r>
      <w:r>
        <w:rPr>
          <w:noProof/>
        </w:rPr>
        <w:fldChar w:fldCharType="end"/>
      </w:r>
    </w:p>
    <w:p w14:paraId="262FD227" w14:textId="1069CC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_Toc218799967 \h </w:instrText>
      </w:r>
      <w:r>
        <w:rPr>
          <w:noProof/>
        </w:rPr>
      </w:r>
      <w:r>
        <w:rPr>
          <w:noProof/>
        </w:rPr>
        <w:fldChar w:fldCharType="separate"/>
      </w:r>
      <w:r>
        <w:rPr>
          <w:noProof/>
        </w:rPr>
        <w:t>128</w:t>
      </w:r>
      <w:r>
        <w:rPr>
          <w:noProof/>
        </w:rPr>
        <w:fldChar w:fldCharType="end"/>
      </w:r>
    </w:p>
    <w:p w14:paraId="139DE23C" w14:textId="6CC2841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_Toc218799968 \h </w:instrText>
      </w:r>
      <w:r>
        <w:rPr>
          <w:noProof/>
        </w:rPr>
      </w:r>
      <w:r>
        <w:rPr>
          <w:noProof/>
        </w:rPr>
        <w:fldChar w:fldCharType="separate"/>
      </w:r>
      <w:r>
        <w:rPr>
          <w:noProof/>
        </w:rPr>
        <w:t>128</w:t>
      </w:r>
      <w:r>
        <w:rPr>
          <w:noProof/>
        </w:rPr>
        <w:fldChar w:fldCharType="end"/>
      </w:r>
    </w:p>
    <w:p w14:paraId="2AFCD6E3" w14:textId="05EC38C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_Toc218799969 \h </w:instrText>
      </w:r>
      <w:r>
        <w:rPr>
          <w:noProof/>
        </w:rPr>
      </w:r>
      <w:r>
        <w:rPr>
          <w:noProof/>
        </w:rPr>
        <w:fldChar w:fldCharType="separate"/>
      </w:r>
      <w:r>
        <w:rPr>
          <w:noProof/>
        </w:rPr>
        <w:t>128</w:t>
      </w:r>
      <w:r>
        <w:rPr>
          <w:noProof/>
        </w:rPr>
        <w:fldChar w:fldCharType="end"/>
      </w:r>
    </w:p>
    <w:p w14:paraId="40CC9A0E" w14:textId="09F73D6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_Toc218799970 \h </w:instrText>
      </w:r>
      <w:r>
        <w:rPr>
          <w:noProof/>
        </w:rPr>
      </w:r>
      <w:r>
        <w:rPr>
          <w:noProof/>
        </w:rPr>
        <w:fldChar w:fldCharType="separate"/>
      </w:r>
      <w:r>
        <w:rPr>
          <w:noProof/>
        </w:rPr>
        <w:t>130</w:t>
      </w:r>
      <w:r>
        <w:rPr>
          <w:noProof/>
        </w:rPr>
        <w:fldChar w:fldCharType="end"/>
      </w:r>
    </w:p>
    <w:p w14:paraId="043EF1E4" w14:textId="6C84BDB7"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_Toc218799971 \h </w:instrText>
      </w:r>
      <w:r>
        <w:rPr>
          <w:noProof/>
        </w:rPr>
      </w:r>
      <w:r>
        <w:rPr>
          <w:noProof/>
        </w:rPr>
        <w:fldChar w:fldCharType="separate"/>
      </w:r>
      <w:r>
        <w:rPr>
          <w:noProof/>
        </w:rPr>
        <w:t>130</w:t>
      </w:r>
      <w:r>
        <w:rPr>
          <w:noProof/>
        </w:rPr>
        <w:fldChar w:fldCharType="end"/>
      </w:r>
    </w:p>
    <w:p w14:paraId="7DD27365" w14:textId="2D60C630"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_Toc218799972 \h </w:instrText>
      </w:r>
      <w:r>
        <w:rPr>
          <w:noProof/>
        </w:rPr>
      </w:r>
      <w:r>
        <w:rPr>
          <w:noProof/>
        </w:rPr>
        <w:fldChar w:fldCharType="separate"/>
      </w:r>
      <w:r>
        <w:rPr>
          <w:noProof/>
        </w:rPr>
        <w:t>131</w:t>
      </w:r>
      <w:r>
        <w:rPr>
          <w:noProof/>
        </w:rPr>
        <w:fldChar w:fldCharType="end"/>
      </w:r>
    </w:p>
    <w:p w14:paraId="0DA1D30B" w14:textId="362E215B"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_Toc218799973 \h </w:instrText>
      </w:r>
      <w:r>
        <w:rPr>
          <w:noProof/>
        </w:rPr>
      </w:r>
      <w:r>
        <w:rPr>
          <w:noProof/>
        </w:rPr>
        <w:fldChar w:fldCharType="separate"/>
      </w:r>
      <w:r>
        <w:rPr>
          <w:noProof/>
        </w:rPr>
        <w:t>131</w:t>
      </w:r>
      <w:r>
        <w:rPr>
          <w:noProof/>
        </w:rPr>
        <w:fldChar w:fldCharType="end"/>
      </w:r>
    </w:p>
    <w:p w14:paraId="142A0F76" w14:textId="19D0FDF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ASTI Notification</w:t>
      </w:r>
      <w:r>
        <w:rPr>
          <w:noProof/>
        </w:rPr>
        <w:tab/>
      </w:r>
      <w:r>
        <w:rPr>
          <w:noProof/>
        </w:rPr>
        <w:fldChar w:fldCharType="begin" w:fldLock="1"/>
      </w:r>
      <w:r>
        <w:rPr>
          <w:noProof/>
        </w:rPr>
        <w:instrText xml:space="preserve"> PAGEREF _Toc218799974 \h </w:instrText>
      </w:r>
      <w:r>
        <w:rPr>
          <w:noProof/>
        </w:rPr>
      </w:r>
      <w:r>
        <w:rPr>
          <w:noProof/>
        </w:rPr>
        <w:fldChar w:fldCharType="separate"/>
      </w:r>
      <w:r>
        <w:rPr>
          <w:noProof/>
        </w:rPr>
        <w:t>131</w:t>
      </w:r>
      <w:r>
        <w:rPr>
          <w:noProof/>
        </w:rPr>
        <w:fldChar w:fldCharType="end"/>
      </w:r>
    </w:p>
    <w:p w14:paraId="2C9FD9C4" w14:textId="3A5FED8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_Toc218799975 \h </w:instrText>
      </w:r>
      <w:r>
        <w:rPr>
          <w:noProof/>
        </w:rPr>
      </w:r>
      <w:r>
        <w:rPr>
          <w:noProof/>
        </w:rPr>
        <w:fldChar w:fldCharType="separate"/>
      </w:r>
      <w:r>
        <w:rPr>
          <w:noProof/>
        </w:rPr>
        <w:t>131</w:t>
      </w:r>
      <w:r>
        <w:rPr>
          <w:noProof/>
        </w:rPr>
        <w:fldChar w:fldCharType="end"/>
      </w:r>
    </w:p>
    <w:p w14:paraId="0B71FB04" w14:textId="2E0C53C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_Toc218799976 \h </w:instrText>
      </w:r>
      <w:r>
        <w:rPr>
          <w:noProof/>
        </w:rPr>
      </w:r>
      <w:r>
        <w:rPr>
          <w:noProof/>
        </w:rPr>
        <w:fldChar w:fldCharType="separate"/>
      </w:r>
      <w:r>
        <w:rPr>
          <w:noProof/>
        </w:rPr>
        <w:t>131</w:t>
      </w:r>
      <w:r>
        <w:rPr>
          <w:noProof/>
        </w:rPr>
        <w:fldChar w:fldCharType="end"/>
      </w:r>
    </w:p>
    <w:p w14:paraId="2EB76E85" w14:textId="55127D8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_Toc218799977 \h </w:instrText>
      </w:r>
      <w:r>
        <w:rPr>
          <w:noProof/>
        </w:rPr>
      </w:r>
      <w:r>
        <w:rPr>
          <w:noProof/>
        </w:rPr>
        <w:fldChar w:fldCharType="separate"/>
      </w:r>
      <w:r>
        <w:rPr>
          <w:noProof/>
        </w:rPr>
        <w:t>131</w:t>
      </w:r>
      <w:r>
        <w:rPr>
          <w:noProof/>
        </w:rPr>
        <w:fldChar w:fldCharType="end"/>
      </w:r>
    </w:p>
    <w:p w14:paraId="4E17A248" w14:textId="39704937"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_Toc218799978 \h </w:instrText>
      </w:r>
      <w:r>
        <w:rPr>
          <w:noProof/>
        </w:rPr>
      </w:r>
      <w:r>
        <w:rPr>
          <w:noProof/>
        </w:rPr>
        <w:fldChar w:fldCharType="separate"/>
      </w:r>
      <w:r>
        <w:rPr>
          <w:noProof/>
        </w:rPr>
        <w:t>132</w:t>
      </w:r>
      <w:r>
        <w:rPr>
          <w:noProof/>
        </w:rPr>
        <w:fldChar w:fldCharType="end"/>
      </w:r>
    </w:p>
    <w:p w14:paraId="7BB9864F" w14:textId="068DB5A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_Toc218799979 \h </w:instrText>
      </w:r>
      <w:r>
        <w:rPr>
          <w:noProof/>
        </w:rPr>
      </w:r>
      <w:r>
        <w:rPr>
          <w:noProof/>
        </w:rPr>
        <w:fldChar w:fldCharType="separate"/>
      </w:r>
      <w:r>
        <w:rPr>
          <w:noProof/>
        </w:rPr>
        <w:t>132</w:t>
      </w:r>
      <w:r>
        <w:rPr>
          <w:noProof/>
        </w:rPr>
        <w:fldChar w:fldCharType="end"/>
      </w:r>
    </w:p>
    <w:p w14:paraId="176282F5" w14:textId="5C4A9A0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_Toc218799980 \h </w:instrText>
      </w:r>
      <w:r>
        <w:rPr>
          <w:noProof/>
        </w:rPr>
      </w:r>
      <w:r>
        <w:rPr>
          <w:noProof/>
        </w:rPr>
        <w:fldChar w:fldCharType="separate"/>
      </w:r>
      <w:r>
        <w:rPr>
          <w:noProof/>
        </w:rPr>
        <w:t>134</w:t>
      </w:r>
      <w:r>
        <w:rPr>
          <w:noProof/>
        </w:rPr>
        <w:fldChar w:fldCharType="end"/>
      </w:r>
    </w:p>
    <w:p w14:paraId="3946A707" w14:textId="6A86535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_Toc218799981 \h </w:instrText>
      </w:r>
      <w:r>
        <w:rPr>
          <w:noProof/>
        </w:rPr>
      </w:r>
      <w:r>
        <w:rPr>
          <w:noProof/>
        </w:rPr>
        <w:fldChar w:fldCharType="separate"/>
      </w:r>
      <w:r>
        <w:rPr>
          <w:noProof/>
        </w:rPr>
        <w:t>134</w:t>
      </w:r>
      <w:r>
        <w:rPr>
          <w:noProof/>
        </w:rPr>
        <w:fldChar w:fldCharType="end"/>
      </w:r>
    </w:p>
    <w:p w14:paraId="66828FF5" w14:textId="083A5A7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AccessTimeDistributionData</w:t>
      </w:r>
      <w:r>
        <w:rPr>
          <w:noProof/>
        </w:rPr>
        <w:tab/>
      </w:r>
      <w:r>
        <w:rPr>
          <w:noProof/>
        </w:rPr>
        <w:fldChar w:fldCharType="begin" w:fldLock="1"/>
      </w:r>
      <w:r>
        <w:rPr>
          <w:noProof/>
        </w:rPr>
        <w:instrText xml:space="preserve"> PAGEREF _Toc218799982 \h </w:instrText>
      </w:r>
      <w:r>
        <w:rPr>
          <w:noProof/>
        </w:rPr>
      </w:r>
      <w:r>
        <w:rPr>
          <w:noProof/>
        </w:rPr>
        <w:fldChar w:fldCharType="separate"/>
      </w:r>
      <w:r>
        <w:rPr>
          <w:noProof/>
        </w:rPr>
        <w:t>134</w:t>
      </w:r>
      <w:r>
        <w:rPr>
          <w:noProof/>
        </w:rPr>
        <w:fldChar w:fldCharType="end"/>
      </w:r>
    </w:p>
    <w:p w14:paraId="39D990BB" w14:textId="3E13E6B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AfAsTimeDistributionParam</w:t>
      </w:r>
      <w:r>
        <w:rPr>
          <w:noProof/>
        </w:rPr>
        <w:tab/>
      </w:r>
      <w:r>
        <w:rPr>
          <w:noProof/>
        </w:rPr>
        <w:fldChar w:fldCharType="begin" w:fldLock="1"/>
      </w:r>
      <w:r>
        <w:rPr>
          <w:noProof/>
        </w:rPr>
        <w:instrText xml:space="preserve"> PAGEREF _Toc218799983 \h </w:instrText>
      </w:r>
      <w:r>
        <w:rPr>
          <w:noProof/>
        </w:rPr>
      </w:r>
      <w:r>
        <w:rPr>
          <w:noProof/>
        </w:rPr>
        <w:fldChar w:fldCharType="separate"/>
      </w:r>
      <w:r>
        <w:rPr>
          <w:noProof/>
        </w:rPr>
        <w:t>135</w:t>
      </w:r>
      <w:r>
        <w:rPr>
          <w:noProof/>
        </w:rPr>
        <w:fldChar w:fldCharType="end"/>
      </w:r>
    </w:p>
    <w:p w14:paraId="6A9230E5" w14:textId="1F88E0F9"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StatusRequestData</w:t>
      </w:r>
      <w:r>
        <w:rPr>
          <w:noProof/>
        </w:rPr>
        <w:tab/>
      </w:r>
      <w:r>
        <w:rPr>
          <w:noProof/>
        </w:rPr>
        <w:fldChar w:fldCharType="begin" w:fldLock="1"/>
      </w:r>
      <w:r>
        <w:rPr>
          <w:noProof/>
        </w:rPr>
        <w:instrText xml:space="preserve"> PAGEREF _Toc218799984 \h </w:instrText>
      </w:r>
      <w:r>
        <w:rPr>
          <w:noProof/>
        </w:rPr>
      </w:r>
      <w:r>
        <w:rPr>
          <w:noProof/>
        </w:rPr>
        <w:fldChar w:fldCharType="separate"/>
      </w:r>
      <w:r>
        <w:rPr>
          <w:noProof/>
        </w:rPr>
        <w:t>135</w:t>
      </w:r>
      <w:r>
        <w:rPr>
          <w:noProof/>
        </w:rPr>
        <w:fldChar w:fldCharType="end"/>
      </w:r>
    </w:p>
    <w:p w14:paraId="056AAEAA" w14:textId="5CAD8B11"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StatusResponseData</w:t>
      </w:r>
      <w:r>
        <w:rPr>
          <w:noProof/>
        </w:rPr>
        <w:tab/>
      </w:r>
      <w:r>
        <w:rPr>
          <w:noProof/>
        </w:rPr>
        <w:fldChar w:fldCharType="begin" w:fldLock="1"/>
      </w:r>
      <w:r>
        <w:rPr>
          <w:noProof/>
        </w:rPr>
        <w:instrText xml:space="preserve"> PAGEREF _Toc218799985 \h </w:instrText>
      </w:r>
      <w:r>
        <w:rPr>
          <w:noProof/>
        </w:rPr>
      </w:r>
      <w:r>
        <w:rPr>
          <w:noProof/>
        </w:rPr>
        <w:fldChar w:fldCharType="separate"/>
      </w:r>
      <w:r>
        <w:rPr>
          <w:noProof/>
        </w:rPr>
        <w:t>136</w:t>
      </w:r>
      <w:r>
        <w:rPr>
          <w:noProof/>
        </w:rPr>
        <w:fldChar w:fldCharType="end"/>
      </w:r>
    </w:p>
    <w:p w14:paraId="68BB71B1" w14:textId="541A600F"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_Toc218799986 \h </w:instrText>
      </w:r>
      <w:r>
        <w:rPr>
          <w:noProof/>
        </w:rPr>
      </w:r>
      <w:r>
        <w:rPr>
          <w:noProof/>
        </w:rPr>
        <w:fldChar w:fldCharType="separate"/>
      </w:r>
      <w:r>
        <w:rPr>
          <w:noProof/>
        </w:rPr>
        <w:t>136</w:t>
      </w:r>
      <w:r>
        <w:rPr>
          <w:noProof/>
        </w:rPr>
        <w:fldChar w:fldCharType="end"/>
      </w:r>
    </w:p>
    <w:p w14:paraId="7A058D81" w14:textId="52C4D0A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AstiConfigNotification</w:t>
      </w:r>
      <w:r>
        <w:rPr>
          <w:noProof/>
        </w:rPr>
        <w:tab/>
      </w:r>
      <w:r>
        <w:rPr>
          <w:noProof/>
        </w:rPr>
        <w:fldChar w:fldCharType="begin" w:fldLock="1"/>
      </w:r>
      <w:r>
        <w:rPr>
          <w:noProof/>
        </w:rPr>
        <w:instrText xml:space="preserve"> PAGEREF _Toc218799987 \h </w:instrText>
      </w:r>
      <w:r>
        <w:rPr>
          <w:noProof/>
        </w:rPr>
      </w:r>
      <w:r>
        <w:rPr>
          <w:noProof/>
        </w:rPr>
        <w:fldChar w:fldCharType="separate"/>
      </w:r>
      <w:r>
        <w:rPr>
          <w:noProof/>
        </w:rPr>
        <w:t>136</w:t>
      </w:r>
      <w:r>
        <w:rPr>
          <w:noProof/>
        </w:rPr>
        <w:fldChar w:fldCharType="end"/>
      </w:r>
    </w:p>
    <w:p w14:paraId="421297E2" w14:textId="37D1A068"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AstiConfigStateNotification</w:t>
      </w:r>
      <w:r>
        <w:rPr>
          <w:noProof/>
        </w:rPr>
        <w:tab/>
      </w:r>
      <w:r>
        <w:rPr>
          <w:noProof/>
        </w:rPr>
        <w:fldChar w:fldCharType="begin" w:fldLock="1"/>
      </w:r>
      <w:r>
        <w:rPr>
          <w:noProof/>
        </w:rPr>
        <w:instrText xml:space="preserve"> PAGEREF _Toc218799988 \h </w:instrText>
      </w:r>
      <w:r>
        <w:rPr>
          <w:noProof/>
        </w:rPr>
      </w:r>
      <w:r>
        <w:rPr>
          <w:noProof/>
        </w:rPr>
        <w:fldChar w:fldCharType="separate"/>
      </w:r>
      <w:r>
        <w:rPr>
          <w:noProof/>
        </w:rPr>
        <w:t>137</w:t>
      </w:r>
      <w:r>
        <w:rPr>
          <w:noProof/>
        </w:rPr>
        <w:fldChar w:fldCharType="end"/>
      </w:r>
    </w:p>
    <w:p w14:paraId="5E59830E" w14:textId="2264C70D"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_Toc218799989 \h </w:instrText>
      </w:r>
      <w:r>
        <w:rPr>
          <w:noProof/>
        </w:rPr>
      </w:r>
      <w:r>
        <w:rPr>
          <w:noProof/>
        </w:rPr>
        <w:fldChar w:fldCharType="separate"/>
      </w:r>
      <w:r>
        <w:rPr>
          <w:noProof/>
        </w:rPr>
        <w:t>137</w:t>
      </w:r>
      <w:r>
        <w:rPr>
          <w:noProof/>
        </w:rPr>
        <w:fldChar w:fldCharType="end"/>
      </w:r>
    </w:p>
    <w:p w14:paraId="2B0594A4" w14:textId="7DD0E89D"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_Toc218799990 \h </w:instrText>
      </w:r>
      <w:r>
        <w:rPr>
          <w:noProof/>
        </w:rPr>
      </w:r>
      <w:r>
        <w:rPr>
          <w:noProof/>
        </w:rPr>
        <w:fldChar w:fldCharType="separate"/>
      </w:r>
      <w:r>
        <w:rPr>
          <w:noProof/>
        </w:rPr>
        <w:t>137</w:t>
      </w:r>
      <w:r>
        <w:rPr>
          <w:noProof/>
        </w:rPr>
        <w:fldChar w:fldCharType="end"/>
      </w:r>
    </w:p>
    <w:p w14:paraId="10242847" w14:textId="7FCE77B6"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_Toc218799991 \h </w:instrText>
      </w:r>
      <w:r>
        <w:rPr>
          <w:noProof/>
        </w:rPr>
      </w:r>
      <w:r>
        <w:rPr>
          <w:noProof/>
        </w:rPr>
        <w:fldChar w:fldCharType="separate"/>
      </w:r>
      <w:r>
        <w:rPr>
          <w:noProof/>
        </w:rPr>
        <w:t>137</w:t>
      </w:r>
      <w:r>
        <w:rPr>
          <w:noProof/>
        </w:rPr>
        <w:fldChar w:fldCharType="end"/>
      </w:r>
    </w:p>
    <w:p w14:paraId="5629F752" w14:textId="047688B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AstiEvent</w:t>
      </w:r>
      <w:r>
        <w:rPr>
          <w:noProof/>
        </w:rPr>
        <w:tab/>
      </w:r>
      <w:r>
        <w:rPr>
          <w:noProof/>
        </w:rPr>
        <w:fldChar w:fldCharType="begin" w:fldLock="1"/>
      </w:r>
      <w:r>
        <w:rPr>
          <w:noProof/>
        </w:rPr>
        <w:instrText xml:space="preserve"> PAGEREF _Toc218799992 \h </w:instrText>
      </w:r>
      <w:r>
        <w:rPr>
          <w:noProof/>
        </w:rPr>
      </w:r>
      <w:r>
        <w:rPr>
          <w:noProof/>
        </w:rPr>
        <w:fldChar w:fldCharType="separate"/>
      </w:r>
      <w:r>
        <w:rPr>
          <w:noProof/>
        </w:rPr>
        <w:t>137</w:t>
      </w:r>
      <w:r>
        <w:rPr>
          <w:noProof/>
        </w:rPr>
        <w:fldChar w:fldCharType="end"/>
      </w:r>
    </w:p>
    <w:p w14:paraId="2301E23A" w14:textId="5E242EE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_Toc218799993 \h </w:instrText>
      </w:r>
      <w:r>
        <w:rPr>
          <w:noProof/>
        </w:rPr>
      </w:r>
      <w:r>
        <w:rPr>
          <w:noProof/>
        </w:rPr>
        <w:fldChar w:fldCharType="separate"/>
      </w:r>
      <w:r>
        <w:rPr>
          <w:noProof/>
        </w:rPr>
        <w:t>137</w:t>
      </w:r>
      <w:r>
        <w:rPr>
          <w:noProof/>
        </w:rPr>
        <w:fldChar w:fldCharType="end"/>
      </w:r>
    </w:p>
    <w:p w14:paraId="1A5091F5" w14:textId="1842BA2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_Toc218799994 \h </w:instrText>
      </w:r>
      <w:r>
        <w:rPr>
          <w:noProof/>
        </w:rPr>
      </w:r>
      <w:r>
        <w:rPr>
          <w:noProof/>
        </w:rPr>
        <w:fldChar w:fldCharType="separate"/>
      </w:r>
      <w:r>
        <w:rPr>
          <w:noProof/>
        </w:rPr>
        <w:t>137</w:t>
      </w:r>
      <w:r>
        <w:rPr>
          <w:noProof/>
        </w:rPr>
        <w:fldChar w:fldCharType="end"/>
      </w:r>
    </w:p>
    <w:p w14:paraId="1FFC110A" w14:textId="47E3ACFC"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_Toc218799995 \h </w:instrText>
      </w:r>
      <w:r>
        <w:rPr>
          <w:noProof/>
        </w:rPr>
      </w:r>
      <w:r>
        <w:rPr>
          <w:noProof/>
        </w:rPr>
        <w:fldChar w:fldCharType="separate"/>
      </w:r>
      <w:r>
        <w:rPr>
          <w:noProof/>
        </w:rPr>
        <w:t>138</w:t>
      </w:r>
      <w:r>
        <w:rPr>
          <w:noProof/>
        </w:rPr>
        <w:fldChar w:fldCharType="end"/>
      </w:r>
    </w:p>
    <w:p w14:paraId="2426667B" w14:textId="598833C9"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_Toc218799996 \h </w:instrText>
      </w:r>
      <w:r>
        <w:rPr>
          <w:noProof/>
        </w:rPr>
      </w:r>
      <w:r>
        <w:rPr>
          <w:noProof/>
        </w:rPr>
        <w:fldChar w:fldCharType="separate"/>
      </w:r>
      <w:r>
        <w:rPr>
          <w:noProof/>
        </w:rPr>
        <w:t>138</w:t>
      </w:r>
      <w:r>
        <w:rPr>
          <w:noProof/>
        </w:rPr>
        <w:fldChar w:fldCharType="end"/>
      </w:r>
    </w:p>
    <w:p w14:paraId="703638D9" w14:textId="426FFE3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_Toc218799997 \h </w:instrText>
      </w:r>
      <w:r>
        <w:rPr>
          <w:noProof/>
        </w:rPr>
      </w:r>
      <w:r>
        <w:rPr>
          <w:noProof/>
        </w:rPr>
        <w:fldChar w:fldCharType="separate"/>
      </w:r>
      <w:r>
        <w:rPr>
          <w:noProof/>
        </w:rPr>
        <w:t>138</w:t>
      </w:r>
      <w:r>
        <w:rPr>
          <w:noProof/>
        </w:rPr>
        <w:fldChar w:fldCharType="end"/>
      </w:r>
    </w:p>
    <w:p w14:paraId="6B2FD790" w14:textId="1091616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_Toc218799998 \h </w:instrText>
      </w:r>
      <w:r>
        <w:rPr>
          <w:noProof/>
        </w:rPr>
      </w:r>
      <w:r>
        <w:rPr>
          <w:noProof/>
        </w:rPr>
        <w:fldChar w:fldCharType="separate"/>
      </w:r>
      <w:r>
        <w:rPr>
          <w:noProof/>
        </w:rPr>
        <w:t>138</w:t>
      </w:r>
      <w:r>
        <w:rPr>
          <w:noProof/>
        </w:rPr>
        <w:fldChar w:fldCharType="end"/>
      </w:r>
    </w:p>
    <w:p w14:paraId="256D9D89" w14:textId="5D028A35"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_Toc218799999 \h </w:instrText>
      </w:r>
      <w:r>
        <w:rPr>
          <w:noProof/>
        </w:rPr>
      </w:r>
      <w:r>
        <w:rPr>
          <w:noProof/>
        </w:rPr>
        <w:fldChar w:fldCharType="separate"/>
      </w:r>
      <w:r>
        <w:rPr>
          <w:noProof/>
        </w:rPr>
        <w:t>139</w:t>
      </w:r>
      <w:r>
        <w:rPr>
          <w:noProof/>
        </w:rPr>
        <w:fldChar w:fldCharType="end"/>
      </w:r>
    </w:p>
    <w:p w14:paraId="79414BBC" w14:textId="01BE88EC"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_Toc218800000 \h </w:instrText>
      </w:r>
      <w:r>
        <w:rPr>
          <w:noProof/>
        </w:rPr>
      </w:r>
      <w:r>
        <w:rPr>
          <w:noProof/>
        </w:rPr>
        <w:fldChar w:fldCharType="separate"/>
      </w:r>
      <w:r>
        <w:rPr>
          <w:noProof/>
        </w:rPr>
        <w:t>139</w:t>
      </w:r>
      <w:r>
        <w:rPr>
          <w:noProof/>
        </w:rPr>
        <w:fldChar w:fldCharType="end"/>
      </w:r>
    </w:p>
    <w:p w14:paraId="590369A0" w14:textId="1DE40BDF"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Ntsctsf_TimeSynchronization API</w:t>
      </w:r>
      <w:r>
        <w:rPr>
          <w:noProof/>
        </w:rPr>
        <w:tab/>
      </w:r>
      <w:r>
        <w:rPr>
          <w:noProof/>
        </w:rPr>
        <w:fldChar w:fldCharType="begin" w:fldLock="1"/>
      </w:r>
      <w:r>
        <w:rPr>
          <w:noProof/>
        </w:rPr>
        <w:instrText xml:space="preserve"> PAGEREF _Toc218800001 \h </w:instrText>
      </w:r>
      <w:r>
        <w:rPr>
          <w:noProof/>
        </w:rPr>
      </w:r>
      <w:r>
        <w:rPr>
          <w:noProof/>
        </w:rPr>
        <w:fldChar w:fldCharType="separate"/>
      </w:r>
      <w:r>
        <w:rPr>
          <w:noProof/>
        </w:rPr>
        <w:t>139</w:t>
      </w:r>
      <w:r>
        <w:rPr>
          <w:noProof/>
        </w:rPr>
        <w:fldChar w:fldCharType="end"/>
      </w:r>
    </w:p>
    <w:p w14:paraId="72F8028D" w14:textId="617C00AF"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Ntsctsf_QoSandTSCAssistance API</w:t>
      </w:r>
      <w:r>
        <w:rPr>
          <w:noProof/>
        </w:rPr>
        <w:tab/>
      </w:r>
      <w:r>
        <w:rPr>
          <w:noProof/>
        </w:rPr>
        <w:fldChar w:fldCharType="begin" w:fldLock="1"/>
      </w:r>
      <w:r>
        <w:rPr>
          <w:noProof/>
        </w:rPr>
        <w:instrText xml:space="preserve"> PAGEREF _Toc218800002 \h </w:instrText>
      </w:r>
      <w:r>
        <w:rPr>
          <w:noProof/>
        </w:rPr>
      </w:r>
      <w:r>
        <w:rPr>
          <w:noProof/>
        </w:rPr>
        <w:fldChar w:fldCharType="separate"/>
      </w:r>
      <w:r>
        <w:rPr>
          <w:noProof/>
        </w:rPr>
        <w:t>150</w:t>
      </w:r>
      <w:r>
        <w:rPr>
          <w:noProof/>
        </w:rPr>
        <w:fldChar w:fldCharType="end"/>
      </w:r>
    </w:p>
    <w:p w14:paraId="2F86DCDA" w14:textId="60424437"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Ntsctsf_ASTI API</w:t>
      </w:r>
      <w:r>
        <w:rPr>
          <w:noProof/>
        </w:rPr>
        <w:tab/>
      </w:r>
      <w:r>
        <w:rPr>
          <w:noProof/>
        </w:rPr>
        <w:fldChar w:fldCharType="begin" w:fldLock="1"/>
      </w:r>
      <w:r>
        <w:rPr>
          <w:noProof/>
        </w:rPr>
        <w:instrText xml:space="preserve"> PAGEREF _Toc218800003 \h </w:instrText>
      </w:r>
      <w:r>
        <w:rPr>
          <w:noProof/>
        </w:rPr>
      </w:r>
      <w:r>
        <w:rPr>
          <w:noProof/>
        </w:rPr>
        <w:fldChar w:fldCharType="separate"/>
      </w:r>
      <w:r>
        <w:rPr>
          <w:noProof/>
        </w:rPr>
        <w:t>161</w:t>
      </w:r>
      <w:r>
        <w:rPr>
          <w:noProof/>
        </w:rPr>
        <w:fldChar w:fldCharType="end"/>
      </w:r>
    </w:p>
    <w:p w14:paraId="63D353F6" w14:textId="65E554C6"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_Toc218800004 \h </w:instrText>
      </w:r>
      <w:r>
        <w:rPr>
          <w:noProof/>
        </w:rPr>
      </w:r>
      <w:r>
        <w:rPr>
          <w:noProof/>
        </w:rPr>
        <w:fldChar w:fldCharType="separate"/>
      </w:r>
      <w:r>
        <w:rPr>
          <w:noProof/>
        </w:rPr>
        <w:t>167</w:t>
      </w:r>
      <w:r>
        <w:rPr>
          <w:noProof/>
        </w:rPr>
        <w:fldChar w:fldCharType="end"/>
      </w:r>
    </w:p>
    <w:p w14:paraId="3D48EA1F" w14:textId="49042994"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_Toc218800005 \h </w:instrText>
      </w:r>
      <w:r>
        <w:rPr>
          <w:noProof/>
        </w:rPr>
      </w:r>
      <w:r>
        <w:rPr>
          <w:noProof/>
        </w:rPr>
        <w:fldChar w:fldCharType="separate"/>
      </w:r>
      <w:r>
        <w:rPr>
          <w:noProof/>
        </w:rPr>
        <w:t>167</w:t>
      </w:r>
      <w:r>
        <w:rPr>
          <w:noProof/>
        </w:rPr>
        <w:fldChar w:fldCharType="end"/>
      </w:r>
    </w:p>
    <w:p w14:paraId="314A745D" w14:textId="268AD254"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_Toc218800006 \h </w:instrText>
      </w:r>
      <w:r>
        <w:rPr>
          <w:noProof/>
        </w:rPr>
      </w:r>
      <w:r>
        <w:rPr>
          <w:noProof/>
        </w:rPr>
        <w:fldChar w:fldCharType="separate"/>
      </w:r>
      <w:r>
        <w:rPr>
          <w:noProof/>
        </w:rPr>
        <w:t>167</w:t>
      </w:r>
      <w:r>
        <w:rPr>
          <w:noProof/>
        </w:rPr>
        <w:fldChar w:fldCharType="end"/>
      </w:r>
    </w:p>
    <w:p w14:paraId="105EEA1B" w14:textId="2599E268"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3GPP Extension _3gpp-5gs-detnet-node</w:t>
      </w:r>
      <w:r>
        <w:rPr>
          <w:noProof/>
        </w:rPr>
        <w:tab/>
      </w:r>
      <w:r>
        <w:rPr>
          <w:noProof/>
        </w:rPr>
        <w:fldChar w:fldCharType="begin" w:fldLock="1"/>
      </w:r>
      <w:r>
        <w:rPr>
          <w:noProof/>
        </w:rPr>
        <w:instrText xml:space="preserve"> PAGEREF _Toc218800007 \h </w:instrText>
      </w:r>
      <w:r>
        <w:rPr>
          <w:noProof/>
        </w:rPr>
      </w:r>
      <w:r>
        <w:rPr>
          <w:noProof/>
        </w:rPr>
        <w:fldChar w:fldCharType="separate"/>
      </w:r>
      <w:r>
        <w:rPr>
          <w:noProof/>
        </w:rPr>
        <w:t>168</w:t>
      </w:r>
      <w:r>
        <w:rPr>
          <w:noProof/>
        </w:rPr>
        <w:fldChar w:fldCharType="end"/>
      </w:r>
    </w:p>
    <w:p w14:paraId="2447CAE1" w14:textId="6C7CEBFC"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_Toc218800008 \h </w:instrText>
      </w:r>
      <w:r>
        <w:rPr>
          <w:noProof/>
        </w:rPr>
      </w:r>
      <w:r>
        <w:rPr>
          <w:noProof/>
        </w:rPr>
        <w:fldChar w:fldCharType="separate"/>
      </w:r>
      <w:r>
        <w:rPr>
          <w:noProof/>
        </w:rPr>
        <w:t>168</w:t>
      </w:r>
      <w:r>
        <w:rPr>
          <w:noProof/>
        </w:rPr>
        <w:fldChar w:fldCharType="end"/>
      </w:r>
    </w:p>
    <w:p w14:paraId="713ECEA3" w14:textId="3DF86159"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_Toc218800009 \h </w:instrText>
      </w:r>
      <w:r>
        <w:rPr>
          <w:noProof/>
        </w:rPr>
      </w:r>
      <w:r>
        <w:rPr>
          <w:noProof/>
        </w:rPr>
        <w:fldChar w:fldCharType="separate"/>
      </w:r>
      <w:r>
        <w:rPr>
          <w:noProof/>
        </w:rPr>
        <w:t>169</w:t>
      </w:r>
      <w:r>
        <w:rPr>
          <w:noProof/>
        </w:rPr>
        <w:fldChar w:fldCharType="end"/>
      </w:r>
    </w:p>
    <w:p w14:paraId="118A2633" w14:textId="3CDC6838"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Report of 5GS DetNet flow(s) status</w:t>
      </w:r>
      <w:r>
        <w:rPr>
          <w:noProof/>
        </w:rPr>
        <w:tab/>
      </w:r>
      <w:r>
        <w:rPr>
          <w:noProof/>
        </w:rPr>
        <w:fldChar w:fldCharType="begin" w:fldLock="1"/>
      </w:r>
      <w:r>
        <w:rPr>
          <w:noProof/>
        </w:rPr>
        <w:instrText xml:space="preserve"> PAGEREF _Toc218800010 \h </w:instrText>
      </w:r>
      <w:r>
        <w:rPr>
          <w:noProof/>
        </w:rPr>
      </w:r>
      <w:r>
        <w:rPr>
          <w:noProof/>
        </w:rPr>
        <w:fldChar w:fldCharType="separate"/>
      </w:r>
      <w:r>
        <w:rPr>
          <w:noProof/>
        </w:rPr>
        <w:t>169</w:t>
      </w:r>
      <w:r>
        <w:rPr>
          <w:noProof/>
        </w:rPr>
        <w:fldChar w:fldCharType="end"/>
      </w:r>
    </w:p>
    <w:p w14:paraId="7BE8240D" w14:textId="3096249D"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Exposure of 5GS DetNet Node Identification</w:t>
      </w:r>
      <w:r>
        <w:rPr>
          <w:noProof/>
        </w:rPr>
        <w:tab/>
      </w:r>
      <w:r>
        <w:rPr>
          <w:noProof/>
        </w:rPr>
        <w:fldChar w:fldCharType="begin" w:fldLock="1"/>
      </w:r>
      <w:r>
        <w:rPr>
          <w:noProof/>
        </w:rPr>
        <w:instrText xml:space="preserve"> PAGEREF _Toc218800011 \h </w:instrText>
      </w:r>
      <w:r>
        <w:rPr>
          <w:noProof/>
        </w:rPr>
      </w:r>
      <w:r>
        <w:rPr>
          <w:noProof/>
        </w:rPr>
        <w:fldChar w:fldCharType="separate"/>
      </w:r>
      <w:r>
        <w:rPr>
          <w:noProof/>
        </w:rPr>
        <w:t>169</w:t>
      </w:r>
      <w:r>
        <w:rPr>
          <w:noProof/>
        </w:rPr>
        <w:fldChar w:fldCharType="end"/>
      </w:r>
    </w:p>
    <w:p w14:paraId="13BC0967" w14:textId="351929B5"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YANG Module Definitions</w:t>
      </w:r>
      <w:r>
        <w:rPr>
          <w:noProof/>
        </w:rPr>
        <w:tab/>
      </w:r>
      <w:r>
        <w:rPr>
          <w:noProof/>
        </w:rPr>
        <w:fldChar w:fldCharType="begin" w:fldLock="1"/>
      </w:r>
      <w:r>
        <w:rPr>
          <w:noProof/>
        </w:rPr>
        <w:instrText xml:space="preserve"> PAGEREF _Toc218800012 \h </w:instrText>
      </w:r>
      <w:r>
        <w:rPr>
          <w:noProof/>
        </w:rPr>
      </w:r>
      <w:r>
        <w:rPr>
          <w:noProof/>
        </w:rPr>
        <w:fldChar w:fldCharType="separate"/>
      </w:r>
      <w:r>
        <w:rPr>
          <w:noProof/>
        </w:rPr>
        <w:t>170</w:t>
      </w:r>
      <w:r>
        <w:rPr>
          <w:noProof/>
        </w:rPr>
        <w:fldChar w:fldCharType="end"/>
      </w:r>
    </w:p>
    <w:p w14:paraId="2FC15F81" w14:textId="415D8DA2"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_Toc218800013 \h </w:instrText>
      </w:r>
      <w:r>
        <w:rPr>
          <w:noProof/>
        </w:rPr>
      </w:r>
      <w:r>
        <w:rPr>
          <w:noProof/>
        </w:rPr>
        <w:fldChar w:fldCharType="separate"/>
      </w:r>
      <w:r>
        <w:rPr>
          <w:noProof/>
        </w:rPr>
        <w:t>170</w:t>
      </w:r>
      <w:r>
        <w:rPr>
          <w:noProof/>
        </w:rPr>
        <w:fldChar w:fldCharType="end"/>
      </w:r>
    </w:p>
    <w:p w14:paraId="28799C59" w14:textId="12499D75"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_Toc218800014 \h </w:instrText>
      </w:r>
      <w:r>
        <w:rPr>
          <w:noProof/>
        </w:rPr>
      </w:r>
      <w:r>
        <w:rPr>
          <w:noProof/>
        </w:rPr>
        <w:fldChar w:fldCharType="separate"/>
      </w:r>
      <w:r>
        <w:rPr>
          <w:noProof/>
        </w:rPr>
        <w:t>170</w:t>
      </w:r>
      <w:r>
        <w:rPr>
          <w:noProof/>
        </w:rPr>
        <w:fldChar w:fldCharType="end"/>
      </w:r>
    </w:p>
    <w:p w14:paraId="5C6FDCEB" w14:textId="4A34DC6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Module name</w:t>
      </w:r>
      <w:r>
        <w:rPr>
          <w:noProof/>
        </w:rPr>
        <w:tab/>
      </w:r>
      <w:r>
        <w:rPr>
          <w:noProof/>
        </w:rPr>
        <w:fldChar w:fldCharType="begin" w:fldLock="1"/>
      </w:r>
      <w:r>
        <w:rPr>
          <w:noProof/>
        </w:rPr>
        <w:instrText xml:space="preserve"> PAGEREF _Toc218800015 \h </w:instrText>
      </w:r>
      <w:r>
        <w:rPr>
          <w:noProof/>
        </w:rPr>
      </w:r>
      <w:r>
        <w:rPr>
          <w:noProof/>
        </w:rPr>
        <w:fldChar w:fldCharType="separate"/>
      </w:r>
      <w:r>
        <w:rPr>
          <w:noProof/>
        </w:rPr>
        <w:t>170</w:t>
      </w:r>
      <w:r>
        <w:rPr>
          <w:noProof/>
        </w:rPr>
        <w:fldChar w:fldCharType="end"/>
      </w:r>
    </w:p>
    <w:p w14:paraId="4A7B145D" w14:textId="01AD56A5"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B.2.1.3</w:t>
      </w:r>
      <w:r>
        <w:rPr>
          <w:rFonts w:asciiTheme="minorHAnsi" w:eastAsiaTheme="minorEastAsia" w:hAnsiTheme="minorHAnsi" w:cstheme="minorBidi"/>
          <w:noProof/>
          <w:kern w:val="2"/>
          <w:sz w:val="24"/>
          <w:szCs w:val="24"/>
          <w:lang w:eastAsia="en-GB"/>
          <w14:ligatures w14:val="standardContextual"/>
        </w:rPr>
        <w:tab/>
      </w:r>
      <w:r>
        <w:rPr>
          <w:noProof/>
        </w:rPr>
        <w:t>Header information</w:t>
      </w:r>
      <w:r>
        <w:rPr>
          <w:noProof/>
        </w:rPr>
        <w:tab/>
      </w:r>
      <w:r>
        <w:rPr>
          <w:noProof/>
        </w:rPr>
        <w:fldChar w:fldCharType="begin" w:fldLock="1"/>
      </w:r>
      <w:r>
        <w:rPr>
          <w:noProof/>
        </w:rPr>
        <w:instrText xml:space="preserve"> PAGEREF _Toc218800016 \h </w:instrText>
      </w:r>
      <w:r>
        <w:rPr>
          <w:noProof/>
        </w:rPr>
      </w:r>
      <w:r>
        <w:rPr>
          <w:noProof/>
        </w:rPr>
        <w:fldChar w:fldCharType="separate"/>
      </w:r>
      <w:r>
        <w:rPr>
          <w:noProof/>
        </w:rPr>
        <w:t>170</w:t>
      </w:r>
      <w:r>
        <w:rPr>
          <w:noProof/>
        </w:rPr>
        <w:fldChar w:fldCharType="end"/>
      </w:r>
    </w:p>
    <w:p w14:paraId="6EC90A53" w14:textId="79B936B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B.2.1.3.1</w:t>
      </w:r>
      <w:r>
        <w:rPr>
          <w:rFonts w:asciiTheme="minorHAnsi" w:eastAsiaTheme="minorEastAsia" w:hAnsiTheme="minorHAnsi" w:cstheme="minorBidi"/>
          <w:noProof/>
          <w:kern w:val="2"/>
          <w:sz w:val="24"/>
          <w:szCs w:val="24"/>
          <w:lang w:eastAsia="en-GB"/>
          <w14:ligatures w14:val="standardContextual"/>
        </w:rPr>
        <w:tab/>
      </w:r>
      <w:r>
        <w:rPr>
          <w:noProof/>
        </w:rPr>
        <w:t>&lt;yang-version statement&gt;</w:t>
      </w:r>
      <w:r>
        <w:rPr>
          <w:noProof/>
        </w:rPr>
        <w:tab/>
      </w:r>
      <w:r>
        <w:rPr>
          <w:noProof/>
        </w:rPr>
        <w:fldChar w:fldCharType="begin" w:fldLock="1"/>
      </w:r>
      <w:r>
        <w:rPr>
          <w:noProof/>
        </w:rPr>
        <w:instrText xml:space="preserve"> PAGEREF _Toc218800017 \h </w:instrText>
      </w:r>
      <w:r>
        <w:rPr>
          <w:noProof/>
        </w:rPr>
      </w:r>
      <w:r>
        <w:rPr>
          <w:noProof/>
        </w:rPr>
        <w:fldChar w:fldCharType="separate"/>
      </w:r>
      <w:r>
        <w:rPr>
          <w:noProof/>
        </w:rPr>
        <w:t>170</w:t>
      </w:r>
      <w:r>
        <w:rPr>
          <w:noProof/>
        </w:rPr>
        <w:fldChar w:fldCharType="end"/>
      </w:r>
    </w:p>
    <w:p w14:paraId="319E0A7D" w14:textId="76B66964"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B.2.1.3.2</w:t>
      </w:r>
      <w:r>
        <w:rPr>
          <w:rFonts w:asciiTheme="minorHAnsi" w:eastAsiaTheme="minorEastAsia" w:hAnsiTheme="minorHAnsi" w:cstheme="minorBidi"/>
          <w:noProof/>
          <w:kern w:val="2"/>
          <w:sz w:val="24"/>
          <w:szCs w:val="24"/>
          <w:lang w:eastAsia="en-GB"/>
          <w14:ligatures w14:val="standardContextual"/>
        </w:rPr>
        <w:tab/>
      </w:r>
      <w:r>
        <w:rPr>
          <w:noProof/>
        </w:rPr>
        <w:t>&lt;namespace statement&gt;</w:t>
      </w:r>
      <w:r>
        <w:rPr>
          <w:noProof/>
        </w:rPr>
        <w:tab/>
      </w:r>
      <w:r>
        <w:rPr>
          <w:noProof/>
        </w:rPr>
        <w:fldChar w:fldCharType="begin" w:fldLock="1"/>
      </w:r>
      <w:r>
        <w:rPr>
          <w:noProof/>
        </w:rPr>
        <w:instrText xml:space="preserve"> PAGEREF _Toc218800018 \h </w:instrText>
      </w:r>
      <w:r>
        <w:rPr>
          <w:noProof/>
        </w:rPr>
      </w:r>
      <w:r>
        <w:rPr>
          <w:noProof/>
        </w:rPr>
        <w:fldChar w:fldCharType="separate"/>
      </w:r>
      <w:r>
        <w:rPr>
          <w:noProof/>
        </w:rPr>
        <w:t>170</w:t>
      </w:r>
      <w:r>
        <w:rPr>
          <w:noProof/>
        </w:rPr>
        <w:fldChar w:fldCharType="end"/>
      </w:r>
    </w:p>
    <w:p w14:paraId="17052C76" w14:textId="51C4E37F"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B.2.1.3.3</w:t>
      </w:r>
      <w:r>
        <w:rPr>
          <w:rFonts w:asciiTheme="minorHAnsi" w:eastAsiaTheme="minorEastAsia" w:hAnsiTheme="minorHAnsi" w:cstheme="minorBidi"/>
          <w:noProof/>
          <w:kern w:val="2"/>
          <w:sz w:val="24"/>
          <w:szCs w:val="24"/>
          <w:lang w:eastAsia="en-GB"/>
          <w14:ligatures w14:val="standardContextual"/>
        </w:rPr>
        <w:tab/>
      </w:r>
      <w:r>
        <w:rPr>
          <w:noProof/>
        </w:rPr>
        <w:t>&lt;prefix statement&gt;</w:t>
      </w:r>
      <w:r>
        <w:rPr>
          <w:noProof/>
        </w:rPr>
        <w:tab/>
      </w:r>
      <w:r>
        <w:rPr>
          <w:noProof/>
        </w:rPr>
        <w:fldChar w:fldCharType="begin" w:fldLock="1"/>
      </w:r>
      <w:r>
        <w:rPr>
          <w:noProof/>
        </w:rPr>
        <w:instrText xml:space="preserve"> PAGEREF _Toc218800019 \h </w:instrText>
      </w:r>
      <w:r>
        <w:rPr>
          <w:noProof/>
        </w:rPr>
      </w:r>
      <w:r>
        <w:rPr>
          <w:noProof/>
        </w:rPr>
        <w:fldChar w:fldCharType="separate"/>
      </w:r>
      <w:r>
        <w:rPr>
          <w:noProof/>
        </w:rPr>
        <w:t>171</w:t>
      </w:r>
      <w:r>
        <w:rPr>
          <w:noProof/>
        </w:rPr>
        <w:fldChar w:fldCharType="end"/>
      </w:r>
    </w:p>
    <w:p w14:paraId="3C87768C" w14:textId="1F6848D4"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B.2.1.4</w:t>
      </w:r>
      <w:r>
        <w:rPr>
          <w:rFonts w:asciiTheme="minorHAnsi" w:eastAsiaTheme="minorEastAsia" w:hAnsiTheme="minorHAnsi" w:cstheme="minorBidi"/>
          <w:noProof/>
          <w:kern w:val="2"/>
          <w:sz w:val="24"/>
          <w:szCs w:val="24"/>
          <w:lang w:eastAsia="en-GB"/>
          <w14:ligatures w14:val="standardContextual"/>
        </w:rPr>
        <w:tab/>
      </w:r>
      <w:r>
        <w:rPr>
          <w:noProof/>
        </w:rPr>
        <w:t>Meta-information</w:t>
      </w:r>
      <w:r>
        <w:rPr>
          <w:noProof/>
        </w:rPr>
        <w:tab/>
      </w:r>
      <w:r>
        <w:rPr>
          <w:noProof/>
        </w:rPr>
        <w:fldChar w:fldCharType="begin" w:fldLock="1"/>
      </w:r>
      <w:r>
        <w:rPr>
          <w:noProof/>
        </w:rPr>
        <w:instrText xml:space="preserve"> PAGEREF _Toc218800020 \h </w:instrText>
      </w:r>
      <w:r>
        <w:rPr>
          <w:noProof/>
        </w:rPr>
      </w:r>
      <w:r>
        <w:rPr>
          <w:noProof/>
        </w:rPr>
        <w:fldChar w:fldCharType="separate"/>
      </w:r>
      <w:r>
        <w:rPr>
          <w:noProof/>
        </w:rPr>
        <w:t>171</w:t>
      </w:r>
      <w:r>
        <w:rPr>
          <w:noProof/>
        </w:rPr>
        <w:fldChar w:fldCharType="end"/>
      </w:r>
    </w:p>
    <w:p w14:paraId="33DB9DDF" w14:textId="74059D9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B.2.1.4.1</w:t>
      </w:r>
      <w:r>
        <w:rPr>
          <w:rFonts w:asciiTheme="minorHAnsi" w:eastAsiaTheme="minorEastAsia" w:hAnsiTheme="minorHAnsi" w:cstheme="minorBidi"/>
          <w:noProof/>
          <w:kern w:val="2"/>
          <w:sz w:val="24"/>
          <w:szCs w:val="24"/>
          <w:lang w:eastAsia="en-GB"/>
          <w14:ligatures w14:val="standardContextual"/>
        </w:rPr>
        <w:tab/>
      </w:r>
      <w:r>
        <w:rPr>
          <w:noProof/>
        </w:rPr>
        <w:t>&lt;organization statement&gt;</w:t>
      </w:r>
      <w:r>
        <w:rPr>
          <w:noProof/>
        </w:rPr>
        <w:tab/>
      </w:r>
      <w:r>
        <w:rPr>
          <w:noProof/>
        </w:rPr>
        <w:fldChar w:fldCharType="begin" w:fldLock="1"/>
      </w:r>
      <w:r>
        <w:rPr>
          <w:noProof/>
        </w:rPr>
        <w:instrText xml:space="preserve"> PAGEREF _Toc218800021 \h </w:instrText>
      </w:r>
      <w:r>
        <w:rPr>
          <w:noProof/>
        </w:rPr>
      </w:r>
      <w:r>
        <w:rPr>
          <w:noProof/>
        </w:rPr>
        <w:fldChar w:fldCharType="separate"/>
      </w:r>
      <w:r>
        <w:rPr>
          <w:noProof/>
        </w:rPr>
        <w:t>171</w:t>
      </w:r>
      <w:r>
        <w:rPr>
          <w:noProof/>
        </w:rPr>
        <w:fldChar w:fldCharType="end"/>
      </w:r>
    </w:p>
    <w:p w14:paraId="0B4432A8" w14:textId="1A86A047"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B.2.1.4.2</w:t>
      </w:r>
      <w:r>
        <w:rPr>
          <w:rFonts w:asciiTheme="minorHAnsi" w:eastAsiaTheme="minorEastAsia" w:hAnsiTheme="minorHAnsi" w:cstheme="minorBidi"/>
          <w:noProof/>
          <w:kern w:val="2"/>
          <w:sz w:val="24"/>
          <w:szCs w:val="24"/>
          <w:lang w:eastAsia="en-GB"/>
          <w14:ligatures w14:val="standardContextual"/>
        </w:rPr>
        <w:tab/>
      </w:r>
      <w:r>
        <w:rPr>
          <w:noProof/>
        </w:rPr>
        <w:t>&lt;contact statement&gt;</w:t>
      </w:r>
      <w:r>
        <w:rPr>
          <w:noProof/>
        </w:rPr>
        <w:tab/>
      </w:r>
      <w:r>
        <w:rPr>
          <w:noProof/>
        </w:rPr>
        <w:fldChar w:fldCharType="begin" w:fldLock="1"/>
      </w:r>
      <w:r>
        <w:rPr>
          <w:noProof/>
        </w:rPr>
        <w:instrText xml:space="preserve"> PAGEREF _Toc218800022 \h </w:instrText>
      </w:r>
      <w:r>
        <w:rPr>
          <w:noProof/>
        </w:rPr>
      </w:r>
      <w:r>
        <w:rPr>
          <w:noProof/>
        </w:rPr>
        <w:fldChar w:fldCharType="separate"/>
      </w:r>
      <w:r>
        <w:rPr>
          <w:noProof/>
        </w:rPr>
        <w:t>171</w:t>
      </w:r>
      <w:r>
        <w:rPr>
          <w:noProof/>
        </w:rPr>
        <w:fldChar w:fldCharType="end"/>
      </w:r>
    </w:p>
    <w:p w14:paraId="525804D0" w14:textId="026BF6F0"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B.2.1.4.3</w:t>
      </w:r>
      <w:r>
        <w:rPr>
          <w:rFonts w:asciiTheme="minorHAnsi" w:eastAsiaTheme="minorEastAsia" w:hAnsiTheme="minorHAnsi" w:cstheme="minorBidi"/>
          <w:noProof/>
          <w:kern w:val="2"/>
          <w:sz w:val="24"/>
          <w:szCs w:val="24"/>
          <w:lang w:eastAsia="en-GB"/>
          <w14:ligatures w14:val="standardContextual"/>
        </w:rPr>
        <w:tab/>
      </w:r>
      <w:r>
        <w:rPr>
          <w:noProof/>
        </w:rPr>
        <w:t>&lt;description statement&gt;</w:t>
      </w:r>
      <w:r>
        <w:rPr>
          <w:noProof/>
        </w:rPr>
        <w:tab/>
      </w:r>
      <w:r>
        <w:rPr>
          <w:noProof/>
        </w:rPr>
        <w:fldChar w:fldCharType="begin" w:fldLock="1"/>
      </w:r>
      <w:r>
        <w:rPr>
          <w:noProof/>
        </w:rPr>
        <w:instrText xml:space="preserve"> PAGEREF _Toc218800023 \h </w:instrText>
      </w:r>
      <w:r>
        <w:rPr>
          <w:noProof/>
        </w:rPr>
      </w:r>
      <w:r>
        <w:rPr>
          <w:noProof/>
        </w:rPr>
        <w:fldChar w:fldCharType="separate"/>
      </w:r>
      <w:r>
        <w:rPr>
          <w:noProof/>
        </w:rPr>
        <w:t>171</w:t>
      </w:r>
      <w:r>
        <w:rPr>
          <w:noProof/>
        </w:rPr>
        <w:fldChar w:fldCharType="end"/>
      </w:r>
    </w:p>
    <w:p w14:paraId="15BD78BB" w14:textId="5C7A7C06"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B.2.1.4.4</w:t>
      </w:r>
      <w:r>
        <w:rPr>
          <w:rFonts w:asciiTheme="minorHAnsi" w:eastAsiaTheme="minorEastAsia" w:hAnsiTheme="minorHAnsi" w:cstheme="minorBidi"/>
          <w:noProof/>
          <w:kern w:val="2"/>
          <w:sz w:val="24"/>
          <w:szCs w:val="24"/>
          <w:lang w:eastAsia="en-GB"/>
          <w14:ligatures w14:val="standardContextual"/>
        </w:rPr>
        <w:tab/>
      </w:r>
      <w:r>
        <w:rPr>
          <w:noProof/>
        </w:rPr>
        <w:t>&lt;reference statement&gt;</w:t>
      </w:r>
      <w:r>
        <w:rPr>
          <w:noProof/>
        </w:rPr>
        <w:tab/>
      </w:r>
      <w:r>
        <w:rPr>
          <w:noProof/>
        </w:rPr>
        <w:fldChar w:fldCharType="begin" w:fldLock="1"/>
      </w:r>
      <w:r>
        <w:rPr>
          <w:noProof/>
        </w:rPr>
        <w:instrText xml:space="preserve"> PAGEREF _Toc218800024 \h </w:instrText>
      </w:r>
      <w:r>
        <w:rPr>
          <w:noProof/>
        </w:rPr>
      </w:r>
      <w:r>
        <w:rPr>
          <w:noProof/>
        </w:rPr>
        <w:fldChar w:fldCharType="separate"/>
      </w:r>
      <w:r>
        <w:rPr>
          <w:noProof/>
        </w:rPr>
        <w:t>171</w:t>
      </w:r>
      <w:r>
        <w:rPr>
          <w:noProof/>
        </w:rPr>
        <w:fldChar w:fldCharType="end"/>
      </w:r>
    </w:p>
    <w:p w14:paraId="20CD5742" w14:textId="081835EA"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B.2.1.4.5</w:t>
      </w:r>
      <w:r>
        <w:rPr>
          <w:rFonts w:asciiTheme="minorHAnsi" w:eastAsiaTheme="minorEastAsia" w:hAnsiTheme="minorHAnsi" w:cstheme="minorBidi"/>
          <w:noProof/>
          <w:kern w:val="2"/>
          <w:sz w:val="24"/>
          <w:szCs w:val="24"/>
          <w:lang w:eastAsia="en-GB"/>
          <w14:ligatures w14:val="standardContextual"/>
        </w:rPr>
        <w:tab/>
      </w:r>
      <w:r>
        <w:rPr>
          <w:noProof/>
        </w:rPr>
        <w:t>&lt;revision statement&gt;</w:t>
      </w:r>
      <w:r>
        <w:rPr>
          <w:noProof/>
        </w:rPr>
        <w:tab/>
      </w:r>
      <w:r>
        <w:rPr>
          <w:noProof/>
        </w:rPr>
        <w:fldChar w:fldCharType="begin" w:fldLock="1"/>
      </w:r>
      <w:r>
        <w:rPr>
          <w:noProof/>
        </w:rPr>
        <w:instrText xml:space="preserve"> PAGEREF _Toc218800025 \h </w:instrText>
      </w:r>
      <w:r>
        <w:rPr>
          <w:noProof/>
        </w:rPr>
      </w:r>
      <w:r>
        <w:rPr>
          <w:noProof/>
        </w:rPr>
        <w:fldChar w:fldCharType="separate"/>
      </w:r>
      <w:r>
        <w:rPr>
          <w:noProof/>
        </w:rPr>
        <w:t>172</w:t>
      </w:r>
      <w:r>
        <w:rPr>
          <w:noProof/>
        </w:rPr>
        <w:fldChar w:fldCharType="end"/>
      </w:r>
    </w:p>
    <w:p w14:paraId="009930BC" w14:textId="5AA555D6"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Formatting rules</w:t>
      </w:r>
      <w:r>
        <w:rPr>
          <w:noProof/>
        </w:rPr>
        <w:tab/>
      </w:r>
      <w:r>
        <w:rPr>
          <w:noProof/>
        </w:rPr>
        <w:fldChar w:fldCharType="begin" w:fldLock="1"/>
      </w:r>
      <w:r>
        <w:rPr>
          <w:noProof/>
        </w:rPr>
        <w:instrText xml:space="preserve"> PAGEREF _Toc218800026 \h </w:instrText>
      </w:r>
      <w:r>
        <w:rPr>
          <w:noProof/>
        </w:rPr>
      </w:r>
      <w:r>
        <w:rPr>
          <w:noProof/>
        </w:rPr>
        <w:fldChar w:fldCharType="separate"/>
      </w:r>
      <w:r>
        <w:rPr>
          <w:noProof/>
        </w:rPr>
        <w:t>172</w:t>
      </w:r>
      <w:r>
        <w:rPr>
          <w:noProof/>
        </w:rPr>
        <w:fldChar w:fldCharType="end"/>
      </w:r>
    </w:p>
    <w:p w14:paraId="0FEF40CA" w14:textId="4B014C25" w:rsidR="000C3EA0" w:rsidRDefault="000C3EA0">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_3gpp-5gs-detnet-node Module definition</w:t>
      </w:r>
      <w:r>
        <w:rPr>
          <w:noProof/>
        </w:rPr>
        <w:tab/>
      </w:r>
      <w:r>
        <w:rPr>
          <w:noProof/>
        </w:rPr>
        <w:fldChar w:fldCharType="begin" w:fldLock="1"/>
      </w:r>
      <w:r>
        <w:rPr>
          <w:noProof/>
        </w:rPr>
        <w:instrText xml:space="preserve"> PAGEREF _Toc218800027 \h </w:instrText>
      </w:r>
      <w:r>
        <w:rPr>
          <w:noProof/>
        </w:rPr>
      </w:r>
      <w:r>
        <w:rPr>
          <w:noProof/>
        </w:rPr>
        <w:fldChar w:fldCharType="separate"/>
      </w:r>
      <w:r>
        <w:rPr>
          <w:noProof/>
        </w:rPr>
        <w:t>173</w:t>
      </w:r>
      <w:r>
        <w:rPr>
          <w:noProof/>
        </w:rPr>
        <w:fldChar w:fldCharType="end"/>
      </w:r>
    </w:p>
    <w:p w14:paraId="68954A77" w14:textId="3C3D924A"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_Toc218800028 \h </w:instrText>
      </w:r>
      <w:r>
        <w:rPr>
          <w:noProof/>
        </w:rPr>
      </w:r>
      <w:r>
        <w:rPr>
          <w:noProof/>
        </w:rPr>
        <w:fldChar w:fldCharType="separate"/>
      </w:r>
      <w:r>
        <w:rPr>
          <w:noProof/>
        </w:rPr>
        <w:t>173</w:t>
      </w:r>
      <w:r>
        <w:rPr>
          <w:noProof/>
        </w:rPr>
        <w:fldChar w:fldCharType="end"/>
      </w:r>
    </w:p>
    <w:p w14:paraId="4256AEB4" w14:textId="2F79DE6F" w:rsidR="000C3EA0" w:rsidRDefault="000C3EA0">
      <w:pPr>
        <w:pStyle w:val="TOC3"/>
        <w:rPr>
          <w:rFonts w:asciiTheme="minorHAnsi" w:eastAsiaTheme="minorEastAsia" w:hAnsiTheme="minorHAnsi" w:cstheme="minorBidi"/>
          <w:noProof/>
          <w:kern w:val="2"/>
          <w:sz w:val="24"/>
          <w:szCs w:val="24"/>
          <w:lang w:eastAsia="en-GB"/>
          <w14:ligatures w14:val="standardContextual"/>
        </w:rPr>
      </w:pPr>
      <w:r>
        <w:rPr>
          <w:noProof/>
        </w:rPr>
        <w:t>B.2.2.2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_Toc218800029 \h </w:instrText>
      </w:r>
      <w:r>
        <w:rPr>
          <w:noProof/>
        </w:rPr>
      </w:r>
      <w:r>
        <w:rPr>
          <w:noProof/>
        </w:rPr>
        <w:fldChar w:fldCharType="separate"/>
      </w:r>
      <w:r>
        <w:rPr>
          <w:noProof/>
        </w:rPr>
        <w:t>173</w:t>
      </w:r>
      <w:r>
        <w:rPr>
          <w:noProof/>
        </w:rPr>
        <w:fldChar w:fldCharType="end"/>
      </w:r>
    </w:p>
    <w:p w14:paraId="12790E1A" w14:textId="329EE6C8"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Pr>
          <w:noProof/>
        </w:rPr>
        <w:t>B.2.2.2.1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_Toc218800030 \h </w:instrText>
      </w:r>
      <w:r>
        <w:rPr>
          <w:noProof/>
        </w:rPr>
      </w:r>
      <w:r>
        <w:rPr>
          <w:noProof/>
        </w:rPr>
        <w:fldChar w:fldCharType="separate"/>
      </w:r>
      <w:r>
        <w:rPr>
          <w:noProof/>
        </w:rPr>
        <w:t>173</w:t>
      </w:r>
      <w:r>
        <w:rPr>
          <w:noProof/>
        </w:rPr>
        <w:fldChar w:fldCharType="end"/>
      </w:r>
    </w:p>
    <w:p w14:paraId="491EC5B3" w14:textId="7BE3CB65"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B.2.2.2.2</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Structured data types</w:t>
      </w:r>
      <w:r>
        <w:rPr>
          <w:noProof/>
        </w:rPr>
        <w:tab/>
      </w:r>
      <w:r>
        <w:rPr>
          <w:noProof/>
        </w:rPr>
        <w:fldChar w:fldCharType="begin" w:fldLock="1"/>
      </w:r>
      <w:r>
        <w:rPr>
          <w:noProof/>
        </w:rPr>
        <w:instrText xml:space="preserve"> PAGEREF _Toc218800031 \h </w:instrText>
      </w:r>
      <w:r>
        <w:rPr>
          <w:noProof/>
        </w:rPr>
      </w:r>
      <w:r>
        <w:rPr>
          <w:noProof/>
        </w:rPr>
        <w:fldChar w:fldCharType="separate"/>
      </w:r>
      <w:r>
        <w:rPr>
          <w:noProof/>
        </w:rPr>
        <w:t>174</w:t>
      </w:r>
      <w:r>
        <w:rPr>
          <w:noProof/>
        </w:rPr>
        <w:fldChar w:fldCharType="end"/>
      </w:r>
    </w:p>
    <w:p w14:paraId="3C933E17" w14:textId="06DCBA9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_Toc218800032 \h </w:instrText>
      </w:r>
      <w:r>
        <w:rPr>
          <w:noProof/>
        </w:rPr>
      </w:r>
      <w:r>
        <w:rPr>
          <w:noProof/>
        </w:rPr>
        <w:fldChar w:fldCharType="separate"/>
      </w:r>
      <w:r>
        <w:rPr>
          <w:noProof/>
        </w:rPr>
        <w:t>174</w:t>
      </w:r>
      <w:r>
        <w:rPr>
          <w:noProof/>
        </w:rPr>
        <w:fldChar w:fldCharType="end"/>
      </w:r>
    </w:p>
    <w:p w14:paraId="77C1DEEE" w14:textId="4A424D10"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B.2.2.2.2.2</w:t>
      </w:r>
      <w:r>
        <w:rPr>
          <w:rFonts w:asciiTheme="minorHAnsi" w:eastAsiaTheme="minorEastAsia" w:hAnsiTheme="minorHAnsi" w:cstheme="minorBidi"/>
          <w:noProof/>
          <w:kern w:val="2"/>
          <w:sz w:val="24"/>
          <w:szCs w:val="24"/>
          <w:lang w:eastAsia="en-GB"/>
          <w14:ligatures w14:val="standardContextual"/>
        </w:rPr>
        <w:tab/>
      </w:r>
      <w:r>
        <w:rPr>
          <w:noProof/>
        </w:rPr>
        <w:t>Type: _3gpp-5gs-node-requirements</w:t>
      </w:r>
      <w:r>
        <w:rPr>
          <w:noProof/>
        </w:rPr>
        <w:tab/>
      </w:r>
      <w:r>
        <w:rPr>
          <w:noProof/>
        </w:rPr>
        <w:fldChar w:fldCharType="begin" w:fldLock="1"/>
      </w:r>
      <w:r>
        <w:rPr>
          <w:noProof/>
        </w:rPr>
        <w:instrText xml:space="preserve"> PAGEREF _Toc218800033 \h </w:instrText>
      </w:r>
      <w:r>
        <w:rPr>
          <w:noProof/>
        </w:rPr>
      </w:r>
      <w:r>
        <w:rPr>
          <w:noProof/>
        </w:rPr>
        <w:fldChar w:fldCharType="separate"/>
      </w:r>
      <w:r>
        <w:rPr>
          <w:noProof/>
        </w:rPr>
        <w:t>174</w:t>
      </w:r>
      <w:r>
        <w:rPr>
          <w:noProof/>
        </w:rPr>
        <w:fldChar w:fldCharType="end"/>
      </w:r>
    </w:p>
    <w:p w14:paraId="639243D9" w14:textId="698092DA"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B.2.2.2.2.3</w:t>
      </w:r>
      <w:r>
        <w:rPr>
          <w:rFonts w:asciiTheme="minorHAnsi" w:eastAsiaTheme="minorEastAsia" w:hAnsiTheme="minorHAnsi" w:cstheme="minorBidi"/>
          <w:noProof/>
          <w:kern w:val="2"/>
          <w:sz w:val="24"/>
          <w:szCs w:val="24"/>
          <w:lang w:eastAsia="en-GB"/>
          <w14:ligatures w14:val="standardContextual"/>
        </w:rPr>
        <w:tab/>
      </w:r>
      <w:r>
        <w:rPr>
          <w:noProof/>
        </w:rPr>
        <w:t>Type: _3gpp-5gs-node-configuration-outcome</w:t>
      </w:r>
      <w:r>
        <w:rPr>
          <w:noProof/>
        </w:rPr>
        <w:tab/>
      </w:r>
      <w:r>
        <w:rPr>
          <w:noProof/>
        </w:rPr>
        <w:fldChar w:fldCharType="begin" w:fldLock="1"/>
      </w:r>
      <w:r>
        <w:rPr>
          <w:noProof/>
        </w:rPr>
        <w:instrText xml:space="preserve"> PAGEREF _Toc218800034 \h </w:instrText>
      </w:r>
      <w:r>
        <w:rPr>
          <w:noProof/>
        </w:rPr>
      </w:r>
      <w:r>
        <w:rPr>
          <w:noProof/>
        </w:rPr>
        <w:fldChar w:fldCharType="separate"/>
      </w:r>
      <w:r>
        <w:rPr>
          <w:noProof/>
        </w:rPr>
        <w:t>174</w:t>
      </w:r>
      <w:r>
        <w:rPr>
          <w:noProof/>
        </w:rPr>
        <w:fldChar w:fldCharType="end"/>
      </w:r>
    </w:p>
    <w:p w14:paraId="7D41D18A" w14:textId="6EF1FCD5"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B.2.2.2.2.4</w:t>
      </w:r>
      <w:r>
        <w:rPr>
          <w:rFonts w:asciiTheme="minorHAnsi" w:eastAsiaTheme="minorEastAsia" w:hAnsiTheme="minorHAnsi" w:cstheme="minorBidi"/>
          <w:noProof/>
          <w:kern w:val="2"/>
          <w:sz w:val="24"/>
          <w:szCs w:val="24"/>
          <w:lang w:eastAsia="en-GB"/>
          <w14:ligatures w14:val="standardContextual"/>
        </w:rPr>
        <w:tab/>
      </w:r>
      <w:r>
        <w:rPr>
          <w:noProof/>
        </w:rPr>
        <w:t>Type: _3gpp-5gs-node-identity</w:t>
      </w:r>
      <w:r>
        <w:rPr>
          <w:noProof/>
        </w:rPr>
        <w:tab/>
      </w:r>
      <w:r>
        <w:rPr>
          <w:noProof/>
        </w:rPr>
        <w:fldChar w:fldCharType="begin" w:fldLock="1"/>
      </w:r>
      <w:r>
        <w:rPr>
          <w:noProof/>
        </w:rPr>
        <w:instrText xml:space="preserve"> PAGEREF _Toc218800035 \h </w:instrText>
      </w:r>
      <w:r>
        <w:rPr>
          <w:noProof/>
        </w:rPr>
      </w:r>
      <w:r>
        <w:rPr>
          <w:noProof/>
        </w:rPr>
        <w:fldChar w:fldCharType="separate"/>
      </w:r>
      <w:r>
        <w:rPr>
          <w:noProof/>
        </w:rPr>
        <w:t>175</w:t>
      </w:r>
      <w:r>
        <w:rPr>
          <w:noProof/>
        </w:rPr>
        <w:fldChar w:fldCharType="end"/>
      </w:r>
    </w:p>
    <w:p w14:paraId="6110A90C" w14:textId="697042C2" w:rsidR="000C3EA0" w:rsidRDefault="000C3EA0">
      <w:pPr>
        <w:pStyle w:val="TOC4"/>
        <w:rPr>
          <w:rFonts w:asciiTheme="minorHAnsi" w:eastAsiaTheme="minorEastAsia" w:hAnsiTheme="minorHAnsi" w:cstheme="minorBidi"/>
          <w:noProof/>
          <w:kern w:val="2"/>
          <w:sz w:val="24"/>
          <w:szCs w:val="24"/>
          <w:lang w:eastAsia="en-GB"/>
          <w14:ligatures w14:val="standardContextual"/>
        </w:rPr>
      </w:pPr>
      <w:r w:rsidRPr="005A123A">
        <w:rPr>
          <w:noProof/>
          <w:lang w:val="en-US"/>
        </w:rPr>
        <w:t>B.2.2.2.3</w:t>
      </w:r>
      <w:r>
        <w:rPr>
          <w:rFonts w:asciiTheme="minorHAnsi" w:eastAsiaTheme="minorEastAsia" w:hAnsiTheme="minorHAnsi" w:cstheme="minorBidi"/>
          <w:noProof/>
          <w:kern w:val="2"/>
          <w:sz w:val="24"/>
          <w:szCs w:val="24"/>
          <w:lang w:eastAsia="en-GB"/>
          <w14:ligatures w14:val="standardContextual"/>
        </w:rPr>
        <w:tab/>
      </w:r>
      <w:r w:rsidRPr="005A123A">
        <w:rPr>
          <w:noProof/>
          <w:lang w:val="en-US"/>
        </w:rPr>
        <w:t>Simple data types and enumerations</w:t>
      </w:r>
      <w:r>
        <w:rPr>
          <w:noProof/>
        </w:rPr>
        <w:tab/>
      </w:r>
      <w:r>
        <w:rPr>
          <w:noProof/>
        </w:rPr>
        <w:fldChar w:fldCharType="begin" w:fldLock="1"/>
      </w:r>
      <w:r>
        <w:rPr>
          <w:noProof/>
        </w:rPr>
        <w:instrText xml:space="preserve"> PAGEREF _Toc218800036 \h </w:instrText>
      </w:r>
      <w:r>
        <w:rPr>
          <w:noProof/>
        </w:rPr>
      </w:r>
      <w:r>
        <w:rPr>
          <w:noProof/>
        </w:rPr>
        <w:fldChar w:fldCharType="separate"/>
      </w:r>
      <w:r>
        <w:rPr>
          <w:noProof/>
        </w:rPr>
        <w:t>175</w:t>
      </w:r>
      <w:r>
        <w:rPr>
          <w:noProof/>
        </w:rPr>
        <w:fldChar w:fldCharType="end"/>
      </w:r>
    </w:p>
    <w:p w14:paraId="57320C65" w14:textId="1C084E47"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_Toc218800037 \h </w:instrText>
      </w:r>
      <w:r>
        <w:rPr>
          <w:noProof/>
        </w:rPr>
      </w:r>
      <w:r>
        <w:rPr>
          <w:noProof/>
        </w:rPr>
        <w:fldChar w:fldCharType="separate"/>
      </w:r>
      <w:r>
        <w:rPr>
          <w:noProof/>
        </w:rPr>
        <w:t>175</w:t>
      </w:r>
      <w:r>
        <w:rPr>
          <w:noProof/>
        </w:rPr>
        <w:fldChar w:fldCharType="end"/>
      </w:r>
    </w:p>
    <w:p w14:paraId="36127322" w14:textId="439373D4"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_Toc218800038 \h </w:instrText>
      </w:r>
      <w:r>
        <w:rPr>
          <w:noProof/>
        </w:rPr>
      </w:r>
      <w:r>
        <w:rPr>
          <w:noProof/>
        </w:rPr>
        <w:fldChar w:fldCharType="separate"/>
      </w:r>
      <w:r>
        <w:rPr>
          <w:noProof/>
        </w:rPr>
        <w:t>175</w:t>
      </w:r>
      <w:r>
        <w:rPr>
          <w:noProof/>
        </w:rPr>
        <w:fldChar w:fldCharType="end"/>
      </w:r>
    </w:p>
    <w:p w14:paraId="7CD79D2A" w14:textId="50ABBDEE" w:rsidR="000C3EA0" w:rsidRDefault="000C3EA0">
      <w:pPr>
        <w:pStyle w:val="TOC5"/>
        <w:rPr>
          <w:rFonts w:asciiTheme="minorHAnsi" w:eastAsiaTheme="minorEastAsia" w:hAnsiTheme="minorHAnsi" w:cstheme="minorBidi"/>
          <w:noProof/>
          <w:kern w:val="2"/>
          <w:sz w:val="24"/>
          <w:szCs w:val="24"/>
          <w:lang w:eastAsia="en-GB"/>
          <w14:ligatures w14:val="standardContextual"/>
        </w:rPr>
      </w:pPr>
      <w:r>
        <w:rPr>
          <w:noProof/>
        </w:rPr>
        <w:t>B.2.2.2.3.3</w:t>
      </w:r>
      <w:r>
        <w:rPr>
          <w:rFonts w:asciiTheme="minorHAnsi" w:eastAsiaTheme="minorEastAsia" w:hAnsiTheme="minorHAnsi" w:cstheme="minorBidi"/>
          <w:noProof/>
          <w:kern w:val="2"/>
          <w:sz w:val="24"/>
          <w:szCs w:val="24"/>
          <w:lang w:eastAsia="en-GB"/>
          <w14:ligatures w14:val="standardContextual"/>
        </w:rPr>
        <w:tab/>
      </w:r>
      <w:r>
        <w:rPr>
          <w:noProof/>
        </w:rPr>
        <w:t>Enumeration: _</w:t>
      </w:r>
      <w:r w:rsidRPr="005A123A">
        <w:rPr>
          <w:noProof/>
          <w:lang w:val="en-US"/>
        </w:rPr>
        <w:t>3gpp-5gs-node-configuration-status</w:t>
      </w:r>
      <w:r>
        <w:rPr>
          <w:noProof/>
        </w:rPr>
        <w:tab/>
      </w:r>
      <w:r>
        <w:rPr>
          <w:noProof/>
        </w:rPr>
        <w:fldChar w:fldCharType="begin" w:fldLock="1"/>
      </w:r>
      <w:r>
        <w:rPr>
          <w:noProof/>
        </w:rPr>
        <w:instrText xml:space="preserve"> PAGEREF _Toc218800039 \h </w:instrText>
      </w:r>
      <w:r>
        <w:rPr>
          <w:noProof/>
        </w:rPr>
      </w:r>
      <w:r>
        <w:rPr>
          <w:noProof/>
        </w:rPr>
        <w:fldChar w:fldCharType="separate"/>
      </w:r>
      <w:r>
        <w:rPr>
          <w:noProof/>
        </w:rPr>
        <w:t>175</w:t>
      </w:r>
      <w:r>
        <w:rPr>
          <w:noProof/>
        </w:rPr>
        <w:fldChar w:fldCharType="end"/>
      </w:r>
    </w:p>
    <w:p w14:paraId="76B54ED6" w14:textId="4A5003FB"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_Toc218800040 \h </w:instrText>
      </w:r>
      <w:r>
        <w:rPr>
          <w:noProof/>
        </w:rPr>
      </w:r>
      <w:r>
        <w:rPr>
          <w:noProof/>
        </w:rPr>
        <w:fldChar w:fldCharType="separate"/>
      </w:r>
      <w:r>
        <w:rPr>
          <w:noProof/>
        </w:rPr>
        <w:t>177</w:t>
      </w:r>
      <w:r>
        <w:rPr>
          <w:noProof/>
        </w:rPr>
        <w:fldChar w:fldCharType="end"/>
      </w:r>
    </w:p>
    <w:p w14:paraId="249E6E3E" w14:textId="4E0E7AC4"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_Toc218800041 \h </w:instrText>
      </w:r>
      <w:r>
        <w:rPr>
          <w:noProof/>
        </w:rPr>
      </w:r>
      <w:r>
        <w:rPr>
          <w:noProof/>
        </w:rPr>
        <w:fldChar w:fldCharType="separate"/>
      </w:r>
      <w:r>
        <w:rPr>
          <w:noProof/>
        </w:rPr>
        <w:t>177</w:t>
      </w:r>
      <w:r>
        <w:rPr>
          <w:noProof/>
        </w:rPr>
        <w:fldChar w:fldCharType="end"/>
      </w:r>
    </w:p>
    <w:p w14:paraId="6CF7F5CC" w14:textId="404A7423" w:rsidR="000C3EA0" w:rsidRDefault="000C3EA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YANG module _3gpp-5gs-detnet-node</w:t>
      </w:r>
      <w:r>
        <w:rPr>
          <w:noProof/>
        </w:rPr>
        <w:tab/>
      </w:r>
      <w:r>
        <w:rPr>
          <w:noProof/>
        </w:rPr>
        <w:fldChar w:fldCharType="begin" w:fldLock="1"/>
      </w:r>
      <w:r>
        <w:rPr>
          <w:noProof/>
        </w:rPr>
        <w:instrText xml:space="preserve"> PAGEREF _Toc218800042 \h </w:instrText>
      </w:r>
      <w:r>
        <w:rPr>
          <w:noProof/>
        </w:rPr>
      </w:r>
      <w:r>
        <w:rPr>
          <w:noProof/>
        </w:rPr>
        <w:fldChar w:fldCharType="separate"/>
      </w:r>
      <w:r>
        <w:rPr>
          <w:noProof/>
        </w:rPr>
        <w:t>177</w:t>
      </w:r>
      <w:r>
        <w:rPr>
          <w:noProof/>
        </w:rPr>
        <w:fldChar w:fldCharType="end"/>
      </w:r>
    </w:p>
    <w:p w14:paraId="7F9D7291" w14:textId="23949CA7" w:rsidR="000C3EA0" w:rsidRDefault="000C3EA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_Toc218800043 \h </w:instrText>
      </w:r>
      <w:r>
        <w:rPr>
          <w:noProof/>
        </w:rPr>
      </w:r>
      <w:r>
        <w:rPr>
          <w:noProof/>
        </w:rPr>
        <w:fldChar w:fldCharType="separate"/>
      </w:r>
      <w:r>
        <w:rPr>
          <w:noProof/>
        </w:rPr>
        <w:t>179</w:t>
      </w:r>
      <w:r>
        <w:rPr>
          <w:noProof/>
        </w:rPr>
        <w:fldChar w:fldCharType="end"/>
      </w:r>
    </w:p>
    <w:p w14:paraId="7CD6A724" w14:textId="56410E66" w:rsidR="00080512" w:rsidRPr="004D3578" w:rsidRDefault="00301651" w:rsidP="00D90982">
      <w:r>
        <w:rPr>
          <w:noProof/>
          <w:sz w:val="22"/>
        </w:rPr>
        <w:fldChar w:fldCharType="end"/>
      </w:r>
    </w:p>
    <w:p w14:paraId="51D7105B" w14:textId="77777777" w:rsidR="00080512" w:rsidRDefault="00080512" w:rsidP="008A6D4A">
      <w:pPr>
        <w:pStyle w:val="Heading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18799702"/>
      <w:bookmarkEnd w:id="10"/>
      <w:r w:rsidRPr="004D3578">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Heading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18799703"/>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Heading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18799704"/>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49" w:name="_MCCTEMPBM_CRPT55990000___5"/>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Hyperlink"/>
            <w:lang w:val="en-US"/>
          </w:rPr>
          <w:t>https://spec.openapis.org/oas/v3.0.0</w:t>
        </w:r>
      </w:hyperlink>
      <w:r>
        <w:rPr>
          <w:lang w:val="en-US"/>
        </w:rPr>
        <w:t>.</w:t>
      </w:r>
    </w:p>
    <w:bookmarkEnd w:id="49"/>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Heading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85517185"/>
      <w:bookmarkStart w:id="61" w:name="_Toc218799705"/>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Heading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85517186"/>
      <w:bookmarkStart w:id="73" w:name="_Toc218799706"/>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bookmarkEnd w:id="73"/>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Heading2"/>
      </w:pPr>
      <w:bookmarkStart w:id="74" w:name="_Toc510696582"/>
      <w:bookmarkStart w:id="75" w:name="_Toc35971374"/>
      <w:bookmarkStart w:id="76" w:name="_Toc67903498"/>
      <w:bookmarkStart w:id="77" w:name="_Toc89295544"/>
      <w:bookmarkStart w:id="78" w:name="_Toc94261266"/>
      <w:bookmarkStart w:id="79" w:name="_Toc104198915"/>
      <w:bookmarkStart w:id="80" w:name="_Toc104489351"/>
      <w:bookmarkStart w:id="81" w:name="_Toc138762169"/>
      <w:bookmarkStart w:id="82" w:name="_Toc145708362"/>
      <w:bookmarkStart w:id="83" w:name="_Toc153827036"/>
      <w:bookmarkStart w:id="84" w:name="_Toc185517187"/>
      <w:bookmarkStart w:id="85" w:name="_Toc218799707"/>
      <w:r w:rsidRPr="004D3578">
        <w:t>3.2</w:t>
      </w:r>
      <w:r w:rsidRPr="004D3578">
        <w:tab/>
        <w:t>Symbols</w:t>
      </w:r>
      <w:bookmarkEnd w:id="74"/>
      <w:bookmarkEnd w:id="75"/>
      <w:bookmarkEnd w:id="76"/>
      <w:bookmarkEnd w:id="77"/>
      <w:bookmarkEnd w:id="78"/>
      <w:bookmarkEnd w:id="79"/>
      <w:bookmarkEnd w:id="80"/>
      <w:bookmarkEnd w:id="81"/>
      <w:bookmarkEnd w:id="82"/>
      <w:bookmarkEnd w:id="83"/>
      <w:bookmarkEnd w:id="84"/>
      <w:bookmarkEnd w:id="85"/>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SimSun"/>
        </w:rPr>
      </w:pPr>
      <w:r w:rsidRPr="00E3369C">
        <w:rPr>
          <w:rFonts w:eastAsia="SimSun" w:hint="eastAsia"/>
        </w:rPr>
        <w:t>V</w:t>
      </w:r>
      <w:r w:rsidRPr="00E3369C">
        <w:rPr>
          <w:rFonts w:eastAsia="SimSun"/>
        </w:rPr>
        <w:t>oid</w:t>
      </w:r>
    </w:p>
    <w:p w14:paraId="771BD9EC" w14:textId="77777777" w:rsidR="008A6D4A" w:rsidRPr="004D3578" w:rsidRDefault="008A6D4A" w:rsidP="008A6D4A">
      <w:pPr>
        <w:pStyle w:val="Heading2"/>
      </w:pPr>
      <w:bookmarkStart w:id="86" w:name="_Toc510696583"/>
      <w:bookmarkStart w:id="87" w:name="_Toc35971375"/>
      <w:bookmarkStart w:id="88" w:name="_Toc67903499"/>
      <w:bookmarkStart w:id="89" w:name="_Toc89295545"/>
      <w:bookmarkStart w:id="90" w:name="_Toc94261267"/>
      <w:bookmarkStart w:id="91" w:name="_Toc104198916"/>
      <w:bookmarkStart w:id="92" w:name="_Toc104489352"/>
      <w:bookmarkStart w:id="93" w:name="_Toc138762170"/>
      <w:bookmarkStart w:id="94" w:name="_Toc145708363"/>
      <w:bookmarkStart w:id="95" w:name="_Toc153827037"/>
      <w:bookmarkStart w:id="96" w:name="_Toc185517188"/>
      <w:bookmarkStart w:id="97" w:name="_Toc218799708"/>
      <w:r w:rsidRPr="004D3578">
        <w:t>3.3</w:t>
      </w:r>
      <w:r w:rsidRPr="004D3578">
        <w:tab/>
        <w:t>Abbreviations</w:t>
      </w:r>
      <w:bookmarkEnd w:id="86"/>
      <w:bookmarkEnd w:id="87"/>
      <w:bookmarkEnd w:id="88"/>
      <w:bookmarkEnd w:id="89"/>
      <w:bookmarkEnd w:id="90"/>
      <w:bookmarkEnd w:id="91"/>
      <w:bookmarkEnd w:id="92"/>
      <w:bookmarkEnd w:id="93"/>
      <w:bookmarkEnd w:id="94"/>
      <w:bookmarkEnd w:id="95"/>
      <w:bookmarkEnd w:id="96"/>
      <w:bookmarkEnd w:id="97"/>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Heading1"/>
      </w:pPr>
      <w:bookmarkStart w:id="98" w:name="_Toc510696584"/>
      <w:bookmarkStart w:id="99" w:name="_Toc35971376"/>
      <w:bookmarkStart w:id="100" w:name="_Toc67903500"/>
      <w:bookmarkStart w:id="101" w:name="_Toc89295546"/>
      <w:bookmarkStart w:id="102" w:name="_Toc94261268"/>
      <w:bookmarkStart w:id="103" w:name="_Toc104198917"/>
      <w:bookmarkStart w:id="104" w:name="_Toc104489353"/>
      <w:bookmarkStart w:id="105" w:name="_Toc138762171"/>
      <w:bookmarkStart w:id="106" w:name="_Toc145708364"/>
      <w:bookmarkStart w:id="107" w:name="_Toc153827038"/>
      <w:bookmarkStart w:id="108" w:name="_Toc185517189"/>
      <w:bookmarkStart w:id="109" w:name="_Toc218799709"/>
      <w:r w:rsidRPr="004D3578">
        <w:t>4</w:t>
      </w:r>
      <w:r w:rsidRPr="004D3578">
        <w:tab/>
      </w:r>
      <w:r>
        <w:t>Overview</w:t>
      </w:r>
      <w:bookmarkEnd w:id="98"/>
      <w:bookmarkEnd w:id="99"/>
      <w:bookmarkEnd w:id="100"/>
      <w:bookmarkEnd w:id="101"/>
      <w:bookmarkEnd w:id="102"/>
      <w:bookmarkEnd w:id="103"/>
      <w:bookmarkEnd w:id="104"/>
      <w:bookmarkEnd w:id="105"/>
      <w:bookmarkEnd w:id="106"/>
      <w:bookmarkEnd w:id="107"/>
      <w:bookmarkEnd w:id="108"/>
      <w:bookmarkEnd w:id="109"/>
    </w:p>
    <w:p w14:paraId="6B139B5E" w14:textId="16576932" w:rsidR="008A6D4A" w:rsidRDefault="007C7359" w:rsidP="007C7359">
      <w:pPr>
        <w:pStyle w:val="Heading2"/>
        <w:rPr>
          <w:rFonts w:eastAsia="SimSun"/>
        </w:rPr>
      </w:pPr>
      <w:bookmarkStart w:id="110" w:name="_Toc25156162"/>
      <w:bookmarkStart w:id="111" w:name="_Toc34124462"/>
      <w:bookmarkStart w:id="112" w:name="_Toc43207576"/>
      <w:bookmarkStart w:id="113" w:name="_Toc49857056"/>
      <w:bookmarkStart w:id="114" w:name="_Toc51925259"/>
      <w:bookmarkStart w:id="115" w:name="_Toc89295547"/>
      <w:bookmarkStart w:id="116" w:name="_Toc94261269"/>
      <w:bookmarkStart w:id="117" w:name="_Toc104198918"/>
      <w:bookmarkStart w:id="118" w:name="_Toc104489354"/>
      <w:bookmarkStart w:id="119" w:name="_Toc138762172"/>
      <w:bookmarkStart w:id="120" w:name="_Toc145708365"/>
      <w:bookmarkStart w:id="121" w:name="_Toc153827039"/>
      <w:bookmarkStart w:id="122" w:name="_Toc185517190"/>
      <w:bookmarkStart w:id="123" w:name="_Toc218799710"/>
      <w:r w:rsidRPr="00BA3AC8">
        <w:rPr>
          <w:rFonts w:eastAsia="SimSun"/>
        </w:rPr>
        <w:t>4.1</w:t>
      </w:r>
      <w:r w:rsidRPr="00BA3AC8">
        <w:rPr>
          <w:rFonts w:eastAsia="SimSun"/>
        </w:rPr>
        <w:tab/>
        <w:t>Introduction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Heading2"/>
        <w:rPr>
          <w:rFonts w:eastAsia="SimSun"/>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85517191"/>
      <w:bookmarkStart w:id="144" w:name="_Toc218799711"/>
      <w:r w:rsidRPr="00BA3AC8">
        <w:rPr>
          <w:rFonts w:eastAsia="SimSun"/>
        </w:rPr>
        <w:t>4.2</w:t>
      </w:r>
      <w:r w:rsidRPr="00BA3AC8">
        <w:rPr>
          <w:rFonts w:eastAsia="SimSun"/>
        </w:rPr>
        <w:tab/>
      </w:r>
      <w:bookmarkEnd w:id="124"/>
      <w:r w:rsidRPr="00BA3AC8">
        <w:rPr>
          <w:rFonts w:eastAsia="SimSun"/>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65pt;height:179.45pt" o:ole="">
            <v:imagedata r:id="rId13" o:title=""/>
          </v:shape>
          <o:OLEObject Type="Embed" ProgID="Visio.Drawing.15" ShapeID="_x0000_i1026" DrawAspect="Content" ObjectID="_1829413909"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5pt;height:114.55pt" o:ole="">
            <v:imagedata r:id="rId15" o:title=""/>
          </v:shape>
          <o:OLEObject Type="Embed" ProgID="Visio.Drawing.15" ShapeID="_x0000_i1027" DrawAspect="Content" ObjectID="_1829413910" r:id="rId16"/>
        </w:object>
      </w:r>
    </w:p>
    <w:p w14:paraId="4AB5F0A9" w14:textId="09AAE766" w:rsidR="00F65E94" w:rsidRDefault="004B4D0D" w:rsidP="00F65E94">
      <w:pPr>
        <w:pStyle w:val="TF"/>
      </w:pPr>
      <w:r w:rsidRPr="00F65E94">
        <w:t>Figure</w:t>
      </w:r>
      <w:r>
        <w:t> </w:t>
      </w:r>
      <w:r w:rsidR="00F65E94" w:rsidRPr="00F65E94">
        <w:t>4.2-2: Ntsctsf services architecture, reference point representation</w:t>
      </w:r>
    </w:p>
    <w:p w14:paraId="7616EEDD" w14:textId="08ECF363" w:rsidR="00FE2976" w:rsidRPr="00FE2976" w:rsidRDefault="00FE2976" w:rsidP="00FE2976">
      <w:pPr>
        <w:rPr>
          <w:rFonts w:eastAsia="SimSun"/>
        </w:rPr>
      </w:pPr>
      <w:r w:rsidRPr="00FE2976">
        <w:rPr>
          <w:rFonts w:eastAsia="SimSun"/>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Heading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85517192"/>
      <w:bookmarkStart w:id="156" w:name="_Toc218799712"/>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bookmarkEnd w:id="156"/>
    </w:p>
    <w:p w14:paraId="5A6A4D44" w14:textId="77777777" w:rsidR="008A6D4A" w:rsidRDefault="008A6D4A" w:rsidP="008A6D4A">
      <w:pPr>
        <w:pStyle w:val="Heading2"/>
      </w:pPr>
      <w:bookmarkStart w:id="157" w:name="_Toc510696586"/>
      <w:bookmarkStart w:id="158" w:name="_Toc35971378"/>
      <w:bookmarkStart w:id="159" w:name="_Toc67903502"/>
      <w:bookmarkStart w:id="160" w:name="_Toc89295550"/>
      <w:bookmarkStart w:id="161" w:name="_Toc94261272"/>
      <w:bookmarkStart w:id="162" w:name="_Toc104198921"/>
      <w:bookmarkStart w:id="163" w:name="_Toc104489357"/>
      <w:bookmarkStart w:id="164" w:name="_Toc138762175"/>
      <w:bookmarkStart w:id="165" w:name="_Toc145708368"/>
      <w:bookmarkStart w:id="166" w:name="_Toc153827042"/>
      <w:bookmarkStart w:id="167" w:name="_Toc185517193"/>
      <w:bookmarkStart w:id="168" w:name="_Toc218799713"/>
      <w:r>
        <w:t>5.1</w:t>
      </w:r>
      <w:r>
        <w:tab/>
        <w:t>Introduction</w:t>
      </w:r>
      <w:bookmarkEnd w:id="157"/>
      <w:bookmarkEnd w:id="158"/>
      <w:bookmarkEnd w:id="159"/>
      <w:bookmarkEnd w:id="160"/>
      <w:bookmarkEnd w:id="161"/>
      <w:bookmarkEnd w:id="162"/>
      <w:bookmarkEnd w:id="163"/>
      <w:bookmarkEnd w:id="164"/>
      <w:bookmarkEnd w:id="165"/>
      <w:bookmarkEnd w:id="166"/>
      <w:bookmarkEnd w:id="167"/>
      <w:bookmarkEnd w:id="168"/>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Heading2"/>
      </w:pPr>
      <w:bookmarkStart w:id="169" w:name="_Toc510696587"/>
      <w:bookmarkStart w:id="170" w:name="_Toc35971379"/>
      <w:bookmarkStart w:id="171" w:name="_Toc67903503"/>
      <w:bookmarkStart w:id="172" w:name="_Toc89295551"/>
      <w:bookmarkStart w:id="173" w:name="_Toc94261273"/>
      <w:bookmarkStart w:id="174" w:name="_Toc104198922"/>
      <w:bookmarkStart w:id="175" w:name="_Toc104489358"/>
      <w:bookmarkStart w:id="176" w:name="_Toc138762176"/>
      <w:bookmarkStart w:id="177" w:name="_Toc145708369"/>
      <w:bookmarkStart w:id="178" w:name="_Toc153827043"/>
      <w:bookmarkStart w:id="179" w:name="_Toc185517194"/>
      <w:bookmarkStart w:id="180" w:name="_Toc218799714"/>
      <w:r>
        <w:t>5.2</w:t>
      </w:r>
      <w:r>
        <w:tab/>
      </w:r>
      <w:r w:rsidR="00D615CF">
        <w:t>Ntsctsf_TimeSynchronization</w:t>
      </w:r>
      <w:r w:rsidRPr="00AF47A0">
        <w:t xml:space="preserve"> </w:t>
      </w:r>
      <w:r>
        <w:t>Service</w:t>
      </w:r>
      <w:bookmarkEnd w:id="169"/>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Heading3"/>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85517195"/>
      <w:bookmarkStart w:id="192" w:name="_Toc218799715"/>
      <w:r>
        <w:t>5.2.1</w:t>
      </w:r>
      <w:r>
        <w:tab/>
        <w:t>Service Description</w:t>
      </w:r>
      <w:bookmarkEnd w:id="181"/>
      <w:bookmarkEnd w:id="182"/>
      <w:bookmarkEnd w:id="183"/>
      <w:bookmarkEnd w:id="184"/>
      <w:bookmarkEnd w:id="185"/>
      <w:bookmarkEnd w:id="186"/>
      <w:bookmarkEnd w:id="187"/>
      <w:bookmarkEnd w:id="188"/>
      <w:bookmarkEnd w:id="189"/>
      <w:bookmarkEnd w:id="190"/>
      <w:bookmarkEnd w:id="191"/>
      <w:bookmarkEnd w:id="192"/>
    </w:p>
    <w:p w14:paraId="2AEDD4FD" w14:textId="7DA2B0E5" w:rsidR="00052900" w:rsidRDefault="00052900" w:rsidP="003E6778">
      <w:pPr>
        <w:pStyle w:val="Heading4"/>
      </w:pPr>
      <w:bookmarkStart w:id="193" w:name="_Toc70598398"/>
      <w:bookmarkStart w:id="194" w:name="_Toc89295553"/>
      <w:bookmarkStart w:id="195" w:name="_Toc94261275"/>
      <w:bookmarkStart w:id="196" w:name="_Toc104198924"/>
      <w:bookmarkStart w:id="197" w:name="_Toc104489360"/>
      <w:bookmarkStart w:id="198" w:name="_Toc138762178"/>
      <w:bookmarkStart w:id="199" w:name="_Toc145708371"/>
      <w:bookmarkStart w:id="200" w:name="_Toc153827045"/>
      <w:bookmarkStart w:id="201" w:name="_Toc185517196"/>
      <w:bookmarkStart w:id="202" w:name="_Toc218799716"/>
      <w:r w:rsidRPr="00BA3AC8">
        <w:t>5.2.1.1</w:t>
      </w:r>
      <w:r w:rsidRPr="00BA3AC8">
        <w:tab/>
        <w:t>Overview</w:t>
      </w:r>
      <w:bookmarkEnd w:id="193"/>
      <w:bookmarkEnd w:id="194"/>
      <w:bookmarkEnd w:id="195"/>
      <w:bookmarkEnd w:id="196"/>
      <w:bookmarkEnd w:id="197"/>
      <w:bookmarkEnd w:id="198"/>
      <w:bookmarkEnd w:id="199"/>
      <w:bookmarkEnd w:id="200"/>
      <w:bookmarkEnd w:id="201"/>
      <w:bookmarkEnd w:id="20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SimSun"/>
        </w:rPr>
        <w:t>NOTE:</w:t>
      </w:r>
      <w:r w:rsidRPr="00636814">
        <w:rPr>
          <w:rFonts w:eastAsia="SimSun"/>
        </w:rPr>
        <w:tab/>
        <w:t xml:space="preserve">The AF can use either the procedure specified in bullet2) for configuring the (g)PTP instance in 5GS or the procedure specified in </w:t>
      </w:r>
      <w:r w:rsidR="00D777AC">
        <w:t>clause 5.4.2.2</w:t>
      </w:r>
      <w:r w:rsidRPr="00636814">
        <w:rPr>
          <w:rFonts w:eastAsia="SimSun"/>
        </w:rPr>
        <w:t xml:space="preserve"> for controlling the 5G access stratum time distribution for a particular UE. The procedures are not intended to be used in conjunction</w:t>
      </w:r>
      <w:r w:rsidR="00A54F5E">
        <w:t xml:space="preserve"> with each other by the AF</w:t>
      </w:r>
      <w:r w:rsidRPr="00636814">
        <w:rPr>
          <w:rFonts w:eastAsia="SimSun"/>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SimSun"/>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SimSun"/>
        </w:rPr>
        <w:t xml:space="preserve"> </w:t>
      </w:r>
    </w:p>
    <w:p w14:paraId="2722C27D" w14:textId="77777777" w:rsidR="00D5508E" w:rsidRDefault="00052900" w:rsidP="00D208E0">
      <w:pPr>
        <w:pStyle w:val="Heading4"/>
        <w:rPr>
          <w:noProof/>
          <w:lang w:eastAsia="zh-CN"/>
        </w:rPr>
      </w:pPr>
      <w:bookmarkStart w:id="203" w:name="_Toc70598400"/>
      <w:bookmarkStart w:id="204" w:name="_Toc89295554"/>
      <w:bookmarkStart w:id="205" w:name="_Toc94261276"/>
      <w:bookmarkStart w:id="206" w:name="_Toc104198925"/>
      <w:bookmarkStart w:id="207" w:name="_Toc104489361"/>
      <w:bookmarkStart w:id="208" w:name="_Toc138762179"/>
      <w:bookmarkStart w:id="209" w:name="_Toc145708372"/>
      <w:bookmarkStart w:id="210" w:name="_Toc153827046"/>
      <w:bookmarkStart w:id="211" w:name="_Toc185517197"/>
      <w:bookmarkStart w:id="212" w:name="_Toc218799717"/>
      <w:r w:rsidRPr="00BA3AC8">
        <w:t>5.2.1.</w:t>
      </w:r>
      <w:r w:rsidR="007C7359" w:rsidRPr="00BA3AC8">
        <w:t>2</w:t>
      </w:r>
      <w:r w:rsidRPr="00BA3AC8">
        <w:tab/>
      </w:r>
      <w:r w:rsidRPr="00BA3AC8">
        <w:rPr>
          <w:noProof/>
          <w:lang w:eastAsia="zh-CN"/>
        </w:rPr>
        <w:t>Network Functions</w:t>
      </w:r>
      <w:bookmarkStart w:id="213" w:name="_Toc70598401"/>
      <w:bookmarkEnd w:id="203"/>
      <w:bookmarkEnd w:id="204"/>
      <w:bookmarkEnd w:id="205"/>
      <w:bookmarkEnd w:id="206"/>
      <w:bookmarkEnd w:id="207"/>
      <w:bookmarkEnd w:id="208"/>
      <w:bookmarkEnd w:id="209"/>
      <w:bookmarkEnd w:id="210"/>
      <w:bookmarkEnd w:id="211"/>
      <w:bookmarkEnd w:id="212"/>
    </w:p>
    <w:p w14:paraId="452EC5CC" w14:textId="7B8BEE21" w:rsidR="00052900" w:rsidRDefault="00052900" w:rsidP="00052900">
      <w:pPr>
        <w:pStyle w:val="Heading5"/>
      </w:pPr>
      <w:bookmarkStart w:id="214" w:name="_Toc89295555"/>
      <w:bookmarkStart w:id="215" w:name="_Toc94261277"/>
      <w:bookmarkStart w:id="216" w:name="_Toc104198926"/>
      <w:bookmarkStart w:id="217" w:name="_Toc104489362"/>
      <w:bookmarkStart w:id="218" w:name="_Toc138762180"/>
      <w:bookmarkStart w:id="219" w:name="_Toc145708373"/>
      <w:bookmarkStart w:id="220" w:name="_Toc153827047"/>
      <w:bookmarkStart w:id="221" w:name="_Toc185517198"/>
      <w:bookmarkStart w:id="222" w:name="_Toc218799718"/>
      <w:r w:rsidRPr="00BA3AC8">
        <w:t>5.2.1.</w:t>
      </w:r>
      <w:r w:rsidR="007C7359" w:rsidRPr="00BA3AC8">
        <w:t>2</w:t>
      </w:r>
      <w:r w:rsidRPr="00BA3AC8">
        <w:t>.1</w:t>
      </w:r>
      <w:r w:rsidRPr="00BA3AC8">
        <w:tab/>
      </w:r>
      <w:bookmarkEnd w:id="213"/>
      <w:r w:rsidR="007C7359" w:rsidRPr="00BA3AC8">
        <w:t>TSCTSF</w:t>
      </w:r>
      <w:bookmarkEnd w:id="214"/>
      <w:bookmarkEnd w:id="215"/>
      <w:bookmarkEnd w:id="216"/>
      <w:bookmarkEnd w:id="217"/>
      <w:bookmarkEnd w:id="218"/>
      <w:bookmarkEnd w:id="219"/>
      <w:bookmarkEnd w:id="220"/>
      <w:bookmarkEnd w:id="221"/>
      <w:bookmarkEnd w:id="222"/>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3" w:name="_Toc70598402"/>
      <w:bookmarkStart w:id="224" w:name="_Toc89295556"/>
      <w:bookmarkStart w:id="225" w:name="_Toc94261278"/>
      <w:bookmarkStart w:id="226" w:name="_Toc104198927"/>
      <w:bookmarkStart w:id="227" w:name="_Toc104489363"/>
      <w:bookmarkStart w:id="228" w:name="_Toc138762181"/>
      <w:bookmarkStart w:id="229" w:name="_Toc145708374"/>
      <w:bookmarkStart w:id="230"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Heading5"/>
        <w:rPr>
          <w:noProof/>
          <w:lang w:eastAsia="zh-CN"/>
        </w:rPr>
      </w:pPr>
      <w:bookmarkStart w:id="231" w:name="_Toc185517199"/>
      <w:bookmarkStart w:id="232" w:name="_Toc218799719"/>
      <w:r w:rsidRPr="00BA3AC8">
        <w:t>5.2.1.</w:t>
      </w:r>
      <w:r w:rsidR="00093353" w:rsidRPr="00BA3AC8">
        <w:t>2</w:t>
      </w:r>
      <w:r w:rsidRPr="00BA3AC8">
        <w:t>.2</w:t>
      </w:r>
      <w:r w:rsidRPr="00BA3AC8">
        <w:tab/>
      </w:r>
      <w:r w:rsidRPr="00BA3AC8">
        <w:rPr>
          <w:noProof/>
          <w:lang w:eastAsia="zh-CN"/>
        </w:rPr>
        <w:t>NF Service Consumers</w:t>
      </w:r>
      <w:bookmarkEnd w:id="223"/>
      <w:bookmarkEnd w:id="224"/>
      <w:bookmarkEnd w:id="225"/>
      <w:bookmarkEnd w:id="226"/>
      <w:bookmarkEnd w:id="227"/>
      <w:bookmarkEnd w:id="228"/>
      <w:bookmarkEnd w:id="229"/>
      <w:bookmarkEnd w:id="230"/>
      <w:bookmarkEnd w:id="231"/>
      <w:bookmarkEnd w:id="23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3" w:name="_Toc510696589"/>
      <w:bookmarkStart w:id="234" w:name="_Toc35971381"/>
      <w:bookmarkStart w:id="235" w:name="_Toc67903505"/>
      <w:bookmarkStart w:id="236" w:name="_Toc89295557"/>
      <w:bookmarkStart w:id="237" w:name="_Toc94261279"/>
      <w:bookmarkStart w:id="238" w:name="_Toc104198928"/>
      <w:bookmarkStart w:id="239" w:name="_Toc104489364"/>
      <w:bookmarkStart w:id="240" w:name="_Toc138762182"/>
      <w:bookmarkStart w:id="241" w:name="_Toc145708375"/>
      <w:bookmarkStart w:id="242"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Heading3"/>
      </w:pPr>
      <w:bookmarkStart w:id="243" w:name="_Toc185517200"/>
      <w:bookmarkStart w:id="244" w:name="_Toc218799720"/>
      <w:r>
        <w:t>5.2.2</w:t>
      </w:r>
      <w:r>
        <w:tab/>
        <w:t>Service Operations</w:t>
      </w:r>
      <w:bookmarkEnd w:id="233"/>
      <w:bookmarkEnd w:id="234"/>
      <w:bookmarkEnd w:id="235"/>
      <w:bookmarkEnd w:id="236"/>
      <w:bookmarkEnd w:id="237"/>
      <w:bookmarkEnd w:id="238"/>
      <w:bookmarkEnd w:id="239"/>
      <w:bookmarkEnd w:id="240"/>
      <w:bookmarkEnd w:id="241"/>
      <w:bookmarkEnd w:id="242"/>
      <w:bookmarkEnd w:id="243"/>
      <w:bookmarkEnd w:id="244"/>
    </w:p>
    <w:p w14:paraId="679BB854" w14:textId="77777777" w:rsidR="008A6D4A" w:rsidRDefault="008A6D4A" w:rsidP="008A6D4A">
      <w:pPr>
        <w:pStyle w:val="Heading4"/>
      </w:pPr>
      <w:bookmarkStart w:id="245" w:name="_Toc510696590"/>
      <w:bookmarkStart w:id="246" w:name="_Toc35971382"/>
      <w:bookmarkStart w:id="247" w:name="_Toc67903506"/>
      <w:bookmarkStart w:id="248" w:name="_Toc89295558"/>
      <w:bookmarkStart w:id="249" w:name="_Toc94261280"/>
      <w:bookmarkStart w:id="250" w:name="_Toc104198929"/>
      <w:bookmarkStart w:id="251" w:name="_Toc104489365"/>
      <w:bookmarkStart w:id="252" w:name="_Toc138762183"/>
      <w:bookmarkStart w:id="253" w:name="_Toc145708376"/>
      <w:bookmarkStart w:id="254" w:name="_Toc153827050"/>
      <w:bookmarkStart w:id="255" w:name="_Toc185517201"/>
      <w:bookmarkStart w:id="256" w:name="_Toc218799721"/>
      <w:r>
        <w:t>5.2.2.1</w:t>
      </w:r>
      <w:r>
        <w:tab/>
        <w:t>Introduction</w:t>
      </w:r>
      <w:bookmarkEnd w:id="245"/>
      <w:bookmarkEnd w:id="246"/>
      <w:bookmarkEnd w:id="247"/>
      <w:bookmarkEnd w:id="248"/>
      <w:bookmarkEnd w:id="249"/>
      <w:bookmarkEnd w:id="250"/>
      <w:bookmarkEnd w:id="251"/>
      <w:bookmarkEnd w:id="252"/>
      <w:bookmarkEnd w:id="253"/>
      <w:bookmarkEnd w:id="254"/>
      <w:bookmarkEnd w:id="255"/>
      <w:bookmarkEnd w:id="256"/>
    </w:p>
    <w:p w14:paraId="0F0A4D29" w14:textId="193EE7ED" w:rsidR="00FE177B" w:rsidRDefault="00FE177B" w:rsidP="00FE177B">
      <w:pPr>
        <w:rPr>
          <w:rFonts w:eastAsia="SimSun"/>
        </w:rPr>
      </w:pPr>
      <w:bookmarkStart w:id="257" w:name="_Toc510696591"/>
      <w:bookmarkStart w:id="258" w:name="_Toc35971383"/>
      <w:bookmarkStart w:id="259" w:name="_Toc67903507"/>
      <w:r w:rsidRPr="00FE177B">
        <w:rPr>
          <w:rFonts w:eastAsia="SimSun"/>
        </w:rPr>
        <w:t>Service operations defined for the Ntsctsf_TimeSynchronization service are shown in table 5.2.2.1-1.</w:t>
      </w:r>
    </w:p>
    <w:p w14:paraId="151D04EA" w14:textId="0B865144" w:rsidR="00FE177B" w:rsidRPr="00376A4A" w:rsidRDefault="00C12C7B" w:rsidP="00FE177B">
      <w:pPr>
        <w:pStyle w:val="TH"/>
        <w:rPr>
          <w:i/>
        </w:rPr>
      </w:pPr>
      <w:r w:rsidRPr="00376A4A">
        <w:t>Table</w:t>
      </w:r>
      <w:r>
        <w:t> </w:t>
      </w:r>
      <w:r w:rsidR="00FE177B">
        <w:t>5</w:t>
      </w:r>
      <w:r w:rsidR="00FE177B" w:rsidRPr="00376A4A">
        <w:t>.2</w:t>
      </w:r>
      <w:r w:rsidR="00FE177B">
        <w:t>.2</w:t>
      </w:r>
      <w:r w:rsidR="00FE177B" w:rsidRPr="00376A4A">
        <w:t xml:space="preserve">.1-1: </w:t>
      </w:r>
      <w:r w:rsidR="00FE177B" w:rsidRPr="007D3187">
        <w:t>Ntsctsf_TimeSynchronization</w:t>
      </w:r>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SimSun"/>
        </w:rPr>
      </w:pPr>
      <w:r w:rsidRPr="00714456">
        <w:rPr>
          <w:rFonts w:eastAsia="SimSun"/>
        </w:rPr>
        <w:t>NOTE:</w:t>
      </w:r>
      <w:r w:rsidRPr="00714456">
        <w:rPr>
          <w:rFonts w:eastAsia="SimSun"/>
        </w:rPr>
        <w:tab/>
        <w:t>The NEF and the AF use the Ntsctsf_TimeSynchronization service in the same way.</w:t>
      </w:r>
    </w:p>
    <w:p w14:paraId="561E6E2C" w14:textId="07EF86E9" w:rsidR="008A6D4A" w:rsidRDefault="008A6D4A" w:rsidP="008A6D4A">
      <w:pPr>
        <w:pStyle w:val="Heading4"/>
      </w:pPr>
      <w:bookmarkStart w:id="260" w:name="_Toc89295559"/>
      <w:bookmarkStart w:id="261" w:name="_Toc94261281"/>
      <w:bookmarkStart w:id="262" w:name="_Toc104198930"/>
      <w:bookmarkStart w:id="263" w:name="_Toc104489366"/>
      <w:bookmarkStart w:id="264" w:name="_Toc138762184"/>
      <w:bookmarkStart w:id="265" w:name="_Toc145708377"/>
      <w:bookmarkStart w:id="266" w:name="_Toc153827051"/>
      <w:bookmarkStart w:id="267" w:name="_Toc185517202"/>
      <w:bookmarkStart w:id="268" w:name="_MCCTEMPBM_CRPT55990001___7"/>
      <w:bookmarkStart w:id="269" w:name="_Toc218799722"/>
      <w:r>
        <w:t>5.2.2.2</w:t>
      </w:r>
      <w:r>
        <w:tab/>
      </w:r>
      <w:r w:rsidR="00707E39" w:rsidRPr="00035056">
        <w:rPr>
          <w:rFonts w:ascii="Times New Roman" w:hAnsi="Times New Roman"/>
          <w:lang w:val="en-US"/>
        </w:rPr>
        <w:t>Ntsctsf_TimeSynchronization_CapsSubscribe</w:t>
      </w:r>
      <w:bookmarkEnd w:id="257"/>
      <w:bookmarkEnd w:id="258"/>
      <w:bookmarkEnd w:id="259"/>
      <w:bookmarkEnd w:id="260"/>
      <w:bookmarkEnd w:id="261"/>
      <w:bookmarkEnd w:id="262"/>
      <w:bookmarkEnd w:id="263"/>
      <w:bookmarkEnd w:id="264"/>
      <w:bookmarkEnd w:id="265"/>
      <w:bookmarkEnd w:id="266"/>
      <w:bookmarkEnd w:id="267"/>
      <w:bookmarkEnd w:id="269"/>
    </w:p>
    <w:p w14:paraId="687573F6" w14:textId="77777777" w:rsidR="008A6D4A" w:rsidRDefault="008A6D4A" w:rsidP="008A6D4A">
      <w:pPr>
        <w:pStyle w:val="Heading5"/>
      </w:pPr>
      <w:bookmarkStart w:id="270" w:name="_Toc510696592"/>
      <w:bookmarkStart w:id="271" w:name="_Toc35971384"/>
      <w:bookmarkStart w:id="272" w:name="_Toc67903508"/>
      <w:bookmarkStart w:id="273" w:name="_Toc89295560"/>
      <w:bookmarkStart w:id="274" w:name="_Toc94261282"/>
      <w:bookmarkStart w:id="275" w:name="_Toc104198931"/>
      <w:bookmarkStart w:id="276" w:name="_Toc104489367"/>
      <w:bookmarkStart w:id="277" w:name="_Toc138762185"/>
      <w:bookmarkStart w:id="278" w:name="_Toc145708378"/>
      <w:bookmarkStart w:id="279" w:name="_Toc153827052"/>
      <w:bookmarkStart w:id="280" w:name="_Toc185517203"/>
      <w:bookmarkStart w:id="281" w:name="_Toc218799723"/>
      <w:bookmarkEnd w:id="268"/>
      <w:r>
        <w:t>5.2.2.2.1</w:t>
      </w:r>
      <w:r>
        <w:tab/>
        <w:t>General</w:t>
      </w:r>
      <w:bookmarkEnd w:id="270"/>
      <w:bookmarkEnd w:id="271"/>
      <w:bookmarkEnd w:id="272"/>
      <w:bookmarkEnd w:id="273"/>
      <w:bookmarkEnd w:id="274"/>
      <w:bookmarkEnd w:id="275"/>
      <w:bookmarkEnd w:id="276"/>
      <w:bookmarkEnd w:id="277"/>
      <w:bookmarkEnd w:id="278"/>
      <w:bookmarkEnd w:id="279"/>
      <w:bookmarkEnd w:id="280"/>
      <w:bookmarkEnd w:id="281"/>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SimSun"/>
          <w:noProof/>
        </w:rPr>
      </w:pPr>
      <w:r w:rsidRPr="00707E39">
        <w:rPr>
          <w:rFonts w:eastAsia="SimSun"/>
          <w:noProof/>
        </w:rPr>
        <w:t>-</w:t>
      </w:r>
      <w:r w:rsidRPr="00707E39">
        <w:rPr>
          <w:rFonts w:eastAsia="SimSun"/>
          <w:noProof/>
        </w:rPr>
        <w:tab/>
        <w:t>creating a new subscription</w:t>
      </w:r>
      <w:r w:rsidR="00CA1274">
        <w:rPr>
          <w:rFonts w:eastAsia="SimSun"/>
          <w:noProof/>
        </w:rPr>
        <w:t>;</w:t>
      </w:r>
    </w:p>
    <w:p w14:paraId="4FBC634B" w14:textId="133573ED" w:rsidR="00CA1274" w:rsidRPr="00707E39" w:rsidRDefault="00CA1274" w:rsidP="00707E39">
      <w:pPr>
        <w:pStyle w:val="B10"/>
        <w:rPr>
          <w:rFonts w:eastAsia="SimSun"/>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Heading5"/>
      </w:pPr>
      <w:bookmarkStart w:id="282" w:name="_Toc510696593"/>
      <w:bookmarkStart w:id="283" w:name="_Toc35971385"/>
      <w:bookmarkStart w:id="284" w:name="_Toc67903509"/>
      <w:bookmarkStart w:id="285" w:name="_Toc89295561"/>
      <w:bookmarkStart w:id="286" w:name="_Toc94261283"/>
      <w:bookmarkStart w:id="287" w:name="_Toc104198932"/>
      <w:bookmarkStart w:id="288" w:name="_Toc104489368"/>
      <w:bookmarkStart w:id="289" w:name="_Toc138762186"/>
      <w:bookmarkStart w:id="290" w:name="_Toc145708379"/>
      <w:bookmarkStart w:id="291" w:name="_Toc153827053"/>
      <w:bookmarkStart w:id="292" w:name="_Toc185517204"/>
      <w:bookmarkStart w:id="293" w:name="_Toc218799724"/>
      <w:r>
        <w:t>5.2.2.2.2</w:t>
      </w:r>
      <w:r>
        <w:tab/>
      </w:r>
      <w:r w:rsidR="00707E39">
        <w:rPr>
          <w:noProof/>
        </w:rPr>
        <w:t>Creating a new subscription</w:t>
      </w:r>
      <w:bookmarkEnd w:id="282"/>
      <w:bookmarkEnd w:id="283"/>
      <w:bookmarkEnd w:id="284"/>
      <w:bookmarkEnd w:id="285"/>
      <w:bookmarkEnd w:id="286"/>
      <w:bookmarkEnd w:id="287"/>
      <w:bookmarkEnd w:id="288"/>
      <w:bookmarkEnd w:id="289"/>
      <w:bookmarkEnd w:id="290"/>
      <w:bookmarkEnd w:id="291"/>
      <w:bookmarkEnd w:id="292"/>
      <w:bookmarkEnd w:id="29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25pt" o:ole="">
            <v:imagedata r:id="rId17" o:title=""/>
          </v:shape>
          <o:OLEObject Type="Embed" ProgID="Visio.Drawing.11" ShapeID="_x0000_i1028" DrawAspect="Content" ObjectID="_182941391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4"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4"/>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bookmarkStart w:id="295" w:name="_MCCTEMPBM_CRPT55990003___2"/>
      <w:r>
        <w:rPr>
          <w:noProof/>
        </w:rPr>
        <w:t>and m</w:t>
      </w:r>
      <w:r w:rsidR="00EA52A5">
        <w:rPr>
          <w:noProof/>
        </w:rPr>
        <w:t>a</w:t>
      </w:r>
      <w:r>
        <w:rPr>
          <w:noProof/>
        </w:rPr>
        <w:t>y include:</w:t>
      </w:r>
    </w:p>
    <w:bookmarkEnd w:id="295"/>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shall 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SimSun"/>
        </w:rPr>
      </w:pPr>
      <w:r w:rsidRPr="00AB4086">
        <w:rPr>
          <w:rFonts w:eastAsia="SimSun"/>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Heading5"/>
      </w:pPr>
      <w:bookmarkStart w:id="296" w:name="_Toc104198933"/>
      <w:bookmarkStart w:id="297" w:name="_Toc104489369"/>
      <w:bookmarkStart w:id="298" w:name="_Toc138762187"/>
      <w:bookmarkStart w:id="299" w:name="_Toc145708380"/>
      <w:bookmarkStart w:id="300" w:name="_Toc153827054"/>
      <w:bookmarkStart w:id="301" w:name="_Toc185517205"/>
      <w:bookmarkStart w:id="302" w:name="_Toc218799725"/>
      <w:r>
        <w:t>5.2.2.2.3</w:t>
      </w:r>
      <w:r>
        <w:tab/>
      </w:r>
      <w:r>
        <w:rPr>
          <w:noProof/>
        </w:rPr>
        <w:t>Modifying an existing subscription</w:t>
      </w:r>
      <w:bookmarkEnd w:id="296"/>
      <w:bookmarkEnd w:id="297"/>
      <w:bookmarkEnd w:id="298"/>
      <w:bookmarkEnd w:id="299"/>
      <w:bookmarkEnd w:id="300"/>
      <w:bookmarkEnd w:id="301"/>
      <w:bookmarkEnd w:id="30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55pt;height:158.75pt" o:ole="">
            <v:imagedata r:id="rId19" o:title=""/>
          </v:shape>
          <o:OLEObject Type="Embed" ProgID="Visio.Drawing.11" ShapeID="_x0000_i1029" DrawAspect="Content" ObjectID="_182941391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SimSun"/>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Heading4"/>
      </w:pPr>
      <w:bookmarkStart w:id="303" w:name="_Toc510696595"/>
      <w:bookmarkStart w:id="304" w:name="_Toc35971387"/>
      <w:bookmarkStart w:id="305" w:name="_Toc67903511"/>
      <w:bookmarkStart w:id="306" w:name="_Toc89295563"/>
      <w:bookmarkStart w:id="307" w:name="_Toc94261284"/>
      <w:bookmarkStart w:id="308" w:name="_Toc104198934"/>
      <w:bookmarkStart w:id="309" w:name="_Toc104489370"/>
      <w:bookmarkStart w:id="310" w:name="_Toc138762188"/>
      <w:bookmarkStart w:id="311" w:name="_Toc145708381"/>
      <w:bookmarkStart w:id="312" w:name="_Toc153827055"/>
      <w:bookmarkStart w:id="313" w:name="_Toc185517206"/>
      <w:bookmarkStart w:id="314" w:name="_Toc218799726"/>
      <w:r>
        <w:t>5.2.2.3</w:t>
      </w:r>
      <w:r>
        <w:tab/>
      </w:r>
      <w:r w:rsidR="001C1534" w:rsidRPr="00501CFA">
        <w:rPr>
          <w:rFonts w:cs="Arial"/>
          <w:lang w:val="en-US"/>
        </w:rPr>
        <w:t>Ntsctsf_TimeSynchronization_CapsUnsubscribe</w:t>
      </w:r>
      <w:bookmarkEnd w:id="303"/>
      <w:bookmarkEnd w:id="304"/>
      <w:bookmarkEnd w:id="305"/>
      <w:bookmarkEnd w:id="306"/>
      <w:bookmarkEnd w:id="307"/>
      <w:bookmarkEnd w:id="308"/>
      <w:bookmarkEnd w:id="309"/>
      <w:bookmarkEnd w:id="310"/>
      <w:bookmarkEnd w:id="311"/>
      <w:bookmarkEnd w:id="312"/>
      <w:bookmarkEnd w:id="313"/>
      <w:bookmarkEnd w:id="314"/>
    </w:p>
    <w:p w14:paraId="6CA602A6" w14:textId="77777777" w:rsidR="001C1534" w:rsidRDefault="001C1534" w:rsidP="00251121">
      <w:pPr>
        <w:pStyle w:val="Heading5"/>
      </w:pPr>
      <w:bookmarkStart w:id="315" w:name="_Toc28011539"/>
      <w:bookmarkStart w:id="316" w:name="_Toc34210655"/>
      <w:bookmarkStart w:id="317" w:name="_Toc36037680"/>
      <w:bookmarkStart w:id="318" w:name="_Toc39063114"/>
      <w:bookmarkStart w:id="319" w:name="_Toc43298172"/>
      <w:bookmarkStart w:id="320" w:name="_Toc45132949"/>
      <w:bookmarkStart w:id="321" w:name="_Toc49935416"/>
      <w:bookmarkStart w:id="322" w:name="_Toc50023762"/>
      <w:bookmarkStart w:id="323" w:name="_Toc51761252"/>
      <w:bookmarkStart w:id="324" w:name="_Toc56672182"/>
      <w:bookmarkStart w:id="325" w:name="_Toc66277740"/>
      <w:bookmarkStart w:id="326" w:name="_Toc68166422"/>
      <w:bookmarkStart w:id="327" w:name="_Toc89295564"/>
      <w:bookmarkStart w:id="328" w:name="_Toc94261285"/>
      <w:bookmarkStart w:id="329" w:name="_Toc104198935"/>
      <w:bookmarkStart w:id="330" w:name="_Toc104489371"/>
      <w:bookmarkStart w:id="331" w:name="_Toc138762189"/>
      <w:bookmarkStart w:id="332" w:name="_Toc145708382"/>
      <w:bookmarkStart w:id="333" w:name="_Toc153827056"/>
      <w:bookmarkStart w:id="334" w:name="_Toc185517207"/>
      <w:bookmarkStart w:id="335" w:name="_Toc218799727"/>
      <w:r>
        <w:t>5.2.2.3.1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Heading5"/>
      </w:pPr>
      <w:bookmarkStart w:id="336" w:name="_Toc28011540"/>
      <w:bookmarkStart w:id="337" w:name="_Toc34210656"/>
      <w:bookmarkStart w:id="338" w:name="_Toc36037681"/>
      <w:bookmarkStart w:id="339" w:name="_Toc39063115"/>
      <w:bookmarkStart w:id="340" w:name="_Toc43298173"/>
      <w:bookmarkStart w:id="341" w:name="_Toc45132950"/>
      <w:bookmarkStart w:id="342" w:name="_Toc49935417"/>
      <w:bookmarkStart w:id="343" w:name="_Toc50023763"/>
      <w:bookmarkStart w:id="344" w:name="_Toc51761253"/>
      <w:bookmarkStart w:id="345" w:name="_Toc56672183"/>
      <w:bookmarkStart w:id="346" w:name="_Toc66277741"/>
      <w:bookmarkStart w:id="347" w:name="_Toc68166423"/>
      <w:bookmarkStart w:id="348" w:name="_Toc89295565"/>
      <w:bookmarkStart w:id="349" w:name="_Toc94261286"/>
      <w:bookmarkStart w:id="350" w:name="_Toc104198936"/>
      <w:bookmarkStart w:id="351" w:name="_Toc104489372"/>
      <w:bookmarkStart w:id="352" w:name="_Toc138762190"/>
      <w:bookmarkStart w:id="353" w:name="_Toc145708383"/>
      <w:bookmarkStart w:id="354" w:name="_Toc153827057"/>
      <w:bookmarkStart w:id="355" w:name="_Toc185517208"/>
      <w:bookmarkStart w:id="356" w:name="_Toc218799728"/>
      <w:r>
        <w:t>5.2.2.3.2</w:t>
      </w:r>
      <w:r>
        <w:tab/>
        <w:t>Unsubscription from capability notifications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55pt;height:158.75pt" o:ole="">
            <v:imagedata r:id="rId21" o:title=""/>
          </v:shape>
          <o:OLEObject Type="Embed" ProgID="Visio.Drawing.11" ShapeID="_x0000_i1030" DrawAspect="Content" ObjectID="_182941391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7"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SimSun"/>
          <w:noProof/>
        </w:rPr>
      </w:pPr>
      <w:r w:rsidRPr="00AB4086">
        <w:rPr>
          <w:rFonts w:eastAsia="SimSun"/>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Heading4"/>
      </w:pPr>
      <w:bookmarkStart w:id="358" w:name="_Toc94261287"/>
      <w:bookmarkStart w:id="359" w:name="_Toc104198937"/>
      <w:bookmarkStart w:id="360" w:name="_Toc104489373"/>
      <w:bookmarkStart w:id="361" w:name="_Toc138762191"/>
      <w:bookmarkStart w:id="362" w:name="_Toc145708384"/>
      <w:bookmarkStart w:id="363" w:name="_Toc153827058"/>
      <w:bookmarkStart w:id="364" w:name="_Toc185517209"/>
      <w:bookmarkStart w:id="365" w:name="_Toc218799729"/>
      <w:r w:rsidRPr="003E6F1D">
        <w:t>5.2.2.4</w:t>
      </w:r>
      <w:r w:rsidRPr="003E6F1D">
        <w:tab/>
        <w:t>Ntsctsf_TimeSynchronization_CapsNotify</w:t>
      </w:r>
      <w:bookmarkEnd w:id="357"/>
      <w:bookmarkEnd w:id="358"/>
      <w:bookmarkEnd w:id="359"/>
      <w:bookmarkEnd w:id="360"/>
      <w:bookmarkEnd w:id="361"/>
      <w:bookmarkEnd w:id="362"/>
      <w:bookmarkEnd w:id="363"/>
      <w:bookmarkEnd w:id="364"/>
      <w:bookmarkEnd w:id="365"/>
    </w:p>
    <w:p w14:paraId="6E870181" w14:textId="77777777" w:rsidR="00251121" w:rsidRDefault="00251121" w:rsidP="00251121">
      <w:pPr>
        <w:pStyle w:val="Heading5"/>
      </w:pPr>
      <w:bookmarkStart w:id="366" w:name="_Toc89295567"/>
      <w:bookmarkStart w:id="367" w:name="_Toc94261288"/>
      <w:bookmarkStart w:id="368" w:name="_Toc104198938"/>
      <w:bookmarkStart w:id="369" w:name="_Toc104489374"/>
      <w:bookmarkStart w:id="370" w:name="_Toc138762192"/>
      <w:bookmarkStart w:id="371" w:name="_Toc145708385"/>
      <w:bookmarkStart w:id="372" w:name="_Toc153827059"/>
      <w:bookmarkStart w:id="373" w:name="_Toc185517210"/>
      <w:bookmarkStart w:id="374" w:name="_Toc218799730"/>
      <w:r>
        <w:t>5.2.2.4.1</w:t>
      </w:r>
      <w:r>
        <w:tab/>
        <w:t>General</w:t>
      </w:r>
      <w:bookmarkEnd w:id="366"/>
      <w:bookmarkEnd w:id="367"/>
      <w:bookmarkEnd w:id="368"/>
      <w:bookmarkEnd w:id="369"/>
      <w:bookmarkEnd w:id="370"/>
      <w:bookmarkEnd w:id="371"/>
      <w:bookmarkEnd w:id="372"/>
      <w:bookmarkEnd w:id="373"/>
      <w:bookmarkEnd w:id="374"/>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Heading5"/>
      </w:pPr>
      <w:bookmarkStart w:id="375" w:name="_Toc89295568"/>
      <w:bookmarkStart w:id="376" w:name="_Toc94261289"/>
      <w:bookmarkStart w:id="377" w:name="_Toc104198939"/>
      <w:bookmarkStart w:id="378" w:name="_Toc104489375"/>
      <w:bookmarkStart w:id="379" w:name="_Toc138762193"/>
      <w:bookmarkStart w:id="380" w:name="_Toc145708386"/>
      <w:bookmarkStart w:id="381" w:name="_Toc153827060"/>
      <w:bookmarkStart w:id="382" w:name="_Toc185517211"/>
      <w:bookmarkStart w:id="383" w:name="_Toc218799731"/>
      <w:r>
        <w:t>5.2.2.4.2</w:t>
      </w:r>
      <w:r>
        <w:tab/>
        <w:t>Notification about the capability of time synchronization service</w:t>
      </w:r>
      <w:bookmarkEnd w:id="375"/>
      <w:bookmarkEnd w:id="376"/>
      <w:bookmarkEnd w:id="377"/>
      <w:bookmarkEnd w:id="378"/>
      <w:bookmarkEnd w:id="379"/>
      <w:bookmarkEnd w:id="380"/>
      <w:bookmarkEnd w:id="381"/>
      <w:bookmarkEnd w:id="382"/>
      <w:bookmarkEnd w:id="383"/>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55pt;height:158.2pt" o:ole="">
            <v:imagedata r:id="rId23" o:title=""/>
          </v:shape>
          <o:OLEObject Type="Embed" ProgID="Visio.Drawing.15" ShapeID="_x0000_i1031" DrawAspect="Content" ObjectID="_182941391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Heading4"/>
      </w:pPr>
      <w:bookmarkStart w:id="384" w:name="_Toc89295569"/>
      <w:bookmarkStart w:id="385" w:name="_Toc94261290"/>
      <w:bookmarkStart w:id="386" w:name="_Toc104198940"/>
      <w:bookmarkStart w:id="387" w:name="_Toc104489376"/>
      <w:bookmarkStart w:id="388" w:name="_Toc138762194"/>
      <w:bookmarkStart w:id="389" w:name="_Toc145708387"/>
      <w:bookmarkStart w:id="390" w:name="_Toc153827061"/>
      <w:bookmarkStart w:id="391" w:name="_Toc185517212"/>
      <w:bookmarkStart w:id="392" w:name="_Toc218799732"/>
      <w:r w:rsidRPr="0047408B">
        <w:t>5.2.2.5</w:t>
      </w:r>
      <w:r w:rsidRPr="0047408B">
        <w:tab/>
        <w:t>Ntsctsf_TimeSynchronization_ConfigCreate</w:t>
      </w:r>
      <w:bookmarkEnd w:id="384"/>
      <w:bookmarkEnd w:id="385"/>
      <w:bookmarkEnd w:id="386"/>
      <w:bookmarkEnd w:id="387"/>
      <w:bookmarkEnd w:id="388"/>
      <w:bookmarkEnd w:id="389"/>
      <w:bookmarkEnd w:id="390"/>
      <w:bookmarkEnd w:id="391"/>
      <w:bookmarkEnd w:id="392"/>
    </w:p>
    <w:p w14:paraId="6CFA95D1" w14:textId="77777777" w:rsidR="004557BC" w:rsidRDefault="004557BC" w:rsidP="004557BC">
      <w:pPr>
        <w:pStyle w:val="Heading5"/>
      </w:pPr>
      <w:bookmarkStart w:id="393" w:name="_Toc89295570"/>
      <w:bookmarkStart w:id="394" w:name="_Toc94261291"/>
      <w:bookmarkStart w:id="395" w:name="_Toc104198941"/>
      <w:bookmarkStart w:id="396" w:name="_Toc104489377"/>
      <w:bookmarkStart w:id="397" w:name="_Toc138762195"/>
      <w:bookmarkStart w:id="398" w:name="_Toc145708388"/>
      <w:bookmarkStart w:id="399" w:name="_Toc153827062"/>
      <w:bookmarkStart w:id="400" w:name="_Toc185517213"/>
      <w:bookmarkStart w:id="401" w:name="_Toc218799733"/>
      <w:r>
        <w:t>5.2.2.5.1</w:t>
      </w:r>
      <w:r>
        <w:tab/>
        <w:t>General</w:t>
      </w:r>
      <w:bookmarkEnd w:id="393"/>
      <w:bookmarkEnd w:id="394"/>
      <w:bookmarkEnd w:id="395"/>
      <w:bookmarkEnd w:id="396"/>
      <w:bookmarkEnd w:id="397"/>
      <w:bookmarkEnd w:id="398"/>
      <w:bookmarkEnd w:id="399"/>
      <w:bookmarkEnd w:id="400"/>
      <w:bookmarkEnd w:id="40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Heading5"/>
      </w:pPr>
      <w:bookmarkStart w:id="402" w:name="_Toc89295571"/>
      <w:bookmarkStart w:id="403" w:name="_Toc94261292"/>
      <w:bookmarkStart w:id="404" w:name="_Toc104198942"/>
      <w:bookmarkStart w:id="405" w:name="_Toc104489378"/>
      <w:bookmarkStart w:id="406" w:name="_Toc138762196"/>
      <w:bookmarkStart w:id="407" w:name="_Toc145708389"/>
      <w:bookmarkStart w:id="408" w:name="_Toc153827063"/>
      <w:bookmarkStart w:id="409" w:name="_Toc185517214"/>
      <w:bookmarkStart w:id="410" w:name="_Toc218799734"/>
      <w:r>
        <w:t>5.2.2.5.2</w:t>
      </w:r>
      <w:r>
        <w:tab/>
      </w:r>
      <w:r>
        <w:rPr>
          <w:noProof/>
        </w:rPr>
        <w:t>Creating a new configuration</w:t>
      </w:r>
      <w:bookmarkEnd w:id="402"/>
      <w:bookmarkEnd w:id="403"/>
      <w:bookmarkEnd w:id="404"/>
      <w:bookmarkEnd w:id="405"/>
      <w:bookmarkEnd w:id="406"/>
      <w:bookmarkEnd w:id="407"/>
      <w:bookmarkEnd w:id="408"/>
      <w:bookmarkEnd w:id="409"/>
      <w:bookmarkEnd w:id="41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55pt;height:158.75pt" o:ole="">
            <v:imagedata r:id="rId25" o:title=""/>
          </v:shape>
          <o:OLEObject Type="Embed" ProgID="Visio.Drawing.11" ShapeID="_x0000_i1032" DrawAspect="Content" ObjectID="_182941391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1" w:name="_MCCTEMPBM_CRPT55990004___2"/>
      <w:r>
        <w:rPr>
          <w:noProof/>
        </w:rPr>
        <w:t>and may include:</w:t>
      </w:r>
    </w:p>
    <w:bookmarkEnd w:id="411"/>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 xml:space="preserve">if the "CoverageAreaSupport"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SimSun"/>
        </w:rPr>
      </w:pPr>
      <w:r w:rsidRPr="006615A1">
        <w:t>NOTE</w:t>
      </w:r>
      <w:r>
        <w:t> </w:t>
      </w:r>
      <w:r w:rsidRPr="006615A1">
        <w:t>1</w:t>
      </w:r>
      <w:r w:rsidR="006615A1" w:rsidRPr="006615A1">
        <w:rPr>
          <w:rFonts w:eastAsia="SimSun"/>
        </w:rPr>
        <w:t>:</w:t>
      </w:r>
      <w:r w:rsidR="006615A1" w:rsidRPr="006615A1">
        <w:rPr>
          <w:rFonts w:eastAsia="SimSun"/>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bookmarkStart w:id="412" w:name="_MCCTEMPBM_CRPT55990005___2"/>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3" w:name="_Toc89295572"/>
      <w:bookmarkEnd w:id="41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Heading4"/>
      </w:pPr>
      <w:bookmarkStart w:id="414" w:name="_Toc94261293"/>
      <w:bookmarkStart w:id="415" w:name="_Toc104198943"/>
      <w:bookmarkStart w:id="416" w:name="_Toc104489379"/>
      <w:bookmarkStart w:id="417" w:name="_Toc138762197"/>
      <w:bookmarkStart w:id="418" w:name="_Toc145708390"/>
      <w:bookmarkStart w:id="419" w:name="_Toc153827064"/>
      <w:bookmarkStart w:id="420" w:name="_Toc185517215"/>
      <w:bookmarkStart w:id="421" w:name="_Toc218799735"/>
      <w:r w:rsidRPr="0047408B">
        <w:t>5.2.2.</w:t>
      </w:r>
      <w:r>
        <w:t>6</w:t>
      </w:r>
      <w:r w:rsidRPr="0047408B">
        <w:tab/>
        <w:t>Ntsctsf_TimeSynchronization_Config</w:t>
      </w:r>
      <w:r>
        <w:t>Update</w:t>
      </w:r>
      <w:bookmarkEnd w:id="413"/>
      <w:bookmarkEnd w:id="414"/>
      <w:bookmarkEnd w:id="415"/>
      <w:bookmarkEnd w:id="416"/>
      <w:bookmarkEnd w:id="417"/>
      <w:bookmarkEnd w:id="418"/>
      <w:bookmarkEnd w:id="419"/>
      <w:bookmarkEnd w:id="420"/>
      <w:bookmarkEnd w:id="421"/>
    </w:p>
    <w:p w14:paraId="11E80347" w14:textId="77777777" w:rsidR="00D82BFE" w:rsidRDefault="00D82BFE" w:rsidP="00D82BFE">
      <w:pPr>
        <w:pStyle w:val="Heading5"/>
      </w:pPr>
      <w:bookmarkStart w:id="422" w:name="_Toc89295573"/>
      <w:bookmarkStart w:id="423" w:name="_Toc94261294"/>
      <w:bookmarkStart w:id="424" w:name="_Toc104198944"/>
      <w:bookmarkStart w:id="425" w:name="_Toc104489380"/>
      <w:bookmarkStart w:id="426" w:name="_Toc138762198"/>
      <w:bookmarkStart w:id="427" w:name="_Toc145708391"/>
      <w:bookmarkStart w:id="428" w:name="_Toc153827065"/>
      <w:bookmarkStart w:id="429" w:name="_Toc185517216"/>
      <w:bookmarkStart w:id="430" w:name="_Toc218799736"/>
      <w:r>
        <w:t>5.2.2.6.1</w:t>
      </w:r>
      <w:r>
        <w:tab/>
        <w:t>General</w:t>
      </w:r>
      <w:bookmarkEnd w:id="422"/>
      <w:bookmarkEnd w:id="423"/>
      <w:bookmarkEnd w:id="424"/>
      <w:bookmarkEnd w:id="425"/>
      <w:bookmarkEnd w:id="426"/>
      <w:bookmarkEnd w:id="427"/>
      <w:bookmarkEnd w:id="428"/>
      <w:bookmarkEnd w:id="429"/>
      <w:bookmarkEnd w:id="43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Heading5"/>
      </w:pPr>
      <w:bookmarkStart w:id="431" w:name="_Toc89295574"/>
      <w:bookmarkStart w:id="432" w:name="_Toc94261295"/>
      <w:bookmarkStart w:id="433" w:name="_Toc104198945"/>
      <w:bookmarkStart w:id="434" w:name="_Toc104489381"/>
      <w:bookmarkStart w:id="435" w:name="_Toc138762199"/>
      <w:bookmarkStart w:id="436" w:name="_Toc145708392"/>
      <w:bookmarkStart w:id="437" w:name="_Toc153827066"/>
      <w:bookmarkStart w:id="438" w:name="_Toc185517217"/>
      <w:bookmarkStart w:id="439" w:name="_Toc218799737"/>
      <w:r>
        <w:t>5.2.2.6.2</w:t>
      </w:r>
      <w:r>
        <w:tab/>
      </w:r>
      <w:r>
        <w:rPr>
          <w:noProof/>
        </w:rPr>
        <w:t>Updating an existing configuration</w:t>
      </w:r>
      <w:bookmarkEnd w:id="431"/>
      <w:bookmarkEnd w:id="432"/>
      <w:bookmarkEnd w:id="433"/>
      <w:bookmarkEnd w:id="434"/>
      <w:bookmarkEnd w:id="435"/>
      <w:bookmarkEnd w:id="436"/>
      <w:bookmarkEnd w:id="437"/>
      <w:bookmarkEnd w:id="438"/>
      <w:bookmarkEnd w:id="43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55pt;height:158.75pt" o:ole="">
            <v:imagedata r:id="rId27" o:title=""/>
          </v:shape>
          <o:OLEObject Type="Embed" ProgID="Visio.Drawing.11" ShapeID="_x0000_i1033" DrawAspect="Content" ObjectID="_182941391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40" w:name="_MCCTEMPBM_CRPT55990006___2"/>
      <w:r>
        <w:rPr>
          <w:noProof/>
        </w:rPr>
        <w:t>and may include:</w:t>
      </w:r>
    </w:p>
    <w:bookmarkEnd w:id="440"/>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SimSun"/>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Heading4"/>
      </w:pPr>
      <w:bookmarkStart w:id="442" w:name="_Toc94261296"/>
      <w:bookmarkStart w:id="443" w:name="_Toc104198946"/>
      <w:bookmarkStart w:id="444" w:name="_Toc104489382"/>
      <w:bookmarkStart w:id="445" w:name="_Toc138762200"/>
      <w:bookmarkStart w:id="446" w:name="_Toc145708393"/>
      <w:bookmarkStart w:id="447" w:name="_Toc153827067"/>
      <w:bookmarkStart w:id="448" w:name="_Toc185517218"/>
      <w:bookmarkStart w:id="449" w:name="_Toc218799738"/>
      <w:r w:rsidRPr="0047408B">
        <w:t>5.2.2.</w:t>
      </w:r>
      <w:r>
        <w:t>7</w:t>
      </w:r>
      <w:r w:rsidRPr="0047408B">
        <w:tab/>
        <w:t>Ntsctsf_TimeSynchronization_</w:t>
      </w:r>
      <w:r w:rsidRPr="003C53AD">
        <w:t>Config</w:t>
      </w:r>
      <w:r>
        <w:t>Delete</w:t>
      </w:r>
      <w:bookmarkEnd w:id="441"/>
      <w:bookmarkEnd w:id="442"/>
      <w:bookmarkEnd w:id="443"/>
      <w:bookmarkEnd w:id="444"/>
      <w:bookmarkEnd w:id="445"/>
      <w:bookmarkEnd w:id="446"/>
      <w:bookmarkEnd w:id="447"/>
      <w:bookmarkEnd w:id="448"/>
      <w:bookmarkEnd w:id="449"/>
    </w:p>
    <w:p w14:paraId="3D80DFA9" w14:textId="77777777" w:rsidR="00D137BA" w:rsidRDefault="00D137BA" w:rsidP="00D137BA">
      <w:pPr>
        <w:pStyle w:val="Heading5"/>
      </w:pPr>
      <w:bookmarkStart w:id="450" w:name="_Toc89295576"/>
      <w:bookmarkStart w:id="451" w:name="_Toc94261297"/>
      <w:bookmarkStart w:id="452" w:name="_Toc104198947"/>
      <w:bookmarkStart w:id="453" w:name="_Toc104489383"/>
      <w:bookmarkStart w:id="454" w:name="_Toc138762201"/>
      <w:bookmarkStart w:id="455" w:name="_Toc145708394"/>
      <w:bookmarkStart w:id="456" w:name="_Toc153827068"/>
      <w:bookmarkStart w:id="457" w:name="_Toc185517219"/>
      <w:bookmarkStart w:id="458" w:name="_Toc218799739"/>
      <w:r>
        <w:t>5.2.2.7.1</w:t>
      </w:r>
      <w:r>
        <w:tab/>
        <w:t>General</w:t>
      </w:r>
      <w:bookmarkEnd w:id="450"/>
      <w:bookmarkEnd w:id="451"/>
      <w:bookmarkEnd w:id="452"/>
      <w:bookmarkEnd w:id="453"/>
      <w:bookmarkEnd w:id="454"/>
      <w:bookmarkEnd w:id="455"/>
      <w:bookmarkEnd w:id="456"/>
      <w:bookmarkEnd w:id="457"/>
      <w:bookmarkEnd w:id="45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Heading5"/>
      </w:pPr>
      <w:bookmarkStart w:id="459" w:name="_Toc89295577"/>
      <w:bookmarkStart w:id="460" w:name="_Toc94261298"/>
      <w:bookmarkStart w:id="461" w:name="_Toc104198948"/>
      <w:bookmarkStart w:id="462" w:name="_Toc104489384"/>
      <w:bookmarkStart w:id="463" w:name="_Toc138762202"/>
      <w:bookmarkStart w:id="464" w:name="_Toc145708395"/>
      <w:bookmarkStart w:id="465" w:name="_Toc153827069"/>
      <w:bookmarkStart w:id="466" w:name="_Toc185517220"/>
      <w:bookmarkStart w:id="467" w:name="_Toc218799740"/>
      <w:r>
        <w:t>5.2.2.7.2</w:t>
      </w:r>
      <w:r>
        <w:tab/>
      </w:r>
      <w:r>
        <w:rPr>
          <w:noProof/>
        </w:rPr>
        <w:t>Deleting an existing configuration</w:t>
      </w:r>
      <w:bookmarkEnd w:id="459"/>
      <w:bookmarkEnd w:id="460"/>
      <w:bookmarkEnd w:id="461"/>
      <w:bookmarkEnd w:id="462"/>
      <w:bookmarkEnd w:id="463"/>
      <w:bookmarkEnd w:id="464"/>
      <w:bookmarkEnd w:id="465"/>
      <w:bookmarkEnd w:id="466"/>
      <w:bookmarkEnd w:id="46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55pt;height:158.75pt" o:ole="">
            <v:imagedata r:id="rId29" o:title=""/>
          </v:shape>
          <o:OLEObject Type="Embed" ProgID="Visio.Drawing.11" ShapeID="_x0000_i1034" DrawAspect="Content" ObjectID="_182941391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Heading4"/>
      </w:pPr>
      <w:bookmarkStart w:id="469" w:name="_Toc94261299"/>
      <w:bookmarkStart w:id="470" w:name="_Toc104198949"/>
      <w:bookmarkStart w:id="471" w:name="_Toc104489385"/>
      <w:bookmarkStart w:id="472" w:name="_Toc138762203"/>
      <w:bookmarkStart w:id="473" w:name="_Toc145708396"/>
      <w:bookmarkStart w:id="474" w:name="_Toc153827070"/>
      <w:bookmarkStart w:id="475" w:name="_Toc185517221"/>
      <w:bookmarkStart w:id="476" w:name="_Toc218799741"/>
      <w:r w:rsidRPr="0047408B">
        <w:t>5.2.2.</w:t>
      </w:r>
      <w:r>
        <w:t>8</w:t>
      </w:r>
      <w:r w:rsidRPr="0047408B">
        <w:tab/>
        <w:t>Ntsctsf_TimeSynchronization_</w:t>
      </w:r>
      <w:r>
        <w:t>ConfigUpdateNotify</w:t>
      </w:r>
      <w:bookmarkEnd w:id="468"/>
      <w:bookmarkEnd w:id="469"/>
      <w:bookmarkEnd w:id="470"/>
      <w:bookmarkEnd w:id="471"/>
      <w:bookmarkEnd w:id="472"/>
      <w:bookmarkEnd w:id="473"/>
      <w:bookmarkEnd w:id="474"/>
      <w:bookmarkEnd w:id="475"/>
      <w:bookmarkEnd w:id="476"/>
    </w:p>
    <w:p w14:paraId="7F76E40D" w14:textId="77777777" w:rsidR="00D137BA" w:rsidRDefault="00D137BA" w:rsidP="00D137BA">
      <w:pPr>
        <w:pStyle w:val="Heading5"/>
      </w:pPr>
      <w:bookmarkStart w:id="477" w:name="_Toc89295579"/>
      <w:bookmarkStart w:id="478" w:name="_Toc94261300"/>
      <w:bookmarkStart w:id="479" w:name="_Toc104198950"/>
      <w:bookmarkStart w:id="480" w:name="_Toc104489386"/>
      <w:bookmarkStart w:id="481" w:name="_Toc138762204"/>
      <w:bookmarkStart w:id="482" w:name="_Toc145708397"/>
      <w:bookmarkStart w:id="483" w:name="_Toc153827071"/>
      <w:bookmarkStart w:id="484" w:name="_Toc185517222"/>
      <w:bookmarkStart w:id="485" w:name="_Toc218799742"/>
      <w:r>
        <w:t>5.2.2.8.1</w:t>
      </w:r>
      <w:r>
        <w:tab/>
        <w:t>General</w:t>
      </w:r>
      <w:bookmarkEnd w:id="477"/>
      <w:bookmarkEnd w:id="478"/>
      <w:bookmarkEnd w:id="479"/>
      <w:bookmarkEnd w:id="480"/>
      <w:bookmarkEnd w:id="481"/>
      <w:bookmarkEnd w:id="482"/>
      <w:bookmarkEnd w:id="483"/>
      <w:bookmarkEnd w:id="484"/>
      <w:bookmarkEnd w:id="48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Heading5"/>
      </w:pPr>
      <w:bookmarkStart w:id="486" w:name="_Toc89295580"/>
      <w:bookmarkStart w:id="487" w:name="_Toc94261301"/>
      <w:bookmarkStart w:id="488" w:name="_Toc104198951"/>
      <w:bookmarkStart w:id="489" w:name="_Toc104489387"/>
      <w:bookmarkStart w:id="490" w:name="_Toc138762205"/>
      <w:bookmarkStart w:id="491" w:name="_Toc145708398"/>
      <w:bookmarkStart w:id="492" w:name="_Toc153827072"/>
      <w:bookmarkStart w:id="493" w:name="_Toc185517223"/>
      <w:bookmarkStart w:id="494" w:name="_Toc218799743"/>
      <w:r>
        <w:t>5.2.2.8.2</w:t>
      </w:r>
      <w:r>
        <w:tab/>
      </w:r>
      <w:r w:rsidR="00AD4F35">
        <w:rPr>
          <w:noProof/>
        </w:rPr>
        <w:t>Notifying the current state of</w:t>
      </w:r>
      <w:r>
        <w:rPr>
          <w:noProof/>
        </w:rPr>
        <w:t xml:space="preserve"> an existing configuration</w:t>
      </w:r>
      <w:bookmarkEnd w:id="486"/>
      <w:bookmarkEnd w:id="487"/>
      <w:bookmarkEnd w:id="488"/>
      <w:bookmarkEnd w:id="489"/>
      <w:bookmarkEnd w:id="490"/>
      <w:bookmarkEnd w:id="491"/>
      <w:bookmarkEnd w:id="492"/>
      <w:bookmarkEnd w:id="493"/>
      <w:bookmarkEnd w:id="49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55pt;height:158.2pt" o:ole="">
            <v:imagedata r:id="rId31" o:title=""/>
          </v:shape>
          <o:OLEObject Type="Embed" ProgID="Visio.Drawing.15" ShapeID="_x0000_i1035" DrawAspect="Content" ObjectID="_182941391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495" w:name="_MCCTEMPBM_CRPT55990007___2"/>
      <w:r>
        <w:rPr>
          <w:noProof/>
          <w:lang w:eastAsia="zh-CN"/>
        </w:rPr>
        <w:t>and may include:</w:t>
      </w:r>
    </w:p>
    <w:bookmarkEnd w:id="49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6" w:name="_Toc85734892"/>
      <w:bookmarkStart w:id="497"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SimSun"/>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the "</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Heading2"/>
      </w:pPr>
      <w:bookmarkStart w:id="498" w:name="_Toc510696596"/>
      <w:bookmarkStart w:id="499" w:name="_Toc35971388"/>
      <w:bookmarkStart w:id="500" w:name="_Toc67903512"/>
      <w:bookmarkStart w:id="501" w:name="_Toc89295593"/>
      <w:bookmarkStart w:id="502" w:name="_Toc94261314"/>
      <w:bookmarkStart w:id="503" w:name="_Toc104198952"/>
      <w:bookmarkStart w:id="504" w:name="_Toc104489388"/>
      <w:bookmarkStart w:id="505" w:name="_Toc138762206"/>
      <w:bookmarkStart w:id="506" w:name="_Toc145708399"/>
      <w:bookmarkStart w:id="507" w:name="_Toc153827073"/>
      <w:bookmarkStart w:id="508" w:name="_Toc185517224"/>
      <w:bookmarkStart w:id="509" w:name="_Toc218799744"/>
      <w:bookmarkEnd w:id="496"/>
      <w:bookmarkEnd w:id="497"/>
      <w:r>
        <w:t>5.3</w:t>
      </w:r>
      <w:r>
        <w:tab/>
      </w:r>
      <w:r w:rsidR="00D615CF">
        <w:t>Ntsctsf_QoSand</w:t>
      </w:r>
      <w:r w:rsidR="00CB624F">
        <w:t>TSC</w:t>
      </w:r>
      <w:r w:rsidR="00D615CF">
        <w:t>Assistance</w:t>
      </w:r>
      <w:r w:rsidRPr="00AF47A0">
        <w:t xml:space="preserve"> </w:t>
      </w:r>
      <w:r>
        <w:t>Service</w:t>
      </w:r>
      <w:bookmarkEnd w:id="498"/>
      <w:bookmarkEnd w:id="499"/>
      <w:bookmarkEnd w:id="500"/>
      <w:bookmarkEnd w:id="501"/>
      <w:bookmarkEnd w:id="502"/>
      <w:bookmarkEnd w:id="503"/>
      <w:bookmarkEnd w:id="504"/>
      <w:bookmarkEnd w:id="505"/>
      <w:bookmarkEnd w:id="506"/>
      <w:bookmarkEnd w:id="507"/>
      <w:bookmarkEnd w:id="508"/>
      <w:bookmarkEnd w:id="509"/>
    </w:p>
    <w:p w14:paraId="066D22DF" w14:textId="3AC4F28E" w:rsidR="000678F9" w:rsidRDefault="000678F9" w:rsidP="000678F9">
      <w:pPr>
        <w:pStyle w:val="Heading3"/>
      </w:pPr>
      <w:bookmarkStart w:id="510" w:name="_Toc89295594"/>
      <w:bookmarkStart w:id="511" w:name="_Toc94261315"/>
      <w:bookmarkStart w:id="512" w:name="_Toc104198953"/>
      <w:bookmarkStart w:id="513" w:name="_Toc104489389"/>
      <w:bookmarkStart w:id="514" w:name="_Toc138762207"/>
      <w:bookmarkStart w:id="515" w:name="_Toc145708400"/>
      <w:bookmarkStart w:id="516" w:name="_Toc153827074"/>
      <w:bookmarkStart w:id="517" w:name="_Toc185517225"/>
      <w:bookmarkStart w:id="518" w:name="_Toc218799745"/>
      <w:r>
        <w:t>5.3.1</w:t>
      </w:r>
      <w:r>
        <w:tab/>
        <w:t>Service Description</w:t>
      </w:r>
      <w:bookmarkEnd w:id="510"/>
      <w:bookmarkEnd w:id="511"/>
      <w:bookmarkEnd w:id="512"/>
      <w:bookmarkEnd w:id="513"/>
      <w:bookmarkEnd w:id="514"/>
      <w:bookmarkEnd w:id="515"/>
      <w:bookmarkEnd w:id="516"/>
      <w:bookmarkEnd w:id="517"/>
      <w:bookmarkEnd w:id="518"/>
    </w:p>
    <w:p w14:paraId="23DF6A54" w14:textId="1F1CF8A3" w:rsidR="000678F9" w:rsidRDefault="000678F9" w:rsidP="000678F9">
      <w:pPr>
        <w:pStyle w:val="Heading4"/>
      </w:pPr>
      <w:bookmarkStart w:id="519" w:name="_Toc89295595"/>
      <w:bookmarkStart w:id="520" w:name="_Toc94261316"/>
      <w:bookmarkStart w:id="521" w:name="_Toc104198954"/>
      <w:bookmarkStart w:id="522" w:name="_Toc104489390"/>
      <w:bookmarkStart w:id="523" w:name="_Toc138762208"/>
      <w:bookmarkStart w:id="524" w:name="_Toc145708401"/>
      <w:bookmarkStart w:id="525" w:name="_Toc153827075"/>
      <w:bookmarkStart w:id="526" w:name="_Toc185517226"/>
      <w:bookmarkStart w:id="527" w:name="_Toc218799746"/>
      <w:r>
        <w:t>5</w:t>
      </w:r>
      <w:r w:rsidRPr="00BA3AC8">
        <w:t>.</w:t>
      </w:r>
      <w:r>
        <w:t>3</w:t>
      </w:r>
      <w:r w:rsidRPr="00BA3AC8">
        <w:t>.1.1</w:t>
      </w:r>
      <w:r w:rsidRPr="00BA3AC8">
        <w:tab/>
        <w:t>Overview</w:t>
      </w:r>
      <w:bookmarkEnd w:id="519"/>
      <w:bookmarkEnd w:id="520"/>
      <w:bookmarkEnd w:id="521"/>
      <w:bookmarkEnd w:id="522"/>
      <w:bookmarkEnd w:id="523"/>
      <w:bookmarkEnd w:id="524"/>
      <w:bookmarkEnd w:id="525"/>
      <w:bookmarkEnd w:id="526"/>
      <w:bookmarkEnd w:id="52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Heading4"/>
        <w:rPr>
          <w:noProof/>
          <w:lang w:eastAsia="zh-CN"/>
        </w:rPr>
      </w:pPr>
      <w:bookmarkStart w:id="528" w:name="_Toc89295596"/>
      <w:bookmarkStart w:id="529" w:name="_Toc94261317"/>
      <w:bookmarkStart w:id="530" w:name="_Toc104198955"/>
      <w:bookmarkStart w:id="531" w:name="_Toc104489391"/>
      <w:bookmarkStart w:id="532" w:name="_Toc138762209"/>
      <w:bookmarkStart w:id="533" w:name="_Toc145708402"/>
      <w:bookmarkStart w:id="534" w:name="_Toc153827076"/>
      <w:bookmarkStart w:id="535" w:name="_Toc185517227"/>
      <w:bookmarkStart w:id="536" w:name="_Toc218799747"/>
      <w:r>
        <w:t>5</w:t>
      </w:r>
      <w:r w:rsidRPr="00BA3AC8">
        <w:t>.</w:t>
      </w:r>
      <w:r>
        <w:t>3</w:t>
      </w:r>
      <w:r w:rsidRPr="00BA3AC8">
        <w:t>.1.2</w:t>
      </w:r>
      <w:r w:rsidRPr="00BA3AC8">
        <w:tab/>
      </w:r>
      <w:r w:rsidRPr="00BA3AC8">
        <w:rPr>
          <w:noProof/>
          <w:lang w:eastAsia="zh-CN"/>
        </w:rPr>
        <w:t>Network Functions</w:t>
      </w:r>
      <w:bookmarkEnd w:id="528"/>
      <w:bookmarkEnd w:id="529"/>
      <w:bookmarkEnd w:id="530"/>
      <w:bookmarkEnd w:id="531"/>
      <w:bookmarkEnd w:id="532"/>
      <w:bookmarkEnd w:id="533"/>
      <w:bookmarkEnd w:id="534"/>
      <w:bookmarkEnd w:id="535"/>
      <w:bookmarkEnd w:id="536"/>
    </w:p>
    <w:p w14:paraId="5E30E769" w14:textId="44B97833" w:rsidR="000678F9" w:rsidRDefault="000678F9" w:rsidP="000678F9">
      <w:pPr>
        <w:pStyle w:val="Heading5"/>
      </w:pPr>
      <w:bookmarkStart w:id="537" w:name="_Toc89295597"/>
      <w:bookmarkStart w:id="538" w:name="_Toc94261318"/>
      <w:bookmarkStart w:id="539" w:name="_Toc104198956"/>
      <w:bookmarkStart w:id="540" w:name="_Toc104489392"/>
      <w:bookmarkStart w:id="541" w:name="_Toc138762210"/>
      <w:bookmarkStart w:id="542" w:name="_Toc145708403"/>
      <w:bookmarkStart w:id="543" w:name="_Toc153827077"/>
      <w:bookmarkStart w:id="544" w:name="_Toc185517228"/>
      <w:bookmarkStart w:id="545" w:name="_Toc218799748"/>
      <w:r>
        <w:t>5</w:t>
      </w:r>
      <w:r w:rsidRPr="00BA3AC8">
        <w:t>.</w:t>
      </w:r>
      <w:r>
        <w:t>3</w:t>
      </w:r>
      <w:r w:rsidRPr="00BA3AC8">
        <w:t>.1.2.1</w:t>
      </w:r>
      <w:r w:rsidRPr="00BA3AC8">
        <w:tab/>
        <w:t>TSCTSF</w:t>
      </w:r>
      <w:bookmarkEnd w:id="537"/>
      <w:bookmarkEnd w:id="538"/>
      <w:bookmarkEnd w:id="539"/>
      <w:bookmarkEnd w:id="540"/>
      <w:bookmarkEnd w:id="541"/>
      <w:bookmarkEnd w:id="542"/>
      <w:bookmarkEnd w:id="543"/>
      <w:bookmarkEnd w:id="544"/>
      <w:bookmarkEnd w:id="54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Heading5"/>
        <w:rPr>
          <w:noProof/>
          <w:lang w:eastAsia="zh-CN"/>
        </w:rPr>
      </w:pPr>
      <w:bookmarkStart w:id="546" w:name="_Toc89295598"/>
      <w:bookmarkStart w:id="547" w:name="_Toc94261319"/>
      <w:bookmarkStart w:id="548" w:name="_Toc104198957"/>
      <w:bookmarkStart w:id="549" w:name="_Toc104489393"/>
      <w:bookmarkStart w:id="550" w:name="_Toc138762211"/>
      <w:bookmarkStart w:id="551" w:name="_Toc145708404"/>
      <w:bookmarkStart w:id="552" w:name="_Toc153827078"/>
      <w:bookmarkStart w:id="553" w:name="_Toc185517229"/>
      <w:bookmarkStart w:id="554" w:name="_Toc218799749"/>
      <w:r>
        <w:t>5</w:t>
      </w:r>
      <w:r w:rsidRPr="00BA3AC8">
        <w:t>.</w:t>
      </w:r>
      <w:r>
        <w:t>3</w:t>
      </w:r>
      <w:r w:rsidRPr="00BA3AC8">
        <w:t>.1.2.2</w:t>
      </w:r>
      <w:r w:rsidRPr="00BA3AC8">
        <w:tab/>
      </w:r>
      <w:r w:rsidRPr="00BA3AC8">
        <w:rPr>
          <w:noProof/>
          <w:lang w:eastAsia="zh-CN"/>
        </w:rPr>
        <w:t>NF Service Consumers</w:t>
      </w:r>
      <w:r>
        <w:rPr>
          <w:noProof/>
          <w:lang w:eastAsia="zh-CN"/>
        </w:rPr>
        <w:t>.</w:t>
      </w:r>
      <w:bookmarkEnd w:id="546"/>
      <w:bookmarkEnd w:id="547"/>
      <w:bookmarkEnd w:id="548"/>
      <w:bookmarkEnd w:id="549"/>
      <w:bookmarkEnd w:id="550"/>
      <w:bookmarkEnd w:id="551"/>
      <w:bookmarkEnd w:id="552"/>
      <w:bookmarkEnd w:id="553"/>
      <w:bookmarkEnd w:id="55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Heading3"/>
      </w:pPr>
      <w:bookmarkStart w:id="555" w:name="_Toc89295599"/>
      <w:bookmarkStart w:id="556" w:name="_Toc94261320"/>
      <w:bookmarkStart w:id="557" w:name="_Toc104198958"/>
      <w:bookmarkStart w:id="558" w:name="_Toc104489394"/>
      <w:bookmarkStart w:id="559" w:name="_Toc138762212"/>
      <w:bookmarkStart w:id="560" w:name="_Toc145708405"/>
      <w:bookmarkStart w:id="561" w:name="_Toc153827079"/>
      <w:bookmarkStart w:id="562" w:name="_Toc185517230"/>
      <w:bookmarkStart w:id="563" w:name="_Toc218799750"/>
      <w:r>
        <w:t>5.3.2</w:t>
      </w:r>
      <w:r>
        <w:tab/>
        <w:t>Service Operations</w:t>
      </w:r>
      <w:bookmarkEnd w:id="555"/>
      <w:bookmarkEnd w:id="556"/>
      <w:bookmarkEnd w:id="557"/>
      <w:bookmarkEnd w:id="558"/>
      <w:bookmarkEnd w:id="559"/>
      <w:bookmarkEnd w:id="560"/>
      <w:bookmarkEnd w:id="561"/>
      <w:bookmarkEnd w:id="562"/>
      <w:bookmarkEnd w:id="563"/>
    </w:p>
    <w:p w14:paraId="33188099" w14:textId="30C4260E" w:rsidR="000678F9" w:rsidRDefault="000678F9" w:rsidP="000678F9">
      <w:pPr>
        <w:pStyle w:val="Heading4"/>
      </w:pPr>
      <w:bookmarkStart w:id="564" w:name="_Toc89295600"/>
      <w:bookmarkStart w:id="565" w:name="_Toc94261321"/>
      <w:bookmarkStart w:id="566" w:name="_Toc104198959"/>
      <w:bookmarkStart w:id="567" w:name="_Toc104489395"/>
      <w:bookmarkStart w:id="568" w:name="_Toc138762213"/>
      <w:bookmarkStart w:id="569" w:name="_Toc145708406"/>
      <w:bookmarkStart w:id="570" w:name="_Toc153827080"/>
      <w:bookmarkStart w:id="571" w:name="_Toc185517231"/>
      <w:bookmarkStart w:id="572" w:name="_Toc218799751"/>
      <w:r>
        <w:t>5.3.2.1</w:t>
      </w:r>
      <w:r>
        <w:tab/>
        <w:t>Introduction</w:t>
      </w:r>
      <w:bookmarkEnd w:id="564"/>
      <w:bookmarkEnd w:id="565"/>
      <w:bookmarkEnd w:id="566"/>
      <w:bookmarkEnd w:id="567"/>
      <w:bookmarkEnd w:id="568"/>
      <w:bookmarkEnd w:id="569"/>
      <w:bookmarkEnd w:id="570"/>
      <w:bookmarkEnd w:id="571"/>
      <w:bookmarkEnd w:id="57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SimSun"/>
        </w:rPr>
      </w:pPr>
      <w:r w:rsidRPr="00626335">
        <w:rPr>
          <w:rFonts w:eastAsia="SimSun"/>
        </w:rPr>
        <w:t>NOTE:</w:t>
      </w:r>
      <w:r w:rsidRPr="00626335">
        <w:rPr>
          <w:rFonts w:eastAsia="SimSun"/>
        </w:rPr>
        <w:tab/>
        <w:t>The NEF and the AF use the Ntsctsf_QoSandTSCAssistance service in the same way</w:t>
      </w:r>
      <w:r>
        <w:rPr>
          <w:rFonts w:eastAsia="SimSun"/>
        </w:rPr>
        <w:t>.</w:t>
      </w:r>
    </w:p>
    <w:p w14:paraId="4CC00929" w14:textId="77777777" w:rsidR="00626335" w:rsidRDefault="00626335" w:rsidP="00626335">
      <w:pPr>
        <w:pStyle w:val="Heading4"/>
      </w:pPr>
      <w:bookmarkStart w:id="573" w:name="_Toc89295601"/>
      <w:bookmarkStart w:id="574" w:name="_Toc94261322"/>
      <w:bookmarkStart w:id="575" w:name="_Toc104198960"/>
      <w:bookmarkStart w:id="576" w:name="_Toc104489396"/>
      <w:bookmarkStart w:id="577" w:name="_Toc138762214"/>
      <w:bookmarkStart w:id="578" w:name="_Toc145708407"/>
      <w:bookmarkStart w:id="579" w:name="_Toc153827081"/>
      <w:bookmarkStart w:id="580" w:name="_Toc185517232"/>
      <w:bookmarkStart w:id="581" w:name="_MCCTEMPBM_CRPT55990008___7"/>
      <w:bookmarkStart w:id="582" w:name="_Toc218799752"/>
      <w:r>
        <w:t>5.3.2.2</w:t>
      </w:r>
      <w:r>
        <w:tab/>
      </w:r>
      <w:r w:rsidRPr="006742F8">
        <w:rPr>
          <w:rFonts w:ascii="Times New Roman" w:hAnsi="Times New Roman"/>
          <w:lang w:val="en-US"/>
        </w:rPr>
        <w:t>Ntsctsf_QoSandTSCAssistance_Create</w:t>
      </w:r>
      <w:bookmarkEnd w:id="573"/>
      <w:bookmarkEnd w:id="574"/>
      <w:bookmarkEnd w:id="575"/>
      <w:bookmarkEnd w:id="576"/>
      <w:bookmarkEnd w:id="577"/>
      <w:bookmarkEnd w:id="578"/>
      <w:bookmarkEnd w:id="579"/>
      <w:bookmarkEnd w:id="580"/>
      <w:bookmarkEnd w:id="582"/>
    </w:p>
    <w:p w14:paraId="7E2C4B73" w14:textId="77777777" w:rsidR="00626335" w:rsidRDefault="00626335" w:rsidP="00626335">
      <w:pPr>
        <w:pStyle w:val="Heading5"/>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18799753"/>
      <w:bookmarkEnd w:id="581"/>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Heading5"/>
      </w:pPr>
      <w:bookmarkStart w:id="600" w:name="_Toc218799754"/>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8pt;height:151.1pt" o:ole="">
            <v:imagedata r:id="rId33" o:title=""/>
          </v:shape>
          <o:OLEObject Type="Embed" ProgID="Visio.Drawing.15" ShapeID="_x0000_i1036" DrawAspect="Content" ObjectID="_182941391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0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SimSun"/>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01"/>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bookmarkStart w:id="60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02"/>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SimSun"/>
        </w:rPr>
      </w:pPr>
      <w:r w:rsidRPr="00734895">
        <w:rPr>
          <w:rFonts w:eastAsia="SimSun" w:hint="eastAsia"/>
        </w:rPr>
        <w:t>N</w:t>
      </w:r>
      <w:r w:rsidRPr="00734895">
        <w:rPr>
          <w:rFonts w:eastAsia="SimSun"/>
        </w:rPr>
        <w:t>OTE</w:t>
      </w:r>
      <w:r>
        <w:rPr>
          <w:rFonts w:eastAsia="SimSun"/>
        </w:rPr>
        <w:t> 2</w:t>
      </w:r>
      <w:r w:rsidR="00734895" w:rsidRPr="00734895">
        <w:rPr>
          <w:rFonts w:eastAsia="SimSun"/>
        </w:rPr>
        <w:t>:</w:t>
      </w:r>
      <w:r w:rsidR="00734895" w:rsidRPr="00734895">
        <w:rPr>
          <w:rFonts w:eastAsia="SimSun"/>
        </w:rPr>
        <w:tab/>
        <w:t>The Time Domain value corresponding to "5GS" is locally configured in the SMF and in the TSCTSF</w:t>
      </w:r>
      <w:r w:rsidR="00734895" w:rsidRPr="00734895">
        <w:rPr>
          <w:rFonts w:eastAsia="SimSun" w:hint="eastAsia"/>
        </w:rPr>
        <w:t>,</w:t>
      </w:r>
      <w:r w:rsidR="00734895" w:rsidRPr="00734895">
        <w:rPr>
          <w:rFonts w:eastAsia="SimSun"/>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SimSun"/>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SimSun"/>
        </w:rPr>
      </w:pPr>
      <w:r w:rsidRPr="00314BEA">
        <w:rPr>
          <w:rFonts w:eastAsia="SimSun"/>
        </w:rPr>
        <w:t>a)</w:t>
      </w:r>
      <w:r w:rsidR="00626335" w:rsidRPr="00314BEA">
        <w:rPr>
          <w:rFonts w:eastAsia="SimSun"/>
        </w:rPr>
        <w:tab/>
        <w:t>a Location header field; and</w:t>
      </w:r>
    </w:p>
    <w:p w14:paraId="2350FF84" w14:textId="55228478" w:rsidR="00626335" w:rsidRPr="00314BEA" w:rsidRDefault="00F55DF1" w:rsidP="00314BEA">
      <w:pPr>
        <w:pStyle w:val="B2"/>
        <w:rPr>
          <w:rFonts w:eastAsia="SimSun"/>
        </w:rPr>
      </w:pPr>
      <w:r w:rsidRPr="00314BEA">
        <w:rPr>
          <w:rFonts w:eastAsia="SimSun"/>
        </w:rPr>
        <w:t>b)</w:t>
      </w:r>
      <w:r w:rsidR="00626335" w:rsidRPr="00314BEA">
        <w:rPr>
          <w:rFonts w:eastAsia="SimSun"/>
        </w:rPr>
        <w:tab/>
        <w:t xml:space="preserve">a "TscAppSessionContextData" data type in the </w:t>
      </w:r>
      <w:r w:rsidR="00B20EC0">
        <w:rPr>
          <w:noProof/>
        </w:rPr>
        <w:t>content</w:t>
      </w:r>
      <w:r w:rsidR="00626335" w:rsidRPr="00314BEA">
        <w:rPr>
          <w:rFonts w:eastAsia="SimSun"/>
        </w:rPr>
        <w:t>.</w:t>
      </w:r>
    </w:p>
    <w:p w14:paraId="75673E92" w14:textId="3BBCA1A5" w:rsidR="00626335" w:rsidRPr="00314BEA" w:rsidRDefault="00626335" w:rsidP="00F55DF1">
      <w:pPr>
        <w:pStyle w:val="B10"/>
        <w:ind w:firstLine="0"/>
        <w:rPr>
          <w:rFonts w:eastAsia="SimSun"/>
        </w:rPr>
      </w:pPr>
      <w:bookmarkStart w:id="603" w:name="_MCCTEMPBM_CRPT55990011___3"/>
      <w:r w:rsidRPr="00314BEA">
        <w:rPr>
          <w:rFonts w:eastAsia="SimSun"/>
        </w:rPr>
        <w:t>The Location header field shall contain the URI of the created "Individual TSC Application Session Context" i.e. "{apiRoot}/ntsctsf-qos-tscai/</w:t>
      </w:r>
      <w:r w:rsidR="008A3D8D">
        <w:rPr>
          <w:noProof/>
        </w:rPr>
        <w:t>&lt;apiVersion&gt;</w:t>
      </w:r>
      <w:r w:rsidRPr="00314BEA">
        <w:rPr>
          <w:rFonts w:eastAsia="SimSun"/>
        </w:rPr>
        <w:t>/tsc-app-sessions/{appSessionId}".</w:t>
      </w:r>
    </w:p>
    <w:p w14:paraId="14D85C28" w14:textId="77777777" w:rsidR="00626335" w:rsidRPr="00314BEA" w:rsidRDefault="00626335" w:rsidP="00F55DF1">
      <w:pPr>
        <w:pStyle w:val="B10"/>
        <w:ind w:firstLine="0"/>
        <w:rPr>
          <w:rFonts w:eastAsia="SimSun"/>
        </w:rPr>
      </w:pPr>
      <w:r w:rsidRPr="00314BEA">
        <w:rPr>
          <w:rFonts w:eastAsia="SimSun"/>
        </w:rPr>
        <w:t>When "Events Subscription" sub-resource is created in this procedure, the NF service consumer shall build the sub-resource URI by adding the path segment "/events-subscription" at the end of the URI path received in the Location header field.</w:t>
      </w:r>
    </w:p>
    <w:bookmarkEnd w:id="60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4" w:name="_MCCTEMPBM_CRPT55990012___2"/>
      <w:bookmarkStart w:id="605" w:name="_Toc94255915"/>
      <w:bookmarkStart w:id="606" w:name="_Toc104198963"/>
      <w:bookmarkStart w:id="607" w:name="_Toc104489399"/>
      <w:bookmarkStart w:id="608" w:name="_Toc138762217"/>
      <w:bookmarkStart w:id="609" w:name="_Toc145708410"/>
      <w:bookmarkStart w:id="610" w:name="_Toc153827084"/>
      <w:bookmarkStart w:id="611"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Heading5"/>
      </w:pPr>
      <w:bookmarkStart w:id="612" w:name="_Toc218799755"/>
      <w:bookmarkEnd w:id="604"/>
      <w:r>
        <w:t>5.3.2.2.</w:t>
      </w:r>
      <w:r w:rsidR="006A6A2E">
        <w:t>3</w:t>
      </w:r>
      <w:r>
        <w:tab/>
      </w:r>
      <w:bookmarkEnd w:id="605"/>
      <w:r>
        <w:t>Subscriptions to Service Data Flow QoS notification control</w:t>
      </w:r>
      <w:bookmarkEnd w:id="606"/>
      <w:bookmarkEnd w:id="607"/>
      <w:bookmarkEnd w:id="608"/>
      <w:bookmarkEnd w:id="609"/>
      <w:bookmarkEnd w:id="610"/>
      <w:bookmarkEnd w:id="611"/>
      <w:bookmarkEnd w:id="612"/>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Heading5"/>
      </w:pPr>
      <w:bookmarkStart w:id="613" w:name="_Toc104198964"/>
      <w:bookmarkStart w:id="614" w:name="_Toc104489400"/>
      <w:bookmarkStart w:id="615" w:name="_Toc138762218"/>
      <w:bookmarkStart w:id="616" w:name="_Toc145708411"/>
      <w:bookmarkStart w:id="617" w:name="_Toc153827085"/>
      <w:bookmarkStart w:id="618" w:name="_Toc185517236"/>
      <w:bookmarkStart w:id="619" w:name="_Toc218799756"/>
      <w:r>
        <w:t>5.3.2.2.</w:t>
      </w:r>
      <w:r w:rsidR="006A6A2E">
        <w:t>4</w:t>
      </w:r>
      <w:r>
        <w:tab/>
        <w:t>Subscription to Service Data Flow Deactivation</w:t>
      </w:r>
      <w:bookmarkEnd w:id="613"/>
      <w:bookmarkEnd w:id="614"/>
      <w:bookmarkEnd w:id="615"/>
      <w:bookmarkEnd w:id="616"/>
      <w:bookmarkEnd w:id="617"/>
      <w:bookmarkEnd w:id="618"/>
      <w:bookmarkEnd w:id="61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Heading5"/>
      </w:pPr>
      <w:bookmarkStart w:id="620" w:name="_Toc104198965"/>
      <w:bookmarkStart w:id="621" w:name="_Toc104489401"/>
      <w:bookmarkStart w:id="622" w:name="_Toc138762219"/>
      <w:bookmarkStart w:id="623" w:name="_Toc145708412"/>
      <w:bookmarkStart w:id="624" w:name="_Toc153827086"/>
      <w:bookmarkStart w:id="625" w:name="_Toc185517237"/>
      <w:bookmarkStart w:id="626" w:name="_Toc218799757"/>
      <w:r>
        <w:t>5.3.2.2.</w:t>
      </w:r>
      <w:r w:rsidR="006A6A2E">
        <w:t>5</w:t>
      </w:r>
      <w:r>
        <w:tab/>
        <w:t>Subscription to resources allocation outcome</w:t>
      </w:r>
      <w:bookmarkEnd w:id="620"/>
      <w:bookmarkEnd w:id="621"/>
      <w:bookmarkEnd w:id="622"/>
      <w:bookmarkEnd w:id="623"/>
      <w:bookmarkEnd w:id="624"/>
      <w:bookmarkEnd w:id="625"/>
      <w:bookmarkEnd w:id="62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Heading5"/>
      </w:pPr>
      <w:bookmarkStart w:id="627" w:name="_Toc104198966"/>
      <w:bookmarkStart w:id="628" w:name="_Toc104489402"/>
      <w:bookmarkStart w:id="629" w:name="_Toc138762220"/>
      <w:bookmarkStart w:id="630" w:name="_Toc145708413"/>
      <w:bookmarkStart w:id="631" w:name="_Toc153827087"/>
      <w:bookmarkStart w:id="632" w:name="_Toc185517238"/>
      <w:bookmarkStart w:id="633" w:name="_Toc218799758"/>
      <w:r>
        <w:t>5.3.2.2.</w:t>
      </w:r>
      <w:r w:rsidR="006A6A2E">
        <w:t>6</w:t>
      </w:r>
      <w:r>
        <w:tab/>
        <w:t>Subscriptions to Service Data Flow QoS Monitoring Information</w:t>
      </w:r>
      <w:bookmarkEnd w:id="627"/>
      <w:bookmarkEnd w:id="628"/>
      <w:bookmarkEnd w:id="629"/>
      <w:bookmarkEnd w:id="630"/>
      <w:bookmarkEnd w:id="631"/>
      <w:bookmarkEnd w:id="632"/>
      <w:bookmarkEnd w:id="63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SimSun"/>
        </w:rPr>
      </w:pPr>
      <w:r w:rsidRPr="00955A9C">
        <w:rPr>
          <w:rFonts w:eastAsia="SimSun"/>
        </w:rPr>
        <w:t>-</w:t>
      </w:r>
      <w:r w:rsidRPr="00955A9C">
        <w:rPr>
          <w:rFonts w:eastAsia="SimSun"/>
        </w:rPr>
        <w:tab/>
        <w:t>the minimum waiting time between subsequent reports within the "waitTime" attribute; and</w:t>
      </w:r>
    </w:p>
    <w:p w14:paraId="5CB1C131" w14:textId="750221E6" w:rsidR="00955A9C" w:rsidRPr="00955A9C" w:rsidRDefault="00955A9C" w:rsidP="00955A9C">
      <w:pPr>
        <w:pStyle w:val="B2"/>
        <w:rPr>
          <w:rFonts w:eastAsia="SimSun"/>
        </w:rPr>
      </w:pPr>
      <w:r w:rsidRPr="00955A9C">
        <w:rPr>
          <w:rFonts w:eastAsia="SimSun"/>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Heading5"/>
      </w:pPr>
      <w:bookmarkStart w:id="634" w:name="_Toc138762221"/>
      <w:bookmarkStart w:id="635" w:name="_Toc145708414"/>
      <w:bookmarkStart w:id="636" w:name="_Toc153827088"/>
      <w:bookmarkStart w:id="637" w:name="_Toc185517239"/>
      <w:bookmarkStart w:id="638" w:name="_Toc218799759"/>
      <w:r>
        <w:t>5.3.2.2.</w:t>
      </w:r>
      <w:r w:rsidR="00E24667">
        <w:t>7</w:t>
      </w:r>
      <w:r>
        <w:tab/>
        <w:t>Initial provisioning of sponsored connectivity information</w:t>
      </w:r>
      <w:bookmarkEnd w:id="634"/>
      <w:bookmarkEnd w:id="635"/>
      <w:bookmarkEnd w:id="636"/>
      <w:bookmarkEnd w:id="637"/>
      <w:bookmarkEnd w:id="63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Heading5"/>
      </w:pPr>
      <w:bookmarkStart w:id="639" w:name="_Toc218799760"/>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3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SimSun"/>
        </w:rPr>
      </w:pPr>
      <w:r w:rsidRPr="00901783">
        <w:rPr>
          <w:rFonts w:eastAsia="SimSun"/>
        </w:rPr>
        <w:t>NOTE 3:</w:t>
      </w:r>
      <w:r w:rsidRPr="00901783">
        <w:rPr>
          <w:rFonts w:eastAsia="SimSun"/>
        </w:rPr>
        <w:tab/>
      </w:r>
      <w:r w:rsidR="00057DAE" w:rsidRPr="00901783">
        <w:rPr>
          <w:rFonts w:eastAsia="SimSun"/>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SimSun"/>
        </w:rPr>
        <w:t xml:space="preserve"> resource</w:t>
      </w:r>
      <w:r w:rsidR="00057DAE" w:rsidRPr="00901783">
        <w:rPr>
          <w:rFonts w:eastAsia="SimSun"/>
        </w:rPr>
        <w:t xml:space="preserve"> </w:t>
      </w:r>
      <w:r w:rsidR="00057DAE">
        <w:rPr>
          <w:rFonts w:eastAsia="SimSun"/>
        </w:rPr>
        <w:t>nor</w:t>
      </w:r>
      <w:r w:rsidR="00057DAE" w:rsidRPr="00901783">
        <w:rPr>
          <w:rFonts w:eastAsia="SimSun"/>
        </w:rPr>
        <w:t xml:space="preserve"> "Individual TSC Application Session Context resource"</w:t>
      </w:r>
      <w:r w:rsidR="00057DAE">
        <w:rPr>
          <w:rFonts w:eastAsia="SimSun"/>
        </w:rPr>
        <w:t xml:space="preserve"> resource</w:t>
      </w:r>
      <w:r w:rsidR="00057DAE" w:rsidRPr="00901783">
        <w:rPr>
          <w:rFonts w:eastAsia="SimSun"/>
        </w:rPr>
        <w:t>, the TSCTSF removes the AF</w:t>
      </w:r>
      <w:r w:rsidR="00057DAE">
        <w:rPr>
          <w:rFonts w:eastAsia="SimSun"/>
        </w:rPr>
        <w:t xml:space="preserve"> </w:t>
      </w:r>
      <w:r w:rsidR="00057DAE" w:rsidRPr="00901783">
        <w:rPr>
          <w:rFonts w:eastAsia="SimSun"/>
        </w:rPr>
        <w:t xml:space="preserve">session and triggers the Npcf_PolicyAuthorization_Delete </w:t>
      </w:r>
      <w:r w:rsidR="00057DAE">
        <w:rPr>
          <w:lang w:eastAsia="zh-CN"/>
        </w:rPr>
        <w:t>service operation</w:t>
      </w:r>
      <w:r w:rsidR="00057DAE" w:rsidRPr="00901783">
        <w:rPr>
          <w:rFonts w:eastAsia="SimSun"/>
        </w:rPr>
        <w:t xml:space="preserve"> to</w:t>
      </w:r>
      <w:r w:rsidR="00057DAE">
        <w:rPr>
          <w:rFonts w:eastAsia="SimSun"/>
        </w:rPr>
        <w:t>wards</w:t>
      </w:r>
      <w:r w:rsidR="00057DAE" w:rsidRPr="00901783">
        <w:rPr>
          <w:rFonts w:eastAsia="SimSun"/>
        </w:rPr>
        <w:t xml:space="preserve"> the PCF.</w:t>
      </w:r>
    </w:p>
    <w:p w14:paraId="7C9F7F3E" w14:textId="63DB7890" w:rsidR="00D67514" w:rsidRPr="00EA6B49" w:rsidRDefault="00D67514" w:rsidP="00244873">
      <w:pPr>
        <w:pStyle w:val="Heading5"/>
      </w:pPr>
      <w:bookmarkStart w:id="640" w:name="_Toc218799761"/>
      <w:r w:rsidRPr="00244873">
        <w:t>5.3.2.2.9</w:t>
      </w:r>
      <w:r w:rsidRPr="00244873">
        <w:tab/>
        <w:t>Subscription to BAT offset notification</w:t>
      </w:r>
      <w:bookmarkEnd w:id="640"/>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Heading5"/>
      </w:pPr>
      <w:bookmarkStart w:id="641" w:name="_Toc192841068"/>
      <w:bookmarkStart w:id="642" w:name="_Toc89295604"/>
      <w:bookmarkStart w:id="643" w:name="_Toc94261325"/>
      <w:bookmarkStart w:id="644" w:name="_Toc104198967"/>
      <w:bookmarkStart w:id="645" w:name="_Toc104489403"/>
      <w:bookmarkStart w:id="646" w:name="_Toc138762222"/>
      <w:bookmarkStart w:id="647" w:name="_Toc145708415"/>
      <w:bookmarkStart w:id="648" w:name="_Toc153827089"/>
      <w:bookmarkStart w:id="649" w:name="_Toc185517240"/>
      <w:bookmarkStart w:id="650" w:name="_Toc218799762"/>
      <w:r>
        <w:t>5.3.2.2.10</w:t>
      </w:r>
      <w:r>
        <w:tab/>
        <w:t xml:space="preserve">Subscription to </w:t>
      </w:r>
      <w:r w:rsidRPr="00F9618C">
        <w:t>report of network support for QoS Monitoring</w:t>
      </w:r>
      <w:bookmarkEnd w:id="641"/>
      <w:bookmarkEnd w:id="650"/>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Heading4"/>
        <w:rPr>
          <w:rFonts w:eastAsia="SimSun"/>
        </w:rPr>
      </w:pPr>
      <w:bookmarkStart w:id="651" w:name="_Toc218799763"/>
      <w:r w:rsidRPr="00773E80">
        <w:rPr>
          <w:rFonts w:eastAsia="SimSun"/>
        </w:rPr>
        <w:t>5.3.2.3</w:t>
      </w:r>
      <w:r w:rsidRPr="00773E80">
        <w:rPr>
          <w:rFonts w:eastAsia="SimSun"/>
        </w:rPr>
        <w:tab/>
        <w:t>Ntsctsf_QoSandTSCAssistance_Update</w:t>
      </w:r>
      <w:bookmarkEnd w:id="642"/>
      <w:bookmarkEnd w:id="643"/>
      <w:bookmarkEnd w:id="644"/>
      <w:bookmarkEnd w:id="645"/>
      <w:bookmarkEnd w:id="646"/>
      <w:bookmarkEnd w:id="647"/>
      <w:bookmarkEnd w:id="648"/>
      <w:bookmarkEnd w:id="649"/>
      <w:bookmarkEnd w:id="651"/>
    </w:p>
    <w:p w14:paraId="79DB78C8" w14:textId="77777777" w:rsidR="00955D26" w:rsidRDefault="00955D26" w:rsidP="00955D26">
      <w:pPr>
        <w:pStyle w:val="Heading5"/>
      </w:pPr>
      <w:bookmarkStart w:id="652" w:name="_Toc89295605"/>
      <w:bookmarkStart w:id="653" w:name="_Toc94261326"/>
      <w:bookmarkStart w:id="654" w:name="_Toc104198968"/>
      <w:bookmarkStart w:id="655" w:name="_Toc104489404"/>
      <w:bookmarkStart w:id="656" w:name="_Toc138762223"/>
      <w:bookmarkStart w:id="657" w:name="_Toc145708416"/>
      <w:bookmarkStart w:id="658" w:name="_Toc153827090"/>
      <w:bookmarkStart w:id="659" w:name="_Toc185517241"/>
      <w:bookmarkStart w:id="660" w:name="_Toc218799764"/>
      <w:r>
        <w:t>5.3.2.3.1</w:t>
      </w:r>
      <w:r>
        <w:tab/>
        <w:t>General</w:t>
      </w:r>
      <w:bookmarkEnd w:id="652"/>
      <w:bookmarkEnd w:id="653"/>
      <w:bookmarkEnd w:id="654"/>
      <w:bookmarkEnd w:id="655"/>
      <w:bookmarkEnd w:id="656"/>
      <w:bookmarkEnd w:id="657"/>
      <w:bookmarkEnd w:id="658"/>
      <w:bookmarkEnd w:id="659"/>
      <w:bookmarkEnd w:id="66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6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62" w:name="_Toc89295606"/>
      <w:bookmarkStart w:id="663" w:name="_Toc94261327"/>
      <w:bookmarkStart w:id="664" w:name="_Toc104198969"/>
      <w:bookmarkStart w:id="665" w:name="_Toc104489405"/>
      <w:bookmarkStart w:id="666" w:name="_Toc138762224"/>
      <w:bookmarkStart w:id="667" w:name="_Toc145708417"/>
      <w:bookmarkStart w:id="668" w:name="_Toc153827091"/>
      <w:bookmarkStart w:id="66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Heading5"/>
      </w:pPr>
      <w:bookmarkStart w:id="670" w:name="_Toc218799765"/>
      <w:bookmarkEnd w:id="661"/>
      <w:r>
        <w:t>5.3.2.3.2</w:t>
      </w:r>
      <w:r>
        <w:tab/>
        <w:t>Modification of</w:t>
      </w:r>
      <w:r w:rsidRPr="00376A4A">
        <w:t xml:space="preserve"> </w:t>
      </w:r>
      <w:r>
        <w:t xml:space="preserve">TSC </w:t>
      </w:r>
      <w:r w:rsidRPr="00376A4A">
        <w:t>related service information</w:t>
      </w:r>
      <w:bookmarkEnd w:id="662"/>
      <w:bookmarkEnd w:id="663"/>
      <w:bookmarkEnd w:id="664"/>
      <w:bookmarkEnd w:id="665"/>
      <w:bookmarkEnd w:id="666"/>
      <w:bookmarkEnd w:id="667"/>
      <w:bookmarkEnd w:id="668"/>
      <w:bookmarkEnd w:id="669"/>
      <w:bookmarkEnd w:id="67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8pt;height:151.65pt" o:ole="">
            <v:imagedata r:id="rId35" o:title=""/>
          </v:shape>
          <o:OLEObject Type="Embed" ProgID="Visio.Drawing.15" ShapeID="_x0000_i1037" DrawAspect="Content" ObjectID="_182941392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bookmarkStart w:id="67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72" w:name="_MCCTEMPBM_CRPT55990017___2"/>
      <w:bookmarkEnd w:id="671"/>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bookmarkEnd w:id="67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SimSun"/>
        </w:rPr>
      </w:pPr>
      <w:r w:rsidRPr="006B5269">
        <w:rPr>
          <w:rFonts w:eastAsia="SimSun" w:hint="eastAsia"/>
        </w:rPr>
        <w:t>N</w:t>
      </w:r>
      <w:r w:rsidRPr="006B5269">
        <w:rPr>
          <w:rFonts w:eastAsia="SimSun"/>
        </w:rPr>
        <w:t>OTE </w:t>
      </w:r>
      <w:r w:rsidR="003F77ED">
        <w:rPr>
          <w:rFonts w:eastAsia="SimSun"/>
        </w:rPr>
        <w:t>6</w:t>
      </w:r>
      <w:r w:rsidRPr="006B5269">
        <w:rPr>
          <w:rFonts w:eastAsia="SimSun"/>
        </w:rPr>
        <w:t>:</w:t>
      </w:r>
      <w:r w:rsidRPr="006B5269">
        <w:rPr>
          <w:rFonts w:eastAsia="SimSun"/>
        </w:rPr>
        <w:tab/>
        <w:t>The Time Domain value corresponding to "5GS" is locally configured in the SMF and in the TSCTSF</w:t>
      </w:r>
      <w:r w:rsidRPr="006B5269">
        <w:rPr>
          <w:rFonts w:eastAsia="SimSun" w:hint="eastAsia"/>
        </w:rPr>
        <w:t>,</w:t>
      </w:r>
      <w:r w:rsidRPr="006B5269">
        <w:rPr>
          <w:rFonts w:eastAsia="SimSun"/>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73" w:name="_MCCTEMPBM_CRPT55990018___2"/>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bookmarkEnd w:id="673"/>
    <w:p w14:paraId="2797AB14" w14:textId="3B2221A3" w:rsidR="00554C7C" w:rsidRDefault="00554C7C" w:rsidP="00554C7C">
      <w:r w:rsidRPr="0002737F">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Heading5"/>
      </w:pPr>
      <w:bookmarkStart w:id="674" w:name="_Toc28012342"/>
      <w:bookmarkStart w:id="675" w:name="_Toc36038289"/>
      <w:bookmarkStart w:id="676" w:name="_Toc45133556"/>
      <w:bookmarkStart w:id="677" w:name="_Toc51762310"/>
      <w:bookmarkStart w:id="678" w:name="_Toc59016881"/>
      <w:bookmarkStart w:id="679" w:name="_Toc90654332"/>
      <w:bookmarkStart w:id="680" w:name="_Toc104198970"/>
      <w:bookmarkStart w:id="681" w:name="_Toc104489406"/>
      <w:bookmarkStart w:id="682" w:name="_Toc138762225"/>
      <w:bookmarkStart w:id="683" w:name="_Toc145708418"/>
      <w:bookmarkStart w:id="684" w:name="_Toc153827092"/>
      <w:bookmarkStart w:id="685" w:name="_Toc185517243"/>
      <w:bookmarkStart w:id="686" w:name="_Toc218799766"/>
      <w:r>
        <w:t>5.3.2.3.</w:t>
      </w:r>
      <w:r w:rsidR="006A6A2E">
        <w:t>3</w:t>
      </w:r>
      <w:r>
        <w:tab/>
        <w:t>Modification of Subscription to Service Data Flow QoS notification control</w:t>
      </w:r>
      <w:bookmarkEnd w:id="674"/>
      <w:bookmarkEnd w:id="675"/>
      <w:bookmarkEnd w:id="676"/>
      <w:bookmarkEnd w:id="677"/>
      <w:bookmarkEnd w:id="678"/>
      <w:bookmarkEnd w:id="679"/>
      <w:bookmarkEnd w:id="680"/>
      <w:bookmarkEnd w:id="681"/>
      <w:bookmarkEnd w:id="682"/>
      <w:bookmarkEnd w:id="683"/>
      <w:bookmarkEnd w:id="684"/>
      <w:bookmarkEnd w:id="685"/>
      <w:bookmarkEnd w:id="68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Heading5"/>
      </w:pPr>
      <w:bookmarkStart w:id="687" w:name="_Toc104198971"/>
      <w:bookmarkStart w:id="688" w:name="_Toc104489407"/>
      <w:bookmarkStart w:id="689" w:name="_Toc138762226"/>
      <w:bookmarkStart w:id="690" w:name="_Toc145708419"/>
      <w:bookmarkStart w:id="691" w:name="_Toc153827093"/>
      <w:bookmarkStart w:id="692" w:name="_Toc185517244"/>
      <w:bookmarkStart w:id="693" w:name="_Toc218799767"/>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Heading5"/>
      </w:pPr>
      <w:bookmarkStart w:id="694" w:name="_Toc104198972"/>
      <w:bookmarkStart w:id="695" w:name="_Toc104489408"/>
      <w:bookmarkStart w:id="696" w:name="_Toc138762227"/>
      <w:bookmarkStart w:id="697" w:name="_Toc145708420"/>
      <w:bookmarkStart w:id="698" w:name="_Toc153827094"/>
      <w:bookmarkStart w:id="699" w:name="_Toc185517245"/>
      <w:bookmarkStart w:id="700" w:name="_Toc218799768"/>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Heading5"/>
      </w:pPr>
      <w:bookmarkStart w:id="701" w:name="_Toc104198973"/>
      <w:bookmarkStart w:id="702" w:name="_Toc104489409"/>
      <w:bookmarkStart w:id="703" w:name="_Toc138762228"/>
      <w:bookmarkStart w:id="704" w:name="_Toc145708421"/>
      <w:bookmarkStart w:id="705" w:name="_Toc153827095"/>
      <w:bookmarkStart w:id="706" w:name="_Toc185517246"/>
      <w:bookmarkStart w:id="707" w:name="_Toc218799769"/>
      <w:r>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Heading5"/>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7247"/>
      <w:bookmarkStart w:id="718" w:name="_Toc218799770"/>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Heading5"/>
      </w:pPr>
      <w:bookmarkStart w:id="719" w:name="_Toc129338810"/>
      <w:bookmarkStart w:id="720" w:name="_Toc130291679"/>
      <w:bookmarkStart w:id="721" w:name="_Toc138762230"/>
      <w:bookmarkStart w:id="722" w:name="_Toc145708423"/>
      <w:bookmarkStart w:id="723" w:name="_Toc153827097"/>
      <w:bookmarkStart w:id="724" w:name="_Toc218799771"/>
      <w:r w:rsidRPr="00244873">
        <w:t>5.3.2.3.8</w:t>
      </w:r>
      <w:r w:rsidRPr="00244873">
        <w:tab/>
        <w:t>Modification of AF requested QoS for a UE or group of UE(s) not identified by UE address(es)</w:t>
      </w:r>
      <w:bookmarkEnd w:id="724"/>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25" w:name="_MCCTEMPBM_CRPT55990020___2"/>
      <w:r w:rsidRPr="002005E6">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bookmarkStart w:id="726" w:name="_MCCTEMPBM_CRPT55990021___2"/>
      <w:bookmarkEnd w:id="72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bookmarkEnd w:id="72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Heading5"/>
      </w:pPr>
      <w:bookmarkStart w:id="727" w:name="_Toc185517248"/>
      <w:bookmarkStart w:id="728" w:name="_Toc218799772"/>
      <w:r>
        <w:t>5.3.2.3.9</w:t>
      </w:r>
      <w:r>
        <w:tab/>
        <w:t xml:space="preserve">Modification of Subscription to </w:t>
      </w:r>
      <w:bookmarkEnd w:id="719"/>
      <w:bookmarkEnd w:id="720"/>
      <w:r>
        <w:rPr>
          <w:lang w:eastAsia="zh-CN"/>
        </w:rPr>
        <w:t>BAT offset notification</w:t>
      </w:r>
      <w:bookmarkEnd w:id="721"/>
      <w:bookmarkEnd w:id="722"/>
      <w:bookmarkEnd w:id="723"/>
      <w:bookmarkEnd w:id="727"/>
      <w:bookmarkEnd w:id="728"/>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Heading5"/>
      </w:pPr>
      <w:bookmarkStart w:id="729" w:name="_Toc89295607"/>
      <w:bookmarkStart w:id="730" w:name="_Toc94261328"/>
      <w:bookmarkStart w:id="731" w:name="_Toc104198974"/>
      <w:bookmarkStart w:id="732" w:name="_Toc104489410"/>
      <w:bookmarkStart w:id="733" w:name="_Toc138762231"/>
      <w:bookmarkStart w:id="734" w:name="_Toc145708424"/>
      <w:bookmarkStart w:id="735" w:name="_Toc153827098"/>
      <w:bookmarkStart w:id="736" w:name="_Toc185517249"/>
      <w:bookmarkStart w:id="737" w:name="_Toc218799773"/>
      <w:r>
        <w:t>5.3.2.3.10</w:t>
      </w:r>
      <w:r>
        <w:tab/>
        <w:t xml:space="preserve">Modification of subscription to </w:t>
      </w:r>
      <w:r w:rsidRPr="00F9618C">
        <w:t>report of network support for QoS Monitoring</w:t>
      </w:r>
      <w:bookmarkEnd w:id="73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Heading4"/>
        <w:rPr>
          <w:rFonts w:eastAsia="SimSun"/>
        </w:rPr>
      </w:pPr>
      <w:bookmarkStart w:id="738" w:name="_Toc218799774"/>
      <w:r w:rsidRPr="00773E80">
        <w:rPr>
          <w:rFonts w:eastAsia="SimSun"/>
        </w:rPr>
        <w:t>5.3.2.4</w:t>
      </w:r>
      <w:r w:rsidRPr="00773E80">
        <w:rPr>
          <w:rFonts w:eastAsia="SimSun"/>
        </w:rPr>
        <w:tab/>
        <w:t>Ntsctsf_QoSandTSCAssistance_Delete</w:t>
      </w:r>
      <w:bookmarkEnd w:id="729"/>
      <w:bookmarkEnd w:id="730"/>
      <w:bookmarkEnd w:id="731"/>
      <w:bookmarkEnd w:id="732"/>
      <w:bookmarkEnd w:id="733"/>
      <w:bookmarkEnd w:id="734"/>
      <w:bookmarkEnd w:id="735"/>
      <w:bookmarkEnd w:id="736"/>
      <w:bookmarkEnd w:id="738"/>
    </w:p>
    <w:p w14:paraId="2F895FF0" w14:textId="77777777" w:rsidR="005F72AC" w:rsidRDefault="005F72AC" w:rsidP="005F72AC">
      <w:pPr>
        <w:pStyle w:val="Heading5"/>
      </w:pPr>
      <w:bookmarkStart w:id="739" w:name="_Toc89295608"/>
      <w:bookmarkStart w:id="740" w:name="_Toc94261329"/>
      <w:bookmarkStart w:id="741" w:name="_Toc104198975"/>
      <w:bookmarkStart w:id="742" w:name="_Toc104489411"/>
      <w:bookmarkStart w:id="743" w:name="_Toc138762232"/>
      <w:bookmarkStart w:id="744" w:name="_Toc145708425"/>
      <w:bookmarkStart w:id="745" w:name="_Toc153827099"/>
      <w:bookmarkStart w:id="746" w:name="_Toc185517250"/>
      <w:bookmarkStart w:id="747" w:name="_Toc218799775"/>
      <w:r>
        <w:t>5.3.2.4.1</w:t>
      </w:r>
      <w:r>
        <w:tab/>
        <w:t>General</w:t>
      </w:r>
      <w:bookmarkEnd w:id="739"/>
      <w:bookmarkEnd w:id="740"/>
      <w:bookmarkEnd w:id="741"/>
      <w:bookmarkEnd w:id="742"/>
      <w:bookmarkEnd w:id="743"/>
      <w:bookmarkEnd w:id="744"/>
      <w:bookmarkEnd w:id="745"/>
      <w:bookmarkEnd w:id="746"/>
      <w:bookmarkEnd w:id="74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Heading5"/>
        <w:rPr>
          <w:lang w:val="fr-FR"/>
        </w:rPr>
      </w:pPr>
      <w:bookmarkStart w:id="748" w:name="_Toc89295609"/>
      <w:bookmarkStart w:id="749" w:name="_Toc94261330"/>
      <w:bookmarkStart w:id="750" w:name="_Toc104198976"/>
      <w:bookmarkStart w:id="751" w:name="_Toc104489412"/>
      <w:bookmarkStart w:id="752" w:name="_Toc138762233"/>
      <w:bookmarkStart w:id="753" w:name="_Toc145708426"/>
      <w:bookmarkStart w:id="754" w:name="_Toc153827100"/>
      <w:bookmarkStart w:id="755" w:name="_Toc185517251"/>
      <w:bookmarkStart w:id="756" w:name="_Toc218799776"/>
      <w:r w:rsidRPr="00F10D54">
        <w:rPr>
          <w:lang w:val="fr-FR"/>
        </w:rPr>
        <w:t>5.3.2.4.2</w:t>
      </w:r>
      <w:r w:rsidRPr="00F10D54">
        <w:rPr>
          <w:lang w:val="fr-FR"/>
        </w:rPr>
        <w:tab/>
        <w:t>TSC AF application session context termination</w:t>
      </w:r>
      <w:bookmarkEnd w:id="748"/>
      <w:bookmarkEnd w:id="749"/>
      <w:bookmarkEnd w:id="750"/>
      <w:bookmarkEnd w:id="751"/>
      <w:bookmarkEnd w:id="752"/>
      <w:bookmarkEnd w:id="753"/>
      <w:bookmarkEnd w:id="754"/>
      <w:bookmarkEnd w:id="755"/>
      <w:bookmarkEnd w:id="75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8pt;height:150pt" o:ole="">
            <v:imagedata r:id="rId37" o:title=""/>
          </v:shape>
          <o:OLEObject Type="Embed" ProgID="Visio.Drawing.15" ShapeID="_x0000_i1038" DrawAspect="Content" ObjectID="_182941392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Heading5"/>
      </w:pPr>
      <w:bookmarkStart w:id="757" w:name="_Toc28012366"/>
      <w:bookmarkStart w:id="758" w:name="_Toc36038316"/>
      <w:bookmarkStart w:id="759" w:name="_Toc45133585"/>
      <w:bookmarkStart w:id="760" w:name="_Toc51762339"/>
      <w:bookmarkStart w:id="761" w:name="_Toc59016910"/>
      <w:bookmarkStart w:id="762" w:name="_Toc97282652"/>
      <w:bookmarkStart w:id="763" w:name="_Toc138762234"/>
      <w:bookmarkStart w:id="764" w:name="_Toc145708427"/>
      <w:bookmarkStart w:id="765" w:name="_Toc153827101"/>
      <w:bookmarkStart w:id="766" w:name="_Toc185517252"/>
      <w:bookmarkStart w:id="767" w:name="_Toc218799777"/>
      <w:r>
        <w:t>5.3.2.4.</w:t>
      </w:r>
      <w:r w:rsidR="00E24667">
        <w:t>3</w:t>
      </w:r>
      <w:r>
        <w:tab/>
        <w:t>Reporting usage for sponsored data connectivity</w:t>
      </w:r>
      <w:bookmarkEnd w:id="757"/>
      <w:bookmarkEnd w:id="758"/>
      <w:bookmarkEnd w:id="759"/>
      <w:bookmarkEnd w:id="760"/>
      <w:bookmarkEnd w:id="761"/>
      <w:bookmarkEnd w:id="762"/>
      <w:bookmarkEnd w:id="763"/>
      <w:bookmarkEnd w:id="764"/>
      <w:bookmarkEnd w:id="765"/>
      <w:bookmarkEnd w:id="766"/>
      <w:bookmarkEnd w:id="76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244873">
      <w:pPr>
        <w:pStyle w:val="Heading5"/>
      </w:pPr>
      <w:bookmarkStart w:id="768" w:name="_Toc218799778"/>
      <w:r w:rsidRPr="00244873">
        <w:t>5.3.2.4.4</w:t>
      </w:r>
      <w:r w:rsidRPr="00244873">
        <w:tab/>
      </w:r>
      <w:r w:rsidR="00057DAE" w:rsidRPr="00244873">
        <w:t>Termination of AF requested QoS for a UE or group of UE(s) not identified by UE address(es)</w:t>
      </w:r>
      <w:bookmarkEnd w:id="76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Heading4"/>
      </w:pPr>
      <w:bookmarkStart w:id="769" w:name="_Toc94261331"/>
      <w:bookmarkStart w:id="770" w:name="_Toc104198977"/>
      <w:bookmarkStart w:id="771" w:name="_Toc104489413"/>
      <w:bookmarkStart w:id="772" w:name="_Toc138762235"/>
      <w:bookmarkStart w:id="773" w:name="_Toc145708428"/>
      <w:bookmarkStart w:id="774" w:name="_Toc153827102"/>
      <w:bookmarkStart w:id="775" w:name="_Toc185517253"/>
      <w:bookmarkStart w:id="776" w:name="_Toc89295610"/>
      <w:bookmarkStart w:id="777" w:name="_Toc218799779"/>
      <w:r w:rsidRPr="004D43DD">
        <w:t>5.3.2.5</w:t>
      </w:r>
      <w:r w:rsidRPr="004D43DD">
        <w:tab/>
      </w:r>
      <w:r w:rsidRPr="00DE2581">
        <w:t>Ntsctsf_QoSandTSCAssistance_</w:t>
      </w:r>
      <w:r>
        <w:t>Notify</w:t>
      </w:r>
      <w:bookmarkEnd w:id="769"/>
      <w:bookmarkEnd w:id="770"/>
      <w:bookmarkEnd w:id="771"/>
      <w:bookmarkEnd w:id="772"/>
      <w:bookmarkEnd w:id="773"/>
      <w:bookmarkEnd w:id="774"/>
      <w:bookmarkEnd w:id="775"/>
      <w:bookmarkEnd w:id="777"/>
    </w:p>
    <w:p w14:paraId="4834377B" w14:textId="101A59CB" w:rsidR="00E555B2" w:rsidRDefault="00E555B2" w:rsidP="00E555B2">
      <w:pPr>
        <w:pStyle w:val="Heading5"/>
      </w:pPr>
      <w:bookmarkStart w:id="778" w:name="_Toc94261332"/>
      <w:bookmarkStart w:id="779" w:name="_Toc104198978"/>
      <w:bookmarkStart w:id="780" w:name="_Toc104489414"/>
      <w:bookmarkStart w:id="781" w:name="_Toc138762236"/>
      <w:bookmarkStart w:id="782" w:name="_Toc145708429"/>
      <w:bookmarkStart w:id="783" w:name="_Toc153827103"/>
      <w:bookmarkStart w:id="784" w:name="_Toc185517254"/>
      <w:bookmarkStart w:id="785" w:name="_Toc218799780"/>
      <w:r>
        <w:t>5.3.2.5.1</w:t>
      </w:r>
      <w:r>
        <w:tab/>
        <w:t>General</w:t>
      </w:r>
      <w:bookmarkEnd w:id="778"/>
      <w:bookmarkEnd w:id="779"/>
      <w:bookmarkEnd w:id="780"/>
      <w:bookmarkEnd w:id="781"/>
      <w:bookmarkEnd w:id="782"/>
      <w:bookmarkEnd w:id="783"/>
      <w:bookmarkEnd w:id="784"/>
      <w:bookmarkEnd w:id="78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Heading5"/>
      </w:pPr>
      <w:bookmarkStart w:id="786" w:name="_Toc94261333"/>
      <w:bookmarkStart w:id="787" w:name="_Toc104198979"/>
      <w:bookmarkStart w:id="788" w:name="_Toc104489415"/>
      <w:bookmarkStart w:id="789" w:name="_Toc138762237"/>
      <w:bookmarkStart w:id="790" w:name="_Toc145708430"/>
      <w:bookmarkStart w:id="791" w:name="_Toc153827104"/>
      <w:bookmarkStart w:id="792" w:name="_Toc185517255"/>
      <w:bookmarkStart w:id="793" w:name="_Toc218799781"/>
      <w:r>
        <w:t>5.3.2.5.2</w:t>
      </w:r>
      <w:r>
        <w:tab/>
        <w:t>Notification about TSC application session context event</w:t>
      </w:r>
      <w:bookmarkEnd w:id="786"/>
      <w:bookmarkEnd w:id="787"/>
      <w:bookmarkEnd w:id="788"/>
      <w:bookmarkEnd w:id="789"/>
      <w:bookmarkEnd w:id="790"/>
      <w:bookmarkEnd w:id="791"/>
      <w:bookmarkEnd w:id="792"/>
      <w:bookmarkEnd w:id="79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9pt;height:151.1pt" o:ole="">
            <v:imagedata r:id="rId39" o:title=""/>
          </v:shape>
          <o:OLEObject Type="Embed" ProgID="Visio.Drawing.15" ShapeID="_x0000_i1039" DrawAspect="Content" ObjectID="_182941392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Heading5"/>
      </w:pPr>
      <w:bookmarkStart w:id="794" w:name="_Toc94261334"/>
      <w:bookmarkStart w:id="795" w:name="_Toc104198980"/>
      <w:bookmarkStart w:id="796" w:name="_Toc104489416"/>
      <w:bookmarkStart w:id="797" w:name="_Toc138762238"/>
      <w:bookmarkStart w:id="798" w:name="_Toc145708431"/>
      <w:bookmarkStart w:id="799" w:name="_Toc153827105"/>
      <w:bookmarkStart w:id="800" w:name="_Toc185517256"/>
      <w:bookmarkStart w:id="801" w:name="_Toc90654376"/>
      <w:bookmarkStart w:id="802" w:name="_Toc104198981"/>
      <w:bookmarkStart w:id="803" w:name="_Toc104489417"/>
      <w:bookmarkStart w:id="804" w:name="_Toc138762239"/>
      <w:bookmarkStart w:id="805" w:name="_Toc145708432"/>
      <w:bookmarkStart w:id="806" w:name="_Toc153827106"/>
      <w:bookmarkStart w:id="807" w:name="_Toc218799782"/>
      <w:r>
        <w:t>5.3.2.5.3</w:t>
      </w:r>
      <w:r>
        <w:tab/>
        <w:t>Notification about TSC application session context termination</w:t>
      </w:r>
      <w:bookmarkEnd w:id="794"/>
      <w:bookmarkEnd w:id="795"/>
      <w:bookmarkEnd w:id="796"/>
      <w:bookmarkEnd w:id="797"/>
      <w:bookmarkEnd w:id="798"/>
      <w:bookmarkEnd w:id="799"/>
      <w:bookmarkEnd w:id="800"/>
      <w:bookmarkEnd w:id="80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8pt;height:150pt" o:ole="">
            <v:imagedata r:id="rId41" o:title=""/>
          </v:shape>
          <o:OLEObject Type="Embed" ProgID="Visio.Drawing.15" ShapeID="_x0000_i1040" DrawAspect="Content" ObjectID="_182941392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bookmarkStart w:id="808" w:name="_MCCTEMPBM_CRPT55990023___2"/>
      <w:r>
        <w:t>-</w:t>
      </w:r>
      <w:r>
        <w:tab/>
        <w:t>the TSC application session context termination cause in the "termCause" attribute.</w:t>
      </w:r>
    </w:p>
    <w:bookmarkEnd w:id="80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0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bookmarkEnd w:id="80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Heading5"/>
      </w:pPr>
      <w:bookmarkStart w:id="810" w:name="_Toc185517257"/>
      <w:bookmarkStart w:id="811" w:name="_Toc218799783"/>
      <w:r>
        <w:t>5.3.2.5.</w:t>
      </w:r>
      <w:r w:rsidR="006A6A2E">
        <w:t>4</w:t>
      </w:r>
      <w:r>
        <w:tab/>
        <w:t>Notification about Service Data Flow QoS notification control</w:t>
      </w:r>
      <w:bookmarkEnd w:id="801"/>
      <w:bookmarkEnd w:id="802"/>
      <w:bookmarkEnd w:id="803"/>
      <w:bookmarkEnd w:id="804"/>
      <w:bookmarkEnd w:id="805"/>
      <w:bookmarkEnd w:id="806"/>
      <w:bookmarkEnd w:id="810"/>
      <w:bookmarkEnd w:id="81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12" w:name="_Toc104198982"/>
      <w:bookmarkStart w:id="81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Heading5"/>
      </w:pPr>
      <w:bookmarkStart w:id="814" w:name="_Toc138762240"/>
      <w:bookmarkStart w:id="815" w:name="_Toc145708433"/>
      <w:bookmarkStart w:id="816" w:name="_Toc153827107"/>
      <w:bookmarkStart w:id="817" w:name="_Toc185517258"/>
      <w:bookmarkStart w:id="818" w:name="_Toc218799784"/>
      <w:r>
        <w:t>5.3.2.5.</w:t>
      </w:r>
      <w:r w:rsidR="006A6A2E">
        <w:t>5</w:t>
      </w:r>
      <w:r>
        <w:tab/>
        <w:t>Notification about Service Data Flow Deactivation</w:t>
      </w:r>
      <w:bookmarkEnd w:id="812"/>
      <w:bookmarkEnd w:id="813"/>
      <w:bookmarkEnd w:id="814"/>
      <w:bookmarkEnd w:id="815"/>
      <w:bookmarkEnd w:id="816"/>
      <w:bookmarkEnd w:id="817"/>
      <w:bookmarkEnd w:id="81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Heading5"/>
      </w:pPr>
      <w:bookmarkStart w:id="819" w:name="_Toc104198983"/>
      <w:bookmarkStart w:id="820" w:name="_Toc104489419"/>
      <w:bookmarkStart w:id="821" w:name="_Toc138762241"/>
      <w:bookmarkStart w:id="822" w:name="_Toc145708434"/>
      <w:bookmarkStart w:id="823" w:name="_Toc153827108"/>
      <w:bookmarkStart w:id="824" w:name="_Toc185517259"/>
      <w:bookmarkStart w:id="825" w:name="_Toc218799785"/>
      <w:r>
        <w:t>5.3.2.5.</w:t>
      </w:r>
      <w:r w:rsidR="006A6A2E">
        <w:t>6</w:t>
      </w:r>
      <w:r>
        <w:tab/>
        <w:t>Notification about resources allocation outcome</w:t>
      </w:r>
      <w:bookmarkEnd w:id="819"/>
      <w:bookmarkEnd w:id="820"/>
      <w:bookmarkEnd w:id="821"/>
      <w:bookmarkEnd w:id="822"/>
      <w:bookmarkEnd w:id="823"/>
      <w:bookmarkEnd w:id="824"/>
      <w:bookmarkEnd w:id="82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Heading5"/>
      </w:pPr>
      <w:bookmarkStart w:id="826" w:name="_Toc104198984"/>
      <w:bookmarkStart w:id="827" w:name="_Toc104489420"/>
      <w:bookmarkStart w:id="828" w:name="_Toc138762242"/>
      <w:bookmarkStart w:id="829" w:name="_Toc145708435"/>
      <w:bookmarkStart w:id="830" w:name="_Toc153827109"/>
      <w:bookmarkStart w:id="831" w:name="_Toc185517260"/>
      <w:bookmarkStart w:id="832" w:name="_Toc218799786"/>
      <w:r>
        <w:t>5.3.2.5.</w:t>
      </w:r>
      <w:r w:rsidR="006A6A2E">
        <w:t>7</w:t>
      </w:r>
      <w:r>
        <w:tab/>
        <w:t>Notification about Service Data Flow QoS Monitoring control</w:t>
      </w:r>
      <w:bookmarkEnd w:id="826"/>
      <w:bookmarkEnd w:id="827"/>
      <w:bookmarkEnd w:id="828"/>
      <w:bookmarkEnd w:id="829"/>
      <w:bookmarkEnd w:id="830"/>
      <w:bookmarkEnd w:id="831"/>
      <w:bookmarkEnd w:id="832"/>
    </w:p>
    <w:p w14:paraId="781AB5B5" w14:textId="77777777" w:rsidR="000F470A" w:rsidRDefault="000F470A" w:rsidP="000F470A">
      <w:bookmarkStart w:id="833" w:name="_Toc28012381"/>
      <w:bookmarkStart w:id="834" w:name="_Toc36038331"/>
      <w:bookmarkStart w:id="835" w:name="_Toc45133600"/>
      <w:bookmarkStart w:id="836" w:name="_Toc51762354"/>
      <w:bookmarkStart w:id="837" w:name="_Toc59016926"/>
      <w:bookmarkStart w:id="838" w:name="_Toc97282668"/>
      <w:bookmarkStart w:id="839" w:name="_Toc138762243"/>
      <w:bookmarkStart w:id="840" w:name="_Toc145708436"/>
      <w:bookmarkStart w:id="84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Heading5"/>
      </w:pPr>
      <w:bookmarkStart w:id="842" w:name="_Toc185517261"/>
      <w:bookmarkStart w:id="843" w:name="_Toc218799787"/>
      <w:r>
        <w:t>5.3.2.5.</w:t>
      </w:r>
      <w:r w:rsidR="00E24667">
        <w:t>8</w:t>
      </w:r>
      <w:r>
        <w:tab/>
        <w:t>Reporting usage for sponsored data connectivity</w:t>
      </w:r>
      <w:bookmarkEnd w:id="833"/>
      <w:bookmarkEnd w:id="834"/>
      <w:bookmarkEnd w:id="835"/>
      <w:bookmarkEnd w:id="836"/>
      <w:bookmarkEnd w:id="837"/>
      <w:bookmarkEnd w:id="838"/>
      <w:bookmarkEnd w:id="839"/>
      <w:bookmarkEnd w:id="840"/>
      <w:bookmarkEnd w:id="841"/>
      <w:bookmarkEnd w:id="842"/>
      <w:bookmarkEnd w:id="84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Heading5"/>
      </w:pPr>
      <w:bookmarkStart w:id="844" w:name="_Toc218799788"/>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44"/>
    </w:p>
    <w:p w14:paraId="3A9E71E6" w14:textId="1715CE10" w:rsidR="00B47C76" w:rsidRPr="00090A79" w:rsidRDefault="00B47C76" w:rsidP="00B47C76">
      <w:bookmarkStart w:id="845" w:name="_Toc138762244"/>
      <w:bookmarkStart w:id="846" w:name="_Toc145708437"/>
      <w:bookmarkStart w:id="847" w:name="_Toc153827111"/>
      <w:bookmarkStart w:id="848" w:name="_Toc94261335"/>
      <w:bookmarkStart w:id="849" w:name="_Toc104198985"/>
      <w:bookmarkStart w:id="85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Heading5"/>
      </w:pPr>
      <w:bookmarkStart w:id="851" w:name="_Toc185517262"/>
      <w:bookmarkStart w:id="852" w:name="_Toc218799789"/>
      <w:r>
        <w:t>5.3.2.5.10</w:t>
      </w:r>
      <w:r>
        <w:tab/>
        <w:t>Notification about BAT offset</w:t>
      </w:r>
      <w:bookmarkEnd w:id="845"/>
      <w:bookmarkEnd w:id="846"/>
      <w:bookmarkEnd w:id="847"/>
      <w:bookmarkEnd w:id="851"/>
      <w:bookmarkEnd w:id="85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Heading5"/>
      </w:pPr>
      <w:bookmarkStart w:id="853" w:name="_Toc185514906"/>
      <w:bookmarkStart w:id="854" w:name="_Toc138762245"/>
      <w:bookmarkStart w:id="855" w:name="_Toc145708438"/>
      <w:bookmarkStart w:id="856" w:name="_Toc153827112"/>
      <w:bookmarkStart w:id="857" w:name="_Toc185517263"/>
      <w:bookmarkStart w:id="858" w:name="_Toc218799790"/>
      <w:r>
        <w:t>5.3.2.5.11</w:t>
      </w:r>
      <w:r>
        <w:tab/>
        <w:t xml:space="preserve">Notification about </w:t>
      </w:r>
      <w:r w:rsidRPr="00F9618C">
        <w:t>network support of QoS Monitoring</w:t>
      </w:r>
      <w:bookmarkEnd w:id="858"/>
    </w:p>
    <w:bookmarkEnd w:id="853"/>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Heading4"/>
        <w:rPr>
          <w:rFonts w:eastAsia="SimSun"/>
        </w:rPr>
      </w:pPr>
      <w:bookmarkStart w:id="859" w:name="_Toc218799791"/>
      <w:r w:rsidRPr="00773E80">
        <w:rPr>
          <w:rFonts w:eastAsia="SimSun"/>
        </w:rPr>
        <w:t>5.3.2.6</w:t>
      </w:r>
      <w:r w:rsidRPr="00773E80">
        <w:rPr>
          <w:rFonts w:eastAsia="SimSun"/>
        </w:rPr>
        <w:tab/>
        <w:t>Ntsctsf_QoSandTSCAssistance_Subscribe</w:t>
      </w:r>
      <w:bookmarkEnd w:id="776"/>
      <w:bookmarkEnd w:id="848"/>
      <w:bookmarkEnd w:id="849"/>
      <w:bookmarkEnd w:id="850"/>
      <w:bookmarkEnd w:id="854"/>
      <w:bookmarkEnd w:id="855"/>
      <w:bookmarkEnd w:id="856"/>
      <w:bookmarkEnd w:id="857"/>
      <w:bookmarkEnd w:id="859"/>
    </w:p>
    <w:p w14:paraId="3BC59016" w14:textId="77777777" w:rsidR="005F72AC" w:rsidRDefault="005F72AC" w:rsidP="005F72AC">
      <w:pPr>
        <w:pStyle w:val="Heading5"/>
      </w:pPr>
      <w:bookmarkStart w:id="860" w:name="_Toc89295611"/>
      <w:bookmarkStart w:id="861" w:name="_Toc94261336"/>
      <w:bookmarkStart w:id="862" w:name="_Toc104198986"/>
      <w:bookmarkStart w:id="863" w:name="_Toc104489422"/>
      <w:bookmarkStart w:id="864" w:name="_Toc138762246"/>
      <w:bookmarkStart w:id="865" w:name="_Toc145708439"/>
      <w:bookmarkStart w:id="866" w:name="_Toc153827113"/>
      <w:bookmarkStart w:id="867" w:name="_Toc185517264"/>
      <w:bookmarkStart w:id="868" w:name="_Toc218799792"/>
      <w:r>
        <w:t>5.3.2.6.1</w:t>
      </w:r>
      <w:r>
        <w:tab/>
        <w:t>General</w:t>
      </w:r>
      <w:bookmarkEnd w:id="860"/>
      <w:bookmarkEnd w:id="861"/>
      <w:bookmarkEnd w:id="862"/>
      <w:bookmarkEnd w:id="863"/>
      <w:bookmarkEnd w:id="864"/>
      <w:bookmarkEnd w:id="865"/>
      <w:bookmarkEnd w:id="866"/>
      <w:bookmarkEnd w:id="867"/>
      <w:bookmarkEnd w:id="8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69" w:name="_Toc89295612"/>
      <w:bookmarkStart w:id="870" w:name="_Toc94261337"/>
      <w:bookmarkStart w:id="871" w:name="_Toc104198987"/>
      <w:bookmarkStart w:id="872" w:name="_Toc104489423"/>
      <w:bookmarkStart w:id="873" w:name="_Toc138762247"/>
      <w:bookmarkStart w:id="874" w:name="_Toc145708440"/>
      <w:bookmarkStart w:id="875" w:name="_Toc153827114"/>
      <w:bookmarkStart w:id="87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Heading5"/>
      </w:pPr>
      <w:bookmarkStart w:id="877" w:name="_Toc218799793"/>
      <w:r>
        <w:t>5.3.2.6.2</w:t>
      </w:r>
      <w:r>
        <w:tab/>
        <w:t>Handling of subscription to events for the existing TSC application session context</w:t>
      </w:r>
      <w:bookmarkEnd w:id="869"/>
      <w:bookmarkEnd w:id="870"/>
      <w:bookmarkEnd w:id="871"/>
      <w:bookmarkEnd w:id="872"/>
      <w:bookmarkEnd w:id="873"/>
      <w:bookmarkEnd w:id="874"/>
      <w:bookmarkEnd w:id="875"/>
      <w:bookmarkEnd w:id="876"/>
      <w:bookmarkEnd w:id="87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8pt;height:150pt" o:ole="">
            <v:imagedata r:id="rId43" o:title=""/>
          </v:shape>
          <o:OLEObject Type="Embed" ProgID="Visio.Drawing.15" ShapeID="_x0000_i1041" DrawAspect="Content" ObjectID="_182941392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8pt;height:150pt" o:ole="">
            <v:imagedata r:id="rId45" o:title=""/>
          </v:shape>
          <o:OLEObject Type="Embed" ProgID="Visio.Drawing.15" ShapeID="_x0000_i1042" DrawAspect="Content" ObjectID="_182941392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7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bookmarkStart w:id="879" w:name="_MCCTEMPBM_CRPT55990027___7"/>
      <w:bookmarkEnd w:id="87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bookmarkEnd w:id="879"/>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80" w:name="_MCCTEMPBM_CRPT55990028___7"/>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bookmarkEnd w:id="88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SimSun"/>
          <w:noProof/>
        </w:rPr>
      </w:pPr>
      <w:r w:rsidRPr="00554C7C">
        <w:rPr>
          <w:rFonts w:eastAsia="SimSun"/>
          <w:noProof/>
        </w:rPr>
        <w:t xml:space="preserve">If the HTTP </w:t>
      </w:r>
      <w:r w:rsidR="00D02F47">
        <w:rPr>
          <w:rFonts w:eastAsia="SimSun"/>
          <w:noProof/>
        </w:rPr>
        <w:t>PUT</w:t>
      </w:r>
      <w:r w:rsidR="00D02F47" w:rsidRPr="00554C7C">
        <w:rPr>
          <w:rFonts w:eastAsia="SimSun"/>
          <w:noProof/>
        </w:rPr>
        <w:t xml:space="preserve"> </w:t>
      </w:r>
      <w:r w:rsidRPr="00554C7C">
        <w:rPr>
          <w:rFonts w:eastAsia="SimSun"/>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SimSun"/>
          <w:noProof/>
        </w:rPr>
        <w:t>the cause for the rejection as specified in clause 6.2.7.</w:t>
      </w:r>
    </w:p>
    <w:p w14:paraId="728BBAD4" w14:textId="78C7D261" w:rsidR="00554C7C" w:rsidRDefault="00554C7C" w:rsidP="00554C7C">
      <w:pPr>
        <w:rPr>
          <w:rFonts w:eastAsia="SimSun"/>
          <w:noProof/>
        </w:rPr>
      </w:pPr>
      <w:r w:rsidRPr="00554C7C">
        <w:rPr>
          <w:rFonts w:eastAsia="SimSun"/>
          <w:noProof/>
        </w:rPr>
        <w:t xml:space="preserve">If the TSCTSF determines the received HTTP </w:t>
      </w:r>
      <w:r w:rsidR="00D02F47">
        <w:rPr>
          <w:rFonts w:eastAsia="SimSun"/>
          <w:noProof/>
        </w:rPr>
        <w:t>PUT</w:t>
      </w:r>
      <w:r w:rsidR="00D02F47" w:rsidRPr="00554C7C">
        <w:rPr>
          <w:rFonts w:eastAsia="SimSun"/>
          <w:noProof/>
        </w:rPr>
        <w:t xml:space="preserve"> </w:t>
      </w:r>
      <w:r w:rsidRPr="00554C7C">
        <w:rPr>
          <w:rFonts w:eastAsia="SimSun"/>
          <w:noProof/>
        </w:rPr>
        <w:t>request needs to be redirected, the TSCTSF shall send an HTTP redirect response as specified in clause 6.10.9 of 3GPP TS 29.500 [4].</w:t>
      </w:r>
    </w:p>
    <w:p w14:paraId="0C636981" w14:textId="580C5F54" w:rsidR="00561EA2" w:rsidRDefault="00561EA2" w:rsidP="00561EA2">
      <w:pPr>
        <w:pStyle w:val="Heading5"/>
      </w:pPr>
      <w:bookmarkStart w:id="881" w:name="_Toc104198988"/>
      <w:bookmarkStart w:id="882" w:name="_Toc104489424"/>
      <w:bookmarkStart w:id="883" w:name="_Toc138762248"/>
      <w:bookmarkStart w:id="884" w:name="_Toc145708441"/>
      <w:bookmarkStart w:id="885" w:name="_Toc153827115"/>
      <w:bookmarkStart w:id="886" w:name="_Toc185517266"/>
      <w:bookmarkStart w:id="887" w:name="_Toc218799794"/>
      <w:r>
        <w:t>5.3.2.6.</w:t>
      </w:r>
      <w:r w:rsidR="002F4E96">
        <w:t>3</w:t>
      </w:r>
      <w:r>
        <w:tab/>
      </w:r>
      <w:r w:rsidRPr="00466599">
        <w:t xml:space="preserve">Subscription to </w:t>
      </w:r>
      <w:r>
        <w:t>Service Data Flow QoS Monitoring Information</w:t>
      </w:r>
      <w:bookmarkEnd w:id="881"/>
      <w:bookmarkEnd w:id="882"/>
      <w:bookmarkEnd w:id="883"/>
      <w:bookmarkEnd w:id="884"/>
      <w:bookmarkEnd w:id="885"/>
      <w:bookmarkEnd w:id="886"/>
      <w:bookmarkEnd w:id="88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Heading5"/>
      </w:pPr>
      <w:bookmarkStart w:id="888" w:name="_Toc138762249"/>
      <w:bookmarkStart w:id="889" w:name="_Toc145708442"/>
      <w:bookmarkStart w:id="890" w:name="_Toc153827116"/>
      <w:bookmarkStart w:id="891" w:name="_Toc185517267"/>
      <w:bookmarkStart w:id="892" w:name="_Toc218799795"/>
      <w:r>
        <w:t>5.3.2.6.</w:t>
      </w:r>
      <w:r w:rsidR="00E24667">
        <w:t>4</w:t>
      </w:r>
      <w:r>
        <w:tab/>
      </w:r>
      <w:r w:rsidRPr="00466599">
        <w:t xml:space="preserve">Subscription to </w:t>
      </w:r>
      <w:r>
        <w:t>Usage Monitoring of Sponsored Data Connectivity</w:t>
      </w:r>
      <w:bookmarkEnd w:id="888"/>
      <w:bookmarkEnd w:id="889"/>
      <w:bookmarkEnd w:id="890"/>
      <w:bookmarkEnd w:id="891"/>
      <w:bookmarkEnd w:id="89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SimSun"/>
          <w:noProof/>
        </w:rPr>
      </w:pPr>
      <w:r>
        <w:t>The TSCTSF shall reply to the NF service consumer as described in clause 5.3.2.6.1.</w:t>
      </w:r>
    </w:p>
    <w:p w14:paraId="48491F5E" w14:textId="7B9F29E3" w:rsidR="0078335B" w:rsidRDefault="0078335B" w:rsidP="0078335B">
      <w:pPr>
        <w:pStyle w:val="Heading5"/>
      </w:pPr>
      <w:bookmarkStart w:id="893" w:name="_Toc89295613"/>
      <w:bookmarkStart w:id="894" w:name="_Toc94261338"/>
      <w:bookmarkStart w:id="895" w:name="_Toc104198989"/>
      <w:bookmarkStart w:id="896" w:name="_Toc104489425"/>
      <w:bookmarkStart w:id="897" w:name="_Toc138762250"/>
      <w:bookmarkStart w:id="898" w:name="_Toc145708443"/>
      <w:bookmarkStart w:id="899" w:name="_Toc153827117"/>
      <w:bookmarkStart w:id="900" w:name="_Toc185517268"/>
      <w:bookmarkStart w:id="901" w:name="_Toc218799796"/>
      <w:r>
        <w:t>5.3.2.6.</w:t>
      </w:r>
      <w:r>
        <w:rPr>
          <w:lang w:eastAsia="zh-CN"/>
        </w:rPr>
        <w:t>5</w:t>
      </w:r>
      <w:r>
        <w:tab/>
      </w:r>
      <w:r w:rsidRPr="00466599">
        <w:t xml:space="preserve">Subscription to </w:t>
      </w:r>
      <w:r w:rsidRPr="00F9618C">
        <w:t>report of network support for QoS Monitoring</w:t>
      </w:r>
      <w:bookmarkEnd w:id="901"/>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Heading4"/>
        <w:rPr>
          <w:rFonts w:eastAsia="SimSun"/>
        </w:rPr>
      </w:pPr>
      <w:bookmarkStart w:id="902" w:name="_Toc218799797"/>
      <w:r w:rsidRPr="00773E80">
        <w:rPr>
          <w:rFonts w:eastAsia="SimSun"/>
        </w:rPr>
        <w:t>5.3.2.7</w:t>
      </w:r>
      <w:r w:rsidRPr="00773E80">
        <w:rPr>
          <w:rFonts w:eastAsia="SimSun"/>
        </w:rPr>
        <w:tab/>
        <w:t>Ntsctsf_QoSandTSCAssistance_Unsubscribe</w:t>
      </w:r>
      <w:bookmarkEnd w:id="893"/>
      <w:bookmarkEnd w:id="894"/>
      <w:bookmarkEnd w:id="895"/>
      <w:bookmarkEnd w:id="896"/>
      <w:bookmarkEnd w:id="897"/>
      <w:bookmarkEnd w:id="898"/>
      <w:bookmarkEnd w:id="899"/>
      <w:bookmarkEnd w:id="900"/>
      <w:bookmarkEnd w:id="902"/>
    </w:p>
    <w:p w14:paraId="21330389" w14:textId="44E3B7CB" w:rsidR="005F72AC" w:rsidRDefault="005F72AC" w:rsidP="005F72AC">
      <w:pPr>
        <w:pStyle w:val="Heading5"/>
      </w:pPr>
      <w:bookmarkStart w:id="903" w:name="_Toc89295614"/>
      <w:bookmarkStart w:id="904" w:name="_Toc94261339"/>
      <w:bookmarkStart w:id="905" w:name="_Toc104198990"/>
      <w:bookmarkStart w:id="906" w:name="_Toc104489426"/>
      <w:bookmarkStart w:id="907" w:name="_Toc138762251"/>
      <w:bookmarkStart w:id="908" w:name="_Toc145708444"/>
      <w:bookmarkStart w:id="909" w:name="_Toc153827118"/>
      <w:bookmarkStart w:id="910" w:name="_Toc185517269"/>
      <w:bookmarkStart w:id="911" w:name="_Toc218799798"/>
      <w:r>
        <w:t>5.3.2.7.1</w:t>
      </w:r>
      <w:r>
        <w:tab/>
        <w:t>General</w:t>
      </w:r>
      <w:bookmarkEnd w:id="903"/>
      <w:bookmarkEnd w:id="904"/>
      <w:bookmarkEnd w:id="905"/>
      <w:bookmarkEnd w:id="906"/>
      <w:bookmarkEnd w:id="907"/>
      <w:bookmarkEnd w:id="908"/>
      <w:bookmarkEnd w:id="909"/>
      <w:bookmarkEnd w:id="910"/>
      <w:bookmarkEnd w:id="91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Heading5"/>
      </w:pPr>
      <w:bookmarkStart w:id="912" w:name="_Toc89295615"/>
      <w:bookmarkStart w:id="913" w:name="_Toc94261340"/>
      <w:bookmarkStart w:id="914" w:name="_Toc104198991"/>
      <w:bookmarkStart w:id="915" w:name="_Toc104489427"/>
      <w:bookmarkStart w:id="916" w:name="_Toc138762252"/>
      <w:bookmarkStart w:id="917" w:name="_Toc145708445"/>
      <w:bookmarkStart w:id="918" w:name="_Toc153827119"/>
      <w:bookmarkStart w:id="919" w:name="_Toc185517270"/>
      <w:bookmarkStart w:id="920" w:name="_Toc218799799"/>
      <w:r>
        <w:t>5.3.2.7.2</w:t>
      </w:r>
      <w:r>
        <w:tab/>
        <w:t>Unsubscription to events</w:t>
      </w:r>
      <w:bookmarkEnd w:id="912"/>
      <w:bookmarkEnd w:id="913"/>
      <w:bookmarkEnd w:id="914"/>
      <w:bookmarkEnd w:id="915"/>
      <w:bookmarkEnd w:id="916"/>
      <w:bookmarkEnd w:id="917"/>
      <w:bookmarkEnd w:id="918"/>
      <w:bookmarkEnd w:id="919"/>
      <w:bookmarkEnd w:id="9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8pt;height:150pt" o:ole="">
            <v:imagedata r:id="rId47" o:title=""/>
          </v:shape>
          <o:OLEObject Type="Embed" ProgID="Visio.Drawing.15" ShapeID="_x0000_i1043" DrawAspect="Content" ObjectID="_182941392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2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2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Heading2"/>
      </w:pPr>
      <w:bookmarkStart w:id="922" w:name="_Toc104198992"/>
      <w:bookmarkStart w:id="923" w:name="_Toc104489428"/>
      <w:bookmarkStart w:id="924" w:name="_Toc138762253"/>
      <w:bookmarkStart w:id="925" w:name="_Toc145708446"/>
      <w:bookmarkStart w:id="926" w:name="_Toc153827120"/>
      <w:bookmarkStart w:id="927" w:name="_Toc185517271"/>
      <w:bookmarkStart w:id="928" w:name="_Toc218799800"/>
      <w:r>
        <w:t>5.4</w:t>
      </w:r>
      <w:r>
        <w:tab/>
        <w:t>Ntsctsf_ASTI Service</w:t>
      </w:r>
      <w:bookmarkEnd w:id="922"/>
      <w:bookmarkEnd w:id="923"/>
      <w:bookmarkEnd w:id="924"/>
      <w:bookmarkEnd w:id="925"/>
      <w:bookmarkEnd w:id="926"/>
      <w:bookmarkEnd w:id="927"/>
      <w:bookmarkEnd w:id="928"/>
    </w:p>
    <w:p w14:paraId="486FA92D" w14:textId="77777777" w:rsidR="00D777AC" w:rsidRDefault="00D777AC" w:rsidP="00D777AC">
      <w:pPr>
        <w:pStyle w:val="Heading3"/>
      </w:pPr>
      <w:bookmarkStart w:id="929" w:name="_Toc104198993"/>
      <w:bookmarkStart w:id="930" w:name="_Toc104489429"/>
      <w:bookmarkStart w:id="931" w:name="_Toc138762254"/>
      <w:bookmarkStart w:id="932" w:name="_Toc145708447"/>
      <w:bookmarkStart w:id="933" w:name="_Toc153827121"/>
      <w:bookmarkStart w:id="934" w:name="_Toc185517272"/>
      <w:bookmarkStart w:id="935" w:name="_Toc218799801"/>
      <w:r>
        <w:t>5.4.1</w:t>
      </w:r>
      <w:r>
        <w:tab/>
        <w:t>Service Description</w:t>
      </w:r>
      <w:bookmarkEnd w:id="929"/>
      <w:bookmarkEnd w:id="930"/>
      <w:bookmarkEnd w:id="931"/>
      <w:bookmarkEnd w:id="932"/>
      <w:bookmarkEnd w:id="933"/>
      <w:bookmarkEnd w:id="934"/>
      <w:bookmarkEnd w:id="935"/>
    </w:p>
    <w:p w14:paraId="7EBA02CE" w14:textId="77777777" w:rsidR="00D777AC" w:rsidRDefault="00D777AC" w:rsidP="00D777AC">
      <w:pPr>
        <w:pStyle w:val="Heading4"/>
      </w:pPr>
      <w:bookmarkStart w:id="936" w:name="_Toc104198994"/>
      <w:bookmarkStart w:id="937" w:name="_Toc104489430"/>
      <w:bookmarkStart w:id="938" w:name="_Toc138762255"/>
      <w:bookmarkStart w:id="939" w:name="_Toc145708448"/>
      <w:bookmarkStart w:id="940" w:name="_Toc153827122"/>
      <w:bookmarkStart w:id="941" w:name="_Toc185517273"/>
      <w:bookmarkStart w:id="942" w:name="_Toc218799802"/>
      <w:r w:rsidRPr="00BA3AC8">
        <w:t>5.</w:t>
      </w:r>
      <w:r>
        <w:t>4</w:t>
      </w:r>
      <w:r w:rsidRPr="00BA3AC8">
        <w:t>.1.1</w:t>
      </w:r>
      <w:r w:rsidRPr="00BA3AC8">
        <w:tab/>
        <w:t>Overview</w:t>
      </w:r>
      <w:bookmarkEnd w:id="936"/>
      <w:bookmarkEnd w:id="937"/>
      <w:bookmarkEnd w:id="938"/>
      <w:bookmarkEnd w:id="939"/>
      <w:bookmarkEnd w:id="940"/>
      <w:bookmarkEnd w:id="941"/>
      <w:bookmarkEnd w:id="94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Heading4"/>
        <w:rPr>
          <w:noProof/>
          <w:lang w:eastAsia="zh-CN"/>
        </w:rPr>
      </w:pPr>
      <w:bookmarkStart w:id="943" w:name="_Toc104198995"/>
      <w:bookmarkStart w:id="944" w:name="_Toc104489431"/>
      <w:bookmarkStart w:id="945" w:name="_Toc138762256"/>
      <w:bookmarkStart w:id="946" w:name="_Toc145708449"/>
      <w:bookmarkStart w:id="947" w:name="_Toc153827123"/>
      <w:bookmarkStart w:id="948" w:name="_Toc185517274"/>
      <w:bookmarkStart w:id="949" w:name="_Toc218799803"/>
      <w:r w:rsidRPr="00BA3AC8">
        <w:t>5.</w:t>
      </w:r>
      <w:r>
        <w:t>4</w:t>
      </w:r>
      <w:r w:rsidRPr="00BA3AC8">
        <w:t>.1.2</w:t>
      </w:r>
      <w:r w:rsidRPr="00BA3AC8">
        <w:tab/>
      </w:r>
      <w:r w:rsidRPr="00BA3AC8">
        <w:rPr>
          <w:noProof/>
          <w:lang w:eastAsia="zh-CN"/>
        </w:rPr>
        <w:t>Network Functions</w:t>
      </w:r>
      <w:bookmarkEnd w:id="943"/>
      <w:bookmarkEnd w:id="944"/>
      <w:bookmarkEnd w:id="945"/>
      <w:bookmarkEnd w:id="946"/>
      <w:bookmarkEnd w:id="947"/>
      <w:bookmarkEnd w:id="948"/>
      <w:bookmarkEnd w:id="949"/>
    </w:p>
    <w:p w14:paraId="086FD574" w14:textId="77777777" w:rsidR="00D777AC" w:rsidRDefault="00D777AC" w:rsidP="00D777AC">
      <w:pPr>
        <w:pStyle w:val="Heading5"/>
      </w:pPr>
      <w:bookmarkStart w:id="950" w:name="_Toc104198996"/>
      <w:bookmarkStart w:id="951" w:name="_Toc104489432"/>
      <w:bookmarkStart w:id="952" w:name="_Toc138762257"/>
      <w:bookmarkStart w:id="953" w:name="_Toc145708450"/>
      <w:bookmarkStart w:id="954" w:name="_Toc153827124"/>
      <w:bookmarkStart w:id="955" w:name="_Toc185517275"/>
      <w:bookmarkStart w:id="956" w:name="_Toc218799804"/>
      <w:r w:rsidRPr="00BA3AC8">
        <w:t>5.</w:t>
      </w:r>
      <w:r>
        <w:t>4</w:t>
      </w:r>
      <w:r w:rsidRPr="00BA3AC8">
        <w:t>.1.2.1</w:t>
      </w:r>
      <w:r w:rsidRPr="00BA3AC8">
        <w:tab/>
        <w:t>TSCTSF</w:t>
      </w:r>
      <w:bookmarkEnd w:id="950"/>
      <w:bookmarkEnd w:id="951"/>
      <w:bookmarkEnd w:id="952"/>
      <w:bookmarkEnd w:id="953"/>
      <w:bookmarkEnd w:id="954"/>
      <w:bookmarkEnd w:id="955"/>
      <w:bookmarkEnd w:id="95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Heading5"/>
        <w:rPr>
          <w:noProof/>
          <w:lang w:eastAsia="zh-CN"/>
        </w:rPr>
      </w:pPr>
      <w:bookmarkStart w:id="957" w:name="_Toc104198997"/>
      <w:bookmarkStart w:id="958" w:name="_Toc104489433"/>
      <w:bookmarkStart w:id="959" w:name="_Toc138762258"/>
      <w:bookmarkStart w:id="960" w:name="_Toc145708451"/>
      <w:bookmarkStart w:id="961" w:name="_Toc153827125"/>
      <w:bookmarkStart w:id="962" w:name="_Toc185517276"/>
      <w:bookmarkStart w:id="963" w:name="_Toc218799805"/>
      <w:r w:rsidRPr="00BA3AC8">
        <w:t>5.</w:t>
      </w:r>
      <w:r>
        <w:t>4</w:t>
      </w:r>
      <w:r w:rsidRPr="00BA3AC8">
        <w:t>.1.2.2</w:t>
      </w:r>
      <w:r w:rsidRPr="00BA3AC8">
        <w:tab/>
      </w:r>
      <w:r w:rsidRPr="00BA3AC8">
        <w:rPr>
          <w:noProof/>
          <w:lang w:eastAsia="zh-CN"/>
        </w:rPr>
        <w:t>NF Service Consumers</w:t>
      </w:r>
      <w:bookmarkEnd w:id="957"/>
      <w:bookmarkEnd w:id="958"/>
      <w:bookmarkEnd w:id="959"/>
      <w:bookmarkEnd w:id="960"/>
      <w:bookmarkEnd w:id="961"/>
      <w:bookmarkEnd w:id="962"/>
      <w:bookmarkEnd w:id="96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Heading3"/>
      </w:pPr>
      <w:bookmarkStart w:id="964" w:name="_Toc104198998"/>
      <w:bookmarkStart w:id="965" w:name="_Toc104489434"/>
      <w:bookmarkStart w:id="966" w:name="_Toc138762259"/>
      <w:bookmarkStart w:id="967" w:name="_Toc145708452"/>
      <w:bookmarkStart w:id="968" w:name="_Toc153827126"/>
      <w:bookmarkStart w:id="969" w:name="_Toc185517277"/>
      <w:bookmarkStart w:id="970" w:name="_Toc218799806"/>
      <w:r>
        <w:t>5.4.2</w:t>
      </w:r>
      <w:r>
        <w:tab/>
        <w:t>Service Operations</w:t>
      </w:r>
      <w:bookmarkEnd w:id="964"/>
      <w:bookmarkEnd w:id="965"/>
      <w:bookmarkEnd w:id="966"/>
      <w:bookmarkEnd w:id="967"/>
      <w:bookmarkEnd w:id="968"/>
      <w:bookmarkEnd w:id="969"/>
      <w:bookmarkEnd w:id="970"/>
    </w:p>
    <w:p w14:paraId="560EB1F8" w14:textId="77777777" w:rsidR="00D777AC" w:rsidRDefault="00D777AC" w:rsidP="00D777AC">
      <w:pPr>
        <w:pStyle w:val="Heading4"/>
      </w:pPr>
      <w:bookmarkStart w:id="971" w:name="_Toc104198999"/>
      <w:bookmarkStart w:id="972" w:name="_Toc104489435"/>
      <w:bookmarkStart w:id="973" w:name="_Toc138762260"/>
      <w:bookmarkStart w:id="974" w:name="_Toc145708453"/>
      <w:bookmarkStart w:id="975" w:name="_Toc153827127"/>
      <w:bookmarkStart w:id="976" w:name="_Toc185517278"/>
      <w:bookmarkStart w:id="977" w:name="_Toc218799807"/>
      <w:r>
        <w:t>5.4.2.1</w:t>
      </w:r>
      <w:r>
        <w:tab/>
        <w:t>Introduction</w:t>
      </w:r>
      <w:bookmarkEnd w:id="971"/>
      <w:bookmarkEnd w:id="972"/>
      <w:bookmarkEnd w:id="973"/>
      <w:bookmarkEnd w:id="974"/>
      <w:bookmarkEnd w:id="975"/>
      <w:bookmarkEnd w:id="976"/>
      <w:bookmarkEnd w:id="97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Heading4"/>
      </w:pPr>
      <w:bookmarkStart w:id="978" w:name="_Toc104199000"/>
      <w:bookmarkStart w:id="979" w:name="_Toc104489436"/>
      <w:bookmarkStart w:id="980" w:name="_Toc138762261"/>
      <w:bookmarkStart w:id="981" w:name="_Toc145708454"/>
      <w:bookmarkStart w:id="982" w:name="_Toc153827128"/>
      <w:bookmarkStart w:id="983" w:name="_Toc185517279"/>
      <w:bookmarkStart w:id="984" w:name="_Toc218799808"/>
      <w:r w:rsidRPr="00E563F7">
        <w:t>5.</w:t>
      </w:r>
      <w:r>
        <w:t>4</w:t>
      </w:r>
      <w:r w:rsidRPr="00E563F7">
        <w:t>.2.</w:t>
      </w:r>
      <w:r>
        <w:t>2</w:t>
      </w:r>
      <w:r w:rsidRPr="00E563F7">
        <w:tab/>
        <w:t>N</w:t>
      </w:r>
      <w:r>
        <w:t>tsctsf</w:t>
      </w:r>
      <w:r w:rsidRPr="00E563F7">
        <w:t>_ASTI</w:t>
      </w:r>
      <w:r>
        <w:t>_</w:t>
      </w:r>
      <w:r w:rsidRPr="00E563F7">
        <w:t>Create</w:t>
      </w:r>
      <w:bookmarkEnd w:id="978"/>
      <w:bookmarkEnd w:id="979"/>
      <w:bookmarkEnd w:id="980"/>
      <w:bookmarkEnd w:id="981"/>
      <w:bookmarkEnd w:id="982"/>
      <w:bookmarkEnd w:id="983"/>
      <w:bookmarkEnd w:id="984"/>
    </w:p>
    <w:p w14:paraId="3D52190E" w14:textId="77777777" w:rsidR="00D777AC" w:rsidRDefault="00D777AC" w:rsidP="00D777AC">
      <w:pPr>
        <w:pStyle w:val="Heading5"/>
      </w:pPr>
      <w:bookmarkStart w:id="985" w:name="_Toc104199001"/>
      <w:bookmarkStart w:id="986" w:name="_Toc104489437"/>
      <w:bookmarkStart w:id="987" w:name="_Toc138762262"/>
      <w:bookmarkStart w:id="988" w:name="_Toc145708455"/>
      <w:bookmarkStart w:id="989" w:name="_Toc153827129"/>
      <w:bookmarkStart w:id="990" w:name="_Toc185517280"/>
      <w:bookmarkStart w:id="991" w:name="_Toc218799809"/>
      <w:r>
        <w:t>5.4.2.2.1</w:t>
      </w:r>
      <w:r>
        <w:tab/>
        <w:t>General</w:t>
      </w:r>
      <w:bookmarkEnd w:id="985"/>
      <w:bookmarkEnd w:id="986"/>
      <w:bookmarkEnd w:id="987"/>
      <w:bookmarkEnd w:id="988"/>
      <w:bookmarkEnd w:id="989"/>
      <w:bookmarkEnd w:id="990"/>
      <w:bookmarkEnd w:id="99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Heading5"/>
      </w:pPr>
      <w:bookmarkStart w:id="992" w:name="_Toc104199002"/>
      <w:bookmarkStart w:id="993" w:name="_Toc104489438"/>
      <w:bookmarkStart w:id="994" w:name="_Toc138762263"/>
      <w:bookmarkStart w:id="995" w:name="_Toc145708456"/>
      <w:bookmarkStart w:id="996" w:name="_Toc153827130"/>
      <w:bookmarkStart w:id="997" w:name="_Toc185517281"/>
      <w:bookmarkStart w:id="998" w:name="_Toc218799810"/>
      <w:r>
        <w:t>5.4.2.2.2</w:t>
      </w:r>
      <w:r>
        <w:tab/>
      </w:r>
      <w:r>
        <w:rPr>
          <w:noProof/>
        </w:rPr>
        <w:t>Creating a new configuration</w:t>
      </w:r>
      <w:bookmarkEnd w:id="992"/>
      <w:bookmarkEnd w:id="993"/>
      <w:bookmarkEnd w:id="994"/>
      <w:bookmarkEnd w:id="995"/>
      <w:bookmarkEnd w:id="996"/>
      <w:bookmarkEnd w:id="997"/>
      <w:bookmarkEnd w:id="99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25pt" o:ole="">
            <v:imagedata r:id="rId49" o:title=""/>
          </v:shape>
          <o:OLEObject Type="Embed" ProgID="Visio.Drawing.11" ShapeID="_x0000_i1044" DrawAspect="Content" ObjectID="_182941392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999" w:name="_MCCTEMPBM_CRPT55990030___3"/>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99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SimSun"/>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Heading4"/>
      </w:pPr>
      <w:bookmarkStart w:id="1000" w:name="_Toc104199003"/>
      <w:bookmarkStart w:id="1001" w:name="_Toc104489439"/>
      <w:bookmarkStart w:id="1002" w:name="_Toc138762264"/>
      <w:bookmarkStart w:id="1003" w:name="_Toc145708457"/>
      <w:bookmarkStart w:id="1004" w:name="_Toc153827131"/>
      <w:bookmarkStart w:id="1005" w:name="_Toc185517282"/>
      <w:bookmarkStart w:id="1006" w:name="_Toc218799811"/>
      <w:r>
        <w:t>5.4.2.3</w:t>
      </w:r>
      <w:r w:rsidRPr="0047408B">
        <w:tab/>
        <w:t>Ntsctsf_</w:t>
      </w:r>
      <w:r w:rsidRPr="00E563F7">
        <w:rPr>
          <w:lang w:val="en-US"/>
        </w:rPr>
        <w:t>ASTI</w:t>
      </w:r>
      <w:r>
        <w:rPr>
          <w:lang w:val="en-US"/>
        </w:rPr>
        <w:t>_</w:t>
      </w:r>
      <w:r>
        <w:rPr>
          <w:rFonts w:hint="eastAsia"/>
          <w:lang w:val="en-US" w:eastAsia="zh-CN"/>
        </w:rPr>
        <w:t>Update</w:t>
      </w:r>
      <w:bookmarkEnd w:id="1000"/>
      <w:bookmarkEnd w:id="1001"/>
      <w:bookmarkEnd w:id="1002"/>
      <w:bookmarkEnd w:id="1003"/>
      <w:bookmarkEnd w:id="1004"/>
      <w:bookmarkEnd w:id="1005"/>
      <w:bookmarkEnd w:id="1006"/>
    </w:p>
    <w:p w14:paraId="64AAF8D7" w14:textId="77777777" w:rsidR="00D777AC" w:rsidRDefault="00D777AC" w:rsidP="00D777AC">
      <w:pPr>
        <w:pStyle w:val="Heading5"/>
      </w:pPr>
      <w:bookmarkStart w:id="1007" w:name="_Toc104199004"/>
      <w:bookmarkStart w:id="1008" w:name="_Toc104489440"/>
      <w:bookmarkStart w:id="1009" w:name="_Toc138762265"/>
      <w:bookmarkStart w:id="1010" w:name="_Toc145708458"/>
      <w:bookmarkStart w:id="1011" w:name="_Toc153827132"/>
      <w:bookmarkStart w:id="1012" w:name="_Toc185517283"/>
      <w:bookmarkStart w:id="1013" w:name="_Toc218799812"/>
      <w:r>
        <w:t>5.4.2.3.1</w:t>
      </w:r>
      <w:r>
        <w:tab/>
        <w:t>General</w:t>
      </w:r>
      <w:bookmarkEnd w:id="1007"/>
      <w:bookmarkEnd w:id="1008"/>
      <w:bookmarkEnd w:id="1009"/>
      <w:bookmarkEnd w:id="1010"/>
      <w:bookmarkEnd w:id="1011"/>
      <w:bookmarkEnd w:id="1012"/>
      <w:bookmarkEnd w:id="101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Heading5"/>
      </w:pPr>
      <w:bookmarkStart w:id="1014" w:name="_Toc104199005"/>
      <w:bookmarkStart w:id="1015" w:name="_Toc104489441"/>
      <w:bookmarkStart w:id="1016" w:name="_Toc138762266"/>
      <w:bookmarkStart w:id="1017" w:name="_Toc145708459"/>
      <w:bookmarkStart w:id="1018" w:name="_Toc153827133"/>
      <w:bookmarkStart w:id="1019" w:name="_Toc185517284"/>
      <w:bookmarkStart w:id="1020" w:name="_Toc218799813"/>
      <w:r>
        <w:t>5.4.2.3.2</w:t>
      </w:r>
      <w:r>
        <w:tab/>
      </w:r>
      <w:r>
        <w:rPr>
          <w:noProof/>
        </w:rPr>
        <w:t>Updating an existing configuration</w:t>
      </w:r>
      <w:bookmarkEnd w:id="1014"/>
      <w:bookmarkEnd w:id="1015"/>
      <w:bookmarkEnd w:id="1016"/>
      <w:bookmarkEnd w:id="1017"/>
      <w:bookmarkEnd w:id="1018"/>
      <w:bookmarkEnd w:id="1019"/>
      <w:bookmarkEnd w:id="102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25pt" o:ole="">
            <v:imagedata r:id="rId51" o:title=""/>
          </v:shape>
          <o:OLEObject Type="Embed" ProgID="Visio.Drawing.11" ShapeID="_x0000_i1045" DrawAspect="Content" ObjectID="_182941392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SimSun"/>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Heading4"/>
      </w:pPr>
      <w:bookmarkStart w:id="1021" w:name="_Toc104199006"/>
      <w:bookmarkStart w:id="1022" w:name="_Toc104489442"/>
      <w:bookmarkStart w:id="1023" w:name="_Toc138762267"/>
      <w:bookmarkStart w:id="1024" w:name="_Toc145708460"/>
      <w:bookmarkStart w:id="1025" w:name="_Toc153827134"/>
      <w:bookmarkStart w:id="1026" w:name="_Toc185517285"/>
      <w:bookmarkStart w:id="1027" w:name="_Toc218799814"/>
      <w:r>
        <w:t>5.4.2.4</w:t>
      </w:r>
      <w:r w:rsidRPr="0047408B">
        <w:tab/>
        <w:t>Ntsctsf_</w:t>
      </w:r>
      <w:r w:rsidRPr="00E563F7">
        <w:rPr>
          <w:lang w:val="en-US"/>
        </w:rPr>
        <w:t>ASTI</w:t>
      </w:r>
      <w:r>
        <w:rPr>
          <w:lang w:val="en-US"/>
        </w:rPr>
        <w:t>_Delete</w:t>
      </w:r>
      <w:bookmarkEnd w:id="1021"/>
      <w:bookmarkEnd w:id="1022"/>
      <w:bookmarkEnd w:id="1023"/>
      <w:bookmarkEnd w:id="1024"/>
      <w:bookmarkEnd w:id="1025"/>
      <w:bookmarkEnd w:id="1026"/>
      <w:bookmarkEnd w:id="1027"/>
    </w:p>
    <w:p w14:paraId="46336913" w14:textId="77777777" w:rsidR="00D777AC" w:rsidRDefault="00D777AC" w:rsidP="00D777AC">
      <w:pPr>
        <w:pStyle w:val="Heading5"/>
      </w:pPr>
      <w:bookmarkStart w:id="1028" w:name="_Toc104199007"/>
      <w:bookmarkStart w:id="1029" w:name="_Toc104489443"/>
      <w:bookmarkStart w:id="1030" w:name="_Toc138762268"/>
      <w:bookmarkStart w:id="1031" w:name="_Toc145708461"/>
      <w:bookmarkStart w:id="1032" w:name="_Toc153827135"/>
      <w:bookmarkStart w:id="1033" w:name="_Toc185517286"/>
      <w:bookmarkStart w:id="1034" w:name="_Toc218799815"/>
      <w:r>
        <w:t>5.4.2.4.1</w:t>
      </w:r>
      <w:r>
        <w:tab/>
        <w:t>General</w:t>
      </w:r>
      <w:bookmarkEnd w:id="1028"/>
      <w:bookmarkEnd w:id="1029"/>
      <w:bookmarkEnd w:id="1030"/>
      <w:bookmarkEnd w:id="1031"/>
      <w:bookmarkEnd w:id="1032"/>
      <w:bookmarkEnd w:id="1033"/>
      <w:bookmarkEnd w:id="1034"/>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Heading5"/>
      </w:pPr>
      <w:bookmarkStart w:id="1035" w:name="_Toc104199008"/>
      <w:bookmarkStart w:id="1036" w:name="_Toc104489444"/>
      <w:bookmarkStart w:id="1037" w:name="_Toc138762269"/>
      <w:bookmarkStart w:id="1038" w:name="_Toc145708462"/>
      <w:bookmarkStart w:id="1039" w:name="_Toc153827136"/>
      <w:bookmarkStart w:id="1040" w:name="_Toc185517287"/>
      <w:bookmarkStart w:id="1041" w:name="_Toc218799816"/>
      <w:r>
        <w:t>5.4.2.4.2</w:t>
      </w:r>
      <w:r>
        <w:tab/>
      </w:r>
      <w:r>
        <w:rPr>
          <w:noProof/>
        </w:rPr>
        <w:t>Delete an existing configuration</w:t>
      </w:r>
      <w:bookmarkEnd w:id="1035"/>
      <w:bookmarkEnd w:id="1036"/>
      <w:bookmarkEnd w:id="1037"/>
      <w:bookmarkEnd w:id="1038"/>
      <w:bookmarkEnd w:id="1039"/>
      <w:bookmarkEnd w:id="1040"/>
      <w:bookmarkEnd w:id="104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25pt" o:ole="">
            <v:imagedata r:id="rId53" o:title=""/>
          </v:shape>
          <o:OLEObject Type="Embed" ProgID="Visio.Drawing.11" ShapeID="_x0000_i1046" DrawAspect="Content" ObjectID="_182941392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42"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42"/>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Heading4"/>
      </w:pPr>
      <w:bookmarkStart w:id="1043" w:name="_Toc104199009"/>
      <w:bookmarkStart w:id="1044" w:name="_Toc104489445"/>
      <w:bookmarkStart w:id="1045" w:name="_Toc138762270"/>
      <w:bookmarkStart w:id="1046" w:name="_Toc145708463"/>
      <w:bookmarkStart w:id="1047" w:name="_Toc153827137"/>
      <w:bookmarkStart w:id="1048" w:name="_Toc185517288"/>
      <w:bookmarkStart w:id="1049" w:name="_Toc218799817"/>
      <w:r>
        <w:t>5.4.2.5</w:t>
      </w:r>
      <w:r w:rsidRPr="0047408B">
        <w:tab/>
        <w:t>Ntsctsf_</w:t>
      </w:r>
      <w:r w:rsidRPr="00E563F7">
        <w:rPr>
          <w:lang w:val="en-US"/>
        </w:rPr>
        <w:t>ASTI</w:t>
      </w:r>
      <w:r>
        <w:rPr>
          <w:lang w:val="en-US"/>
        </w:rPr>
        <w:t>_Get</w:t>
      </w:r>
      <w:bookmarkEnd w:id="1043"/>
      <w:bookmarkEnd w:id="1044"/>
      <w:bookmarkEnd w:id="1045"/>
      <w:bookmarkEnd w:id="1046"/>
      <w:bookmarkEnd w:id="1047"/>
      <w:bookmarkEnd w:id="1048"/>
      <w:bookmarkEnd w:id="1049"/>
    </w:p>
    <w:p w14:paraId="5BE4004B" w14:textId="77777777" w:rsidR="00D777AC" w:rsidRDefault="00D777AC" w:rsidP="00D777AC">
      <w:pPr>
        <w:pStyle w:val="Heading5"/>
      </w:pPr>
      <w:bookmarkStart w:id="1050" w:name="_Toc104199010"/>
      <w:bookmarkStart w:id="1051" w:name="_Toc104489446"/>
      <w:bookmarkStart w:id="1052" w:name="_Toc138762271"/>
      <w:bookmarkStart w:id="1053" w:name="_Toc145708464"/>
      <w:bookmarkStart w:id="1054" w:name="_Toc153827138"/>
      <w:bookmarkStart w:id="1055" w:name="_Toc185517289"/>
      <w:bookmarkStart w:id="1056" w:name="_Toc218799818"/>
      <w:r>
        <w:t>5.4.2.5.1</w:t>
      </w:r>
      <w:r>
        <w:tab/>
        <w:t>General</w:t>
      </w:r>
      <w:bookmarkEnd w:id="1050"/>
      <w:bookmarkEnd w:id="1051"/>
      <w:bookmarkEnd w:id="1052"/>
      <w:bookmarkEnd w:id="1053"/>
      <w:bookmarkEnd w:id="1054"/>
      <w:bookmarkEnd w:id="1055"/>
      <w:bookmarkEnd w:id="1056"/>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Heading5"/>
      </w:pPr>
      <w:bookmarkStart w:id="1057" w:name="_Toc104199011"/>
      <w:bookmarkStart w:id="1058" w:name="_Toc104489447"/>
      <w:bookmarkStart w:id="1059" w:name="_Toc138762272"/>
      <w:bookmarkStart w:id="1060" w:name="_Toc145708465"/>
      <w:bookmarkStart w:id="1061" w:name="_Toc153827139"/>
      <w:bookmarkStart w:id="1062" w:name="_Toc185517290"/>
      <w:bookmarkStart w:id="1063" w:name="_Toc218799819"/>
      <w:r>
        <w:t>5.4.2.5.2</w:t>
      </w:r>
      <w:r>
        <w:tab/>
      </w:r>
      <w:r>
        <w:rPr>
          <w:noProof/>
        </w:rPr>
        <w:t xml:space="preserve">Retrieve the status of </w:t>
      </w:r>
      <w:r>
        <w:rPr>
          <w:rFonts w:eastAsia="Malgun Gothic"/>
        </w:rPr>
        <w:t xml:space="preserve">access stratum time </w:t>
      </w:r>
      <w:r>
        <w:t>distribution</w:t>
      </w:r>
      <w:bookmarkEnd w:id="1057"/>
      <w:bookmarkEnd w:id="1058"/>
      <w:bookmarkEnd w:id="1059"/>
      <w:bookmarkEnd w:id="1060"/>
      <w:bookmarkEnd w:id="1061"/>
      <w:bookmarkEnd w:id="1062"/>
      <w:bookmarkEnd w:id="1063"/>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25pt" o:ole="">
            <v:imagedata r:id="rId55" o:title=""/>
          </v:shape>
          <o:OLEObject Type="Embed" ProgID="Visio.Drawing.11" ShapeID="_x0000_i1047" DrawAspect="Content" ObjectID="_182941393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64" w:name="_Toc138762273"/>
      <w:bookmarkStart w:id="1065" w:name="_Toc145708466"/>
      <w:bookmarkStart w:id="1066"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Heading4"/>
      </w:pPr>
      <w:bookmarkStart w:id="1067" w:name="_Toc185517291"/>
      <w:bookmarkStart w:id="1068" w:name="_Toc21879982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64"/>
      <w:bookmarkEnd w:id="1065"/>
      <w:bookmarkEnd w:id="1066"/>
      <w:bookmarkEnd w:id="1067"/>
      <w:bookmarkEnd w:id="1068"/>
    </w:p>
    <w:p w14:paraId="2D81E96D" w14:textId="77777777" w:rsidR="009D55B2" w:rsidRDefault="009D55B2" w:rsidP="009D55B2">
      <w:pPr>
        <w:pStyle w:val="Heading5"/>
      </w:pPr>
      <w:bookmarkStart w:id="1069" w:name="_Toc138762274"/>
      <w:bookmarkStart w:id="1070" w:name="_Toc145708467"/>
      <w:bookmarkStart w:id="1071" w:name="_Toc153827141"/>
      <w:bookmarkStart w:id="1072" w:name="_Toc185517292"/>
      <w:bookmarkStart w:id="1073" w:name="_Toc218799821"/>
      <w:r>
        <w:t>5.4.2.6.1</w:t>
      </w:r>
      <w:r>
        <w:tab/>
        <w:t>General</w:t>
      </w:r>
      <w:bookmarkEnd w:id="1069"/>
      <w:bookmarkEnd w:id="1070"/>
      <w:bookmarkEnd w:id="1071"/>
      <w:bookmarkEnd w:id="1072"/>
      <w:bookmarkEnd w:id="107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Heading5"/>
      </w:pPr>
      <w:bookmarkStart w:id="1074" w:name="_Toc138762275"/>
      <w:bookmarkStart w:id="1075" w:name="_Toc145708468"/>
      <w:bookmarkStart w:id="1076" w:name="_Toc153827142"/>
      <w:bookmarkStart w:id="1077" w:name="_Toc185517293"/>
      <w:bookmarkStart w:id="1078" w:name="_Toc218799822"/>
      <w:r>
        <w:t>5.4.2.6.2</w:t>
      </w:r>
      <w:r>
        <w:tab/>
      </w:r>
      <w:r>
        <w:rPr>
          <w:noProof/>
        </w:rPr>
        <w:t xml:space="preserve">Notification </w:t>
      </w:r>
      <w:r w:rsidR="008B7E20">
        <w:rPr>
          <w:noProof/>
        </w:rPr>
        <w:t xml:space="preserve">about the </w:t>
      </w:r>
      <w:r>
        <w:rPr>
          <w:noProof/>
        </w:rPr>
        <w:t>5G access stratum time distribution event</w:t>
      </w:r>
      <w:bookmarkEnd w:id="1074"/>
      <w:bookmarkEnd w:id="1075"/>
      <w:r w:rsidR="008B7E20">
        <w:rPr>
          <w:noProof/>
        </w:rPr>
        <w:t>s</w:t>
      </w:r>
      <w:bookmarkEnd w:id="1076"/>
      <w:bookmarkEnd w:id="1077"/>
      <w:bookmarkEnd w:id="1078"/>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9pt" o:ole="">
            <v:imagedata r:id="rId57" o:title=""/>
          </v:shape>
          <o:OLEObject Type="Embed" ProgID="Visio.Drawing.15" ShapeID="_x0000_i1048" DrawAspect="Content" ObjectID="_182941393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SimSun"/>
          <w:lang w:eastAsia="zh-CN"/>
        </w:rPr>
      </w:pPr>
      <w:r w:rsidRPr="001C4AA2">
        <w:rPr>
          <w:rFonts w:eastAsia="SimSun"/>
          <w:lang w:eastAsia="zh-CN"/>
        </w:rPr>
        <w:t>The notification of specific events using the Ntsctsf_ASTI_UpdateNotify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Heading5"/>
      </w:pPr>
      <w:bookmarkStart w:id="1079" w:name="_Toc138762276"/>
      <w:bookmarkStart w:id="1080" w:name="_Toc145708469"/>
      <w:bookmarkStart w:id="1081" w:name="_Toc153827143"/>
      <w:bookmarkStart w:id="1082" w:name="_Toc185517294"/>
      <w:bookmarkStart w:id="1083" w:name="_Toc218799823"/>
      <w:r>
        <w:t>5.4.2.6.3</w:t>
      </w:r>
      <w:r>
        <w:tab/>
      </w:r>
      <w:r>
        <w:rPr>
          <w:noProof/>
        </w:rPr>
        <w:t xml:space="preserve">Notification about </w:t>
      </w:r>
      <w:r w:rsidR="008B7E20">
        <w:rPr>
          <w:noProof/>
        </w:rPr>
        <w:t>ASTI</w:t>
      </w:r>
      <w:r>
        <w:rPr>
          <w:noProof/>
        </w:rPr>
        <w:t xml:space="preserve"> configuration</w:t>
      </w:r>
      <w:bookmarkEnd w:id="1079"/>
      <w:bookmarkEnd w:id="1080"/>
      <w:r w:rsidR="008B7E20">
        <w:rPr>
          <w:noProof/>
        </w:rPr>
        <w:t xml:space="preserve"> changes due to UE presence in time synchronization coverage area</w:t>
      </w:r>
      <w:bookmarkEnd w:id="1081"/>
      <w:bookmarkEnd w:id="1082"/>
      <w:bookmarkEnd w:id="1083"/>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SimSun"/>
          <w:lang w:eastAsia="zh-CN"/>
        </w:rPr>
      </w:pPr>
      <w:r w:rsidRPr="0012441C">
        <w:rPr>
          <w:rFonts w:eastAsia="SimSun"/>
          <w:lang w:eastAsia="zh-CN"/>
        </w:rPr>
        <w:t>b.</w:t>
      </w:r>
      <w:r w:rsidRPr="0012441C">
        <w:rPr>
          <w:rFonts w:eastAsia="SimSun"/>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Heading5"/>
      </w:pPr>
      <w:bookmarkStart w:id="1084" w:name="_Toc145708470"/>
      <w:bookmarkStart w:id="1085" w:name="_Toc153827144"/>
      <w:bookmarkStart w:id="1086" w:name="_Toc185517295"/>
      <w:bookmarkStart w:id="1087" w:name="_Toc218799824"/>
      <w:r>
        <w:t>5.4.2.6.4</w:t>
      </w:r>
      <w:r>
        <w:tab/>
      </w:r>
      <w:r>
        <w:rPr>
          <w:noProof/>
        </w:rPr>
        <w:t>Notification about the 5G access stratum time distribution status information</w:t>
      </w:r>
      <w:bookmarkEnd w:id="1084"/>
      <w:bookmarkEnd w:id="1085"/>
      <w:bookmarkEnd w:id="1086"/>
      <w:bookmarkEnd w:id="1087"/>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SimSun"/>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SimSun"/>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Heading1"/>
      </w:pPr>
      <w:bookmarkStart w:id="1088" w:name="_Toc510696597"/>
      <w:bookmarkStart w:id="1089" w:name="_Toc35971389"/>
      <w:bookmarkStart w:id="1090" w:name="_Toc67903513"/>
      <w:bookmarkStart w:id="1091" w:name="_Toc89295620"/>
      <w:bookmarkStart w:id="1092" w:name="_Toc94261341"/>
      <w:bookmarkStart w:id="1093" w:name="_Toc104199012"/>
      <w:bookmarkStart w:id="1094" w:name="_Toc104489448"/>
      <w:bookmarkStart w:id="1095" w:name="_Toc138762277"/>
      <w:bookmarkStart w:id="1096" w:name="_Toc145708471"/>
      <w:bookmarkStart w:id="1097" w:name="_Toc153827145"/>
      <w:bookmarkStart w:id="1098" w:name="_Toc185517296"/>
      <w:bookmarkStart w:id="1099" w:name="_Toc218799825"/>
      <w:r>
        <w:t>6</w:t>
      </w:r>
      <w:r>
        <w:tab/>
        <w:t>API Definitions</w:t>
      </w:r>
      <w:bookmarkEnd w:id="1088"/>
      <w:bookmarkEnd w:id="1089"/>
      <w:bookmarkEnd w:id="1090"/>
      <w:bookmarkEnd w:id="1091"/>
      <w:bookmarkEnd w:id="1092"/>
      <w:bookmarkEnd w:id="1093"/>
      <w:bookmarkEnd w:id="1094"/>
      <w:bookmarkEnd w:id="1095"/>
      <w:bookmarkEnd w:id="1096"/>
      <w:bookmarkEnd w:id="1097"/>
      <w:bookmarkEnd w:id="1098"/>
      <w:bookmarkEnd w:id="1099"/>
    </w:p>
    <w:p w14:paraId="391C9859" w14:textId="2CFE68E8" w:rsidR="008A6D4A" w:rsidRDefault="008A6D4A" w:rsidP="008A6D4A">
      <w:pPr>
        <w:pStyle w:val="Heading2"/>
      </w:pPr>
      <w:bookmarkStart w:id="1100" w:name="_Toc510696598"/>
      <w:bookmarkStart w:id="1101" w:name="_Toc35971390"/>
      <w:bookmarkStart w:id="1102" w:name="_Toc67903514"/>
      <w:bookmarkStart w:id="1103" w:name="_Toc89295621"/>
      <w:bookmarkStart w:id="1104" w:name="_Toc94261342"/>
      <w:bookmarkStart w:id="1105" w:name="_Toc104199013"/>
      <w:bookmarkStart w:id="1106" w:name="_Toc104489449"/>
      <w:bookmarkStart w:id="1107" w:name="_Toc138762278"/>
      <w:bookmarkStart w:id="1108" w:name="_Toc145708472"/>
      <w:bookmarkStart w:id="1109" w:name="_Toc153827146"/>
      <w:bookmarkStart w:id="1110" w:name="_Toc185517297"/>
      <w:bookmarkStart w:id="1111" w:name="_Toc218799826"/>
      <w:r>
        <w:t>6.1</w:t>
      </w:r>
      <w:r>
        <w:tab/>
      </w:r>
      <w:r w:rsidR="00D615CF">
        <w:t>Ntsctsf_TimeSynchronization</w:t>
      </w:r>
      <w:r>
        <w:t xml:space="preserve"> Service API</w:t>
      </w:r>
      <w:bookmarkEnd w:id="1100"/>
      <w:bookmarkEnd w:id="1101"/>
      <w:bookmarkEnd w:id="1102"/>
      <w:bookmarkEnd w:id="1103"/>
      <w:bookmarkEnd w:id="1104"/>
      <w:bookmarkEnd w:id="1105"/>
      <w:bookmarkEnd w:id="1106"/>
      <w:bookmarkEnd w:id="1107"/>
      <w:bookmarkEnd w:id="1108"/>
      <w:bookmarkEnd w:id="1109"/>
      <w:bookmarkEnd w:id="1110"/>
      <w:bookmarkEnd w:id="1111"/>
    </w:p>
    <w:p w14:paraId="2FA7B115" w14:textId="77777777" w:rsidR="008A6D4A" w:rsidRDefault="008A6D4A" w:rsidP="00662390">
      <w:pPr>
        <w:pStyle w:val="Heading3"/>
      </w:pPr>
      <w:bookmarkStart w:id="1112" w:name="_Toc510696599"/>
      <w:bookmarkStart w:id="1113" w:name="_Toc35971391"/>
      <w:bookmarkStart w:id="1114" w:name="_Toc67903515"/>
      <w:bookmarkStart w:id="1115" w:name="_Toc89295622"/>
      <w:bookmarkStart w:id="1116" w:name="_Toc94261343"/>
      <w:bookmarkStart w:id="1117" w:name="_Toc104199014"/>
      <w:bookmarkStart w:id="1118" w:name="_Toc104489450"/>
      <w:bookmarkStart w:id="1119" w:name="_Toc138762279"/>
      <w:bookmarkStart w:id="1120" w:name="_Toc145708473"/>
      <w:bookmarkStart w:id="1121" w:name="_Toc153827147"/>
      <w:bookmarkStart w:id="1122" w:name="_Toc185517298"/>
      <w:bookmarkStart w:id="1123" w:name="_Toc218799827"/>
      <w:r>
        <w:t>6.1.1</w:t>
      </w:r>
      <w:r>
        <w:tab/>
        <w:t>Introduction</w:t>
      </w:r>
      <w:bookmarkEnd w:id="1112"/>
      <w:bookmarkEnd w:id="1113"/>
      <w:bookmarkEnd w:id="1114"/>
      <w:bookmarkEnd w:id="1115"/>
      <w:bookmarkEnd w:id="1116"/>
      <w:bookmarkEnd w:id="1117"/>
      <w:bookmarkEnd w:id="1118"/>
      <w:bookmarkEnd w:id="1119"/>
      <w:bookmarkEnd w:id="1120"/>
      <w:bookmarkEnd w:id="1121"/>
      <w:bookmarkEnd w:id="1122"/>
      <w:bookmarkEnd w:id="1123"/>
    </w:p>
    <w:p w14:paraId="17A68331" w14:textId="2EFA3CB2" w:rsidR="008A6D4A" w:rsidRDefault="008A6D4A" w:rsidP="008A6D4A">
      <w:pPr>
        <w:rPr>
          <w:noProof/>
          <w:lang w:eastAsia="zh-CN"/>
        </w:rPr>
      </w:pPr>
      <w:bookmarkStart w:id="112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Heading3"/>
      </w:pPr>
      <w:bookmarkStart w:id="1125" w:name="_Toc35971392"/>
      <w:bookmarkStart w:id="1126" w:name="_Toc67903516"/>
      <w:bookmarkStart w:id="1127" w:name="_Toc89295623"/>
      <w:bookmarkStart w:id="1128" w:name="_Toc94261344"/>
      <w:bookmarkStart w:id="1129" w:name="_Toc104199015"/>
      <w:bookmarkStart w:id="1130" w:name="_Toc104489451"/>
      <w:bookmarkStart w:id="1131" w:name="_Toc138762280"/>
      <w:bookmarkStart w:id="1132" w:name="_Toc145708474"/>
      <w:bookmarkStart w:id="1133" w:name="_Toc153827148"/>
      <w:bookmarkStart w:id="1134" w:name="_Toc185517299"/>
      <w:bookmarkStart w:id="1135" w:name="_Toc218799828"/>
      <w:r>
        <w:t>6.1.2</w:t>
      </w:r>
      <w:r>
        <w:tab/>
        <w:t>Usage of HTTP</w:t>
      </w:r>
      <w:bookmarkEnd w:id="1124"/>
      <w:bookmarkEnd w:id="1125"/>
      <w:bookmarkEnd w:id="1126"/>
      <w:bookmarkEnd w:id="1127"/>
      <w:bookmarkEnd w:id="1128"/>
      <w:bookmarkEnd w:id="1129"/>
      <w:bookmarkEnd w:id="1130"/>
      <w:bookmarkEnd w:id="1131"/>
      <w:bookmarkEnd w:id="1132"/>
      <w:bookmarkEnd w:id="1133"/>
      <w:bookmarkEnd w:id="1134"/>
      <w:bookmarkEnd w:id="1135"/>
    </w:p>
    <w:p w14:paraId="1560E1A9" w14:textId="77777777" w:rsidR="008A6D4A" w:rsidRPr="000C5200" w:rsidRDefault="008A6D4A" w:rsidP="00662390">
      <w:pPr>
        <w:pStyle w:val="Heading4"/>
      </w:pPr>
      <w:bookmarkStart w:id="1136" w:name="_Toc510696601"/>
      <w:bookmarkStart w:id="1137" w:name="_Toc35971393"/>
      <w:bookmarkStart w:id="1138" w:name="_Toc67903517"/>
      <w:bookmarkStart w:id="1139" w:name="_Toc89295624"/>
      <w:bookmarkStart w:id="1140" w:name="_Toc94261345"/>
      <w:bookmarkStart w:id="1141" w:name="_Toc104199016"/>
      <w:bookmarkStart w:id="1142" w:name="_Toc104489452"/>
      <w:bookmarkStart w:id="1143" w:name="_Toc138762281"/>
      <w:bookmarkStart w:id="1144" w:name="_Toc145708475"/>
      <w:bookmarkStart w:id="1145" w:name="_Toc153827149"/>
      <w:bookmarkStart w:id="1146" w:name="_Toc185517300"/>
      <w:bookmarkStart w:id="1147" w:name="_Toc218799829"/>
      <w:r>
        <w:t>6.1.2.1</w:t>
      </w:r>
      <w:r>
        <w:tab/>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4D7A17E1" w14:textId="5C660CE9" w:rsidR="008A6D4A" w:rsidRPr="00986E88" w:rsidRDefault="008A6D4A" w:rsidP="008A6D4A">
      <w:pPr>
        <w:rPr>
          <w:noProof/>
        </w:rPr>
      </w:pPr>
      <w:bookmarkStart w:id="1148"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49" w:name="_Toc35971394"/>
      <w:bookmarkStart w:id="1150" w:name="_Toc67903518"/>
      <w:bookmarkStart w:id="1151" w:name="_Toc89295625"/>
      <w:bookmarkStart w:id="1152" w:name="_Toc94261346"/>
      <w:bookmarkStart w:id="1153" w:name="_Toc104199017"/>
      <w:bookmarkStart w:id="1154" w:name="_Toc104489453"/>
      <w:bookmarkStart w:id="1155" w:name="_Toc138762282"/>
      <w:bookmarkStart w:id="1156" w:name="_Toc145708476"/>
      <w:bookmarkStart w:id="1157"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Heading4"/>
      </w:pPr>
      <w:bookmarkStart w:id="1158" w:name="_Toc185517301"/>
      <w:bookmarkStart w:id="1159" w:name="_Toc218799830"/>
      <w:r>
        <w:t>6.1.2.2</w:t>
      </w:r>
      <w:r>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p>
    <w:p w14:paraId="37563F57" w14:textId="77777777" w:rsidR="008A6D4A" w:rsidRDefault="008A6D4A" w:rsidP="00662390">
      <w:pPr>
        <w:pStyle w:val="Heading5"/>
        <w:rPr>
          <w:lang w:eastAsia="zh-CN"/>
        </w:rPr>
      </w:pPr>
      <w:bookmarkStart w:id="1160" w:name="_Toc510696603"/>
      <w:bookmarkStart w:id="1161" w:name="_Toc35971395"/>
      <w:bookmarkStart w:id="1162" w:name="_Toc67903519"/>
      <w:bookmarkStart w:id="1163" w:name="_Toc89295626"/>
      <w:bookmarkStart w:id="1164" w:name="_Toc94261347"/>
      <w:bookmarkStart w:id="1165" w:name="_Toc104199018"/>
      <w:bookmarkStart w:id="1166" w:name="_Toc104489454"/>
      <w:bookmarkStart w:id="1167" w:name="_Toc138762283"/>
      <w:bookmarkStart w:id="1168" w:name="_Toc145708477"/>
      <w:bookmarkStart w:id="1169" w:name="_Toc153827151"/>
      <w:bookmarkStart w:id="1170" w:name="_Toc185517302"/>
      <w:bookmarkStart w:id="1171" w:name="_Toc218799831"/>
      <w:r>
        <w:t>6.1.2.2.1</w:t>
      </w:r>
      <w:r>
        <w:rPr>
          <w:rFonts w:hint="eastAsia"/>
          <w:lang w:eastAsia="zh-CN"/>
        </w:rPr>
        <w:tab/>
      </w:r>
      <w:r>
        <w:rPr>
          <w:lang w:eastAsia="zh-CN"/>
        </w:rPr>
        <w:t>General</w:t>
      </w:r>
      <w:bookmarkEnd w:id="1160"/>
      <w:bookmarkEnd w:id="1161"/>
      <w:bookmarkEnd w:id="1162"/>
      <w:bookmarkEnd w:id="1163"/>
      <w:bookmarkEnd w:id="1164"/>
      <w:bookmarkEnd w:id="1165"/>
      <w:bookmarkEnd w:id="1166"/>
      <w:bookmarkEnd w:id="1167"/>
      <w:bookmarkEnd w:id="1168"/>
      <w:bookmarkEnd w:id="1169"/>
      <w:bookmarkEnd w:id="1170"/>
      <w:bookmarkEnd w:id="1171"/>
    </w:p>
    <w:p w14:paraId="02C8BA3C" w14:textId="77777777" w:rsidR="008A6D4A" w:rsidRPr="00986E88" w:rsidRDefault="008A6D4A" w:rsidP="008A6D4A">
      <w:pPr>
        <w:rPr>
          <w:noProof/>
        </w:rPr>
      </w:pPr>
      <w:bookmarkStart w:id="1172"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Heading5"/>
      </w:pPr>
      <w:bookmarkStart w:id="1173" w:name="_Toc35971396"/>
      <w:bookmarkStart w:id="1174" w:name="_Toc67903520"/>
      <w:bookmarkStart w:id="1175" w:name="_Toc89295627"/>
      <w:bookmarkStart w:id="1176" w:name="_Toc94261348"/>
      <w:bookmarkStart w:id="1177" w:name="_Toc104199019"/>
      <w:bookmarkStart w:id="1178" w:name="_Toc104489455"/>
      <w:bookmarkStart w:id="1179" w:name="_Toc138762284"/>
      <w:bookmarkStart w:id="1180" w:name="_Toc145708478"/>
      <w:bookmarkStart w:id="1181" w:name="_Toc153827152"/>
      <w:bookmarkStart w:id="1182" w:name="_Toc185517303"/>
      <w:bookmarkStart w:id="1183" w:name="_Toc218799832"/>
      <w:r>
        <w:t>6.1.2.2.2</w:t>
      </w:r>
      <w:r>
        <w:tab/>
        <w:t>Content type</w:t>
      </w:r>
      <w:bookmarkEnd w:id="1172"/>
      <w:bookmarkEnd w:id="1173"/>
      <w:bookmarkEnd w:id="1174"/>
      <w:bookmarkEnd w:id="1175"/>
      <w:bookmarkEnd w:id="1176"/>
      <w:bookmarkEnd w:id="1177"/>
      <w:bookmarkEnd w:id="1178"/>
      <w:bookmarkEnd w:id="1179"/>
      <w:bookmarkEnd w:id="1180"/>
      <w:bookmarkEnd w:id="1181"/>
      <w:bookmarkEnd w:id="1182"/>
      <w:bookmarkEnd w:id="1183"/>
    </w:p>
    <w:p w14:paraId="305F86EC" w14:textId="77777777" w:rsidR="008A6D4A" w:rsidRDefault="008A6D4A" w:rsidP="008A6D4A">
      <w:bookmarkStart w:id="118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1A32DE74" w14:textId="77777777" w:rsidR="008A6D4A" w:rsidRPr="000C5200" w:rsidRDefault="008A6D4A" w:rsidP="00662390">
      <w:pPr>
        <w:pStyle w:val="Heading4"/>
      </w:pPr>
      <w:bookmarkStart w:id="1185" w:name="_Toc35971397"/>
      <w:bookmarkStart w:id="1186" w:name="_Toc67903521"/>
      <w:bookmarkStart w:id="1187" w:name="_Toc89295628"/>
      <w:bookmarkStart w:id="1188" w:name="_Toc94261349"/>
      <w:bookmarkStart w:id="1189" w:name="_Toc104199020"/>
      <w:bookmarkStart w:id="1190" w:name="_Toc104489456"/>
      <w:bookmarkStart w:id="1191" w:name="_Toc138762285"/>
      <w:bookmarkStart w:id="1192" w:name="_Toc145708479"/>
      <w:bookmarkStart w:id="1193" w:name="_Toc153827153"/>
      <w:bookmarkStart w:id="1194" w:name="_Toc185517304"/>
      <w:bookmarkStart w:id="1195" w:name="_Toc218799833"/>
      <w:r>
        <w:t>6.1.2.3</w:t>
      </w:r>
      <w:r>
        <w:tab/>
        <w:t>HTTP custom headers</w:t>
      </w:r>
      <w:bookmarkEnd w:id="1184"/>
      <w:bookmarkEnd w:id="1185"/>
      <w:bookmarkEnd w:id="1186"/>
      <w:bookmarkEnd w:id="1187"/>
      <w:bookmarkEnd w:id="1188"/>
      <w:bookmarkEnd w:id="1189"/>
      <w:bookmarkEnd w:id="1190"/>
      <w:bookmarkEnd w:id="1191"/>
      <w:bookmarkEnd w:id="1192"/>
      <w:bookmarkEnd w:id="1193"/>
      <w:bookmarkEnd w:id="1194"/>
      <w:bookmarkEnd w:id="1195"/>
    </w:p>
    <w:p w14:paraId="0A8370E8" w14:textId="3ED158E1" w:rsidR="000602BD" w:rsidRDefault="000602BD" w:rsidP="000602BD">
      <w:pPr>
        <w:rPr>
          <w:noProof/>
        </w:rPr>
      </w:pPr>
      <w:bookmarkStart w:id="1196" w:name="_Toc489605322"/>
      <w:bookmarkStart w:id="1197" w:name="_Toc492899753"/>
      <w:bookmarkStart w:id="1198" w:name="_Toc492900032"/>
      <w:bookmarkStart w:id="1199" w:name="_Toc492967834"/>
      <w:bookmarkStart w:id="1200" w:name="_Toc492972922"/>
      <w:bookmarkStart w:id="1201" w:name="_Toc492973142"/>
      <w:bookmarkStart w:id="1202" w:name="_Toc492974840"/>
      <w:bookmarkStart w:id="120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SimSun"/>
          <w:lang w:eastAsia="zh-CN"/>
        </w:rPr>
      </w:pPr>
      <w:r w:rsidRPr="00D137BA">
        <w:rPr>
          <w:rFonts w:eastAsia="SimSun"/>
          <w:lang w:eastAsia="zh-CN"/>
        </w:rPr>
        <w:t>In this Release of the specification, no specific custom headers are defined for the Ntsctsf_TimeSynchronization API.</w:t>
      </w:r>
    </w:p>
    <w:p w14:paraId="43502844" w14:textId="77777777" w:rsidR="008A6D4A" w:rsidRDefault="008A6D4A" w:rsidP="00662390">
      <w:pPr>
        <w:pStyle w:val="Heading3"/>
      </w:pPr>
      <w:bookmarkStart w:id="1204" w:name="_Toc510696607"/>
      <w:bookmarkStart w:id="1205" w:name="_Toc35971398"/>
      <w:bookmarkStart w:id="1206" w:name="_Toc67903522"/>
      <w:bookmarkStart w:id="1207" w:name="_Toc89295629"/>
      <w:bookmarkStart w:id="1208" w:name="_Toc94261350"/>
      <w:bookmarkStart w:id="1209" w:name="_Toc104199021"/>
      <w:bookmarkStart w:id="1210" w:name="_Toc104489457"/>
      <w:bookmarkStart w:id="1211" w:name="_Toc138762286"/>
      <w:bookmarkStart w:id="1212" w:name="_Toc145708480"/>
      <w:bookmarkStart w:id="1213" w:name="_Toc153827154"/>
      <w:bookmarkStart w:id="1214" w:name="_Toc185517305"/>
      <w:bookmarkStart w:id="1215" w:name="_Toc218799834"/>
      <w:bookmarkEnd w:id="1196"/>
      <w:bookmarkEnd w:id="1197"/>
      <w:bookmarkEnd w:id="1198"/>
      <w:bookmarkEnd w:id="1199"/>
      <w:bookmarkEnd w:id="1200"/>
      <w:bookmarkEnd w:id="1201"/>
      <w:bookmarkEnd w:id="1202"/>
      <w:bookmarkEnd w:id="1203"/>
      <w:r>
        <w:t>6.1.3</w:t>
      </w:r>
      <w:r>
        <w:tab/>
        <w:t>Resources</w:t>
      </w:r>
      <w:bookmarkEnd w:id="1204"/>
      <w:bookmarkEnd w:id="1205"/>
      <w:bookmarkEnd w:id="1206"/>
      <w:bookmarkEnd w:id="1207"/>
      <w:bookmarkEnd w:id="1208"/>
      <w:bookmarkEnd w:id="1209"/>
      <w:bookmarkEnd w:id="1210"/>
      <w:bookmarkEnd w:id="1211"/>
      <w:bookmarkEnd w:id="1212"/>
      <w:bookmarkEnd w:id="1213"/>
      <w:bookmarkEnd w:id="1214"/>
      <w:bookmarkEnd w:id="1215"/>
    </w:p>
    <w:p w14:paraId="752598FC" w14:textId="77777777" w:rsidR="008A6D4A" w:rsidRDefault="008A6D4A" w:rsidP="00662390">
      <w:pPr>
        <w:pStyle w:val="Heading4"/>
      </w:pPr>
      <w:bookmarkStart w:id="1216" w:name="_Toc510696608"/>
      <w:bookmarkStart w:id="1217" w:name="_Toc35971399"/>
      <w:bookmarkStart w:id="1218" w:name="_Toc67903523"/>
      <w:bookmarkStart w:id="1219" w:name="_Toc89295630"/>
      <w:bookmarkStart w:id="1220" w:name="_Toc94261351"/>
      <w:bookmarkStart w:id="1221" w:name="_Toc104199022"/>
      <w:bookmarkStart w:id="1222" w:name="_Toc104489458"/>
      <w:bookmarkStart w:id="1223" w:name="_Toc138762287"/>
      <w:bookmarkStart w:id="1224" w:name="_Toc145708481"/>
      <w:bookmarkStart w:id="1225" w:name="_Toc153827155"/>
      <w:bookmarkStart w:id="1226" w:name="_Toc185517306"/>
      <w:bookmarkStart w:id="1227" w:name="_Toc218799835"/>
      <w:r>
        <w:t>6.1.3.1</w:t>
      </w:r>
      <w:r>
        <w:tab/>
        <w:t>Overview</w:t>
      </w:r>
      <w:bookmarkEnd w:id="1216"/>
      <w:bookmarkEnd w:id="1217"/>
      <w:bookmarkEnd w:id="1218"/>
      <w:bookmarkEnd w:id="1219"/>
      <w:bookmarkEnd w:id="1220"/>
      <w:bookmarkEnd w:id="1221"/>
      <w:bookmarkEnd w:id="1222"/>
      <w:bookmarkEnd w:id="1223"/>
      <w:bookmarkEnd w:id="1224"/>
      <w:bookmarkEnd w:id="1225"/>
      <w:bookmarkEnd w:id="1226"/>
      <w:bookmarkEnd w:id="122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8pt;height:280.9pt" o:ole="">
            <v:imagedata r:id="rId59" o:title=""/>
          </v:shape>
          <o:OLEObject Type="Embed" ProgID="Visio.Drawing.15" ShapeID="_x0000_i1049" DrawAspect="Content" ObjectID="_182941393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Heading4"/>
      </w:pPr>
      <w:bookmarkStart w:id="1228" w:name="_Toc510696609"/>
      <w:bookmarkStart w:id="1229" w:name="_Toc35971400"/>
      <w:bookmarkStart w:id="1230" w:name="_Toc67903524"/>
      <w:bookmarkStart w:id="1231" w:name="_Toc89295631"/>
      <w:bookmarkStart w:id="1232" w:name="_Toc94261352"/>
      <w:bookmarkStart w:id="1233" w:name="_Toc104199023"/>
      <w:bookmarkStart w:id="1234" w:name="_Toc104489459"/>
      <w:bookmarkStart w:id="1235" w:name="_Toc138762288"/>
      <w:bookmarkStart w:id="1236" w:name="_Toc145708482"/>
      <w:bookmarkStart w:id="1237" w:name="_Toc153827156"/>
      <w:bookmarkStart w:id="1238" w:name="_Toc185517307"/>
      <w:bookmarkStart w:id="1239" w:name="_Toc218799836"/>
      <w:r>
        <w:t>6.1.3.2</w:t>
      </w:r>
      <w:r>
        <w:tab/>
        <w:t xml:space="preserve">Resource: </w:t>
      </w:r>
      <w:r w:rsidR="00BF7F6B">
        <w:rPr>
          <w:lang w:eastAsia="zh-CN"/>
        </w:rPr>
        <w:t>Time Synchronization</w:t>
      </w:r>
      <w:r w:rsidR="00BF7F6B">
        <w:t xml:space="preserve"> Exposure Subscriptions</w:t>
      </w:r>
      <w:bookmarkEnd w:id="1228"/>
      <w:bookmarkEnd w:id="1229"/>
      <w:bookmarkEnd w:id="1230"/>
      <w:bookmarkEnd w:id="1231"/>
      <w:bookmarkEnd w:id="1232"/>
      <w:bookmarkEnd w:id="1233"/>
      <w:bookmarkEnd w:id="1234"/>
      <w:bookmarkEnd w:id="1235"/>
      <w:bookmarkEnd w:id="1236"/>
      <w:bookmarkEnd w:id="1237"/>
      <w:bookmarkEnd w:id="1238"/>
      <w:bookmarkEnd w:id="1239"/>
    </w:p>
    <w:p w14:paraId="5DA53F4D" w14:textId="77777777" w:rsidR="008A6D4A" w:rsidRDefault="008A6D4A" w:rsidP="00662390">
      <w:pPr>
        <w:pStyle w:val="Heading5"/>
      </w:pPr>
      <w:bookmarkStart w:id="1240" w:name="_Toc510696610"/>
      <w:bookmarkStart w:id="1241" w:name="_Toc35971401"/>
      <w:bookmarkStart w:id="1242" w:name="_Toc67903525"/>
      <w:bookmarkStart w:id="1243" w:name="_Toc89295632"/>
      <w:bookmarkStart w:id="1244" w:name="_Toc94261353"/>
      <w:bookmarkStart w:id="1245" w:name="_Toc104199024"/>
      <w:bookmarkStart w:id="1246" w:name="_Toc104489460"/>
      <w:bookmarkStart w:id="1247" w:name="_Toc138762289"/>
      <w:bookmarkStart w:id="1248" w:name="_Toc145708483"/>
      <w:bookmarkStart w:id="1249" w:name="_Toc153827157"/>
      <w:bookmarkStart w:id="1250" w:name="_Toc185517308"/>
      <w:bookmarkStart w:id="1251" w:name="_Toc218799837"/>
      <w:r>
        <w:t>6.1.3.2.1</w:t>
      </w:r>
      <w:r>
        <w:tab/>
        <w:t>Description</w:t>
      </w:r>
      <w:bookmarkEnd w:id="1240"/>
      <w:bookmarkEnd w:id="1241"/>
      <w:bookmarkEnd w:id="1242"/>
      <w:bookmarkEnd w:id="1243"/>
      <w:bookmarkEnd w:id="1244"/>
      <w:bookmarkEnd w:id="1245"/>
      <w:bookmarkEnd w:id="1246"/>
      <w:bookmarkEnd w:id="1247"/>
      <w:bookmarkEnd w:id="1248"/>
      <w:bookmarkEnd w:id="1249"/>
      <w:bookmarkEnd w:id="1250"/>
      <w:bookmarkEnd w:id="1251"/>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Heading5"/>
      </w:pPr>
      <w:bookmarkStart w:id="1252" w:name="_Toc35971402"/>
      <w:bookmarkStart w:id="1253" w:name="_Toc67903526"/>
      <w:bookmarkStart w:id="1254" w:name="_Toc89295633"/>
      <w:bookmarkStart w:id="1255" w:name="_Toc94261354"/>
      <w:bookmarkStart w:id="1256" w:name="_Toc104199025"/>
      <w:bookmarkStart w:id="1257" w:name="_Toc104489461"/>
      <w:bookmarkStart w:id="1258" w:name="_Toc138762290"/>
      <w:bookmarkStart w:id="1259" w:name="_Toc145708484"/>
      <w:bookmarkStart w:id="1260" w:name="_Toc153827158"/>
      <w:bookmarkStart w:id="1261" w:name="_Toc185517309"/>
      <w:bookmarkStart w:id="1262" w:name="_Toc510696612"/>
      <w:bookmarkStart w:id="1263" w:name="_Toc218799838"/>
      <w:r>
        <w:t>6.1.3.2.2</w:t>
      </w:r>
      <w:r>
        <w:tab/>
        <w:t>Resource Definition</w:t>
      </w:r>
      <w:bookmarkEnd w:id="1252"/>
      <w:bookmarkEnd w:id="1253"/>
      <w:bookmarkEnd w:id="1254"/>
      <w:bookmarkEnd w:id="1255"/>
      <w:bookmarkEnd w:id="1256"/>
      <w:bookmarkEnd w:id="1257"/>
      <w:bookmarkEnd w:id="1258"/>
      <w:bookmarkEnd w:id="1259"/>
      <w:bookmarkEnd w:id="1260"/>
      <w:bookmarkEnd w:id="1261"/>
      <w:bookmarkEnd w:id="126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64" w:name="_MCCTEMPBM_CRPT55990032___7"/>
      <w:r>
        <w:t>This resource shall support the resource URI variables defined in table 6.1.3.2.2-1</w:t>
      </w:r>
      <w:r>
        <w:rPr>
          <w:rFonts w:ascii="Arial" w:hAnsi="Arial" w:cs="Arial"/>
        </w:rPr>
        <w:t>.</w:t>
      </w:r>
    </w:p>
    <w:bookmarkEnd w:id="1264"/>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Heading5"/>
      </w:pPr>
      <w:bookmarkStart w:id="1265" w:name="_Toc35971403"/>
      <w:bookmarkStart w:id="1266" w:name="_Toc67903527"/>
      <w:bookmarkStart w:id="1267" w:name="_Toc89295634"/>
      <w:bookmarkStart w:id="1268" w:name="_Toc94261355"/>
      <w:bookmarkStart w:id="1269" w:name="_Toc104199026"/>
      <w:bookmarkStart w:id="1270" w:name="_Toc104489462"/>
      <w:bookmarkStart w:id="1271" w:name="_Toc138762291"/>
      <w:bookmarkStart w:id="1272" w:name="_Toc145708485"/>
      <w:bookmarkStart w:id="1273" w:name="_Toc153827159"/>
      <w:bookmarkStart w:id="1274" w:name="_Toc185517310"/>
      <w:bookmarkStart w:id="1275" w:name="_Toc218799839"/>
      <w:r>
        <w:t>6.1.3.2.3</w:t>
      </w:r>
      <w:r>
        <w:tab/>
        <w:t>Resource Standard Methods</w:t>
      </w:r>
      <w:bookmarkEnd w:id="1262"/>
      <w:bookmarkEnd w:id="1265"/>
      <w:bookmarkEnd w:id="1266"/>
      <w:bookmarkEnd w:id="1267"/>
      <w:bookmarkEnd w:id="1268"/>
      <w:bookmarkEnd w:id="1269"/>
      <w:bookmarkEnd w:id="1270"/>
      <w:bookmarkEnd w:id="1271"/>
      <w:bookmarkEnd w:id="1272"/>
      <w:bookmarkEnd w:id="1273"/>
      <w:bookmarkEnd w:id="1274"/>
      <w:bookmarkEnd w:id="1275"/>
    </w:p>
    <w:p w14:paraId="03E9DAD6" w14:textId="0AF9B7CD" w:rsidR="008A6D4A" w:rsidRPr="00384E92" w:rsidRDefault="008A6D4A" w:rsidP="00244873">
      <w:pPr>
        <w:pStyle w:val="H6"/>
      </w:pPr>
      <w:bookmarkStart w:id="1276" w:name="_Toc510696613"/>
      <w:bookmarkStart w:id="1277" w:name="_Toc35971404"/>
      <w:bookmarkStart w:id="1278" w:name="_Toc104199027"/>
      <w:bookmarkStart w:id="1279" w:name="_Toc104489463"/>
      <w:bookmarkStart w:id="1280" w:name="_Toc138762292"/>
      <w:bookmarkStart w:id="1281" w:name="_Toc145708486"/>
      <w:bookmarkStart w:id="1282" w:name="_Toc153827160"/>
      <w:bookmarkStart w:id="1283" w:name="_Toc185517311"/>
      <w:r w:rsidRPr="00384E92">
        <w:t>6.</w:t>
      </w:r>
      <w:r>
        <w:t>1.3.2.3</w:t>
      </w:r>
      <w:r w:rsidRPr="00384E92">
        <w:t>.1</w:t>
      </w:r>
      <w:r w:rsidRPr="00384E92">
        <w:tab/>
      </w:r>
      <w:r w:rsidR="00324577">
        <w:t>POST</w:t>
      </w:r>
      <w:bookmarkEnd w:id="1276"/>
      <w:bookmarkEnd w:id="1277"/>
      <w:bookmarkEnd w:id="1278"/>
      <w:bookmarkEnd w:id="1279"/>
      <w:bookmarkEnd w:id="1280"/>
      <w:bookmarkEnd w:id="1281"/>
      <w:bookmarkEnd w:id="1282"/>
      <w:bookmarkEnd w:id="128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84"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84"/>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85" w:name="_MCCTEMPBM_CRPT55990034___2"/>
            <w:r>
              <w:t>(NOTE 2)</w:t>
            </w:r>
            <w:bookmarkEnd w:id="1285"/>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Heading5"/>
      </w:pPr>
      <w:bookmarkStart w:id="1286" w:name="_Toc510696615"/>
      <w:bookmarkStart w:id="1287" w:name="_Toc35971406"/>
      <w:bookmarkStart w:id="1288" w:name="_Toc67903528"/>
      <w:bookmarkStart w:id="1289" w:name="_Toc89295635"/>
      <w:bookmarkStart w:id="1290" w:name="_Toc94261356"/>
      <w:bookmarkStart w:id="1291" w:name="_Toc104199028"/>
      <w:bookmarkStart w:id="1292" w:name="_Toc104489464"/>
      <w:bookmarkStart w:id="1293" w:name="_Toc138762293"/>
      <w:bookmarkStart w:id="1294" w:name="_Toc145708487"/>
      <w:bookmarkStart w:id="1295" w:name="_Toc153827161"/>
      <w:bookmarkStart w:id="1296" w:name="_Toc185517312"/>
      <w:bookmarkStart w:id="1297" w:name="_Toc218799840"/>
      <w:r>
        <w:t>6.1.3.2.4</w:t>
      </w:r>
      <w:r>
        <w:tab/>
        <w:t>Resource Custom Operations</w:t>
      </w:r>
      <w:bookmarkEnd w:id="1286"/>
      <w:bookmarkEnd w:id="1287"/>
      <w:bookmarkEnd w:id="1288"/>
      <w:bookmarkEnd w:id="1289"/>
      <w:bookmarkEnd w:id="1290"/>
      <w:bookmarkEnd w:id="1291"/>
      <w:bookmarkEnd w:id="1292"/>
      <w:bookmarkEnd w:id="1293"/>
      <w:bookmarkEnd w:id="1294"/>
      <w:bookmarkEnd w:id="1295"/>
      <w:bookmarkEnd w:id="1296"/>
      <w:bookmarkEnd w:id="1297"/>
    </w:p>
    <w:p w14:paraId="2B61FDF5" w14:textId="20BA656A" w:rsidR="00027A75" w:rsidRPr="006451AF" w:rsidRDefault="00027A75" w:rsidP="006451AF">
      <w:r w:rsidRPr="00027A75">
        <w:t>None.</w:t>
      </w:r>
    </w:p>
    <w:p w14:paraId="40B867BB" w14:textId="7B110959" w:rsidR="008A6D4A" w:rsidRDefault="008A6D4A" w:rsidP="00662390">
      <w:pPr>
        <w:pStyle w:val="Heading4"/>
      </w:pPr>
      <w:bookmarkStart w:id="1298" w:name="_Toc510696621"/>
      <w:bookmarkStart w:id="1299" w:name="_Toc35971412"/>
      <w:bookmarkStart w:id="1300" w:name="_Toc67903529"/>
      <w:bookmarkStart w:id="1301" w:name="_Toc89295636"/>
      <w:bookmarkStart w:id="1302" w:name="_Toc94261357"/>
      <w:bookmarkStart w:id="1303" w:name="_Toc104199029"/>
      <w:bookmarkStart w:id="1304" w:name="_Toc104489465"/>
      <w:bookmarkStart w:id="1305" w:name="_Toc138762294"/>
      <w:bookmarkStart w:id="1306" w:name="_Toc145708488"/>
      <w:bookmarkStart w:id="1307" w:name="_Toc153827162"/>
      <w:bookmarkStart w:id="1308" w:name="_Toc185517313"/>
      <w:bookmarkStart w:id="1309" w:name="_Toc218799841"/>
      <w:r>
        <w:t>6.1.3.3</w:t>
      </w:r>
      <w:r>
        <w:tab/>
        <w:t xml:space="preserve">Resource: </w:t>
      </w:r>
      <w:r w:rsidR="00027A75">
        <w:t xml:space="preserve">Individual </w:t>
      </w:r>
      <w:r w:rsidR="00027A75">
        <w:rPr>
          <w:lang w:eastAsia="zh-CN"/>
        </w:rPr>
        <w:t>Time Synchronization</w:t>
      </w:r>
      <w:r w:rsidR="00027A75">
        <w:t xml:space="preserve"> Exposure Subscription</w:t>
      </w:r>
      <w:bookmarkEnd w:id="1298"/>
      <w:bookmarkEnd w:id="1299"/>
      <w:bookmarkEnd w:id="1300"/>
      <w:bookmarkEnd w:id="1301"/>
      <w:bookmarkEnd w:id="1302"/>
      <w:bookmarkEnd w:id="1303"/>
      <w:bookmarkEnd w:id="1304"/>
      <w:bookmarkEnd w:id="1305"/>
      <w:bookmarkEnd w:id="1306"/>
      <w:bookmarkEnd w:id="1307"/>
      <w:bookmarkEnd w:id="1308"/>
      <w:bookmarkEnd w:id="1309"/>
    </w:p>
    <w:p w14:paraId="1BB51C27" w14:textId="77777777" w:rsidR="00027A75" w:rsidRDefault="00027A75" w:rsidP="00027A75">
      <w:pPr>
        <w:pStyle w:val="Heading5"/>
      </w:pPr>
      <w:bookmarkStart w:id="1310" w:name="_Toc89295637"/>
      <w:bookmarkStart w:id="1311" w:name="_Toc94261358"/>
      <w:bookmarkStart w:id="1312" w:name="_Toc104199030"/>
      <w:bookmarkStart w:id="1313" w:name="_Toc104489466"/>
      <w:bookmarkStart w:id="1314" w:name="_Toc138762295"/>
      <w:bookmarkStart w:id="1315" w:name="_Toc145708489"/>
      <w:bookmarkStart w:id="1316" w:name="_Toc153827163"/>
      <w:bookmarkStart w:id="1317" w:name="_Toc185517314"/>
      <w:bookmarkStart w:id="1318" w:name="_Toc218799842"/>
      <w:r>
        <w:t>6.1.3.3.1</w:t>
      </w:r>
      <w:r>
        <w:tab/>
        <w:t>Description</w:t>
      </w:r>
      <w:bookmarkEnd w:id="1310"/>
      <w:bookmarkEnd w:id="1311"/>
      <w:bookmarkEnd w:id="1312"/>
      <w:bookmarkEnd w:id="1313"/>
      <w:bookmarkEnd w:id="1314"/>
      <w:bookmarkEnd w:id="1315"/>
      <w:bookmarkEnd w:id="1316"/>
      <w:bookmarkEnd w:id="1317"/>
      <w:bookmarkEnd w:id="13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Heading5"/>
      </w:pPr>
      <w:bookmarkStart w:id="1319" w:name="_Toc89295638"/>
      <w:bookmarkStart w:id="1320" w:name="_Toc94261359"/>
      <w:bookmarkStart w:id="1321" w:name="_Toc104199031"/>
      <w:bookmarkStart w:id="1322" w:name="_Toc104489467"/>
      <w:bookmarkStart w:id="1323" w:name="_Toc138762296"/>
      <w:bookmarkStart w:id="1324" w:name="_Toc145708490"/>
      <w:bookmarkStart w:id="1325" w:name="_Toc153827164"/>
      <w:bookmarkStart w:id="1326" w:name="_Toc185517315"/>
      <w:bookmarkStart w:id="1327" w:name="_Toc218799843"/>
      <w:r>
        <w:t>6.1.3.3.2</w:t>
      </w:r>
      <w:r>
        <w:tab/>
        <w:t>Resource Definition</w:t>
      </w:r>
      <w:bookmarkEnd w:id="1319"/>
      <w:bookmarkEnd w:id="1320"/>
      <w:bookmarkEnd w:id="1321"/>
      <w:bookmarkEnd w:id="1322"/>
      <w:bookmarkEnd w:id="1323"/>
      <w:bookmarkEnd w:id="1324"/>
      <w:bookmarkEnd w:id="1325"/>
      <w:bookmarkEnd w:id="1326"/>
      <w:bookmarkEnd w:id="1327"/>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28" w:name="_MCCTEMPBM_CRPT55990035___7"/>
      <w:r>
        <w:t>This resource shall support the resource URI variables defined in table 6.1.3.3.2-1</w:t>
      </w:r>
      <w:r>
        <w:rPr>
          <w:rFonts w:ascii="Arial" w:hAnsi="Arial" w:cs="Arial"/>
        </w:rPr>
        <w:t>.</w:t>
      </w:r>
    </w:p>
    <w:bookmarkEnd w:id="1328"/>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Heading5"/>
      </w:pPr>
      <w:bookmarkStart w:id="1329" w:name="_Toc89295639"/>
      <w:bookmarkStart w:id="1330" w:name="_Toc94261360"/>
      <w:bookmarkStart w:id="1331" w:name="_Toc104199032"/>
      <w:bookmarkStart w:id="1332" w:name="_Toc104489468"/>
      <w:bookmarkStart w:id="1333" w:name="_Toc138762297"/>
      <w:bookmarkStart w:id="1334" w:name="_Toc145708491"/>
      <w:bookmarkStart w:id="1335" w:name="_Toc153827165"/>
      <w:bookmarkStart w:id="1336" w:name="_Toc185517316"/>
      <w:bookmarkStart w:id="1337" w:name="_Toc218799844"/>
      <w:r>
        <w:t>6.1.3.3.3</w:t>
      </w:r>
      <w:r>
        <w:tab/>
        <w:t>Resource Standard Methods</w:t>
      </w:r>
      <w:bookmarkEnd w:id="1329"/>
      <w:bookmarkEnd w:id="1330"/>
      <w:bookmarkEnd w:id="1331"/>
      <w:bookmarkEnd w:id="1332"/>
      <w:bookmarkEnd w:id="1333"/>
      <w:bookmarkEnd w:id="1334"/>
      <w:bookmarkEnd w:id="1335"/>
      <w:bookmarkEnd w:id="1336"/>
      <w:bookmarkEnd w:id="1337"/>
    </w:p>
    <w:p w14:paraId="30811337" w14:textId="77777777" w:rsidR="00027A75" w:rsidRPr="00D61D2C" w:rsidRDefault="00027A75" w:rsidP="00244873">
      <w:pPr>
        <w:pStyle w:val="H6"/>
      </w:pPr>
      <w:bookmarkStart w:id="1338" w:name="_Toc89295640"/>
      <w:bookmarkStart w:id="1339" w:name="_Toc94261361"/>
      <w:bookmarkStart w:id="1340" w:name="_Toc104199033"/>
      <w:bookmarkStart w:id="1341" w:name="_Toc104489469"/>
      <w:bookmarkStart w:id="1342" w:name="_Toc138762298"/>
      <w:bookmarkStart w:id="1343" w:name="_Toc145708492"/>
      <w:bookmarkStart w:id="1344" w:name="_Toc153827166"/>
      <w:bookmarkStart w:id="1345" w:name="_Toc185517317"/>
      <w:r w:rsidRPr="00D61D2C">
        <w:t>6.1.3.3.3.1</w:t>
      </w:r>
      <w:r w:rsidRPr="00D61D2C">
        <w:tab/>
        <w:t>GET</w:t>
      </w:r>
      <w:bookmarkEnd w:id="1338"/>
      <w:bookmarkEnd w:id="1339"/>
      <w:bookmarkEnd w:id="1340"/>
      <w:bookmarkEnd w:id="1341"/>
      <w:bookmarkEnd w:id="1342"/>
      <w:bookmarkEnd w:id="1343"/>
      <w:bookmarkEnd w:id="1344"/>
      <w:bookmarkEnd w:id="1345"/>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46" w:name="_Toc89295641"/>
      <w:bookmarkStart w:id="1347" w:name="_Toc94261362"/>
      <w:bookmarkStart w:id="1348" w:name="_Toc104199034"/>
      <w:bookmarkStart w:id="1349" w:name="_Toc104489470"/>
      <w:bookmarkStart w:id="1350" w:name="_Toc138762299"/>
      <w:bookmarkStart w:id="1351" w:name="_Toc145708493"/>
      <w:bookmarkStart w:id="1352" w:name="_Toc153827167"/>
      <w:bookmarkStart w:id="1353" w:name="_Toc185517318"/>
      <w:r w:rsidRPr="00384E92">
        <w:t>6.</w:t>
      </w:r>
      <w:r>
        <w:t>1.3.3.3</w:t>
      </w:r>
      <w:r w:rsidRPr="00384E92">
        <w:t>.</w:t>
      </w:r>
      <w:r>
        <w:t>2</w:t>
      </w:r>
      <w:r w:rsidRPr="00384E92">
        <w:tab/>
      </w:r>
      <w:r>
        <w:t>DELETE</w:t>
      </w:r>
      <w:bookmarkEnd w:id="1346"/>
      <w:bookmarkEnd w:id="1347"/>
      <w:bookmarkEnd w:id="1348"/>
      <w:bookmarkEnd w:id="1349"/>
      <w:bookmarkEnd w:id="1350"/>
      <w:bookmarkEnd w:id="1351"/>
      <w:bookmarkEnd w:id="1352"/>
      <w:bookmarkEnd w:id="1353"/>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54" w:name="_Toc104199035"/>
      <w:bookmarkStart w:id="1355" w:name="_Toc104489471"/>
      <w:bookmarkStart w:id="1356" w:name="_Toc138762300"/>
      <w:bookmarkStart w:id="1357" w:name="_Toc145708494"/>
      <w:bookmarkStart w:id="1358" w:name="_Toc153827168"/>
      <w:bookmarkStart w:id="1359" w:name="_Toc185517319"/>
      <w:r w:rsidRPr="00384E92">
        <w:t>6.</w:t>
      </w:r>
      <w:r>
        <w:t>1.3.3.3</w:t>
      </w:r>
      <w:r w:rsidRPr="00384E92">
        <w:t>.</w:t>
      </w:r>
      <w:r>
        <w:t>3</w:t>
      </w:r>
      <w:r w:rsidRPr="00384E92">
        <w:tab/>
      </w:r>
      <w:r>
        <w:t>PUT</w:t>
      </w:r>
      <w:bookmarkEnd w:id="1354"/>
      <w:bookmarkEnd w:id="1355"/>
      <w:bookmarkEnd w:id="1356"/>
      <w:bookmarkEnd w:id="1357"/>
      <w:bookmarkEnd w:id="1358"/>
      <w:bookmarkEnd w:id="1359"/>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60"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60"/>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Heading5"/>
      </w:pPr>
      <w:bookmarkStart w:id="1361" w:name="_Toc89295642"/>
      <w:bookmarkStart w:id="1362" w:name="_Toc94261363"/>
      <w:bookmarkStart w:id="1363" w:name="_Toc104199036"/>
      <w:bookmarkStart w:id="1364" w:name="_Toc104489472"/>
      <w:bookmarkStart w:id="1365" w:name="_Toc138762301"/>
      <w:bookmarkStart w:id="1366" w:name="_Toc145708495"/>
      <w:bookmarkStart w:id="1367" w:name="_Toc153827169"/>
      <w:bookmarkStart w:id="1368" w:name="_Toc185517320"/>
      <w:bookmarkStart w:id="1369" w:name="_Toc218799845"/>
      <w:r w:rsidRPr="00AA2E4A">
        <w:t>6.1.3.</w:t>
      </w:r>
      <w:r>
        <w:t>3</w:t>
      </w:r>
      <w:r w:rsidRPr="00AA2E4A">
        <w:t>.4</w:t>
      </w:r>
      <w:r w:rsidRPr="00AA2E4A">
        <w:tab/>
        <w:t>Resource Custom Operations</w:t>
      </w:r>
      <w:bookmarkEnd w:id="1361"/>
      <w:bookmarkEnd w:id="1362"/>
      <w:bookmarkEnd w:id="1363"/>
      <w:bookmarkEnd w:id="1364"/>
      <w:bookmarkEnd w:id="1365"/>
      <w:bookmarkEnd w:id="1366"/>
      <w:bookmarkEnd w:id="1367"/>
      <w:bookmarkEnd w:id="1368"/>
      <w:bookmarkEnd w:id="136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Heading4"/>
      </w:pPr>
      <w:bookmarkStart w:id="1370" w:name="_Toc89295643"/>
      <w:bookmarkStart w:id="1371" w:name="_Toc94261364"/>
      <w:bookmarkStart w:id="1372" w:name="_Toc104199037"/>
      <w:bookmarkStart w:id="1373" w:name="_Toc104489473"/>
      <w:bookmarkStart w:id="1374" w:name="_Toc138762302"/>
      <w:bookmarkStart w:id="1375" w:name="_Toc145708496"/>
      <w:bookmarkStart w:id="1376" w:name="_Toc153827170"/>
      <w:bookmarkStart w:id="1377" w:name="_Toc185517321"/>
      <w:bookmarkStart w:id="1378" w:name="_Toc218799846"/>
      <w:r>
        <w:t>6.1.3.4</w:t>
      </w:r>
      <w:r>
        <w:tab/>
        <w:t xml:space="preserve">Resource: </w:t>
      </w:r>
      <w:r>
        <w:rPr>
          <w:lang w:eastAsia="zh-CN"/>
        </w:rPr>
        <w:t>Time Synchronization</w:t>
      </w:r>
      <w:r>
        <w:t xml:space="preserve"> Exposure Configurations</w:t>
      </w:r>
      <w:bookmarkEnd w:id="1370"/>
      <w:bookmarkEnd w:id="1371"/>
      <w:bookmarkEnd w:id="1372"/>
      <w:bookmarkEnd w:id="1373"/>
      <w:bookmarkEnd w:id="1374"/>
      <w:bookmarkEnd w:id="1375"/>
      <w:bookmarkEnd w:id="1376"/>
      <w:bookmarkEnd w:id="1377"/>
      <w:bookmarkEnd w:id="1378"/>
    </w:p>
    <w:p w14:paraId="2B710773" w14:textId="77777777" w:rsidR="00027A75" w:rsidRDefault="00027A75" w:rsidP="00027A75">
      <w:pPr>
        <w:pStyle w:val="Heading5"/>
      </w:pPr>
      <w:bookmarkStart w:id="1379" w:name="_Toc89295644"/>
      <w:bookmarkStart w:id="1380" w:name="_Toc94261365"/>
      <w:bookmarkStart w:id="1381" w:name="_Toc104199038"/>
      <w:bookmarkStart w:id="1382" w:name="_Toc104489474"/>
      <w:bookmarkStart w:id="1383" w:name="_Toc138762303"/>
      <w:bookmarkStart w:id="1384" w:name="_Toc145708497"/>
      <w:bookmarkStart w:id="1385" w:name="_Toc153827171"/>
      <w:bookmarkStart w:id="1386" w:name="_Toc185517322"/>
      <w:bookmarkStart w:id="1387" w:name="_Toc218799847"/>
      <w:r>
        <w:t>6.1.3.4.1</w:t>
      </w:r>
      <w:r>
        <w:tab/>
        <w:t>Description</w:t>
      </w:r>
      <w:bookmarkEnd w:id="1379"/>
      <w:bookmarkEnd w:id="1380"/>
      <w:bookmarkEnd w:id="1381"/>
      <w:bookmarkEnd w:id="1382"/>
      <w:bookmarkEnd w:id="1383"/>
      <w:bookmarkEnd w:id="1384"/>
      <w:bookmarkEnd w:id="1385"/>
      <w:bookmarkEnd w:id="1386"/>
      <w:bookmarkEnd w:id="1387"/>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Heading5"/>
      </w:pPr>
      <w:bookmarkStart w:id="1388" w:name="_Toc89295645"/>
      <w:bookmarkStart w:id="1389" w:name="_Toc94261366"/>
      <w:bookmarkStart w:id="1390" w:name="_Toc104199039"/>
      <w:bookmarkStart w:id="1391" w:name="_Toc104489475"/>
      <w:bookmarkStart w:id="1392" w:name="_Toc138762304"/>
      <w:bookmarkStart w:id="1393" w:name="_Toc145708498"/>
      <w:bookmarkStart w:id="1394" w:name="_Toc153827172"/>
      <w:bookmarkStart w:id="1395" w:name="_Toc185517323"/>
      <w:bookmarkStart w:id="1396" w:name="_Toc218799848"/>
      <w:r>
        <w:t>6.1.3.4.2</w:t>
      </w:r>
      <w:r>
        <w:tab/>
        <w:t>Resource Definition</w:t>
      </w:r>
      <w:bookmarkEnd w:id="1388"/>
      <w:bookmarkEnd w:id="1389"/>
      <w:bookmarkEnd w:id="1390"/>
      <w:bookmarkEnd w:id="1391"/>
      <w:bookmarkEnd w:id="1392"/>
      <w:bookmarkEnd w:id="1393"/>
      <w:bookmarkEnd w:id="1394"/>
      <w:bookmarkEnd w:id="1395"/>
      <w:bookmarkEnd w:id="1396"/>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397" w:name="_MCCTEMPBM_CRPT55990037___7"/>
      <w:r>
        <w:t>This resource shall support the resource URI variables defined in table 6.1.3.4.2-1</w:t>
      </w:r>
      <w:r>
        <w:rPr>
          <w:rFonts w:ascii="Arial" w:hAnsi="Arial" w:cs="Arial"/>
        </w:rPr>
        <w:t>.</w:t>
      </w:r>
    </w:p>
    <w:bookmarkEnd w:id="1397"/>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Heading5"/>
      </w:pPr>
      <w:bookmarkStart w:id="1398" w:name="_Toc89295646"/>
      <w:bookmarkStart w:id="1399" w:name="_Toc94261367"/>
      <w:bookmarkStart w:id="1400" w:name="_Toc104199040"/>
      <w:bookmarkStart w:id="1401" w:name="_Toc104489476"/>
      <w:bookmarkStart w:id="1402" w:name="_Toc138762305"/>
      <w:bookmarkStart w:id="1403" w:name="_Toc145708499"/>
      <w:bookmarkStart w:id="1404" w:name="_Toc153827173"/>
      <w:bookmarkStart w:id="1405" w:name="_Toc185517324"/>
      <w:bookmarkStart w:id="1406" w:name="_Toc218799849"/>
      <w:r>
        <w:t>6.1.3.4.3</w:t>
      </w:r>
      <w:r>
        <w:tab/>
        <w:t>Resource Standard Methods</w:t>
      </w:r>
      <w:bookmarkEnd w:id="1398"/>
      <w:bookmarkEnd w:id="1399"/>
      <w:bookmarkEnd w:id="1400"/>
      <w:bookmarkEnd w:id="1401"/>
      <w:bookmarkEnd w:id="1402"/>
      <w:bookmarkEnd w:id="1403"/>
      <w:bookmarkEnd w:id="1404"/>
      <w:bookmarkEnd w:id="1405"/>
      <w:bookmarkEnd w:id="1406"/>
    </w:p>
    <w:p w14:paraId="216C8939" w14:textId="77777777" w:rsidR="00027A75" w:rsidRPr="00384E92" w:rsidRDefault="00027A75" w:rsidP="00244873">
      <w:pPr>
        <w:pStyle w:val="H6"/>
      </w:pPr>
      <w:bookmarkStart w:id="1407" w:name="_Toc89295647"/>
      <w:bookmarkStart w:id="1408" w:name="_Toc94261368"/>
      <w:bookmarkStart w:id="1409" w:name="_Toc104199041"/>
      <w:bookmarkStart w:id="1410" w:name="_Toc104489477"/>
      <w:bookmarkStart w:id="1411" w:name="_Toc138762306"/>
      <w:bookmarkStart w:id="1412" w:name="_Toc145708500"/>
      <w:bookmarkStart w:id="1413" w:name="_Toc153827174"/>
      <w:bookmarkStart w:id="1414" w:name="_Toc185517325"/>
      <w:r w:rsidRPr="00384E92">
        <w:t>6.</w:t>
      </w:r>
      <w:r>
        <w:t>1.3.4.3</w:t>
      </w:r>
      <w:r w:rsidRPr="00384E92">
        <w:t>.1</w:t>
      </w:r>
      <w:r w:rsidRPr="00384E92">
        <w:tab/>
      </w:r>
      <w:r>
        <w:t>POST</w:t>
      </w:r>
      <w:bookmarkEnd w:id="1407"/>
      <w:bookmarkEnd w:id="1408"/>
      <w:bookmarkEnd w:id="1409"/>
      <w:bookmarkEnd w:id="1410"/>
      <w:bookmarkEnd w:id="1411"/>
      <w:bookmarkEnd w:id="1412"/>
      <w:bookmarkEnd w:id="1413"/>
      <w:bookmarkEnd w:id="141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Heading5"/>
      </w:pPr>
      <w:bookmarkStart w:id="1415" w:name="_Toc89295648"/>
      <w:bookmarkStart w:id="1416" w:name="_Toc94261369"/>
      <w:bookmarkStart w:id="1417" w:name="_Toc104199042"/>
      <w:bookmarkStart w:id="1418" w:name="_Toc104489478"/>
      <w:bookmarkStart w:id="1419" w:name="_Toc138762307"/>
      <w:bookmarkStart w:id="1420" w:name="_Toc145708501"/>
      <w:bookmarkStart w:id="1421" w:name="_Toc153827175"/>
      <w:bookmarkStart w:id="1422" w:name="_Toc185517326"/>
      <w:bookmarkStart w:id="1423" w:name="_Toc218799850"/>
      <w:r>
        <w:t>6.1.3.4.4</w:t>
      </w:r>
      <w:r>
        <w:tab/>
        <w:t>Resource Custom Operations</w:t>
      </w:r>
      <w:bookmarkEnd w:id="1415"/>
      <w:bookmarkEnd w:id="1416"/>
      <w:bookmarkEnd w:id="1417"/>
      <w:bookmarkEnd w:id="1418"/>
      <w:bookmarkEnd w:id="1419"/>
      <w:bookmarkEnd w:id="1420"/>
      <w:bookmarkEnd w:id="1421"/>
      <w:bookmarkEnd w:id="1422"/>
      <w:bookmarkEnd w:id="142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Heading4"/>
      </w:pPr>
      <w:bookmarkStart w:id="1424" w:name="_Toc89295649"/>
      <w:bookmarkStart w:id="1425" w:name="_Toc94261370"/>
      <w:bookmarkStart w:id="1426" w:name="_Toc104199043"/>
      <w:bookmarkStart w:id="1427" w:name="_Toc104489479"/>
      <w:bookmarkStart w:id="1428" w:name="_Toc138762308"/>
      <w:bookmarkStart w:id="1429" w:name="_Toc145708502"/>
      <w:bookmarkStart w:id="1430" w:name="_Toc153827176"/>
      <w:bookmarkStart w:id="1431" w:name="_Toc185517327"/>
      <w:bookmarkStart w:id="1432" w:name="_Toc218799851"/>
      <w:r>
        <w:t>6.1.3.5</w:t>
      </w:r>
      <w:r>
        <w:tab/>
        <w:t xml:space="preserve">Resource: Individual </w:t>
      </w:r>
      <w:r>
        <w:rPr>
          <w:lang w:eastAsia="zh-CN"/>
        </w:rPr>
        <w:t>Time Synchronization</w:t>
      </w:r>
      <w:r>
        <w:t xml:space="preserve"> Exposure Configuration</w:t>
      </w:r>
      <w:bookmarkEnd w:id="1424"/>
      <w:bookmarkEnd w:id="1425"/>
      <w:bookmarkEnd w:id="1426"/>
      <w:bookmarkEnd w:id="1427"/>
      <w:bookmarkEnd w:id="1428"/>
      <w:bookmarkEnd w:id="1429"/>
      <w:bookmarkEnd w:id="1430"/>
      <w:bookmarkEnd w:id="1431"/>
      <w:bookmarkEnd w:id="1432"/>
    </w:p>
    <w:p w14:paraId="108B5080" w14:textId="77777777" w:rsidR="00027A75" w:rsidRDefault="00027A75" w:rsidP="00027A75">
      <w:pPr>
        <w:pStyle w:val="Heading5"/>
      </w:pPr>
      <w:bookmarkStart w:id="1433" w:name="_Toc89295650"/>
      <w:bookmarkStart w:id="1434" w:name="_Toc94261371"/>
      <w:bookmarkStart w:id="1435" w:name="_Toc104199044"/>
      <w:bookmarkStart w:id="1436" w:name="_Toc104489480"/>
      <w:bookmarkStart w:id="1437" w:name="_Toc138762309"/>
      <w:bookmarkStart w:id="1438" w:name="_Toc145708503"/>
      <w:bookmarkStart w:id="1439" w:name="_Toc153827177"/>
      <w:bookmarkStart w:id="1440" w:name="_Toc185517328"/>
      <w:bookmarkStart w:id="1441" w:name="_Toc218799852"/>
      <w:r>
        <w:t>6.1.3.5.1</w:t>
      </w:r>
      <w:r>
        <w:tab/>
        <w:t>Description</w:t>
      </w:r>
      <w:bookmarkEnd w:id="1433"/>
      <w:bookmarkEnd w:id="1434"/>
      <w:bookmarkEnd w:id="1435"/>
      <w:bookmarkEnd w:id="1436"/>
      <w:bookmarkEnd w:id="1437"/>
      <w:bookmarkEnd w:id="1438"/>
      <w:bookmarkEnd w:id="1439"/>
      <w:bookmarkEnd w:id="1440"/>
      <w:bookmarkEnd w:id="1441"/>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Heading5"/>
      </w:pPr>
      <w:bookmarkStart w:id="1442" w:name="_Toc89295651"/>
      <w:bookmarkStart w:id="1443" w:name="_Toc94261372"/>
      <w:bookmarkStart w:id="1444" w:name="_Toc104199045"/>
      <w:bookmarkStart w:id="1445" w:name="_Toc104489481"/>
      <w:bookmarkStart w:id="1446" w:name="_Toc138762310"/>
      <w:bookmarkStart w:id="1447" w:name="_Toc145708504"/>
      <w:bookmarkStart w:id="1448" w:name="_Toc153827178"/>
      <w:bookmarkStart w:id="1449" w:name="_Toc185517329"/>
      <w:bookmarkStart w:id="1450" w:name="_Toc218799853"/>
      <w:r>
        <w:t>6.1.3.5.2</w:t>
      </w:r>
      <w:r>
        <w:tab/>
        <w:t>Resource Definition</w:t>
      </w:r>
      <w:bookmarkEnd w:id="1442"/>
      <w:bookmarkEnd w:id="1443"/>
      <w:bookmarkEnd w:id="1444"/>
      <w:bookmarkEnd w:id="1445"/>
      <w:bookmarkEnd w:id="1446"/>
      <w:bookmarkEnd w:id="1447"/>
      <w:bookmarkEnd w:id="1448"/>
      <w:bookmarkEnd w:id="1449"/>
      <w:bookmarkEnd w:id="145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51" w:name="_MCCTEMPBM_CRPT55990038___7"/>
      <w:r>
        <w:t>This resource shall support the resource URI variables defined in table 6.1.3.5.2-1</w:t>
      </w:r>
      <w:r>
        <w:rPr>
          <w:rFonts w:ascii="Arial" w:hAnsi="Arial" w:cs="Arial"/>
        </w:rPr>
        <w:t>.</w:t>
      </w:r>
    </w:p>
    <w:bookmarkEnd w:id="1451"/>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Heading5"/>
      </w:pPr>
      <w:bookmarkStart w:id="1452" w:name="_Toc89295652"/>
      <w:bookmarkStart w:id="1453" w:name="_Toc94261373"/>
      <w:bookmarkStart w:id="1454" w:name="_Toc104199046"/>
      <w:bookmarkStart w:id="1455" w:name="_Toc104489482"/>
      <w:bookmarkStart w:id="1456" w:name="_Toc138762311"/>
      <w:bookmarkStart w:id="1457" w:name="_Toc145708505"/>
      <w:bookmarkStart w:id="1458" w:name="_Toc153827179"/>
      <w:bookmarkStart w:id="1459" w:name="_Toc185517330"/>
      <w:bookmarkStart w:id="1460" w:name="_Toc218799854"/>
      <w:r>
        <w:t>6.1.3.5.3</w:t>
      </w:r>
      <w:r>
        <w:tab/>
        <w:t>Resource Standard Methods</w:t>
      </w:r>
      <w:bookmarkEnd w:id="1452"/>
      <w:bookmarkEnd w:id="1453"/>
      <w:bookmarkEnd w:id="1454"/>
      <w:bookmarkEnd w:id="1455"/>
      <w:bookmarkEnd w:id="1456"/>
      <w:bookmarkEnd w:id="1457"/>
      <w:bookmarkEnd w:id="1458"/>
      <w:bookmarkEnd w:id="1459"/>
      <w:bookmarkEnd w:id="1460"/>
    </w:p>
    <w:p w14:paraId="37A60C29" w14:textId="77777777" w:rsidR="00027A75" w:rsidRPr="00D61D2C" w:rsidRDefault="00027A75" w:rsidP="00244873">
      <w:pPr>
        <w:pStyle w:val="H6"/>
      </w:pPr>
      <w:bookmarkStart w:id="1461" w:name="_Toc89295653"/>
      <w:bookmarkStart w:id="1462" w:name="_Toc94261374"/>
      <w:bookmarkStart w:id="1463" w:name="_Toc104199047"/>
      <w:bookmarkStart w:id="1464" w:name="_Toc104489483"/>
      <w:bookmarkStart w:id="1465" w:name="_Toc138762312"/>
      <w:bookmarkStart w:id="1466" w:name="_Toc145708506"/>
      <w:bookmarkStart w:id="1467" w:name="_Toc153827180"/>
      <w:bookmarkStart w:id="1468" w:name="_Toc185517331"/>
      <w:r w:rsidRPr="00D61D2C">
        <w:t>6.1.3.</w:t>
      </w:r>
      <w:r>
        <w:t>5</w:t>
      </w:r>
      <w:r w:rsidRPr="00D61D2C">
        <w:t>.3.1</w:t>
      </w:r>
      <w:r w:rsidRPr="00D61D2C">
        <w:tab/>
        <w:t>GET</w:t>
      </w:r>
      <w:bookmarkEnd w:id="1461"/>
      <w:bookmarkEnd w:id="1462"/>
      <w:bookmarkEnd w:id="1463"/>
      <w:bookmarkEnd w:id="1464"/>
      <w:bookmarkEnd w:id="1465"/>
      <w:bookmarkEnd w:id="1466"/>
      <w:bookmarkEnd w:id="1467"/>
      <w:bookmarkEnd w:id="1468"/>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69" w:name="_Toc89295654"/>
      <w:bookmarkStart w:id="1470" w:name="_Toc94261375"/>
      <w:bookmarkStart w:id="1471" w:name="_Toc104199048"/>
      <w:bookmarkStart w:id="1472" w:name="_Toc104489484"/>
      <w:bookmarkStart w:id="1473" w:name="_Toc138762313"/>
      <w:bookmarkStart w:id="1474" w:name="_Toc145708507"/>
      <w:bookmarkStart w:id="1475" w:name="_Toc153827181"/>
      <w:bookmarkStart w:id="1476" w:name="_Toc185517332"/>
      <w:r w:rsidRPr="00384E92">
        <w:t>6.</w:t>
      </w:r>
      <w:r>
        <w:t>1.3.5.3</w:t>
      </w:r>
      <w:r w:rsidRPr="00384E92">
        <w:t>.</w:t>
      </w:r>
      <w:r>
        <w:t>2</w:t>
      </w:r>
      <w:r w:rsidRPr="00384E92">
        <w:tab/>
      </w:r>
      <w:r>
        <w:t>PUT</w:t>
      </w:r>
      <w:bookmarkEnd w:id="1469"/>
      <w:bookmarkEnd w:id="1470"/>
      <w:bookmarkEnd w:id="1471"/>
      <w:bookmarkEnd w:id="1472"/>
      <w:bookmarkEnd w:id="1473"/>
      <w:bookmarkEnd w:id="1474"/>
      <w:bookmarkEnd w:id="1475"/>
      <w:bookmarkEnd w:id="1476"/>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77" w:name="_Toc89295655"/>
      <w:bookmarkStart w:id="1478" w:name="_Toc94261376"/>
      <w:bookmarkStart w:id="1479" w:name="_Toc104199049"/>
      <w:bookmarkStart w:id="1480" w:name="_Toc104489485"/>
      <w:bookmarkStart w:id="1481" w:name="_Toc138762314"/>
      <w:bookmarkStart w:id="1482" w:name="_Toc145708508"/>
      <w:bookmarkStart w:id="1483" w:name="_Toc153827182"/>
      <w:bookmarkStart w:id="1484" w:name="_Toc185517333"/>
      <w:r w:rsidRPr="00384E92">
        <w:t>6.</w:t>
      </w:r>
      <w:r>
        <w:t>1.3.5.3</w:t>
      </w:r>
      <w:r w:rsidRPr="00384E92">
        <w:t>.</w:t>
      </w:r>
      <w:r>
        <w:t>3</w:t>
      </w:r>
      <w:r w:rsidRPr="00384E92">
        <w:tab/>
      </w:r>
      <w:r>
        <w:t>DELETE</w:t>
      </w:r>
      <w:bookmarkEnd w:id="1477"/>
      <w:bookmarkEnd w:id="1478"/>
      <w:bookmarkEnd w:id="1479"/>
      <w:bookmarkEnd w:id="1480"/>
      <w:bookmarkEnd w:id="1481"/>
      <w:bookmarkEnd w:id="1482"/>
      <w:bookmarkEnd w:id="1483"/>
      <w:bookmarkEnd w:id="1484"/>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85"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85"/>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Heading5"/>
      </w:pPr>
      <w:bookmarkStart w:id="1486" w:name="_Toc89295656"/>
      <w:bookmarkStart w:id="1487" w:name="_Toc94261377"/>
      <w:bookmarkStart w:id="1488" w:name="_Toc104199050"/>
      <w:bookmarkStart w:id="1489" w:name="_Toc104489486"/>
      <w:bookmarkStart w:id="1490" w:name="_Toc138762315"/>
      <w:bookmarkStart w:id="1491" w:name="_Toc145708509"/>
      <w:bookmarkStart w:id="1492" w:name="_Toc153827183"/>
      <w:bookmarkStart w:id="1493" w:name="_Toc185517334"/>
      <w:bookmarkStart w:id="1494" w:name="_Toc218799855"/>
      <w:r>
        <w:t>6.1.3.5.4</w:t>
      </w:r>
      <w:r>
        <w:tab/>
        <w:t>Resource Custom Operations</w:t>
      </w:r>
      <w:bookmarkEnd w:id="1486"/>
      <w:bookmarkEnd w:id="1487"/>
      <w:bookmarkEnd w:id="1488"/>
      <w:bookmarkEnd w:id="1489"/>
      <w:bookmarkEnd w:id="1490"/>
      <w:bookmarkEnd w:id="1491"/>
      <w:bookmarkEnd w:id="1492"/>
      <w:bookmarkEnd w:id="1493"/>
      <w:bookmarkEnd w:id="1494"/>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Heading3"/>
      </w:pPr>
      <w:bookmarkStart w:id="1495" w:name="_Toc510696622"/>
      <w:bookmarkStart w:id="1496" w:name="_Toc35971413"/>
      <w:bookmarkStart w:id="1497" w:name="_Toc67903530"/>
      <w:bookmarkStart w:id="1498" w:name="_Toc89295674"/>
      <w:bookmarkStart w:id="1499" w:name="_Toc94261395"/>
      <w:bookmarkStart w:id="1500" w:name="_Toc104199051"/>
      <w:bookmarkStart w:id="1501" w:name="_Toc104489487"/>
      <w:bookmarkStart w:id="1502" w:name="_Toc138762316"/>
      <w:bookmarkStart w:id="1503" w:name="_Toc145708510"/>
      <w:bookmarkStart w:id="1504" w:name="_Toc153827184"/>
      <w:bookmarkStart w:id="1505" w:name="_Toc185517335"/>
      <w:bookmarkStart w:id="1506" w:name="_Toc218799856"/>
      <w:r>
        <w:t>6.1.4</w:t>
      </w:r>
      <w:r>
        <w:tab/>
        <w:t>Custom Operations without associated resources</w:t>
      </w:r>
      <w:bookmarkEnd w:id="1495"/>
      <w:bookmarkEnd w:id="1496"/>
      <w:bookmarkEnd w:id="1497"/>
      <w:bookmarkEnd w:id="1498"/>
      <w:bookmarkEnd w:id="1499"/>
      <w:bookmarkEnd w:id="1500"/>
      <w:bookmarkEnd w:id="1501"/>
      <w:bookmarkEnd w:id="1502"/>
      <w:bookmarkEnd w:id="1503"/>
      <w:bookmarkEnd w:id="1504"/>
      <w:bookmarkEnd w:id="1505"/>
      <w:bookmarkEnd w:id="1506"/>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Heading3"/>
      </w:pPr>
      <w:bookmarkStart w:id="1507" w:name="_Toc510696628"/>
      <w:bookmarkStart w:id="1508" w:name="_Toc35971419"/>
      <w:bookmarkStart w:id="1509" w:name="_Toc67903536"/>
      <w:bookmarkStart w:id="1510" w:name="_Toc89295680"/>
      <w:bookmarkStart w:id="1511" w:name="_Toc94261396"/>
      <w:bookmarkStart w:id="1512" w:name="_Toc104199052"/>
      <w:bookmarkStart w:id="1513" w:name="_Toc104489488"/>
      <w:bookmarkStart w:id="1514" w:name="_Toc138762317"/>
      <w:bookmarkStart w:id="1515" w:name="_Toc145708511"/>
      <w:bookmarkStart w:id="1516" w:name="_Toc153827185"/>
      <w:bookmarkStart w:id="1517" w:name="_Toc185517336"/>
      <w:bookmarkStart w:id="1518" w:name="_Toc218799857"/>
      <w:r>
        <w:t>6.1.5</w:t>
      </w:r>
      <w:r>
        <w:tab/>
        <w:t>Notifications</w:t>
      </w:r>
      <w:bookmarkEnd w:id="1507"/>
      <w:bookmarkEnd w:id="1508"/>
      <w:bookmarkEnd w:id="1509"/>
      <w:bookmarkEnd w:id="1510"/>
      <w:bookmarkEnd w:id="1511"/>
      <w:bookmarkEnd w:id="1512"/>
      <w:bookmarkEnd w:id="1513"/>
      <w:bookmarkEnd w:id="1514"/>
      <w:bookmarkEnd w:id="1515"/>
      <w:bookmarkEnd w:id="1516"/>
      <w:bookmarkEnd w:id="1517"/>
      <w:bookmarkEnd w:id="1518"/>
    </w:p>
    <w:p w14:paraId="44D25D2E" w14:textId="77777777" w:rsidR="008A6D4A" w:rsidRPr="000A7435" w:rsidRDefault="008A6D4A" w:rsidP="00662390">
      <w:pPr>
        <w:pStyle w:val="Heading4"/>
      </w:pPr>
      <w:bookmarkStart w:id="1519" w:name="_Toc510696629"/>
      <w:bookmarkStart w:id="1520" w:name="_Toc35971420"/>
      <w:bookmarkStart w:id="1521" w:name="_Toc67903537"/>
      <w:bookmarkStart w:id="1522" w:name="_Toc89295681"/>
      <w:bookmarkStart w:id="1523" w:name="_Toc94261397"/>
      <w:bookmarkStart w:id="1524" w:name="_Toc104199053"/>
      <w:bookmarkStart w:id="1525" w:name="_Toc104489489"/>
      <w:bookmarkStart w:id="1526" w:name="_Toc138762318"/>
      <w:bookmarkStart w:id="1527" w:name="_Toc145708512"/>
      <w:bookmarkStart w:id="1528" w:name="_Toc153827186"/>
      <w:bookmarkStart w:id="1529" w:name="_Toc185517337"/>
      <w:bookmarkStart w:id="1530" w:name="_Toc218799858"/>
      <w:r>
        <w:t>6.1.5.1</w:t>
      </w:r>
      <w:r>
        <w:tab/>
        <w:t>General</w:t>
      </w:r>
      <w:bookmarkEnd w:id="1519"/>
      <w:bookmarkEnd w:id="1520"/>
      <w:bookmarkEnd w:id="1521"/>
      <w:bookmarkEnd w:id="1522"/>
      <w:bookmarkEnd w:id="1523"/>
      <w:bookmarkEnd w:id="1524"/>
      <w:bookmarkEnd w:id="1525"/>
      <w:bookmarkEnd w:id="1526"/>
      <w:bookmarkEnd w:id="1527"/>
      <w:bookmarkEnd w:id="1528"/>
      <w:bookmarkEnd w:id="1529"/>
      <w:bookmarkEnd w:id="1530"/>
    </w:p>
    <w:p w14:paraId="1A5BBDA3" w14:textId="77777777" w:rsidR="00E105F0" w:rsidRDefault="00E105F0" w:rsidP="00E105F0">
      <w:pPr>
        <w:rPr>
          <w:noProof/>
        </w:rPr>
      </w:pPr>
      <w:bookmarkStart w:id="1531" w:name="_Toc510696630"/>
      <w:bookmarkStart w:id="153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33" w:name="_MCCTEMPBM_CRPT55990040___4"/>
            <w:r w:rsidRPr="00677A45">
              <w:t>Time Sync</w:t>
            </w:r>
            <w:r>
              <w:t>hronization</w:t>
            </w:r>
            <w:r w:rsidRPr="00677A45">
              <w:t xml:space="preserve"> </w:t>
            </w:r>
            <w:r>
              <w:t>Configuration</w:t>
            </w:r>
            <w:r w:rsidRPr="00677A45">
              <w:t xml:space="preserve"> Notification</w:t>
            </w:r>
            <w:bookmarkEnd w:id="1533"/>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Heading4"/>
      </w:pPr>
      <w:bookmarkStart w:id="1534" w:name="_Toc35971421"/>
      <w:bookmarkStart w:id="1535" w:name="_Toc67903538"/>
      <w:bookmarkStart w:id="1536" w:name="_Toc89295682"/>
      <w:bookmarkStart w:id="1537" w:name="_Toc94261398"/>
      <w:bookmarkStart w:id="1538" w:name="_Toc104199054"/>
      <w:bookmarkStart w:id="1539" w:name="_Toc104489490"/>
      <w:bookmarkStart w:id="1540" w:name="_Toc138762319"/>
      <w:bookmarkStart w:id="1541" w:name="_Toc145708513"/>
      <w:bookmarkStart w:id="1542" w:name="_Toc153827187"/>
      <w:bookmarkStart w:id="1543" w:name="_Toc185517338"/>
      <w:bookmarkStart w:id="1544" w:name="_Toc218799859"/>
      <w:r>
        <w:t>6.1.5.2</w:t>
      </w:r>
      <w:r>
        <w:tab/>
      </w:r>
      <w:r w:rsidR="006E70E7" w:rsidRPr="00677A45">
        <w:t>Time Sync</w:t>
      </w:r>
      <w:r w:rsidR="006E70E7">
        <w:t>hronization</w:t>
      </w:r>
      <w:r w:rsidR="006E70E7" w:rsidRPr="00677A45">
        <w:t xml:space="preserve"> Capability Notification</w:t>
      </w:r>
      <w:bookmarkEnd w:id="1531"/>
      <w:bookmarkEnd w:id="1534"/>
      <w:bookmarkEnd w:id="1535"/>
      <w:bookmarkEnd w:id="1536"/>
      <w:bookmarkEnd w:id="1537"/>
      <w:bookmarkEnd w:id="1538"/>
      <w:bookmarkEnd w:id="1539"/>
      <w:bookmarkEnd w:id="1540"/>
      <w:bookmarkEnd w:id="1541"/>
      <w:bookmarkEnd w:id="1542"/>
      <w:bookmarkEnd w:id="1543"/>
      <w:bookmarkEnd w:id="1544"/>
    </w:p>
    <w:p w14:paraId="207A7693" w14:textId="77777777" w:rsidR="00E105F0" w:rsidRPr="00986E88" w:rsidRDefault="00E105F0" w:rsidP="00662390">
      <w:pPr>
        <w:pStyle w:val="Heading5"/>
        <w:rPr>
          <w:noProof/>
        </w:rPr>
      </w:pPr>
      <w:bookmarkStart w:id="1545" w:name="_Toc532994455"/>
      <w:bookmarkStart w:id="1546" w:name="_Toc35971422"/>
      <w:bookmarkStart w:id="1547" w:name="_Toc67903539"/>
      <w:bookmarkStart w:id="1548" w:name="_Toc89295683"/>
      <w:bookmarkStart w:id="1549" w:name="_Toc94261399"/>
      <w:bookmarkStart w:id="1550" w:name="_Toc104199055"/>
      <w:bookmarkStart w:id="1551" w:name="_Toc104489491"/>
      <w:bookmarkStart w:id="1552" w:name="_Toc138762320"/>
      <w:bookmarkStart w:id="1553" w:name="_Toc145708514"/>
      <w:bookmarkStart w:id="1554" w:name="_Toc153827188"/>
      <w:bookmarkStart w:id="1555" w:name="_Toc185517339"/>
      <w:bookmarkStart w:id="1556" w:name="_Toc510696631"/>
      <w:bookmarkStart w:id="1557" w:name="_Toc218799860"/>
      <w:r>
        <w:t>6.1.5.2</w:t>
      </w:r>
      <w:r w:rsidRPr="00986E88">
        <w:rPr>
          <w:noProof/>
        </w:rPr>
        <w:t>.1</w:t>
      </w:r>
      <w:r w:rsidRPr="00986E88">
        <w:rPr>
          <w:noProof/>
        </w:rPr>
        <w:tab/>
        <w:t>Description</w:t>
      </w:r>
      <w:bookmarkEnd w:id="1545"/>
      <w:bookmarkEnd w:id="1546"/>
      <w:bookmarkEnd w:id="1547"/>
      <w:bookmarkEnd w:id="1548"/>
      <w:bookmarkEnd w:id="1549"/>
      <w:bookmarkEnd w:id="1550"/>
      <w:bookmarkEnd w:id="1551"/>
      <w:bookmarkEnd w:id="1552"/>
      <w:bookmarkEnd w:id="1553"/>
      <w:bookmarkEnd w:id="1554"/>
      <w:bookmarkEnd w:id="1555"/>
      <w:bookmarkEnd w:id="15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Heading5"/>
        <w:rPr>
          <w:noProof/>
        </w:rPr>
      </w:pPr>
      <w:bookmarkStart w:id="1558" w:name="_Toc532994456"/>
      <w:bookmarkStart w:id="1559" w:name="_Toc35971423"/>
      <w:bookmarkStart w:id="1560" w:name="_Toc67903540"/>
      <w:bookmarkStart w:id="1561" w:name="_Toc89295684"/>
      <w:bookmarkStart w:id="1562" w:name="_Toc94261400"/>
      <w:bookmarkStart w:id="1563" w:name="_Toc104199056"/>
      <w:bookmarkStart w:id="1564" w:name="_Toc104489492"/>
      <w:bookmarkStart w:id="1565" w:name="_Toc138762321"/>
      <w:bookmarkStart w:id="1566" w:name="_Toc145708515"/>
      <w:bookmarkStart w:id="1567" w:name="_Toc153827189"/>
      <w:bookmarkStart w:id="1568" w:name="_Toc185517340"/>
      <w:bookmarkStart w:id="1569" w:name="_Toc218799861"/>
      <w:r>
        <w:t>6.1.5.2</w:t>
      </w:r>
      <w:r w:rsidRPr="00986E88">
        <w:rPr>
          <w:noProof/>
        </w:rPr>
        <w:t>.2</w:t>
      </w:r>
      <w:r w:rsidRPr="00986E88">
        <w:rPr>
          <w:noProof/>
        </w:rPr>
        <w:tab/>
        <w:t>Target URI</w:t>
      </w:r>
      <w:bookmarkEnd w:id="1558"/>
      <w:bookmarkEnd w:id="1559"/>
      <w:bookmarkEnd w:id="1560"/>
      <w:bookmarkEnd w:id="1561"/>
      <w:bookmarkEnd w:id="1562"/>
      <w:bookmarkEnd w:id="1563"/>
      <w:bookmarkEnd w:id="1564"/>
      <w:bookmarkEnd w:id="1565"/>
      <w:bookmarkEnd w:id="1566"/>
      <w:bookmarkEnd w:id="1567"/>
      <w:bookmarkEnd w:id="1568"/>
      <w:bookmarkEnd w:id="1569"/>
    </w:p>
    <w:p w14:paraId="73F497B6" w14:textId="48BACCE0" w:rsidR="00E105F0" w:rsidRPr="00986E88" w:rsidRDefault="00E105F0" w:rsidP="00E105F0">
      <w:pPr>
        <w:rPr>
          <w:rFonts w:ascii="Arial" w:hAnsi="Arial" w:cs="Arial"/>
          <w:noProof/>
        </w:rPr>
      </w:pPr>
      <w:bookmarkStart w:id="1570"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70"/>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Heading5"/>
        <w:rPr>
          <w:noProof/>
        </w:rPr>
      </w:pPr>
      <w:bookmarkStart w:id="1571" w:name="_Toc532994457"/>
      <w:bookmarkStart w:id="1572" w:name="_Toc35971424"/>
      <w:bookmarkStart w:id="1573" w:name="_Toc67903541"/>
      <w:bookmarkStart w:id="1574" w:name="_Toc89295685"/>
      <w:bookmarkStart w:id="1575" w:name="_Toc94261401"/>
      <w:bookmarkStart w:id="1576" w:name="_Toc104199057"/>
      <w:bookmarkStart w:id="1577" w:name="_Toc104489493"/>
      <w:bookmarkStart w:id="1578" w:name="_Toc138762322"/>
      <w:bookmarkStart w:id="1579" w:name="_Toc145708516"/>
      <w:bookmarkStart w:id="1580" w:name="_Toc153827190"/>
      <w:bookmarkStart w:id="1581" w:name="_Toc185517341"/>
      <w:bookmarkStart w:id="1582" w:name="_Toc218799862"/>
      <w:r>
        <w:t>6.1.5.2</w:t>
      </w:r>
      <w:r w:rsidRPr="00986E88">
        <w:rPr>
          <w:noProof/>
        </w:rPr>
        <w:t>.3</w:t>
      </w:r>
      <w:r w:rsidRPr="00986E88">
        <w:rPr>
          <w:noProof/>
        </w:rPr>
        <w:tab/>
        <w:t>Standard Methods</w:t>
      </w:r>
      <w:bookmarkEnd w:id="1571"/>
      <w:bookmarkEnd w:id="1572"/>
      <w:bookmarkEnd w:id="1573"/>
      <w:bookmarkEnd w:id="1574"/>
      <w:bookmarkEnd w:id="1575"/>
      <w:bookmarkEnd w:id="1576"/>
      <w:bookmarkEnd w:id="1577"/>
      <w:bookmarkEnd w:id="1578"/>
      <w:bookmarkEnd w:id="1579"/>
      <w:bookmarkEnd w:id="1580"/>
      <w:bookmarkEnd w:id="1581"/>
      <w:bookmarkEnd w:id="1582"/>
    </w:p>
    <w:p w14:paraId="30CC0A99" w14:textId="77777777" w:rsidR="00E105F0" w:rsidRPr="00986E88" w:rsidRDefault="00E105F0" w:rsidP="00662390">
      <w:pPr>
        <w:pStyle w:val="H6"/>
        <w:rPr>
          <w:noProof/>
        </w:rPr>
      </w:pPr>
      <w:bookmarkStart w:id="1583" w:name="_Toc532994458"/>
      <w:bookmarkStart w:id="1584" w:name="_Toc35971425"/>
      <w:r>
        <w:t>6.1.5.2.3</w:t>
      </w:r>
      <w:r w:rsidRPr="00986E88">
        <w:rPr>
          <w:noProof/>
        </w:rPr>
        <w:t>.1</w:t>
      </w:r>
      <w:r w:rsidRPr="00986E88">
        <w:rPr>
          <w:noProof/>
        </w:rPr>
        <w:tab/>
        <w:t>POST</w:t>
      </w:r>
      <w:bookmarkEnd w:id="1583"/>
      <w:bookmarkEnd w:id="1584"/>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Heading4"/>
      </w:pPr>
      <w:bookmarkStart w:id="1585" w:name="_Toc35971426"/>
      <w:bookmarkStart w:id="1586" w:name="_Toc67903542"/>
      <w:bookmarkStart w:id="1587" w:name="_Toc89295686"/>
      <w:bookmarkStart w:id="1588" w:name="_Toc94261402"/>
      <w:bookmarkStart w:id="1589" w:name="_Toc104199058"/>
      <w:bookmarkStart w:id="1590" w:name="_Toc104489494"/>
      <w:bookmarkStart w:id="1591" w:name="_Toc138762323"/>
      <w:bookmarkStart w:id="1592" w:name="_Toc145708517"/>
      <w:bookmarkStart w:id="1593" w:name="_Toc153827191"/>
      <w:bookmarkStart w:id="1594" w:name="_Toc185517342"/>
      <w:bookmarkStart w:id="1595" w:name="_Toc2187998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56"/>
      <w:bookmarkEnd w:id="1585"/>
      <w:bookmarkEnd w:id="1586"/>
      <w:bookmarkEnd w:id="1587"/>
      <w:bookmarkEnd w:id="1588"/>
      <w:bookmarkEnd w:id="1589"/>
      <w:bookmarkEnd w:id="1590"/>
      <w:bookmarkEnd w:id="1591"/>
      <w:bookmarkEnd w:id="1592"/>
      <w:bookmarkEnd w:id="1593"/>
      <w:bookmarkEnd w:id="1594"/>
      <w:bookmarkEnd w:id="1595"/>
    </w:p>
    <w:p w14:paraId="2C221823" w14:textId="77777777" w:rsidR="00E27D8A" w:rsidRPr="00986E88" w:rsidRDefault="00E27D8A" w:rsidP="00E27D8A">
      <w:pPr>
        <w:pStyle w:val="Heading5"/>
        <w:rPr>
          <w:noProof/>
        </w:rPr>
      </w:pPr>
      <w:bookmarkStart w:id="1596" w:name="_Toc89295687"/>
      <w:bookmarkStart w:id="1597" w:name="_Toc94261403"/>
      <w:bookmarkStart w:id="1598" w:name="_Toc104199059"/>
      <w:bookmarkStart w:id="1599" w:name="_Toc104489495"/>
      <w:bookmarkStart w:id="1600" w:name="_Toc138762324"/>
      <w:bookmarkStart w:id="1601" w:name="_Toc145708518"/>
      <w:bookmarkStart w:id="1602" w:name="_Toc153827192"/>
      <w:bookmarkStart w:id="1603" w:name="_Toc185517343"/>
      <w:bookmarkStart w:id="1604" w:name="_Toc218799864"/>
      <w:r>
        <w:t>6.1.5.3</w:t>
      </w:r>
      <w:r w:rsidRPr="00986E88">
        <w:rPr>
          <w:noProof/>
        </w:rPr>
        <w:t>.1</w:t>
      </w:r>
      <w:r w:rsidRPr="00986E88">
        <w:rPr>
          <w:noProof/>
        </w:rPr>
        <w:tab/>
        <w:t>Description</w:t>
      </w:r>
      <w:bookmarkEnd w:id="1596"/>
      <w:bookmarkEnd w:id="1597"/>
      <w:bookmarkEnd w:id="1598"/>
      <w:bookmarkEnd w:id="1599"/>
      <w:bookmarkEnd w:id="1600"/>
      <w:bookmarkEnd w:id="1601"/>
      <w:bookmarkEnd w:id="1602"/>
      <w:bookmarkEnd w:id="1603"/>
      <w:bookmarkEnd w:id="1604"/>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Heading5"/>
        <w:rPr>
          <w:noProof/>
        </w:rPr>
      </w:pPr>
      <w:bookmarkStart w:id="1605" w:name="_Toc89295688"/>
      <w:bookmarkStart w:id="1606" w:name="_Toc94261404"/>
      <w:bookmarkStart w:id="1607" w:name="_Toc104199060"/>
      <w:bookmarkStart w:id="1608" w:name="_Toc104489496"/>
      <w:bookmarkStart w:id="1609" w:name="_Toc138762325"/>
      <w:bookmarkStart w:id="1610" w:name="_Toc145708519"/>
      <w:bookmarkStart w:id="1611" w:name="_Toc153827193"/>
      <w:bookmarkStart w:id="1612" w:name="_Toc185517344"/>
      <w:bookmarkStart w:id="1613" w:name="_Toc218799865"/>
      <w:r>
        <w:t>6.1.5.3</w:t>
      </w:r>
      <w:r w:rsidRPr="00986E88">
        <w:rPr>
          <w:noProof/>
        </w:rPr>
        <w:t>.2</w:t>
      </w:r>
      <w:r w:rsidRPr="00986E88">
        <w:rPr>
          <w:noProof/>
        </w:rPr>
        <w:tab/>
        <w:t>Target URI</w:t>
      </w:r>
      <w:bookmarkEnd w:id="1605"/>
      <w:bookmarkEnd w:id="1606"/>
      <w:bookmarkEnd w:id="1607"/>
      <w:bookmarkEnd w:id="1608"/>
      <w:bookmarkEnd w:id="1609"/>
      <w:bookmarkEnd w:id="1610"/>
      <w:bookmarkEnd w:id="1611"/>
      <w:bookmarkEnd w:id="1612"/>
      <w:bookmarkEnd w:id="1613"/>
    </w:p>
    <w:p w14:paraId="23AA9DC4" w14:textId="77777777" w:rsidR="00E27D8A" w:rsidRPr="00986E88" w:rsidRDefault="00E27D8A" w:rsidP="00E27D8A">
      <w:pPr>
        <w:rPr>
          <w:rFonts w:ascii="Arial" w:hAnsi="Arial" w:cs="Arial"/>
          <w:noProof/>
        </w:rPr>
      </w:pPr>
      <w:bookmarkStart w:id="1614"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14"/>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Heading5"/>
        <w:rPr>
          <w:noProof/>
        </w:rPr>
      </w:pPr>
      <w:bookmarkStart w:id="1615" w:name="_Toc89295689"/>
      <w:bookmarkStart w:id="1616" w:name="_Toc94261405"/>
      <w:bookmarkStart w:id="1617" w:name="_Toc104199061"/>
      <w:bookmarkStart w:id="1618" w:name="_Toc104489497"/>
      <w:bookmarkStart w:id="1619" w:name="_Toc138762326"/>
      <w:bookmarkStart w:id="1620" w:name="_Toc145708520"/>
      <w:bookmarkStart w:id="1621" w:name="_Toc153827194"/>
      <w:bookmarkStart w:id="1622" w:name="_Toc185517345"/>
      <w:bookmarkStart w:id="1623" w:name="_Toc218799866"/>
      <w:r>
        <w:t>6.1.5.3</w:t>
      </w:r>
      <w:r w:rsidRPr="00986E88">
        <w:rPr>
          <w:noProof/>
        </w:rPr>
        <w:t>.3</w:t>
      </w:r>
      <w:r w:rsidRPr="00986E88">
        <w:rPr>
          <w:noProof/>
        </w:rPr>
        <w:tab/>
        <w:t>Standard Methods</w:t>
      </w:r>
      <w:bookmarkEnd w:id="1615"/>
      <w:bookmarkEnd w:id="1616"/>
      <w:bookmarkEnd w:id="1617"/>
      <w:bookmarkEnd w:id="1618"/>
      <w:bookmarkEnd w:id="1619"/>
      <w:bookmarkEnd w:id="1620"/>
      <w:bookmarkEnd w:id="1621"/>
      <w:bookmarkEnd w:id="1622"/>
      <w:bookmarkEnd w:id="1623"/>
    </w:p>
    <w:p w14:paraId="55E89023" w14:textId="77777777" w:rsidR="00E27D8A" w:rsidRPr="00986E88" w:rsidRDefault="00E27D8A" w:rsidP="00244873">
      <w:pPr>
        <w:pStyle w:val="H6"/>
        <w:rPr>
          <w:noProof/>
        </w:rPr>
      </w:pPr>
      <w:bookmarkStart w:id="1624" w:name="_Toc104199062"/>
      <w:bookmarkStart w:id="1625" w:name="_Toc104489498"/>
      <w:bookmarkStart w:id="1626" w:name="_Toc138762327"/>
      <w:bookmarkStart w:id="1627" w:name="_Toc145708521"/>
      <w:bookmarkStart w:id="1628" w:name="_Toc153827195"/>
      <w:bookmarkStart w:id="1629" w:name="_Toc185517346"/>
      <w:r>
        <w:t>6.1.5.3.3</w:t>
      </w:r>
      <w:r w:rsidRPr="00986E88">
        <w:rPr>
          <w:noProof/>
        </w:rPr>
        <w:t>.1</w:t>
      </w:r>
      <w:r w:rsidRPr="00986E88">
        <w:rPr>
          <w:noProof/>
        </w:rPr>
        <w:tab/>
        <w:t>POST</w:t>
      </w:r>
      <w:bookmarkEnd w:id="1624"/>
      <w:bookmarkEnd w:id="1625"/>
      <w:bookmarkEnd w:id="1626"/>
      <w:bookmarkEnd w:id="1627"/>
      <w:bookmarkEnd w:id="1628"/>
      <w:bookmarkEnd w:id="1629"/>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Heading3"/>
      </w:pPr>
      <w:bookmarkStart w:id="1630" w:name="_Toc35971427"/>
      <w:bookmarkStart w:id="1631" w:name="_Toc67903543"/>
      <w:bookmarkStart w:id="1632" w:name="_Toc89295690"/>
      <w:bookmarkStart w:id="1633" w:name="_Toc94261406"/>
      <w:bookmarkStart w:id="1634" w:name="_Toc104199063"/>
      <w:bookmarkStart w:id="1635" w:name="_Toc104489499"/>
      <w:bookmarkStart w:id="1636" w:name="_Toc138762328"/>
      <w:bookmarkStart w:id="1637" w:name="_Toc145708522"/>
      <w:bookmarkStart w:id="1638" w:name="_Toc153827196"/>
      <w:bookmarkStart w:id="1639" w:name="_Toc185517347"/>
      <w:bookmarkStart w:id="1640" w:name="_Toc218799867"/>
      <w:r>
        <w:t>6.1.6</w:t>
      </w:r>
      <w:r>
        <w:tab/>
        <w:t>Data Model</w:t>
      </w:r>
      <w:bookmarkEnd w:id="1532"/>
      <w:bookmarkEnd w:id="1630"/>
      <w:bookmarkEnd w:id="1631"/>
      <w:bookmarkEnd w:id="1632"/>
      <w:bookmarkEnd w:id="1633"/>
      <w:bookmarkEnd w:id="1634"/>
      <w:bookmarkEnd w:id="1635"/>
      <w:bookmarkEnd w:id="1636"/>
      <w:bookmarkEnd w:id="1637"/>
      <w:bookmarkEnd w:id="1638"/>
      <w:bookmarkEnd w:id="1639"/>
      <w:bookmarkEnd w:id="1640"/>
    </w:p>
    <w:p w14:paraId="405EFF41" w14:textId="77777777" w:rsidR="008A6D4A" w:rsidRDefault="008A6D4A" w:rsidP="008A6D4A">
      <w:pPr>
        <w:pStyle w:val="Heading4"/>
      </w:pPr>
      <w:bookmarkStart w:id="1641" w:name="_Toc510696633"/>
      <w:bookmarkStart w:id="1642" w:name="_Toc35971428"/>
      <w:bookmarkStart w:id="1643" w:name="_Toc67903544"/>
      <w:bookmarkStart w:id="1644" w:name="_Toc89295691"/>
      <w:bookmarkStart w:id="1645" w:name="_Toc94261407"/>
      <w:bookmarkStart w:id="1646" w:name="_Toc104199064"/>
      <w:bookmarkStart w:id="1647" w:name="_Toc104489500"/>
      <w:bookmarkStart w:id="1648" w:name="_Toc138762329"/>
      <w:bookmarkStart w:id="1649" w:name="_Toc145708523"/>
      <w:bookmarkStart w:id="1650" w:name="_Toc153827197"/>
      <w:bookmarkStart w:id="1651" w:name="_Toc185517348"/>
      <w:bookmarkStart w:id="1652" w:name="_Toc218799868"/>
      <w:r>
        <w:t>6.1.6.1</w:t>
      </w:r>
      <w:r>
        <w:tab/>
        <w:t>General</w:t>
      </w:r>
      <w:bookmarkEnd w:id="1641"/>
      <w:bookmarkEnd w:id="1642"/>
      <w:bookmarkEnd w:id="1643"/>
      <w:bookmarkEnd w:id="1644"/>
      <w:bookmarkEnd w:id="1645"/>
      <w:bookmarkEnd w:id="1646"/>
      <w:bookmarkEnd w:id="1647"/>
      <w:bookmarkEnd w:id="1648"/>
      <w:bookmarkEnd w:id="1649"/>
      <w:bookmarkEnd w:id="1650"/>
      <w:bookmarkEnd w:id="1651"/>
      <w:bookmarkEnd w:id="165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53" w:name="_Toc510696634"/>
      <w:bookmarkStart w:id="1654" w:name="_Toc35971429"/>
      <w:bookmarkStart w:id="1655" w:name="_Toc67903545"/>
      <w:bookmarkStart w:id="1656" w:name="_Toc89295692"/>
      <w:bookmarkStart w:id="1657" w:name="_Toc94261408"/>
      <w:bookmarkStart w:id="1658" w:name="_Toc104199065"/>
      <w:bookmarkStart w:id="1659" w:name="_Toc104489501"/>
      <w:bookmarkStart w:id="1660" w:name="_Toc138762330"/>
      <w:bookmarkStart w:id="1661" w:name="_Toc145708524"/>
      <w:bookmarkStart w:id="166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Heading4"/>
        <w:rPr>
          <w:lang w:val="en-US"/>
        </w:rPr>
      </w:pPr>
      <w:bookmarkStart w:id="1663" w:name="_Toc185517349"/>
      <w:bookmarkStart w:id="1664" w:name="_Toc218799869"/>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53"/>
      <w:bookmarkEnd w:id="1654"/>
      <w:bookmarkEnd w:id="1655"/>
      <w:bookmarkEnd w:id="1656"/>
      <w:bookmarkEnd w:id="1657"/>
      <w:bookmarkEnd w:id="1658"/>
      <w:bookmarkEnd w:id="1659"/>
      <w:bookmarkEnd w:id="1660"/>
      <w:bookmarkEnd w:id="1661"/>
      <w:bookmarkEnd w:id="1662"/>
      <w:bookmarkEnd w:id="1663"/>
      <w:bookmarkEnd w:id="1664"/>
    </w:p>
    <w:p w14:paraId="672B9C59" w14:textId="77777777" w:rsidR="008A6D4A" w:rsidRDefault="008A6D4A" w:rsidP="008A6D4A">
      <w:pPr>
        <w:pStyle w:val="Heading5"/>
      </w:pPr>
      <w:bookmarkStart w:id="1665" w:name="_Toc510696635"/>
      <w:bookmarkStart w:id="1666" w:name="_Toc35971430"/>
      <w:bookmarkStart w:id="1667" w:name="_Toc67903546"/>
      <w:bookmarkStart w:id="1668" w:name="_Toc89295693"/>
      <w:bookmarkStart w:id="1669" w:name="_Toc94261409"/>
      <w:bookmarkStart w:id="1670" w:name="_Toc104199066"/>
      <w:bookmarkStart w:id="1671" w:name="_Toc104489502"/>
      <w:bookmarkStart w:id="1672" w:name="_Toc138762331"/>
      <w:bookmarkStart w:id="1673" w:name="_Toc145708525"/>
      <w:bookmarkStart w:id="1674" w:name="_Toc153827199"/>
      <w:bookmarkStart w:id="1675" w:name="_Toc185517350"/>
      <w:bookmarkStart w:id="1676" w:name="_Toc218799870"/>
      <w:r>
        <w:t>6.1.6.2.1</w:t>
      </w:r>
      <w:r>
        <w:tab/>
        <w:t>Introduction</w:t>
      </w:r>
      <w:bookmarkEnd w:id="1665"/>
      <w:bookmarkEnd w:id="1666"/>
      <w:bookmarkEnd w:id="1667"/>
      <w:bookmarkEnd w:id="1668"/>
      <w:bookmarkEnd w:id="1669"/>
      <w:bookmarkEnd w:id="1670"/>
      <w:bookmarkEnd w:id="1671"/>
      <w:bookmarkEnd w:id="1672"/>
      <w:bookmarkEnd w:id="1673"/>
      <w:bookmarkEnd w:id="1674"/>
      <w:bookmarkEnd w:id="1675"/>
      <w:bookmarkEnd w:id="1676"/>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Heading5"/>
      </w:pPr>
      <w:bookmarkStart w:id="1677" w:name="_Toc510696636"/>
      <w:bookmarkStart w:id="1678" w:name="_Toc35971431"/>
      <w:bookmarkStart w:id="1679" w:name="_Toc67903547"/>
      <w:bookmarkStart w:id="1680" w:name="_Toc89295694"/>
      <w:bookmarkStart w:id="1681" w:name="_Toc94261410"/>
      <w:bookmarkStart w:id="1682" w:name="_Toc104199067"/>
      <w:bookmarkStart w:id="1683" w:name="_Toc104489503"/>
      <w:bookmarkStart w:id="1684" w:name="_Toc138762332"/>
      <w:bookmarkStart w:id="1685" w:name="_Toc145708526"/>
      <w:bookmarkStart w:id="1686" w:name="_Toc153827200"/>
      <w:bookmarkStart w:id="1687" w:name="_Toc185517351"/>
      <w:bookmarkStart w:id="1688" w:name="_Toc218799871"/>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77"/>
      <w:bookmarkEnd w:id="1678"/>
      <w:bookmarkEnd w:id="1679"/>
      <w:bookmarkEnd w:id="1680"/>
      <w:bookmarkEnd w:id="1681"/>
      <w:bookmarkEnd w:id="1682"/>
      <w:bookmarkEnd w:id="1683"/>
      <w:bookmarkEnd w:id="1684"/>
      <w:bookmarkEnd w:id="1685"/>
      <w:bookmarkEnd w:id="1686"/>
      <w:bookmarkEnd w:id="1687"/>
      <w:bookmarkEnd w:id="1688"/>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689" w:name="_MCCTEMPBM_CRPT55990043___4"/>
            <w:r w:rsidRPr="0016361A">
              <w:t>Cardinality</w:t>
            </w:r>
            <w:bookmarkEnd w:id="1689"/>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Heading5"/>
      </w:pPr>
      <w:bookmarkStart w:id="1690" w:name="_Toc510696637"/>
      <w:bookmarkStart w:id="1691" w:name="_Toc35971432"/>
      <w:bookmarkStart w:id="1692" w:name="_Toc67903548"/>
      <w:bookmarkStart w:id="1693" w:name="_Toc89295695"/>
      <w:bookmarkStart w:id="1694" w:name="_Toc94261411"/>
      <w:bookmarkStart w:id="1695" w:name="_Toc104199068"/>
      <w:bookmarkStart w:id="1696" w:name="_Toc104489504"/>
      <w:bookmarkStart w:id="1697" w:name="_Toc138762333"/>
      <w:bookmarkStart w:id="1698" w:name="_Toc145708527"/>
      <w:bookmarkStart w:id="1699" w:name="_Toc153827201"/>
      <w:bookmarkStart w:id="1700" w:name="_Toc185517352"/>
      <w:bookmarkStart w:id="1701" w:name="_Toc218799872"/>
      <w:r>
        <w:t>6.1.6.2.3</w:t>
      </w:r>
      <w:r>
        <w:tab/>
        <w:t xml:space="preserve">Type: </w:t>
      </w:r>
      <w:r w:rsidR="000D3A48">
        <w:rPr>
          <w:lang w:eastAsia="zh-CN"/>
        </w:rPr>
        <w:t>TimeSyncExposureSubsNotif</w:t>
      </w:r>
      <w:bookmarkEnd w:id="1690"/>
      <w:bookmarkEnd w:id="1691"/>
      <w:bookmarkEnd w:id="1692"/>
      <w:bookmarkEnd w:id="1693"/>
      <w:bookmarkEnd w:id="1694"/>
      <w:bookmarkEnd w:id="1695"/>
      <w:bookmarkEnd w:id="1696"/>
      <w:bookmarkEnd w:id="1697"/>
      <w:bookmarkEnd w:id="1698"/>
      <w:bookmarkEnd w:id="1699"/>
      <w:bookmarkEnd w:id="1700"/>
      <w:bookmarkEnd w:id="1701"/>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02" w:name="_MCCTEMPBM_CRPT55990044___4"/>
            <w:r>
              <w:t>Cardinality</w:t>
            </w:r>
            <w:bookmarkEnd w:id="1702"/>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Heading5"/>
      </w:pPr>
      <w:bookmarkStart w:id="1703" w:name="_Toc28011587"/>
      <w:bookmarkStart w:id="1704" w:name="_Toc34210703"/>
      <w:bookmarkStart w:id="1705" w:name="_Toc36037728"/>
      <w:bookmarkStart w:id="1706" w:name="_Toc39063162"/>
      <w:bookmarkStart w:id="1707" w:name="_Toc43298220"/>
      <w:bookmarkStart w:id="1708" w:name="_Toc45132997"/>
      <w:bookmarkStart w:id="1709" w:name="_Toc49935464"/>
      <w:bookmarkStart w:id="1710" w:name="_Toc50023810"/>
      <w:bookmarkStart w:id="1711" w:name="_Toc51761300"/>
      <w:bookmarkStart w:id="1712" w:name="_Toc56672230"/>
      <w:bookmarkStart w:id="1713" w:name="_Toc66277788"/>
      <w:bookmarkStart w:id="1714" w:name="_Toc68166470"/>
      <w:bookmarkStart w:id="1715" w:name="_Toc89295696"/>
      <w:bookmarkStart w:id="1716" w:name="_Toc94261412"/>
      <w:bookmarkStart w:id="1717" w:name="_Toc104199069"/>
      <w:bookmarkStart w:id="1718" w:name="_Toc104489505"/>
      <w:bookmarkStart w:id="1719" w:name="_Toc138762334"/>
      <w:bookmarkStart w:id="1720" w:name="_Toc145708528"/>
      <w:bookmarkStart w:id="1721" w:name="_Toc153827202"/>
      <w:bookmarkStart w:id="1722" w:name="_Toc185517353"/>
      <w:bookmarkStart w:id="1723" w:name="_Toc218799873"/>
      <w:r>
        <w:t>6.1.6.2.4</w:t>
      </w:r>
      <w:r>
        <w:tab/>
        <w:t>Type SubsEvent</w:t>
      </w:r>
      <w:bookmarkEnd w:id="1703"/>
      <w:bookmarkEnd w:id="1704"/>
      <w:bookmarkEnd w:id="1705"/>
      <w:bookmarkEnd w:id="1706"/>
      <w:bookmarkEnd w:id="1707"/>
      <w:bookmarkEnd w:id="1708"/>
      <w:bookmarkEnd w:id="1709"/>
      <w:bookmarkEnd w:id="1710"/>
      <w:bookmarkEnd w:id="1711"/>
      <w:bookmarkEnd w:id="1712"/>
      <w:bookmarkEnd w:id="1713"/>
      <w:bookmarkEnd w:id="1714"/>
      <w:r>
        <w:t>Notification</w:t>
      </w:r>
      <w:bookmarkEnd w:id="1715"/>
      <w:bookmarkEnd w:id="1716"/>
      <w:bookmarkEnd w:id="1717"/>
      <w:bookmarkEnd w:id="1718"/>
      <w:bookmarkEnd w:id="1719"/>
      <w:bookmarkEnd w:id="1720"/>
      <w:bookmarkEnd w:id="1721"/>
      <w:bookmarkEnd w:id="1722"/>
      <w:bookmarkEnd w:id="172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Heading5"/>
      </w:pPr>
      <w:bookmarkStart w:id="1724" w:name="_Toc73716346"/>
      <w:bookmarkStart w:id="1725" w:name="_Toc89295697"/>
      <w:bookmarkStart w:id="1726" w:name="_Toc94261413"/>
      <w:bookmarkStart w:id="1727" w:name="_Toc104199070"/>
      <w:bookmarkStart w:id="1728" w:name="_Toc104489506"/>
      <w:bookmarkStart w:id="1729" w:name="_Toc138762335"/>
      <w:bookmarkStart w:id="1730" w:name="_Toc145708529"/>
      <w:bookmarkStart w:id="1731" w:name="_Toc153827203"/>
      <w:bookmarkStart w:id="1732" w:name="_Toc185517354"/>
      <w:bookmarkStart w:id="1733" w:name="_Toc218799874"/>
      <w:r>
        <w:t>6.1.6.2.5</w:t>
      </w:r>
      <w:r>
        <w:tab/>
        <w:t xml:space="preserve">Type: </w:t>
      </w:r>
      <w:r>
        <w:rPr>
          <w:noProof/>
        </w:rPr>
        <w:t>TimeSyncCapability</w:t>
      </w:r>
      <w:bookmarkEnd w:id="1724"/>
      <w:bookmarkEnd w:id="1725"/>
      <w:bookmarkEnd w:id="1726"/>
      <w:bookmarkEnd w:id="1727"/>
      <w:bookmarkEnd w:id="1728"/>
      <w:bookmarkEnd w:id="1729"/>
      <w:bookmarkEnd w:id="1730"/>
      <w:bookmarkEnd w:id="1731"/>
      <w:bookmarkEnd w:id="1732"/>
      <w:bookmarkEnd w:id="173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34" w:name="_MCCTEMPBM_CRPT55990045___4"/>
            <w:r>
              <w:t>Cardinality</w:t>
            </w:r>
            <w:bookmarkEnd w:id="1734"/>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SimSun"/>
        </w:rPr>
      </w:pPr>
    </w:p>
    <w:p w14:paraId="2610C4BC" w14:textId="72CFDFAE" w:rsidR="00005852" w:rsidRDefault="00005852" w:rsidP="00005852">
      <w:pPr>
        <w:pStyle w:val="Heading5"/>
      </w:pPr>
      <w:bookmarkStart w:id="1735" w:name="_Toc89295698"/>
      <w:bookmarkStart w:id="1736" w:name="_Toc94261414"/>
      <w:bookmarkStart w:id="1737" w:name="_Toc104199071"/>
      <w:bookmarkStart w:id="1738" w:name="_Toc104489507"/>
      <w:bookmarkStart w:id="1739" w:name="_Toc138762336"/>
      <w:bookmarkStart w:id="1740" w:name="_Toc145708530"/>
      <w:bookmarkStart w:id="1741" w:name="_Toc153827204"/>
      <w:bookmarkStart w:id="1742" w:name="_Toc185517355"/>
      <w:bookmarkStart w:id="1743" w:name="_Toc218799875"/>
      <w:r>
        <w:t>6.1.6.2.</w:t>
      </w:r>
      <w:r w:rsidR="00D44E53">
        <w:t>6</w:t>
      </w:r>
      <w:r>
        <w:tab/>
        <w:t xml:space="preserve">Type: </w:t>
      </w:r>
      <w:r>
        <w:rPr>
          <w:rFonts w:hint="eastAsia"/>
        </w:rPr>
        <w:t>Ptp</w:t>
      </w:r>
      <w:r>
        <w:t>CapabilitiesPerUe</w:t>
      </w:r>
      <w:bookmarkEnd w:id="1735"/>
      <w:bookmarkEnd w:id="1736"/>
      <w:bookmarkEnd w:id="1737"/>
      <w:bookmarkEnd w:id="1738"/>
      <w:bookmarkEnd w:id="1739"/>
      <w:bookmarkEnd w:id="1740"/>
      <w:bookmarkEnd w:id="1741"/>
      <w:bookmarkEnd w:id="1742"/>
      <w:bookmarkEnd w:id="17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44" w:name="_MCCTEMPBM_CRPT55990046___4"/>
            <w:r>
              <w:t>Cardinality</w:t>
            </w:r>
            <w:bookmarkEnd w:id="1744"/>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Heading5"/>
      </w:pPr>
      <w:bookmarkStart w:id="1745" w:name="_Toc82747466"/>
      <w:bookmarkStart w:id="1746" w:name="_Toc94261420"/>
      <w:bookmarkStart w:id="1747" w:name="_Toc104199072"/>
      <w:bookmarkStart w:id="1748" w:name="_Toc104489508"/>
      <w:bookmarkStart w:id="1749" w:name="_Toc138762337"/>
      <w:bookmarkStart w:id="1750" w:name="_Toc145708531"/>
      <w:bookmarkStart w:id="1751" w:name="_Toc153827205"/>
      <w:bookmarkStart w:id="1752" w:name="_Toc185517356"/>
      <w:bookmarkStart w:id="1753" w:name="_Toc218799876"/>
      <w:r>
        <w:t>6.1.6.2.</w:t>
      </w:r>
      <w:r w:rsidR="00D62A29">
        <w:t>7</w:t>
      </w:r>
      <w:r>
        <w:tab/>
        <w:t xml:space="preserve">Type: </w:t>
      </w:r>
      <w:r>
        <w:rPr>
          <w:lang w:eastAsia="zh-CN"/>
        </w:rPr>
        <w:t>TimeSyncExposureConfigNotif</w:t>
      </w:r>
      <w:bookmarkEnd w:id="1745"/>
      <w:bookmarkEnd w:id="1746"/>
      <w:bookmarkEnd w:id="1747"/>
      <w:bookmarkEnd w:id="1748"/>
      <w:bookmarkEnd w:id="1749"/>
      <w:bookmarkEnd w:id="1750"/>
      <w:bookmarkEnd w:id="1751"/>
      <w:bookmarkEnd w:id="1752"/>
      <w:bookmarkEnd w:id="1753"/>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54" w:name="_MCCTEMPBM_CRPT55990047___4"/>
            <w:r>
              <w:t>Cardinality</w:t>
            </w:r>
            <w:bookmarkEnd w:id="1754"/>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SimSun"/>
        </w:rPr>
      </w:pPr>
    </w:p>
    <w:p w14:paraId="5D8CD342" w14:textId="567A535E" w:rsidR="00B157F0" w:rsidRDefault="00B157F0" w:rsidP="00B157F0">
      <w:pPr>
        <w:pStyle w:val="Heading5"/>
      </w:pPr>
      <w:bookmarkStart w:id="1755" w:name="_Toc94261421"/>
      <w:bookmarkStart w:id="1756" w:name="_Toc104199073"/>
      <w:bookmarkStart w:id="1757" w:name="_Toc104489509"/>
      <w:bookmarkStart w:id="1758" w:name="_Toc138762338"/>
      <w:bookmarkStart w:id="1759" w:name="_Toc145708532"/>
      <w:bookmarkStart w:id="1760" w:name="_Toc153827206"/>
      <w:bookmarkStart w:id="1761" w:name="_Toc185517357"/>
      <w:bookmarkStart w:id="1762" w:name="_Toc218799877"/>
      <w:r>
        <w:t>6.1.6.2.</w:t>
      </w:r>
      <w:r w:rsidR="00D62A29">
        <w:t>8</w:t>
      </w:r>
      <w:r>
        <w:tab/>
        <w:t xml:space="preserve">Type: </w:t>
      </w:r>
      <w:bookmarkEnd w:id="1755"/>
      <w:r w:rsidR="00C33FAA">
        <w:rPr>
          <w:lang w:eastAsia="zh-CN"/>
        </w:rPr>
        <w:t>StateOfConfiguration</w:t>
      </w:r>
      <w:bookmarkEnd w:id="1756"/>
      <w:bookmarkEnd w:id="1757"/>
      <w:bookmarkEnd w:id="1758"/>
      <w:bookmarkEnd w:id="1759"/>
      <w:bookmarkEnd w:id="1760"/>
      <w:bookmarkEnd w:id="1761"/>
      <w:bookmarkEnd w:id="1762"/>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63" w:name="_MCCTEMPBM_CRPT55990048___4"/>
            <w:r>
              <w:t>Cardinality</w:t>
            </w:r>
            <w:bookmarkEnd w:id="1763"/>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SimSun"/>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SimSun"/>
        </w:rPr>
      </w:pPr>
    </w:p>
    <w:p w14:paraId="3B79E390" w14:textId="2C01D41F" w:rsidR="003416B7" w:rsidRDefault="00A736A5" w:rsidP="003416B7">
      <w:pPr>
        <w:pStyle w:val="Heading5"/>
      </w:pPr>
      <w:bookmarkStart w:id="1764" w:name="_Toc90658239"/>
      <w:bookmarkStart w:id="1765" w:name="_Toc94261422"/>
      <w:bookmarkStart w:id="1766" w:name="_Toc104199074"/>
      <w:bookmarkStart w:id="1767" w:name="_Toc104489510"/>
      <w:bookmarkStart w:id="1768" w:name="_Toc138762339"/>
      <w:bookmarkStart w:id="1769" w:name="_Toc145708533"/>
      <w:bookmarkStart w:id="1770" w:name="_Toc153827207"/>
      <w:bookmarkStart w:id="1771" w:name="_Toc185517358"/>
      <w:bookmarkStart w:id="1772" w:name="_Toc218799878"/>
      <w:r>
        <w:t>6.1.6.2.</w:t>
      </w:r>
      <w:r w:rsidR="00D62A29">
        <w:t>9</w:t>
      </w:r>
      <w:r w:rsidR="003416B7">
        <w:tab/>
        <w:t>Type: TimeSyncExposureConfig</w:t>
      </w:r>
      <w:bookmarkEnd w:id="1764"/>
      <w:bookmarkEnd w:id="1765"/>
      <w:bookmarkEnd w:id="1766"/>
      <w:bookmarkEnd w:id="1767"/>
      <w:bookmarkEnd w:id="1768"/>
      <w:bookmarkEnd w:id="1769"/>
      <w:bookmarkEnd w:id="1770"/>
      <w:bookmarkEnd w:id="1771"/>
      <w:bookmarkEnd w:id="1772"/>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73" w:name="_MCCTEMPBM_CRPT55990049___4"/>
            <w:r>
              <w:t>Cardinality</w:t>
            </w:r>
            <w:bookmarkEnd w:id="1773"/>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74" w:name="_MCCTEMPBM_CRPT55990050___7"/>
            <w:r w:rsidRPr="00BC6720">
              <w:t>Indicates the</w:t>
            </w:r>
            <w:r>
              <w:t xml:space="preserve"> </w:t>
            </w:r>
            <w:r>
              <w:rPr>
                <w:rFonts w:cs="Arial"/>
                <w:noProof/>
                <w:szCs w:val="18"/>
              </w:rPr>
              <w:t>clock quality detail level</w:t>
            </w:r>
            <w:r>
              <w:rPr>
                <w:rFonts w:ascii="SimSun" w:hAnsi="SimSun" w:cs="SimSun" w:hint="eastAsia"/>
                <w:noProof/>
                <w:szCs w:val="18"/>
                <w:lang w:eastAsia="zh-CN"/>
              </w:rPr>
              <w:t>.</w:t>
            </w:r>
          </w:p>
          <w:bookmarkEnd w:id="1774"/>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SimSun"/>
        </w:rPr>
      </w:pPr>
    </w:p>
    <w:p w14:paraId="7F2FF014" w14:textId="01C327E6" w:rsidR="003416B7" w:rsidRDefault="00A736A5" w:rsidP="003416B7">
      <w:pPr>
        <w:pStyle w:val="Heading5"/>
      </w:pPr>
      <w:bookmarkStart w:id="1775" w:name="_Toc90658245"/>
      <w:bookmarkStart w:id="1776" w:name="_Toc94261423"/>
      <w:bookmarkStart w:id="1777" w:name="_Toc104199075"/>
      <w:bookmarkStart w:id="1778" w:name="_Toc104489511"/>
      <w:bookmarkStart w:id="1779" w:name="_Toc138762340"/>
      <w:bookmarkStart w:id="1780" w:name="_Toc145708534"/>
      <w:bookmarkStart w:id="1781" w:name="_Toc153827208"/>
      <w:bookmarkStart w:id="1782" w:name="_Toc185517359"/>
      <w:bookmarkStart w:id="1783" w:name="_Toc218799879"/>
      <w:r>
        <w:t>6.1.6.2.1</w:t>
      </w:r>
      <w:r w:rsidR="00D62A29">
        <w:t>0</w:t>
      </w:r>
      <w:r w:rsidR="003416B7">
        <w:tab/>
        <w:t xml:space="preserve">Type: </w:t>
      </w:r>
      <w:r w:rsidR="003416B7">
        <w:rPr>
          <w:lang w:eastAsia="zh-CN"/>
        </w:rPr>
        <w:t>PtpInstance</w:t>
      </w:r>
      <w:bookmarkEnd w:id="1775"/>
      <w:bookmarkEnd w:id="1776"/>
      <w:bookmarkEnd w:id="1777"/>
      <w:bookmarkEnd w:id="1778"/>
      <w:bookmarkEnd w:id="1779"/>
      <w:bookmarkEnd w:id="1780"/>
      <w:bookmarkEnd w:id="1781"/>
      <w:bookmarkEnd w:id="1782"/>
      <w:bookmarkEnd w:id="1783"/>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84" w:name="_MCCTEMPBM_CRPT55990051___4"/>
            <w:r>
              <w:t>Cardinality</w:t>
            </w:r>
            <w:bookmarkEnd w:id="1784"/>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Heading5"/>
      </w:pPr>
      <w:bookmarkStart w:id="1785" w:name="_Toc94261424"/>
      <w:bookmarkStart w:id="1786" w:name="_Toc104199076"/>
      <w:bookmarkStart w:id="1787" w:name="_Toc104489512"/>
      <w:bookmarkStart w:id="1788" w:name="_Toc138762341"/>
      <w:bookmarkStart w:id="1789" w:name="_Toc145708535"/>
      <w:bookmarkStart w:id="1790" w:name="_Toc153827209"/>
      <w:bookmarkStart w:id="1791" w:name="_Toc185517360"/>
      <w:bookmarkStart w:id="1792" w:name="_Toc218799880"/>
      <w:r>
        <w:t>6.1.6.2.</w:t>
      </w:r>
      <w:r w:rsidR="00D62A29">
        <w:t>11</w:t>
      </w:r>
      <w:r w:rsidR="003416B7">
        <w:tab/>
        <w:t xml:space="preserve">Type: </w:t>
      </w:r>
      <w:r w:rsidR="003416B7">
        <w:rPr>
          <w:lang w:eastAsia="zh-CN"/>
        </w:rPr>
        <w:t>ConfigForPort</w:t>
      </w:r>
      <w:bookmarkEnd w:id="1785"/>
      <w:bookmarkEnd w:id="1786"/>
      <w:bookmarkEnd w:id="1787"/>
      <w:bookmarkEnd w:id="1788"/>
      <w:bookmarkEnd w:id="1789"/>
      <w:bookmarkEnd w:id="1790"/>
      <w:bookmarkEnd w:id="1791"/>
      <w:bookmarkEnd w:id="1792"/>
    </w:p>
    <w:p w14:paraId="0EFD5C51" w14:textId="77777777" w:rsidR="00517D2C" w:rsidRDefault="00517D2C" w:rsidP="00517D2C">
      <w:pPr>
        <w:pStyle w:val="TH"/>
      </w:pPr>
      <w:bookmarkStart w:id="1793" w:name="_Toc104199077"/>
      <w:bookmarkStart w:id="1794" w:name="_Toc104489513"/>
      <w:bookmarkStart w:id="1795" w:name="_Toc138762342"/>
      <w:bookmarkStart w:id="1796" w:name="_Toc145708536"/>
      <w:bookmarkStart w:id="1797"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798" w:name="_MCCTEMPBM_CRPT55990052___4"/>
            <w:r>
              <w:t>Cardinality</w:t>
            </w:r>
            <w:bookmarkEnd w:id="1798"/>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799"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799"/>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00" w:name="_MCCTEMPBM_CRPT55990054___2" w:colFirst="4" w:colLast="4"/>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00"/>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01" w:name="_MCCTEMPBM_CRPT55990055___2" w:colFirst="4" w:colLast="4"/>
            <w:r>
              <w:rPr>
                <w:lang w:eastAsia="zh-CN"/>
              </w:rPr>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01"/>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02" w:name="_MCCTEMPBM_CRPT55990056___2" w:colFirst="4" w:colLast="4"/>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02"/>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Heading5"/>
      </w:pPr>
      <w:bookmarkStart w:id="1803" w:name="_Toc185517361"/>
      <w:bookmarkStart w:id="1804" w:name="_Toc218799881"/>
      <w:r>
        <w:t>6.1.6.2.</w:t>
      </w:r>
      <w:r w:rsidR="00D62A29">
        <w:t>12</w:t>
      </w:r>
      <w:r>
        <w:tab/>
        <w:t xml:space="preserve">Type: </w:t>
      </w:r>
      <w:r w:rsidRPr="008018F5">
        <w:rPr>
          <w:lang w:eastAsia="zh-CN"/>
        </w:rPr>
        <w:t>S</w:t>
      </w:r>
      <w:r>
        <w:rPr>
          <w:lang w:eastAsia="zh-CN"/>
        </w:rPr>
        <w:t>t</w:t>
      </w:r>
      <w:r w:rsidRPr="008018F5">
        <w:rPr>
          <w:lang w:eastAsia="zh-CN"/>
        </w:rPr>
        <w:t>ateOfDstt</w:t>
      </w:r>
      <w:bookmarkEnd w:id="1793"/>
      <w:bookmarkEnd w:id="1794"/>
      <w:bookmarkEnd w:id="1795"/>
      <w:bookmarkEnd w:id="1796"/>
      <w:bookmarkEnd w:id="1797"/>
      <w:bookmarkEnd w:id="1803"/>
      <w:bookmarkEnd w:id="180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05" w:name="_MCCTEMPBM_CRPT55990057___4"/>
            <w:r>
              <w:t>Cardinality</w:t>
            </w:r>
            <w:bookmarkEnd w:id="1805"/>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06"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06"/>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07"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07"/>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SimSun"/>
        </w:rPr>
      </w:pPr>
    </w:p>
    <w:p w14:paraId="1B4A04DF" w14:textId="77777777" w:rsidR="008A6D4A" w:rsidRDefault="008A6D4A" w:rsidP="008A6D4A">
      <w:pPr>
        <w:pStyle w:val="Heading4"/>
        <w:rPr>
          <w:lang w:val="en-US"/>
        </w:rPr>
      </w:pPr>
      <w:bookmarkStart w:id="1808" w:name="_Toc510696638"/>
      <w:bookmarkStart w:id="1809" w:name="_Toc35971433"/>
      <w:bookmarkStart w:id="1810" w:name="_Toc67903549"/>
      <w:bookmarkStart w:id="1811" w:name="_Toc89295704"/>
      <w:bookmarkStart w:id="1812" w:name="_Toc94261425"/>
      <w:bookmarkStart w:id="1813" w:name="_Toc104199078"/>
      <w:bookmarkStart w:id="1814" w:name="_Toc104489514"/>
      <w:bookmarkStart w:id="1815" w:name="_Toc138762343"/>
      <w:bookmarkStart w:id="1816" w:name="_Toc145708537"/>
      <w:bookmarkStart w:id="1817" w:name="_Toc153827211"/>
      <w:bookmarkStart w:id="1818" w:name="_Toc185517362"/>
      <w:bookmarkStart w:id="1819" w:name="_Toc21879988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bookmarkEnd w:id="1817"/>
      <w:bookmarkEnd w:id="1818"/>
      <w:bookmarkEnd w:id="1819"/>
    </w:p>
    <w:p w14:paraId="65A70611" w14:textId="77777777" w:rsidR="008A6D4A" w:rsidRPr="00384E92" w:rsidRDefault="008A6D4A" w:rsidP="008A6D4A">
      <w:pPr>
        <w:pStyle w:val="Heading5"/>
      </w:pPr>
      <w:bookmarkStart w:id="1820" w:name="_Toc510696639"/>
      <w:bookmarkStart w:id="1821" w:name="_Toc35971434"/>
      <w:bookmarkStart w:id="1822" w:name="_Toc67903550"/>
      <w:bookmarkStart w:id="1823" w:name="_Toc89295705"/>
      <w:bookmarkStart w:id="1824" w:name="_Toc94261426"/>
      <w:bookmarkStart w:id="1825" w:name="_Toc104199079"/>
      <w:bookmarkStart w:id="1826" w:name="_Toc104489515"/>
      <w:bookmarkStart w:id="1827" w:name="_Toc138762344"/>
      <w:bookmarkStart w:id="1828" w:name="_Toc145708538"/>
      <w:bookmarkStart w:id="1829" w:name="_Toc153827212"/>
      <w:bookmarkStart w:id="1830" w:name="_Toc185517363"/>
      <w:bookmarkStart w:id="1831" w:name="_Toc218799883"/>
      <w:r>
        <w:t>6.1.6.3.1</w:t>
      </w:r>
      <w:r w:rsidRPr="00384E92">
        <w:tab/>
        <w:t>Introduction</w:t>
      </w:r>
      <w:bookmarkEnd w:id="1820"/>
      <w:bookmarkEnd w:id="1821"/>
      <w:bookmarkEnd w:id="1822"/>
      <w:bookmarkEnd w:id="1823"/>
      <w:bookmarkEnd w:id="1824"/>
      <w:bookmarkEnd w:id="1825"/>
      <w:bookmarkEnd w:id="1826"/>
      <w:bookmarkEnd w:id="1827"/>
      <w:bookmarkEnd w:id="1828"/>
      <w:bookmarkEnd w:id="1829"/>
      <w:bookmarkEnd w:id="1830"/>
      <w:bookmarkEnd w:id="1831"/>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Heading5"/>
      </w:pPr>
      <w:bookmarkStart w:id="1832" w:name="_Toc510696640"/>
      <w:bookmarkStart w:id="1833" w:name="_Toc35971435"/>
      <w:bookmarkStart w:id="1834" w:name="_Toc67903551"/>
      <w:bookmarkStart w:id="1835" w:name="_Toc89295706"/>
      <w:bookmarkStart w:id="1836" w:name="_Toc94261427"/>
      <w:bookmarkStart w:id="1837" w:name="_Toc104199080"/>
      <w:bookmarkStart w:id="1838" w:name="_Toc104489516"/>
      <w:bookmarkStart w:id="1839" w:name="_Toc138762345"/>
      <w:bookmarkStart w:id="1840" w:name="_Toc145708539"/>
      <w:bookmarkStart w:id="1841" w:name="_Toc153827213"/>
      <w:bookmarkStart w:id="1842" w:name="_Toc185517364"/>
      <w:bookmarkStart w:id="1843" w:name="_Toc218799884"/>
      <w:r>
        <w:t>6.1.6.3.2</w:t>
      </w:r>
      <w:r w:rsidRPr="00384E92">
        <w:tab/>
        <w:t>Simple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Heading3"/>
      </w:pPr>
      <w:bookmarkStart w:id="1844" w:name="_Toc510696647"/>
      <w:bookmarkStart w:id="1845" w:name="_Toc35971443"/>
      <w:bookmarkStart w:id="1846" w:name="_Toc67903560"/>
      <w:bookmarkStart w:id="1847" w:name="_Toc89295715"/>
      <w:bookmarkStart w:id="1848" w:name="_Toc94261428"/>
      <w:bookmarkStart w:id="1849" w:name="_Toc104199081"/>
      <w:bookmarkStart w:id="1850" w:name="_Toc104489517"/>
      <w:bookmarkStart w:id="1851" w:name="_Toc138762346"/>
      <w:bookmarkStart w:id="1852" w:name="_Toc145708540"/>
      <w:bookmarkStart w:id="1853" w:name="_Toc153827214"/>
      <w:bookmarkStart w:id="1854" w:name="_Toc185517365"/>
      <w:bookmarkStart w:id="1855" w:name="_Toc218799885"/>
      <w:r>
        <w:t>6.1.7</w:t>
      </w:r>
      <w:r>
        <w:tab/>
        <w:t>Error Handling</w:t>
      </w:r>
      <w:bookmarkEnd w:id="1844"/>
      <w:bookmarkEnd w:id="1845"/>
      <w:bookmarkEnd w:id="1846"/>
      <w:bookmarkEnd w:id="1847"/>
      <w:bookmarkEnd w:id="1848"/>
      <w:bookmarkEnd w:id="1849"/>
      <w:bookmarkEnd w:id="1850"/>
      <w:bookmarkEnd w:id="1851"/>
      <w:bookmarkEnd w:id="1852"/>
      <w:bookmarkEnd w:id="1853"/>
      <w:bookmarkEnd w:id="1854"/>
      <w:bookmarkEnd w:id="1855"/>
    </w:p>
    <w:p w14:paraId="07F0DFC0" w14:textId="77777777" w:rsidR="008A6D4A" w:rsidRPr="00971458" w:rsidRDefault="008A6D4A" w:rsidP="008A6D4A">
      <w:pPr>
        <w:pStyle w:val="Heading4"/>
      </w:pPr>
      <w:bookmarkStart w:id="1856" w:name="_Toc35971444"/>
      <w:bookmarkStart w:id="1857" w:name="_Toc67903561"/>
      <w:bookmarkStart w:id="1858" w:name="_Toc89295716"/>
      <w:bookmarkStart w:id="1859" w:name="_Toc94261429"/>
      <w:bookmarkStart w:id="1860" w:name="_Toc104199082"/>
      <w:bookmarkStart w:id="1861" w:name="_Toc104489518"/>
      <w:bookmarkStart w:id="1862" w:name="_Toc138762347"/>
      <w:bookmarkStart w:id="1863" w:name="_Toc145708541"/>
      <w:bookmarkStart w:id="1864" w:name="_Toc153827215"/>
      <w:bookmarkStart w:id="1865" w:name="_Toc185517366"/>
      <w:bookmarkStart w:id="1866" w:name="_Toc218799886"/>
      <w:r w:rsidRPr="00971458">
        <w:t>6.1.7.1</w:t>
      </w:r>
      <w:r w:rsidRPr="00971458">
        <w:tab/>
        <w:t>General</w:t>
      </w:r>
      <w:bookmarkEnd w:id="1856"/>
      <w:bookmarkEnd w:id="1857"/>
      <w:bookmarkEnd w:id="1858"/>
      <w:bookmarkEnd w:id="1859"/>
      <w:bookmarkEnd w:id="1860"/>
      <w:bookmarkEnd w:id="1861"/>
      <w:bookmarkEnd w:id="1862"/>
      <w:bookmarkEnd w:id="1863"/>
      <w:bookmarkEnd w:id="1864"/>
      <w:bookmarkEnd w:id="1865"/>
      <w:bookmarkEnd w:id="1866"/>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Heading4"/>
      </w:pPr>
      <w:bookmarkStart w:id="1867" w:name="_Toc35971445"/>
      <w:bookmarkStart w:id="1868" w:name="_Toc67903562"/>
      <w:bookmarkStart w:id="1869" w:name="_Toc89295717"/>
      <w:bookmarkStart w:id="1870" w:name="_Toc94261430"/>
      <w:bookmarkStart w:id="1871" w:name="_Toc104199083"/>
      <w:bookmarkStart w:id="1872" w:name="_Toc104489519"/>
      <w:bookmarkStart w:id="1873" w:name="_Toc138762348"/>
      <w:bookmarkStart w:id="1874" w:name="_Toc145708542"/>
      <w:bookmarkStart w:id="1875" w:name="_Toc153827216"/>
      <w:bookmarkStart w:id="1876" w:name="_Toc185517367"/>
      <w:bookmarkStart w:id="1877" w:name="_Toc218799887"/>
      <w:r w:rsidRPr="00971458">
        <w:t>6.1.7.2</w:t>
      </w:r>
      <w:r w:rsidRPr="00971458">
        <w:tab/>
        <w:t>Protocol Errors</w:t>
      </w:r>
      <w:bookmarkEnd w:id="1867"/>
      <w:bookmarkEnd w:id="1868"/>
      <w:bookmarkEnd w:id="1869"/>
      <w:bookmarkEnd w:id="1870"/>
      <w:bookmarkEnd w:id="1871"/>
      <w:bookmarkEnd w:id="1872"/>
      <w:bookmarkEnd w:id="1873"/>
      <w:bookmarkEnd w:id="1874"/>
      <w:bookmarkEnd w:id="1875"/>
      <w:bookmarkEnd w:id="1876"/>
      <w:bookmarkEnd w:id="187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Heading4"/>
      </w:pPr>
      <w:bookmarkStart w:id="1878" w:name="_Toc35971446"/>
      <w:bookmarkStart w:id="1879" w:name="_Toc67903563"/>
      <w:bookmarkStart w:id="1880" w:name="_Toc89295718"/>
      <w:bookmarkStart w:id="1881" w:name="_Toc94261431"/>
      <w:bookmarkStart w:id="1882" w:name="_Toc104199084"/>
      <w:bookmarkStart w:id="1883" w:name="_Toc104489520"/>
      <w:bookmarkStart w:id="1884" w:name="_Toc138762349"/>
      <w:bookmarkStart w:id="1885" w:name="_Toc145708543"/>
      <w:bookmarkStart w:id="1886" w:name="_Toc153827217"/>
      <w:bookmarkStart w:id="1887" w:name="_Toc185517368"/>
      <w:bookmarkStart w:id="1888" w:name="_Toc218799888"/>
      <w:r>
        <w:t>6.1.7.3</w:t>
      </w:r>
      <w:r>
        <w:tab/>
        <w:t>Application Errors</w:t>
      </w:r>
      <w:bookmarkEnd w:id="1878"/>
      <w:bookmarkEnd w:id="1879"/>
      <w:bookmarkEnd w:id="1880"/>
      <w:bookmarkEnd w:id="1881"/>
      <w:bookmarkEnd w:id="1882"/>
      <w:bookmarkEnd w:id="1883"/>
      <w:bookmarkEnd w:id="1884"/>
      <w:bookmarkEnd w:id="1885"/>
      <w:bookmarkEnd w:id="1886"/>
      <w:bookmarkEnd w:id="1887"/>
      <w:bookmarkEnd w:id="1888"/>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89" w:name="_Toc492899751"/>
      <w:bookmarkStart w:id="1890" w:name="_Toc492900030"/>
      <w:bookmarkStart w:id="1891" w:name="_Toc492967832"/>
      <w:bookmarkStart w:id="1892" w:name="_Toc492972920"/>
      <w:bookmarkStart w:id="1893" w:name="_Toc492973140"/>
      <w:bookmarkStart w:id="1894" w:name="_Toc493774060"/>
      <w:bookmarkStart w:id="1895" w:name="_Toc508285804"/>
      <w:bookmarkStart w:id="1896" w:name="_Toc508287269"/>
      <w:bookmarkStart w:id="1897" w:name="_Toc510696648"/>
      <w:bookmarkStart w:id="1898"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Heading3"/>
        <w:rPr>
          <w:lang w:eastAsia="zh-CN"/>
        </w:rPr>
      </w:pPr>
      <w:bookmarkStart w:id="1899" w:name="_Toc67903564"/>
      <w:bookmarkStart w:id="1900" w:name="_Toc89295719"/>
      <w:bookmarkStart w:id="1901" w:name="_Toc94261432"/>
      <w:bookmarkStart w:id="1902" w:name="_Toc104199085"/>
      <w:bookmarkStart w:id="1903" w:name="_Toc104489521"/>
      <w:bookmarkStart w:id="1904" w:name="_Toc138762350"/>
      <w:bookmarkStart w:id="1905" w:name="_Toc145708544"/>
      <w:bookmarkStart w:id="1906" w:name="_Toc153827218"/>
      <w:bookmarkStart w:id="1907" w:name="_Toc185517369"/>
      <w:bookmarkStart w:id="1908" w:name="_Toc218799889"/>
      <w:r>
        <w:t>6.1.8</w:t>
      </w:r>
      <w:r w:rsidRPr="0023018E">
        <w:rPr>
          <w:lang w:eastAsia="zh-CN"/>
        </w:rPr>
        <w:tab/>
        <w:t>Feature negotiation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Heading3"/>
      </w:pPr>
      <w:bookmarkStart w:id="1909" w:name="_Toc532994477"/>
      <w:bookmarkStart w:id="1910" w:name="_Toc35971448"/>
      <w:bookmarkStart w:id="1911" w:name="_Toc67903565"/>
      <w:bookmarkStart w:id="1912" w:name="_Toc89295720"/>
      <w:bookmarkStart w:id="1913" w:name="_Toc94261433"/>
      <w:bookmarkStart w:id="1914" w:name="_Toc104199086"/>
      <w:bookmarkStart w:id="1915" w:name="_Toc104489522"/>
      <w:bookmarkStart w:id="1916" w:name="_Toc138762351"/>
      <w:bookmarkStart w:id="1917" w:name="_Toc145708545"/>
      <w:bookmarkStart w:id="1918" w:name="_Toc153827219"/>
      <w:bookmarkStart w:id="1919" w:name="_Toc185517370"/>
      <w:bookmarkStart w:id="1920" w:name="_Toc510696649"/>
      <w:bookmarkStart w:id="1921" w:name="_Toc218799890"/>
      <w:r>
        <w:t>6.1.9</w:t>
      </w:r>
      <w:r w:rsidRPr="001E7573">
        <w:tab/>
        <w:t>Security</w:t>
      </w:r>
      <w:bookmarkEnd w:id="1909"/>
      <w:bookmarkEnd w:id="1910"/>
      <w:bookmarkEnd w:id="1911"/>
      <w:bookmarkEnd w:id="1912"/>
      <w:bookmarkEnd w:id="1913"/>
      <w:bookmarkEnd w:id="1914"/>
      <w:bookmarkEnd w:id="1915"/>
      <w:bookmarkEnd w:id="1916"/>
      <w:bookmarkEnd w:id="1917"/>
      <w:bookmarkEnd w:id="1918"/>
      <w:bookmarkEnd w:id="1919"/>
      <w:bookmarkEnd w:id="192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Heading2"/>
      </w:pPr>
      <w:bookmarkStart w:id="1922" w:name="_Toc35971449"/>
      <w:bookmarkStart w:id="1923" w:name="_Toc67903566"/>
      <w:bookmarkStart w:id="1924" w:name="_Toc89295721"/>
      <w:bookmarkStart w:id="1925" w:name="_Toc94261434"/>
      <w:bookmarkStart w:id="1926" w:name="_Toc104199087"/>
      <w:bookmarkStart w:id="1927" w:name="_Toc104489523"/>
      <w:bookmarkStart w:id="1928" w:name="_Toc138762352"/>
      <w:bookmarkStart w:id="1929" w:name="_Toc145708546"/>
      <w:bookmarkStart w:id="1930" w:name="_Toc153827220"/>
      <w:bookmarkStart w:id="1931" w:name="_Toc185517371"/>
      <w:bookmarkStart w:id="1932" w:name="_Toc218799891"/>
      <w:r>
        <w:t>6.2</w:t>
      </w:r>
      <w:r>
        <w:tab/>
      </w:r>
      <w:r w:rsidR="00D615CF">
        <w:t>Ntsctsf_QoSand</w:t>
      </w:r>
      <w:r w:rsidR="005F5F2F">
        <w:t>TSC</w:t>
      </w:r>
      <w:r w:rsidR="00D615CF">
        <w:t>Assistance</w:t>
      </w:r>
      <w:r>
        <w:t xml:space="preserve"> Service API</w:t>
      </w:r>
      <w:bookmarkEnd w:id="1920"/>
      <w:bookmarkEnd w:id="1922"/>
      <w:bookmarkEnd w:id="1923"/>
      <w:bookmarkEnd w:id="1924"/>
      <w:bookmarkEnd w:id="1925"/>
      <w:bookmarkEnd w:id="1926"/>
      <w:bookmarkEnd w:id="1927"/>
      <w:bookmarkEnd w:id="1928"/>
      <w:bookmarkEnd w:id="1929"/>
      <w:bookmarkEnd w:id="1930"/>
      <w:bookmarkEnd w:id="1931"/>
      <w:bookmarkEnd w:id="1932"/>
    </w:p>
    <w:p w14:paraId="1DD4AE2F" w14:textId="77777777" w:rsidR="00E32AAC" w:rsidRDefault="00E32AAC" w:rsidP="00E32AAC">
      <w:pPr>
        <w:pStyle w:val="Heading3"/>
      </w:pPr>
      <w:bookmarkStart w:id="1933" w:name="_Toc89295722"/>
      <w:bookmarkStart w:id="1934" w:name="_Toc94261435"/>
      <w:bookmarkStart w:id="1935" w:name="_Toc104199088"/>
      <w:bookmarkStart w:id="1936" w:name="_Toc104489524"/>
      <w:bookmarkStart w:id="1937" w:name="_Toc138762353"/>
      <w:bookmarkStart w:id="1938" w:name="_Toc145708547"/>
      <w:bookmarkStart w:id="1939" w:name="_Toc153827221"/>
      <w:bookmarkStart w:id="1940" w:name="_Toc185517372"/>
      <w:bookmarkStart w:id="1941" w:name="_Toc218799892"/>
      <w:r>
        <w:t>6.2.1</w:t>
      </w:r>
      <w:r>
        <w:tab/>
        <w:t>Introduction</w:t>
      </w:r>
      <w:bookmarkEnd w:id="1933"/>
      <w:bookmarkEnd w:id="1934"/>
      <w:bookmarkEnd w:id="1935"/>
      <w:bookmarkEnd w:id="1936"/>
      <w:bookmarkEnd w:id="1937"/>
      <w:bookmarkEnd w:id="1938"/>
      <w:bookmarkEnd w:id="1939"/>
      <w:bookmarkEnd w:id="1940"/>
      <w:bookmarkEnd w:id="1941"/>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Heading3"/>
      </w:pPr>
      <w:bookmarkStart w:id="1942" w:name="_Toc89295723"/>
      <w:bookmarkStart w:id="1943" w:name="_Toc94261436"/>
      <w:bookmarkStart w:id="1944" w:name="_Toc104199089"/>
      <w:bookmarkStart w:id="1945" w:name="_Toc104489525"/>
      <w:bookmarkStart w:id="1946" w:name="_Toc138762354"/>
      <w:bookmarkStart w:id="1947" w:name="_Toc145708548"/>
      <w:bookmarkStart w:id="1948" w:name="_Toc153827222"/>
      <w:bookmarkStart w:id="1949" w:name="_Toc185517373"/>
      <w:bookmarkStart w:id="1950" w:name="_Toc218799893"/>
      <w:r>
        <w:t>6.2.2</w:t>
      </w:r>
      <w:r>
        <w:tab/>
        <w:t>Usage of HTTP</w:t>
      </w:r>
      <w:bookmarkEnd w:id="1942"/>
      <w:bookmarkEnd w:id="1943"/>
      <w:bookmarkEnd w:id="1944"/>
      <w:bookmarkEnd w:id="1945"/>
      <w:bookmarkEnd w:id="1946"/>
      <w:bookmarkEnd w:id="1947"/>
      <w:bookmarkEnd w:id="1948"/>
      <w:bookmarkEnd w:id="1949"/>
      <w:bookmarkEnd w:id="1950"/>
    </w:p>
    <w:p w14:paraId="2D2CB30A" w14:textId="77777777" w:rsidR="00E32AAC" w:rsidRPr="000C5200" w:rsidRDefault="00E32AAC" w:rsidP="00E32AAC">
      <w:pPr>
        <w:pStyle w:val="Heading4"/>
      </w:pPr>
      <w:bookmarkStart w:id="1951" w:name="_Toc89295724"/>
      <w:bookmarkStart w:id="1952" w:name="_Toc94261437"/>
      <w:bookmarkStart w:id="1953" w:name="_Toc104199090"/>
      <w:bookmarkStart w:id="1954" w:name="_Toc104489526"/>
      <w:bookmarkStart w:id="1955" w:name="_Toc138762355"/>
      <w:bookmarkStart w:id="1956" w:name="_Toc145708549"/>
      <w:bookmarkStart w:id="1957" w:name="_Toc153827223"/>
      <w:bookmarkStart w:id="1958" w:name="_Toc185517374"/>
      <w:bookmarkStart w:id="1959" w:name="_Toc218799894"/>
      <w:r>
        <w:t>6.2.2.1</w:t>
      </w:r>
      <w:r>
        <w:tab/>
        <w:t>General</w:t>
      </w:r>
      <w:bookmarkEnd w:id="1951"/>
      <w:bookmarkEnd w:id="1952"/>
      <w:bookmarkEnd w:id="1953"/>
      <w:bookmarkEnd w:id="1954"/>
      <w:bookmarkEnd w:id="1955"/>
      <w:bookmarkEnd w:id="1956"/>
      <w:bookmarkEnd w:id="1957"/>
      <w:bookmarkEnd w:id="1958"/>
      <w:bookmarkEnd w:id="195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60" w:name="_Toc89295725"/>
      <w:bookmarkStart w:id="1961" w:name="_Toc94261438"/>
      <w:bookmarkStart w:id="1962" w:name="_Toc104199091"/>
      <w:bookmarkStart w:id="1963" w:name="_Toc104489527"/>
      <w:bookmarkStart w:id="1964" w:name="_Toc138762356"/>
      <w:bookmarkStart w:id="1965" w:name="_Toc145708550"/>
      <w:bookmarkStart w:id="196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Heading4"/>
      </w:pPr>
      <w:bookmarkStart w:id="1967" w:name="_Toc185517375"/>
      <w:bookmarkStart w:id="1968" w:name="_Toc218799895"/>
      <w:r>
        <w:t>6.2.2.2</w:t>
      </w:r>
      <w:r>
        <w:tab/>
        <w:t>HTTP standard headers</w:t>
      </w:r>
      <w:bookmarkEnd w:id="1960"/>
      <w:bookmarkEnd w:id="1961"/>
      <w:bookmarkEnd w:id="1962"/>
      <w:bookmarkEnd w:id="1963"/>
      <w:bookmarkEnd w:id="1964"/>
      <w:bookmarkEnd w:id="1965"/>
      <w:bookmarkEnd w:id="1966"/>
      <w:bookmarkEnd w:id="1967"/>
      <w:bookmarkEnd w:id="1968"/>
    </w:p>
    <w:p w14:paraId="75FD6301" w14:textId="77777777" w:rsidR="00E32AAC" w:rsidRDefault="00E32AAC" w:rsidP="00E32AAC">
      <w:pPr>
        <w:pStyle w:val="Heading5"/>
        <w:rPr>
          <w:lang w:eastAsia="zh-CN"/>
        </w:rPr>
      </w:pPr>
      <w:bookmarkStart w:id="1969" w:name="_Toc89295726"/>
      <w:bookmarkStart w:id="1970" w:name="_Toc94261439"/>
      <w:bookmarkStart w:id="1971" w:name="_Toc104199092"/>
      <w:bookmarkStart w:id="1972" w:name="_Toc104489528"/>
      <w:bookmarkStart w:id="1973" w:name="_Toc138762357"/>
      <w:bookmarkStart w:id="1974" w:name="_Toc145708551"/>
      <w:bookmarkStart w:id="1975" w:name="_Toc153827225"/>
      <w:bookmarkStart w:id="1976" w:name="_Toc185517376"/>
      <w:bookmarkStart w:id="1977" w:name="_Toc218799896"/>
      <w:r>
        <w:t>6.2.2.2.1</w:t>
      </w:r>
      <w:r>
        <w:rPr>
          <w:rFonts w:hint="eastAsia"/>
          <w:lang w:eastAsia="zh-CN"/>
        </w:rPr>
        <w:tab/>
      </w:r>
      <w:r>
        <w:rPr>
          <w:lang w:eastAsia="zh-CN"/>
        </w:rPr>
        <w:t>General</w:t>
      </w:r>
      <w:bookmarkEnd w:id="1969"/>
      <w:bookmarkEnd w:id="1970"/>
      <w:bookmarkEnd w:id="1971"/>
      <w:bookmarkEnd w:id="1972"/>
      <w:bookmarkEnd w:id="1973"/>
      <w:bookmarkEnd w:id="1974"/>
      <w:bookmarkEnd w:id="1975"/>
      <w:bookmarkEnd w:id="1976"/>
      <w:bookmarkEnd w:id="1977"/>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Heading5"/>
      </w:pPr>
      <w:bookmarkStart w:id="1978" w:name="_Toc89295727"/>
      <w:bookmarkStart w:id="1979" w:name="_Toc94261440"/>
      <w:bookmarkStart w:id="1980" w:name="_Toc104199093"/>
      <w:bookmarkStart w:id="1981" w:name="_Toc104489529"/>
      <w:bookmarkStart w:id="1982" w:name="_Toc138762358"/>
      <w:bookmarkStart w:id="1983" w:name="_Toc145708552"/>
      <w:bookmarkStart w:id="1984" w:name="_Toc153827226"/>
      <w:bookmarkStart w:id="1985" w:name="_Toc185517377"/>
      <w:bookmarkStart w:id="1986" w:name="_Toc218799897"/>
      <w:r>
        <w:t>6.2.2.2.2</w:t>
      </w:r>
      <w:r>
        <w:tab/>
        <w:t>Content type</w:t>
      </w:r>
      <w:bookmarkEnd w:id="1978"/>
      <w:bookmarkEnd w:id="1979"/>
      <w:bookmarkEnd w:id="1980"/>
      <w:bookmarkEnd w:id="1981"/>
      <w:bookmarkEnd w:id="1982"/>
      <w:bookmarkEnd w:id="1983"/>
      <w:bookmarkEnd w:id="1984"/>
      <w:bookmarkEnd w:id="1985"/>
      <w:bookmarkEnd w:id="1986"/>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Heading4"/>
      </w:pPr>
      <w:bookmarkStart w:id="1987" w:name="_Toc89295728"/>
      <w:bookmarkStart w:id="1988" w:name="_Toc94261441"/>
      <w:bookmarkStart w:id="1989" w:name="_Toc104199094"/>
      <w:bookmarkStart w:id="1990" w:name="_Toc104489530"/>
      <w:bookmarkStart w:id="1991" w:name="_Toc138762359"/>
      <w:bookmarkStart w:id="1992" w:name="_Toc145708553"/>
      <w:bookmarkStart w:id="1993" w:name="_Toc153827227"/>
      <w:bookmarkStart w:id="1994" w:name="_Toc185517378"/>
      <w:bookmarkStart w:id="1995" w:name="_Toc218799898"/>
      <w:r>
        <w:t>6.2.2.3</w:t>
      </w:r>
      <w:r>
        <w:tab/>
        <w:t>HTTP custom headers</w:t>
      </w:r>
      <w:bookmarkEnd w:id="1987"/>
      <w:bookmarkEnd w:id="1988"/>
      <w:bookmarkEnd w:id="1989"/>
      <w:bookmarkEnd w:id="1990"/>
      <w:bookmarkEnd w:id="1991"/>
      <w:bookmarkEnd w:id="1992"/>
      <w:bookmarkEnd w:id="1993"/>
      <w:bookmarkEnd w:id="1994"/>
      <w:bookmarkEnd w:id="1995"/>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Heading3"/>
      </w:pPr>
      <w:bookmarkStart w:id="1996" w:name="_Toc89295729"/>
      <w:bookmarkStart w:id="1997" w:name="_Toc94261442"/>
      <w:bookmarkStart w:id="1998" w:name="_Toc104199095"/>
      <w:bookmarkStart w:id="1999" w:name="_Toc104489531"/>
      <w:bookmarkStart w:id="2000" w:name="_Toc138762360"/>
      <w:bookmarkStart w:id="2001" w:name="_Toc145708554"/>
      <w:bookmarkStart w:id="2002" w:name="_Toc153827228"/>
      <w:bookmarkStart w:id="2003" w:name="_Toc185517379"/>
      <w:bookmarkStart w:id="2004" w:name="_Toc218799899"/>
      <w:r>
        <w:t>6.2.3</w:t>
      </w:r>
      <w:r>
        <w:tab/>
        <w:t>Resources</w:t>
      </w:r>
      <w:bookmarkEnd w:id="1996"/>
      <w:bookmarkEnd w:id="1997"/>
      <w:bookmarkEnd w:id="1998"/>
      <w:bookmarkEnd w:id="1999"/>
      <w:bookmarkEnd w:id="2000"/>
      <w:bookmarkEnd w:id="2001"/>
      <w:bookmarkEnd w:id="2002"/>
      <w:bookmarkEnd w:id="2003"/>
      <w:bookmarkEnd w:id="2004"/>
    </w:p>
    <w:p w14:paraId="081C0831" w14:textId="77777777" w:rsidR="00E32AAC" w:rsidRDefault="00E32AAC" w:rsidP="00E32AAC">
      <w:pPr>
        <w:pStyle w:val="Heading4"/>
      </w:pPr>
      <w:bookmarkStart w:id="2005" w:name="_Toc89295730"/>
      <w:bookmarkStart w:id="2006" w:name="_Toc94261443"/>
      <w:bookmarkStart w:id="2007" w:name="_Toc104199096"/>
      <w:bookmarkStart w:id="2008" w:name="_Toc104489532"/>
      <w:bookmarkStart w:id="2009" w:name="_Toc138762361"/>
      <w:bookmarkStart w:id="2010" w:name="_Toc145708555"/>
      <w:bookmarkStart w:id="2011" w:name="_Toc153827229"/>
      <w:bookmarkStart w:id="2012" w:name="_Toc185517380"/>
      <w:bookmarkStart w:id="2013" w:name="_Toc218799900"/>
      <w:r>
        <w:t>6.2.3.1</w:t>
      </w:r>
      <w:r>
        <w:tab/>
        <w:t>Overview</w:t>
      </w:r>
      <w:bookmarkEnd w:id="2005"/>
      <w:bookmarkEnd w:id="2006"/>
      <w:bookmarkEnd w:id="2007"/>
      <w:bookmarkEnd w:id="2008"/>
      <w:bookmarkEnd w:id="2009"/>
      <w:bookmarkEnd w:id="2010"/>
      <w:bookmarkEnd w:id="2011"/>
      <w:bookmarkEnd w:id="2012"/>
      <w:bookmarkEnd w:id="2013"/>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pt;height:222.55pt" o:ole="">
            <v:imagedata r:id="rId61" o:title=""/>
          </v:shape>
          <o:OLEObject Type="Embed" ProgID="Visio.Drawing.15" ShapeID="_x0000_i1050" DrawAspect="Content" ObjectID="_182941393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Heading4"/>
      </w:pPr>
      <w:bookmarkStart w:id="2014" w:name="_Toc89295731"/>
      <w:bookmarkStart w:id="2015" w:name="_Toc94261444"/>
      <w:bookmarkStart w:id="2016" w:name="_Toc104199097"/>
      <w:bookmarkStart w:id="2017" w:name="_Toc104489533"/>
      <w:bookmarkStart w:id="2018" w:name="_Toc138762362"/>
      <w:bookmarkStart w:id="2019" w:name="_Toc145708556"/>
      <w:bookmarkStart w:id="2020" w:name="_Toc153827230"/>
      <w:bookmarkStart w:id="2021" w:name="_Toc185517381"/>
      <w:bookmarkStart w:id="2022" w:name="_Toc218799901"/>
      <w:r>
        <w:t>6.2.3.2</w:t>
      </w:r>
      <w:r>
        <w:tab/>
        <w:t>Resource: TSC Application Sessions</w:t>
      </w:r>
      <w:bookmarkEnd w:id="2014"/>
      <w:bookmarkEnd w:id="2015"/>
      <w:bookmarkEnd w:id="2016"/>
      <w:bookmarkEnd w:id="2017"/>
      <w:bookmarkEnd w:id="2018"/>
      <w:bookmarkEnd w:id="2019"/>
      <w:bookmarkEnd w:id="2020"/>
      <w:bookmarkEnd w:id="2021"/>
      <w:bookmarkEnd w:id="2022"/>
    </w:p>
    <w:p w14:paraId="04BA55D9" w14:textId="77777777" w:rsidR="00E32AAC" w:rsidRDefault="00E32AAC" w:rsidP="00E32AAC">
      <w:pPr>
        <w:pStyle w:val="Heading5"/>
      </w:pPr>
      <w:bookmarkStart w:id="2023" w:name="_Toc89295732"/>
      <w:bookmarkStart w:id="2024" w:name="_Toc94261445"/>
      <w:bookmarkStart w:id="2025" w:name="_Toc104199098"/>
      <w:bookmarkStart w:id="2026" w:name="_Toc104489534"/>
      <w:bookmarkStart w:id="2027" w:name="_Toc138762363"/>
      <w:bookmarkStart w:id="2028" w:name="_Toc145708557"/>
      <w:bookmarkStart w:id="2029" w:name="_Toc153827231"/>
      <w:bookmarkStart w:id="2030" w:name="_Toc185517382"/>
      <w:bookmarkStart w:id="2031" w:name="_Toc218799902"/>
      <w:r>
        <w:t>6.2.3.2.1</w:t>
      </w:r>
      <w:r>
        <w:tab/>
        <w:t>Description</w:t>
      </w:r>
      <w:bookmarkEnd w:id="2023"/>
      <w:bookmarkEnd w:id="2024"/>
      <w:bookmarkEnd w:id="2025"/>
      <w:bookmarkEnd w:id="2026"/>
      <w:bookmarkEnd w:id="2027"/>
      <w:bookmarkEnd w:id="2028"/>
      <w:bookmarkEnd w:id="2029"/>
      <w:bookmarkEnd w:id="2030"/>
      <w:bookmarkEnd w:id="203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Heading5"/>
      </w:pPr>
      <w:bookmarkStart w:id="2032" w:name="_Toc89295733"/>
      <w:bookmarkStart w:id="2033" w:name="_Toc94261446"/>
      <w:bookmarkStart w:id="2034" w:name="_Toc104199099"/>
      <w:bookmarkStart w:id="2035" w:name="_Toc104489535"/>
      <w:bookmarkStart w:id="2036" w:name="_Toc138762364"/>
      <w:bookmarkStart w:id="2037" w:name="_Toc145708558"/>
      <w:bookmarkStart w:id="2038" w:name="_Toc153827232"/>
      <w:bookmarkStart w:id="2039" w:name="_Toc185517383"/>
      <w:bookmarkStart w:id="2040" w:name="_Toc218799903"/>
      <w:r>
        <w:t>6.2.3.2.2</w:t>
      </w:r>
      <w:r>
        <w:tab/>
        <w:t>Resource Definition</w:t>
      </w:r>
      <w:bookmarkEnd w:id="2032"/>
      <w:bookmarkEnd w:id="2033"/>
      <w:bookmarkEnd w:id="2034"/>
      <w:bookmarkEnd w:id="2035"/>
      <w:bookmarkEnd w:id="2036"/>
      <w:bookmarkEnd w:id="2037"/>
      <w:bookmarkEnd w:id="2038"/>
      <w:bookmarkEnd w:id="2039"/>
      <w:bookmarkEnd w:id="204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41" w:name="_MCCTEMPBM_CRPT55990060___7"/>
      <w:r>
        <w:t>This resource shall support the resource URI variables defined in table 6.2.3.2.2-1</w:t>
      </w:r>
      <w:r>
        <w:rPr>
          <w:rFonts w:ascii="Arial" w:hAnsi="Arial" w:cs="Arial"/>
        </w:rPr>
        <w:t>.</w:t>
      </w:r>
    </w:p>
    <w:bookmarkEnd w:id="2041"/>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Heading5"/>
      </w:pPr>
      <w:bookmarkStart w:id="2042" w:name="_Toc89295734"/>
      <w:bookmarkStart w:id="2043" w:name="_Toc94261447"/>
      <w:bookmarkStart w:id="2044" w:name="_Toc104199100"/>
      <w:bookmarkStart w:id="2045" w:name="_Toc104489536"/>
      <w:bookmarkStart w:id="2046" w:name="_Toc138762365"/>
      <w:bookmarkStart w:id="2047" w:name="_Toc145708559"/>
      <w:bookmarkStart w:id="2048" w:name="_Toc153827233"/>
      <w:bookmarkStart w:id="2049" w:name="_Toc185517384"/>
      <w:bookmarkStart w:id="2050" w:name="_Toc218799904"/>
      <w:r>
        <w:t>6.2.3.2.3</w:t>
      </w:r>
      <w:r>
        <w:tab/>
        <w:t>Resource Standard Methods</w:t>
      </w:r>
      <w:bookmarkEnd w:id="2042"/>
      <w:bookmarkEnd w:id="2043"/>
      <w:bookmarkEnd w:id="2044"/>
      <w:bookmarkEnd w:id="2045"/>
      <w:bookmarkEnd w:id="2046"/>
      <w:bookmarkEnd w:id="2047"/>
      <w:bookmarkEnd w:id="2048"/>
      <w:bookmarkEnd w:id="2049"/>
      <w:bookmarkEnd w:id="2050"/>
    </w:p>
    <w:p w14:paraId="53FEB931" w14:textId="77777777" w:rsidR="00E32AAC" w:rsidRPr="00384E92" w:rsidRDefault="00E32AAC" w:rsidP="00244873">
      <w:pPr>
        <w:pStyle w:val="H6"/>
      </w:pPr>
      <w:bookmarkStart w:id="2051" w:name="_Toc104199101"/>
      <w:bookmarkStart w:id="2052" w:name="_Toc104489537"/>
      <w:bookmarkStart w:id="2053" w:name="_Toc138762366"/>
      <w:bookmarkStart w:id="2054" w:name="_Toc145708560"/>
      <w:bookmarkStart w:id="2055" w:name="_Toc153827234"/>
      <w:bookmarkStart w:id="2056" w:name="_Toc185517385"/>
      <w:r>
        <w:t>6.2.3.2.3</w:t>
      </w:r>
      <w:r w:rsidRPr="00384E92">
        <w:t>.1</w:t>
      </w:r>
      <w:r w:rsidRPr="00384E92">
        <w:tab/>
      </w:r>
      <w:r>
        <w:t>POST</w:t>
      </w:r>
      <w:bookmarkEnd w:id="2051"/>
      <w:bookmarkEnd w:id="2052"/>
      <w:bookmarkEnd w:id="2053"/>
      <w:bookmarkEnd w:id="2054"/>
      <w:bookmarkEnd w:id="2055"/>
      <w:bookmarkEnd w:id="205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Heading5"/>
      </w:pPr>
      <w:bookmarkStart w:id="2057" w:name="_Toc89295735"/>
      <w:bookmarkStart w:id="2058" w:name="_Toc94261448"/>
      <w:bookmarkStart w:id="2059" w:name="_Toc104199102"/>
      <w:bookmarkStart w:id="2060" w:name="_Toc104489538"/>
      <w:bookmarkStart w:id="2061" w:name="_Toc138762367"/>
      <w:bookmarkStart w:id="2062" w:name="_Toc145708561"/>
      <w:bookmarkStart w:id="2063" w:name="_Toc153827235"/>
      <w:bookmarkStart w:id="2064" w:name="_Toc185517386"/>
      <w:bookmarkStart w:id="2065" w:name="_Toc218799905"/>
      <w:r>
        <w:t>6.2.3.2.4</w:t>
      </w:r>
      <w:r>
        <w:tab/>
        <w:t>Resource Custom Operations</w:t>
      </w:r>
      <w:bookmarkEnd w:id="2057"/>
      <w:bookmarkEnd w:id="2058"/>
      <w:bookmarkEnd w:id="2059"/>
      <w:bookmarkEnd w:id="2060"/>
      <w:bookmarkEnd w:id="2061"/>
      <w:bookmarkEnd w:id="2062"/>
      <w:bookmarkEnd w:id="2063"/>
      <w:bookmarkEnd w:id="2064"/>
      <w:bookmarkEnd w:id="2065"/>
    </w:p>
    <w:p w14:paraId="039EDAFD" w14:textId="77777777" w:rsidR="00E32AAC" w:rsidRPr="006451AF" w:rsidRDefault="00E32AAC" w:rsidP="00E32AAC">
      <w:r w:rsidRPr="00027A75">
        <w:t>None.</w:t>
      </w:r>
    </w:p>
    <w:p w14:paraId="0043C7D3" w14:textId="3E896E0F" w:rsidR="00E32AAC" w:rsidRDefault="00E32AAC" w:rsidP="00E32AAC">
      <w:pPr>
        <w:pStyle w:val="Heading4"/>
      </w:pPr>
      <w:bookmarkStart w:id="2066" w:name="_Toc89295736"/>
      <w:bookmarkStart w:id="2067" w:name="_Toc94261449"/>
      <w:bookmarkStart w:id="2068" w:name="_Toc104199103"/>
      <w:bookmarkStart w:id="2069" w:name="_Toc104489539"/>
      <w:bookmarkStart w:id="2070" w:name="_Toc138762368"/>
      <w:bookmarkStart w:id="2071" w:name="_Toc145708562"/>
      <w:bookmarkStart w:id="2072" w:name="_Toc153827236"/>
      <w:bookmarkStart w:id="2073" w:name="_Toc185517387"/>
      <w:bookmarkStart w:id="2074" w:name="_Toc218799906"/>
      <w:r>
        <w:t>6.2.3.3</w:t>
      </w:r>
      <w:r>
        <w:tab/>
        <w:t>Resource: Individual TSC Application Session</w:t>
      </w:r>
      <w:bookmarkEnd w:id="2066"/>
      <w:bookmarkEnd w:id="2067"/>
      <w:bookmarkEnd w:id="2068"/>
      <w:bookmarkEnd w:id="2069"/>
      <w:r w:rsidR="00132DDB">
        <w:t xml:space="preserve"> Context</w:t>
      </w:r>
      <w:bookmarkEnd w:id="2070"/>
      <w:bookmarkEnd w:id="2071"/>
      <w:bookmarkEnd w:id="2072"/>
      <w:bookmarkEnd w:id="2073"/>
      <w:bookmarkEnd w:id="2074"/>
    </w:p>
    <w:p w14:paraId="435587B3" w14:textId="77777777" w:rsidR="00E32AAC" w:rsidRDefault="00E32AAC" w:rsidP="00E32AAC">
      <w:pPr>
        <w:pStyle w:val="Heading5"/>
      </w:pPr>
      <w:bookmarkStart w:id="2075" w:name="_Toc89295737"/>
      <w:bookmarkStart w:id="2076" w:name="_Toc94261450"/>
      <w:bookmarkStart w:id="2077" w:name="_Toc104199104"/>
      <w:bookmarkStart w:id="2078" w:name="_Toc104489540"/>
      <w:bookmarkStart w:id="2079" w:name="_Toc138762369"/>
      <w:bookmarkStart w:id="2080" w:name="_Toc145708563"/>
      <w:bookmarkStart w:id="2081" w:name="_Toc153827237"/>
      <w:bookmarkStart w:id="2082" w:name="_Toc185517388"/>
      <w:bookmarkStart w:id="2083" w:name="_Toc218799907"/>
      <w:r>
        <w:t>6.2.3.3.1</w:t>
      </w:r>
      <w:r>
        <w:tab/>
        <w:t>Description</w:t>
      </w:r>
      <w:bookmarkEnd w:id="2075"/>
      <w:bookmarkEnd w:id="2076"/>
      <w:bookmarkEnd w:id="2077"/>
      <w:bookmarkEnd w:id="2078"/>
      <w:bookmarkEnd w:id="2079"/>
      <w:bookmarkEnd w:id="2080"/>
      <w:bookmarkEnd w:id="2081"/>
      <w:bookmarkEnd w:id="2082"/>
      <w:bookmarkEnd w:id="208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Heading5"/>
      </w:pPr>
      <w:bookmarkStart w:id="2084" w:name="_Toc89295738"/>
      <w:bookmarkStart w:id="2085" w:name="_Toc94261451"/>
      <w:bookmarkStart w:id="2086" w:name="_Toc104199105"/>
      <w:bookmarkStart w:id="2087" w:name="_Toc104489541"/>
      <w:bookmarkStart w:id="2088" w:name="_Toc138762370"/>
      <w:bookmarkStart w:id="2089" w:name="_Toc145708564"/>
      <w:bookmarkStart w:id="2090" w:name="_Toc153827238"/>
      <w:bookmarkStart w:id="2091" w:name="_Toc185517389"/>
      <w:bookmarkStart w:id="2092" w:name="_Toc218799908"/>
      <w:r>
        <w:t>6.2.3.3.2</w:t>
      </w:r>
      <w:r>
        <w:tab/>
        <w:t>Resource Definition</w:t>
      </w:r>
      <w:bookmarkEnd w:id="2084"/>
      <w:bookmarkEnd w:id="2085"/>
      <w:bookmarkEnd w:id="2086"/>
      <w:bookmarkEnd w:id="2087"/>
      <w:bookmarkEnd w:id="2088"/>
      <w:bookmarkEnd w:id="2089"/>
      <w:bookmarkEnd w:id="2090"/>
      <w:bookmarkEnd w:id="2091"/>
      <w:bookmarkEnd w:id="209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093" w:name="_MCCTEMPBM_CRPT55990061___7"/>
      <w:r>
        <w:t>This resource shall support the resource URI variables defined in table 6.2.3.3.2-1</w:t>
      </w:r>
      <w:r>
        <w:rPr>
          <w:rFonts w:ascii="Arial" w:hAnsi="Arial" w:cs="Arial"/>
        </w:rPr>
        <w:t>.</w:t>
      </w:r>
    </w:p>
    <w:bookmarkEnd w:id="2093"/>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Heading5"/>
      </w:pPr>
      <w:bookmarkStart w:id="2094" w:name="_Toc89295739"/>
      <w:bookmarkStart w:id="2095" w:name="_Toc94261452"/>
      <w:bookmarkStart w:id="2096" w:name="_Toc104199106"/>
      <w:bookmarkStart w:id="2097" w:name="_Toc104489542"/>
      <w:bookmarkStart w:id="2098" w:name="_Toc138762371"/>
      <w:bookmarkStart w:id="2099" w:name="_Toc145708565"/>
      <w:bookmarkStart w:id="2100" w:name="_Toc153827239"/>
      <w:bookmarkStart w:id="2101" w:name="_Toc185517390"/>
      <w:bookmarkStart w:id="2102" w:name="_Toc218799909"/>
      <w:r>
        <w:t>6.2.3.3.3</w:t>
      </w:r>
      <w:r>
        <w:tab/>
        <w:t>Resource Standard Methods</w:t>
      </w:r>
      <w:bookmarkEnd w:id="2094"/>
      <w:bookmarkEnd w:id="2095"/>
      <w:bookmarkEnd w:id="2096"/>
      <w:bookmarkEnd w:id="2097"/>
      <w:bookmarkEnd w:id="2098"/>
      <w:bookmarkEnd w:id="2099"/>
      <w:bookmarkEnd w:id="2100"/>
      <w:bookmarkEnd w:id="2101"/>
      <w:bookmarkEnd w:id="2102"/>
    </w:p>
    <w:p w14:paraId="7F8B463D" w14:textId="77777777" w:rsidR="00E32AAC" w:rsidRPr="00D61D2C" w:rsidRDefault="00E32AAC" w:rsidP="00244873">
      <w:pPr>
        <w:pStyle w:val="H6"/>
      </w:pPr>
      <w:bookmarkStart w:id="2103" w:name="_Toc89295740"/>
      <w:bookmarkStart w:id="2104" w:name="_Toc94261453"/>
      <w:bookmarkStart w:id="2105" w:name="_Toc104199107"/>
      <w:bookmarkStart w:id="2106" w:name="_Toc104489543"/>
      <w:bookmarkStart w:id="2107" w:name="_Toc138762372"/>
      <w:bookmarkStart w:id="2108" w:name="_Toc145708566"/>
      <w:bookmarkStart w:id="2109" w:name="_Toc153827240"/>
      <w:bookmarkStart w:id="2110" w:name="_Toc185517391"/>
      <w:r>
        <w:t>6.2</w:t>
      </w:r>
      <w:r w:rsidRPr="00D61D2C">
        <w:t>.3.3.3.1</w:t>
      </w:r>
      <w:r w:rsidRPr="00D61D2C">
        <w:tab/>
        <w:t>GET</w:t>
      </w:r>
      <w:bookmarkEnd w:id="2103"/>
      <w:bookmarkEnd w:id="2104"/>
      <w:bookmarkEnd w:id="2105"/>
      <w:bookmarkEnd w:id="2106"/>
      <w:bookmarkEnd w:id="2107"/>
      <w:bookmarkEnd w:id="2108"/>
      <w:bookmarkEnd w:id="2109"/>
      <w:bookmarkEnd w:id="211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11" w:name="_Toc59016975"/>
      <w:bookmarkStart w:id="2112" w:name="_Toc68168140"/>
      <w:bookmarkStart w:id="2113" w:name="_Toc89295741"/>
      <w:bookmarkStart w:id="2114" w:name="_Toc94261454"/>
      <w:bookmarkStart w:id="2115" w:name="_Toc104199108"/>
      <w:bookmarkStart w:id="2116" w:name="_Toc104489544"/>
      <w:bookmarkStart w:id="2117" w:name="_Toc138762373"/>
      <w:bookmarkStart w:id="2118" w:name="_Toc145708567"/>
      <w:bookmarkStart w:id="2119" w:name="_Toc153827241"/>
      <w:bookmarkStart w:id="2120" w:name="_Toc185517392"/>
      <w:r>
        <w:t>6.2.3.3.3.2</w:t>
      </w:r>
      <w:r>
        <w:tab/>
        <w:t>PATCH</w:t>
      </w:r>
      <w:bookmarkEnd w:id="2111"/>
      <w:bookmarkEnd w:id="2112"/>
      <w:bookmarkEnd w:id="2113"/>
      <w:bookmarkEnd w:id="2114"/>
      <w:bookmarkEnd w:id="2115"/>
      <w:bookmarkEnd w:id="2116"/>
      <w:bookmarkEnd w:id="2117"/>
      <w:bookmarkEnd w:id="2118"/>
      <w:bookmarkEnd w:id="2119"/>
      <w:bookmarkEnd w:id="2120"/>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Heading5"/>
      </w:pPr>
      <w:bookmarkStart w:id="2121" w:name="_Toc89295742"/>
      <w:bookmarkStart w:id="2122" w:name="_Toc94261455"/>
      <w:bookmarkStart w:id="2123" w:name="_Toc104199109"/>
      <w:bookmarkStart w:id="2124" w:name="_Toc104489545"/>
      <w:bookmarkStart w:id="2125" w:name="_Toc138762374"/>
      <w:bookmarkStart w:id="2126" w:name="_Toc145708568"/>
      <w:bookmarkStart w:id="2127" w:name="_Toc153827242"/>
      <w:bookmarkStart w:id="2128" w:name="_Toc185517393"/>
      <w:bookmarkStart w:id="2129" w:name="_Toc218799910"/>
      <w:r>
        <w:t>6.2</w:t>
      </w:r>
      <w:r w:rsidRPr="00AA2E4A">
        <w:t>.3.</w:t>
      </w:r>
      <w:r>
        <w:t>3</w:t>
      </w:r>
      <w:r w:rsidRPr="00AA2E4A">
        <w:t>.4</w:t>
      </w:r>
      <w:r w:rsidRPr="00AA2E4A">
        <w:tab/>
        <w:t>Resource Custom Operations</w:t>
      </w:r>
      <w:bookmarkEnd w:id="2121"/>
      <w:bookmarkEnd w:id="2122"/>
      <w:bookmarkEnd w:id="2123"/>
      <w:bookmarkEnd w:id="2124"/>
      <w:bookmarkEnd w:id="2125"/>
      <w:bookmarkEnd w:id="2126"/>
      <w:bookmarkEnd w:id="2127"/>
      <w:bookmarkEnd w:id="2128"/>
      <w:bookmarkEnd w:id="2129"/>
    </w:p>
    <w:p w14:paraId="696357CC" w14:textId="77777777" w:rsidR="00E32AAC" w:rsidRDefault="00E32AAC" w:rsidP="00244873">
      <w:pPr>
        <w:pStyle w:val="H6"/>
      </w:pPr>
      <w:bookmarkStart w:id="2130" w:name="_Toc28012428"/>
      <w:bookmarkStart w:id="2131" w:name="_Toc36038381"/>
      <w:bookmarkStart w:id="2132" w:name="_Toc45133651"/>
      <w:bookmarkStart w:id="2133" w:name="_Toc51762405"/>
      <w:bookmarkStart w:id="2134" w:name="_Toc59016977"/>
      <w:bookmarkStart w:id="2135" w:name="_Toc68168142"/>
      <w:bookmarkStart w:id="2136" w:name="_Toc89295743"/>
      <w:bookmarkStart w:id="2137" w:name="_Toc94261456"/>
      <w:bookmarkStart w:id="2138" w:name="_Toc104199110"/>
      <w:bookmarkStart w:id="2139" w:name="_Toc104489546"/>
      <w:bookmarkStart w:id="2140" w:name="_Toc138762375"/>
      <w:bookmarkStart w:id="2141" w:name="_Toc145708569"/>
      <w:bookmarkStart w:id="2142" w:name="_Toc153827243"/>
      <w:bookmarkStart w:id="2143" w:name="_Toc185517394"/>
      <w:r>
        <w:t>6.2</w:t>
      </w:r>
      <w:r w:rsidRPr="00AA2E4A">
        <w:t>.3.</w:t>
      </w:r>
      <w:r>
        <w:t>3</w:t>
      </w:r>
      <w:r w:rsidRPr="00AA2E4A">
        <w:t>.4</w:t>
      </w:r>
      <w:r>
        <w:t>.1</w:t>
      </w:r>
      <w:r>
        <w:tab/>
        <w:t>Overview</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44" w:name="_Toc28012429"/>
      <w:bookmarkStart w:id="2145" w:name="_Toc36038382"/>
      <w:bookmarkStart w:id="2146" w:name="_Toc45133652"/>
      <w:bookmarkStart w:id="2147" w:name="_Toc51762406"/>
      <w:bookmarkStart w:id="2148" w:name="_Toc59016978"/>
      <w:bookmarkStart w:id="2149" w:name="_Toc68168143"/>
      <w:bookmarkStart w:id="2150" w:name="_Toc89295744"/>
      <w:bookmarkStart w:id="2151" w:name="_Toc94261457"/>
      <w:bookmarkStart w:id="2152" w:name="_Toc104199111"/>
      <w:bookmarkStart w:id="2153" w:name="_Toc104489547"/>
      <w:bookmarkStart w:id="2154" w:name="_Toc138762376"/>
      <w:bookmarkStart w:id="2155" w:name="_Toc145708570"/>
      <w:bookmarkStart w:id="2156" w:name="_Toc153827244"/>
      <w:bookmarkStart w:id="2157" w:name="_Toc185517395"/>
      <w:r>
        <w:t>6.2</w:t>
      </w:r>
      <w:r w:rsidRPr="00AA2E4A">
        <w:t>.3.</w:t>
      </w:r>
      <w:r>
        <w:t>3</w:t>
      </w:r>
      <w:r w:rsidRPr="00AA2E4A">
        <w:t>.4</w:t>
      </w:r>
      <w:r>
        <w:t>.2</w:t>
      </w:r>
      <w:r>
        <w:tab/>
        <w:t>Operation: delete</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17CF382" w14:textId="77777777" w:rsidR="00E32AAC" w:rsidRDefault="00E32AAC" w:rsidP="00244873">
      <w:pPr>
        <w:pStyle w:val="H6"/>
      </w:pPr>
      <w:bookmarkStart w:id="2158" w:name="_Toc28012430"/>
      <w:bookmarkStart w:id="2159" w:name="_Toc36038383"/>
      <w:bookmarkStart w:id="2160" w:name="_Toc45133653"/>
      <w:bookmarkStart w:id="2161" w:name="_Toc51762407"/>
      <w:bookmarkStart w:id="2162" w:name="_Toc59016979"/>
      <w:bookmarkStart w:id="2163" w:name="_Toc68168144"/>
      <w:bookmarkStart w:id="2164" w:name="_Toc89295745"/>
      <w:bookmarkStart w:id="2165" w:name="_Toc94261458"/>
      <w:bookmarkStart w:id="2166" w:name="_Toc104199112"/>
      <w:bookmarkStart w:id="2167" w:name="_Toc104489548"/>
      <w:bookmarkStart w:id="2168" w:name="_Toc138762377"/>
      <w:bookmarkStart w:id="2169" w:name="_Toc145708571"/>
      <w:bookmarkStart w:id="2170" w:name="_Toc153827245"/>
      <w:bookmarkStart w:id="2171" w:name="_Toc185517396"/>
      <w:r>
        <w:t>6.2</w:t>
      </w:r>
      <w:r w:rsidRPr="00AA2E4A">
        <w:t>.3.</w:t>
      </w:r>
      <w:r>
        <w:t>3</w:t>
      </w:r>
      <w:r w:rsidRPr="00AA2E4A">
        <w:t>.4</w:t>
      </w:r>
      <w:r>
        <w:t>.2.1</w:t>
      </w:r>
      <w:r>
        <w:tab/>
        <w:t>Description</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51967C38" w14:textId="77777777" w:rsidR="00E32AAC" w:rsidRDefault="00E32AAC" w:rsidP="00244873">
      <w:pPr>
        <w:pStyle w:val="H6"/>
      </w:pPr>
      <w:bookmarkStart w:id="2172" w:name="_Toc28012431"/>
      <w:bookmarkStart w:id="2173" w:name="_Toc36038384"/>
      <w:bookmarkStart w:id="2174" w:name="_Toc45133654"/>
      <w:bookmarkStart w:id="2175" w:name="_Toc51762408"/>
      <w:bookmarkStart w:id="2176" w:name="_Toc59016980"/>
      <w:bookmarkStart w:id="2177" w:name="_Toc68168145"/>
      <w:bookmarkStart w:id="2178" w:name="_Toc89295746"/>
      <w:bookmarkStart w:id="2179" w:name="_Toc94261459"/>
      <w:bookmarkStart w:id="2180" w:name="_Toc104199113"/>
      <w:bookmarkStart w:id="2181" w:name="_Toc104489549"/>
      <w:bookmarkStart w:id="2182" w:name="_Toc138762378"/>
      <w:bookmarkStart w:id="2183" w:name="_Toc145708572"/>
      <w:bookmarkStart w:id="2184" w:name="_Toc153827246"/>
      <w:bookmarkStart w:id="2185" w:name="_Toc185517397"/>
      <w:r>
        <w:t>6.2</w:t>
      </w:r>
      <w:r w:rsidRPr="00AA2E4A">
        <w:t>.3.</w:t>
      </w:r>
      <w:r>
        <w:t>3</w:t>
      </w:r>
      <w:r w:rsidRPr="00AA2E4A">
        <w:t>.4</w:t>
      </w:r>
      <w:r>
        <w:t>.2.2</w:t>
      </w:r>
      <w:r>
        <w:tab/>
        <w:t>Operation Definition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Heading4"/>
      </w:pPr>
      <w:bookmarkStart w:id="2186" w:name="_Toc89295747"/>
      <w:bookmarkStart w:id="2187" w:name="_Toc94261460"/>
      <w:bookmarkStart w:id="2188" w:name="_Toc104199114"/>
      <w:bookmarkStart w:id="2189" w:name="_Toc104489550"/>
      <w:bookmarkStart w:id="2190" w:name="_Toc138762379"/>
      <w:bookmarkStart w:id="2191" w:name="_Toc145708573"/>
      <w:bookmarkStart w:id="2192" w:name="_Toc153827247"/>
      <w:bookmarkStart w:id="2193" w:name="_Toc185517398"/>
      <w:bookmarkStart w:id="2194" w:name="_Toc218799911"/>
      <w:r>
        <w:t>6.2.3.4</w:t>
      </w:r>
      <w:r>
        <w:tab/>
      </w:r>
      <w:bookmarkStart w:id="2195" w:name="_Toc59016981"/>
      <w:bookmarkStart w:id="2196" w:name="_Toc68168146"/>
      <w:r>
        <w:t>Resource: Events Subscription (Document)</w:t>
      </w:r>
      <w:bookmarkEnd w:id="2186"/>
      <w:bookmarkEnd w:id="2187"/>
      <w:bookmarkEnd w:id="2188"/>
      <w:bookmarkEnd w:id="2189"/>
      <w:bookmarkEnd w:id="2190"/>
      <w:bookmarkEnd w:id="2191"/>
      <w:bookmarkEnd w:id="2192"/>
      <w:bookmarkEnd w:id="2193"/>
      <w:bookmarkEnd w:id="2194"/>
      <w:bookmarkEnd w:id="2195"/>
      <w:bookmarkEnd w:id="2196"/>
    </w:p>
    <w:p w14:paraId="7804445C" w14:textId="77777777" w:rsidR="00E32AAC" w:rsidRDefault="00E32AAC" w:rsidP="00E32AAC">
      <w:pPr>
        <w:pStyle w:val="Heading5"/>
      </w:pPr>
      <w:bookmarkStart w:id="2197" w:name="_Toc28012433"/>
      <w:bookmarkStart w:id="2198" w:name="_Toc36038386"/>
      <w:bookmarkStart w:id="2199" w:name="_Toc45133656"/>
      <w:bookmarkStart w:id="2200" w:name="_Toc51762410"/>
      <w:bookmarkStart w:id="2201" w:name="_Toc59016982"/>
      <w:bookmarkStart w:id="2202" w:name="_Toc68168147"/>
      <w:bookmarkStart w:id="2203" w:name="_Toc89295748"/>
      <w:bookmarkStart w:id="2204" w:name="_Toc94261461"/>
      <w:bookmarkStart w:id="2205" w:name="_Toc104199115"/>
      <w:bookmarkStart w:id="2206" w:name="_Toc104489551"/>
      <w:bookmarkStart w:id="2207" w:name="_Toc138762380"/>
      <w:bookmarkStart w:id="2208" w:name="_Toc145708574"/>
      <w:bookmarkStart w:id="2209" w:name="_Toc153827248"/>
      <w:bookmarkStart w:id="2210" w:name="_Toc185517399"/>
      <w:bookmarkStart w:id="2211" w:name="_Toc218799912"/>
      <w:r>
        <w:t>6.2.3.4.1</w:t>
      </w:r>
      <w:r>
        <w:tab/>
        <w:t>Description</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Heading5"/>
      </w:pPr>
      <w:bookmarkStart w:id="2212" w:name="_Toc28012434"/>
      <w:bookmarkStart w:id="2213" w:name="_Toc36038387"/>
      <w:bookmarkStart w:id="2214" w:name="_Toc45133657"/>
      <w:bookmarkStart w:id="2215" w:name="_Toc51762411"/>
      <w:bookmarkStart w:id="2216" w:name="_Toc59016983"/>
      <w:bookmarkStart w:id="2217" w:name="_Toc68168148"/>
      <w:bookmarkStart w:id="2218" w:name="_Toc89295749"/>
      <w:bookmarkStart w:id="2219" w:name="_Toc94261462"/>
      <w:bookmarkStart w:id="2220" w:name="_Toc104199116"/>
      <w:bookmarkStart w:id="2221" w:name="_Toc104489552"/>
      <w:bookmarkStart w:id="2222" w:name="_Toc138762381"/>
      <w:bookmarkStart w:id="2223" w:name="_Toc145708575"/>
      <w:bookmarkStart w:id="2224" w:name="_Toc153827249"/>
      <w:bookmarkStart w:id="2225" w:name="_Toc185517400"/>
      <w:bookmarkStart w:id="2226" w:name="_Toc218799913"/>
      <w:r>
        <w:t>6.2.3.4.2</w:t>
      </w:r>
      <w:r>
        <w:tab/>
        <w:t xml:space="preserve">Resource </w:t>
      </w:r>
      <w:r w:rsidR="00F851BD">
        <w:t>Definition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27" w:name="_MCCTEMPBM_CRPT55990062___7"/>
      <w:r>
        <w:t>This resource shall support the resource URI variables defined in table 6.2.3.4.2-1</w:t>
      </w:r>
      <w:r>
        <w:rPr>
          <w:rFonts w:ascii="Arial" w:hAnsi="Arial" w:cs="Arial"/>
        </w:rPr>
        <w:t>.</w:t>
      </w:r>
    </w:p>
    <w:bookmarkEnd w:id="2227"/>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Heading5"/>
      </w:pPr>
      <w:bookmarkStart w:id="2228" w:name="_Toc28012435"/>
      <w:bookmarkStart w:id="2229" w:name="_Toc36038388"/>
      <w:bookmarkStart w:id="2230" w:name="_Toc45133658"/>
      <w:bookmarkStart w:id="2231" w:name="_Toc51762412"/>
      <w:bookmarkStart w:id="2232" w:name="_Toc59016984"/>
      <w:bookmarkStart w:id="2233" w:name="_Toc68168149"/>
      <w:bookmarkStart w:id="2234" w:name="_Toc89295750"/>
      <w:bookmarkStart w:id="2235" w:name="_Toc94261463"/>
      <w:bookmarkStart w:id="2236" w:name="_Toc104199117"/>
      <w:bookmarkStart w:id="2237" w:name="_Toc104489553"/>
      <w:bookmarkStart w:id="2238" w:name="_Toc138762382"/>
      <w:bookmarkStart w:id="2239" w:name="_Toc145708576"/>
      <w:bookmarkStart w:id="2240" w:name="_Toc153827250"/>
      <w:bookmarkStart w:id="2241" w:name="_Toc185517401"/>
      <w:bookmarkStart w:id="2242" w:name="_Toc218799914"/>
      <w:r>
        <w:t>6.2.3.4.3</w:t>
      </w:r>
      <w:r>
        <w:tab/>
        <w:t>Resource Standard Methods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45A4BF77" w14:textId="77777777" w:rsidR="00E32AAC" w:rsidRDefault="00E32AAC" w:rsidP="00244873">
      <w:pPr>
        <w:pStyle w:val="H6"/>
      </w:pPr>
      <w:bookmarkStart w:id="2243" w:name="_Toc28012436"/>
      <w:bookmarkStart w:id="2244" w:name="_Toc36038389"/>
      <w:bookmarkStart w:id="2245" w:name="_Toc45133659"/>
      <w:bookmarkStart w:id="2246" w:name="_Toc51762413"/>
      <w:bookmarkStart w:id="2247" w:name="_Toc59016985"/>
      <w:bookmarkStart w:id="2248" w:name="_Toc68168150"/>
      <w:bookmarkStart w:id="2249" w:name="_Toc89295751"/>
      <w:bookmarkStart w:id="2250" w:name="_Toc94261464"/>
      <w:bookmarkStart w:id="2251" w:name="_Toc104199118"/>
      <w:bookmarkStart w:id="2252" w:name="_Toc104489554"/>
      <w:bookmarkStart w:id="2253" w:name="_Toc138762383"/>
      <w:bookmarkStart w:id="2254" w:name="_Toc145708577"/>
      <w:bookmarkStart w:id="2255" w:name="_Toc153827251"/>
      <w:bookmarkStart w:id="2256" w:name="_Toc185517402"/>
      <w:r>
        <w:t>6.2.3.4.3.1</w:t>
      </w:r>
      <w:r>
        <w:tab/>
        <w:t>PUT</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57" w:name="_Toc28012437"/>
      <w:bookmarkStart w:id="2258" w:name="_Toc36038390"/>
      <w:bookmarkStart w:id="2259" w:name="_Toc45133660"/>
      <w:bookmarkStart w:id="2260" w:name="_Toc51762414"/>
      <w:bookmarkStart w:id="2261" w:name="_Toc59016986"/>
      <w:bookmarkStart w:id="2262" w:name="_Toc68168151"/>
      <w:bookmarkStart w:id="2263" w:name="_Toc89295752"/>
      <w:bookmarkStart w:id="2264" w:name="_Toc94261465"/>
      <w:bookmarkStart w:id="2265" w:name="_Toc104199119"/>
      <w:bookmarkStart w:id="2266" w:name="_Toc104489555"/>
      <w:bookmarkStart w:id="2267" w:name="_Toc138762384"/>
      <w:bookmarkStart w:id="2268" w:name="_Toc145708578"/>
      <w:bookmarkStart w:id="2269" w:name="_Toc153827252"/>
      <w:bookmarkStart w:id="2270" w:name="_Toc185517403"/>
      <w:r>
        <w:t>6.2.3.4.3.2</w:t>
      </w:r>
      <w: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Heading5"/>
      </w:pPr>
      <w:bookmarkStart w:id="2271" w:name="_Toc28012438"/>
      <w:bookmarkStart w:id="2272" w:name="_Toc36038391"/>
      <w:bookmarkStart w:id="2273" w:name="_Toc45133661"/>
      <w:bookmarkStart w:id="2274" w:name="_Toc51762415"/>
      <w:bookmarkStart w:id="2275" w:name="_Toc59016987"/>
      <w:bookmarkStart w:id="2276" w:name="_Toc68168152"/>
      <w:bookmarkStart w:id="2277" w:name="_Toc89295753"/>
      <w:bookmarkStart w:id="2278" w:name="_Toc94261466"/>
      <w:bookmarkStart w:id="2279" w:name="_Toc104199120"/>
      <w:bookmarkStart w:id="2280" w:name="_Toc104489556"/>
      <w:bookmarkStart w:id="2281" w:name="_Toc138762385"/>
      <w:bookmarkStart w:id="2282" w:name="_Toc145708579"/>
      <w:bookmarkStart w:id="2283" w:name="_Toc153827253"/>
      <w:bookmarkStart w:id="2284" w:name="_Toc185517404"/>
      <w:bookmarkStart w:id="2285" w:name="_Toc218799915"/>
      <w:r>
        <w:t>6.2.3.4.4</w:t>
      </w:r>
      <w:r>
        <w:tab/>
        <w:t>Resource Custom Operations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405F010" w14:textId="77777777" w:rsidR="00E32AAC" w:rsidRPr="004829B1" w:rsidRDefault="00E32AAC" w:rsidP="00E32AAC">
      <w:r>
        <w:t>None.</w:t>
      </w:r>
    </w:p>
    <w:p w14:paraId="62D762E9" w14:textId="77777777" w:rsidR="00E32AAC" w:rsidRDefault="00E32AAC" w:rsidP="00E32AAC">
      <w:pPr>
        <w:pStyle w:val="Heading3"/>
      </w:pPr>
      <w:bookmarkStart w:id="2286" w:name="_Toc89295754"/>
      <w:bookmarkStart w:id="2287" w:name="_Toc94261467"/>
      <w:bookmarkStart w:id="2288" w:name="_Toc104199121"/>
      <w:bookmarkStart w:id="2289" w:name="_Toc104489557"/>
      <w:bookmarkStart w:id="2290" w:name="_Toc138762386"/>
      <w:bookmarkStart w:id="2291" w:name="_Toc145708580"/>
      <w:bookmarkStart w:id="2292" w:name="_Toc153827254"/>
      <w:bookmarkStart w:id="2293" w:name="_Toc185517405"/>
      <w:bookmarkStart w:id="2294" w:name="_Toc218799916"/>
      <w:r>
        <w:t>6.2.4</w:t>
      </w:r>
      <w:r>
        <w:tab/>
        <w:t>Custom Operations without associated resources</w:t>
      </w:r>
      <w:bookmarkEnd w:id="2286"/>
      <w:bookmarkEnd w:id="2287"/>
      <w:bookmarkEnd w:id="2288"/>
      <w:bookmarkEnd w:id="2289"/>
      <w:bookmarkEnd w:id="2290"/>
      <w:bookmarkEnd w:id="2291"/>
      <w:bookmarkEnd w:id="2292"/>
      <w:bookmarkEnd w:id="2293"/>
      <w:bookmarkEnd w:id="2294"/>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Heading3"/>
      </w:pPr>
      <w:bookmarkStart w:id="2295" w:name="_Toc89295755"/>
      <w:bookmarkStart w:id="2296" w:name="_Toc94261468"/>
      <w:bookmarkStart w:id="2297" w:name="_Toc104199122"/>
      <w:bookmarkStart w:id="2298" w:name="_Toc104489558"/>
      <w:bookmarkStart w:id="2299" w:name="_Toc138762387"/>
      <w:bookmarkStart w:id="2300" w:name="_Toc145708581"/>
      <w:bookmarkStart w:id="2301" w:name="_Toc153827255"/>
      <w:bookmarkStart w:id="2302" w:name="_Toc185517406"/>
      <w:bookmarkStart w:id="2303" w:name="_Toc78815795"/>
      <w:bookmarkStart w:id="2304" w:name="_Toc218799917"/>
      <w:r>
        <w:t>6.2.5</w:t>
      </w:r>
      <w:r>
        <w:tab/>
        <w:t>Notifications</w:t>
      </w:r>
      <w:bookmarkEnd w:id="2295"/>
      <w:bookmarkEnd w:id="2296"/>
      <w:bookmarkEnd w:id="2297"/>
      <w:bookmarkEnd w:id="2298"/>
      <w:bookmarkEnd w:id="2299"/>
      <w:bookmarkEnd w:id="2300"/>
      <w:bookmarkEnd w:id="2301"/>
      <w:bookmarkEnd w:id="2302"/>
      <w:bookmarkEnd w:id="2304"/>
    </w:p>
    <w:p w14:paraId="7F660D82" w14:textId="77777777" w:rsidR="00E32AAC" w:rsidRPr="000A7435" w:rsidRDefault="00E32AAC" w:rsidP="00E32AAC">
      <w:pPr>
        <w:pStyle w:val="Heading4"/>
      </w:pPr>
      <w:bookmarkStart w:id="2305" w:name="_Toc89295756"/>
      <w:bookmarkStart w:id="2306" w:name="_Toc94261469"/>
      <w:bookmarkStart w:id="2307" w:name="_Toc104199123"/>
      <w:bookmarkStart w:id="2308" w:name="_Toc104489559"/>
      <w:bookmarkStart w:id="2309" w:name="_Toc138762388"/>
      <w:bookmarkStart w:id="2310" w:name="_Toc145708582"/>
      <w:bookmarkStart w:id="2311" w:name="_Toc153827256"/>
      <w:bookmarkStart w:id="2312" w:name="_Toc185517407"/>
      <w:bookmarkStart w:id="2313" w:name="_Toc218799918"/>
      <w:r>
        <w:t>6.2.5.1</w:t>
      </w:r>
      <w:r>
        <w:tab/>
        <w:t>General</w:t>
      </w:r>
      <w:bookmarkEnd w:id="2303"/>
      <w:bookmarkEnd w:id="2305"/>
      <w:bookmarkEnd w:id="2306"/>
      <w:bookmarkEnd w:id="2307"/>
      <w:bookmarkEnd w:id="2308"/>
      <w:bookmarkEnd w:id="2309"/>
      <w:bookmarkEnd w:id="2310"/>
      <w:bookmarkEnd w:id="2311"/>
      <w:bookmarkEnd w:id="2312"/>
      <w:bookmarkEnd w:id="2313"/>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14" w:name="_MCCTEMPBM_CRPT55990063___4"/>
            <w:r>
              <w:t>Event Notification</w:t>
            </w:r>
            <w:bookmarkEnd w:id="2314"/>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bookmarkStart w:id="2315" w:name="_MCCTEMPBM_CRPT55990064___4"/>
            <w:r>
              <w:t>notify (POST)</w:t>
            </w:r>
            <w:bookmarkEnd w:id="2315"/>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16" w:name="_MCCTEMPBM_CRPT55990065___4"/>
            <w:r>
              <w:t>Termination Request</w:t>
            </w:r>
            <w:bookmarkEnd w:id="2316"/>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bookmarkStart w:id="2317" w:name="_MCCTEMPBM_CRPT55990066___4"/>
            <w:r>
              <w:t>terminate (POST)</w:t>
            </w:r>
            <w:bookmarkEnd w:id="2317"/>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Heading4"/>
      </w:pPr>
      <w:bookmarkStart w:id="2318" w:name="_Toc78815796"/>
      <w:bookmarkStart w:id="2319" w:name="_Toc89295757"/>
      <w:bookmarkStart w:id="2320" w:name="_Toc94261470"/>
      <w:bookmarkStart w:id="2321" w:name="_Toc104199124"/>
      <w:bookmarkStart w:id="2322" w:name="_Toc104489560"/>
      <w:bookmarkStart w:id="2323" w:name="_Toc138762389"/>
      <w:bookmarkStart w:id="2324" w:name="_Toc145708583"/>
      <w:bookmarkStart w:id="2325" w:name="_Toc153827257"/>
      <w:bookmarkStart w:id="2326" w:name="_Toc185517408"/>
      <w:bookmarkStart w:id="2327" w:name="_Toc218799919"/>
      <w:r>
        <w:t>6.2.5.2</w:t>
      </w:r>
      <w:r>
        <w:tab/>
      </w:r>
      <w:bookmarkEnd w:id="2318"/>
      <w:r>
        <w:t>Event Notification</w:t>
      </w:r>
      <w:bookmarkEnd w:id="2319"/>
      <w:bookmarkEnd w:id="2320"/>
      <w:bookmarkEnd w:id="2321"/>
      <w:bookmarkEnd w:id="2322"/>
      <w:bookmarkEnd w:id="2323"/>
      <w:bookmarkEnd w:id="2324"/>
      <w:bookmarkEnd w:id="2325"/>
      <w:bookmarkEnd w:id="2326"/>
      <w:bookmarkEnd w:id="2327"/>
    </w:p>
    <w:p w14:paraId="50EDAC9F" w14:textId="77777777" w:rsidR="00E32AAC" w:rsidRPr="00986E88" w:rsidRDefault="00E32AAC" w:rsidP="00E32AAC">
      <w:pPr>
        <w:pStyle w:val="Heading5"/>
        <w:rPr>
          <w:noProof/>
        </w:rPr>
      </w:pPr>
      <w:bookmarkStart w:id="2328" w:name="_Toc78815797"/>
      <w:bookmarkStart w:id="2329" w:name="_Toc89295758"/>
      <w:bookmarkStart w:id="2330" w:name="_Toc94261471"/>
      <w:bookmarkStart w:id="2331" w:name="_Toc104199125"/>
      <w:bookmarkStart w:id="2332" w:name="_Toc104489561"/>
      <w:bookmarkStart w:id="2333" w:name="_Toc138762390"/>
      <w:bookmarkStart w:id="2334" w:name="_Toc145708584"/>
      <w:bookmarkStart w:id="2335" w:name="_Toc153827258"/>
      <w:bookmarkStart w:id="2336" w:name="_Toc185517409"/>
      <w:bookmarkStart w:id="2337" w:name="_Toc218799920"/>
      <w:r>
        <w:t>6.2.5.2</w:t>
      </w:r>
      <w:r w:rsidRPr="00986E88">
        <w:rPr>
          <w:noProof/>
        </w:rPr>
        <w:t>.1</w:t>
      </w:r>
      <w:r w:rsidRPr="00986E88">
        <w:rPr>
          <w:noProof/>
        </w:rPr>
        <w:tab/>
        <w:t>Description</w:t>
      </w:r>
      <w:bookmarkEnd w:id="2328"/>
      <w:bookmarkEnd w:id="2329"/>
      <w:bookmarkEnd w:id="2330"/>
      <w:bookmarkEnd w:id="2331"/>
      <w:bookmarkEnd w:id="2332"/>
      <w:bookmarkEnd w:id="2333"/>
      <w:bookmarkEnd w:id="2334"/>
      <w:bookmarkEnd w:id="2335"/>
      <w:bookmarkEnd w:id="2336"/>
      <w:bookmarkEnd w:id="2337"/>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Heading5"/>
        <w:rPr>
          <w:noProof/>
        </w:rPr>
      </w:pPr>
      <w:bookmarkStart w:id="2338" w:name="_Toc78815798"/>
      <w:bookmarkStart w:id="2339" w:name="_Toc89295759"/>
      <w:bookmarkStart w:id="2340" w:name="_Toc94261472"/>
      <w:bookmarkStart w:id="2341" w:name="_Toc104199126"/>
      <w:bookmarkStart w:id="2342" w:name="_Toc104489562"/>
      <w:bookmarkStart w:id="2343" w:name="_Toc138762391"/>
      <w:bookmarkStart w:id="2344" w:name="_Toc145708585"/>
      <w:bookmarkStart w:id="2345" w:name="_Toc153827259"/>
      <w:bookmarkStart w:id="2346" w:name="_Toc185517410"/>
      <w:bookmarkStart w:id="2347" w:name="_Toc218799921"/>
      <w:r>
        <w:t>6.2.5.2</w:t>
      </w:r>
      <w:r w:rsidRPr="00986E88">
        <w:rPr>
          <w:noProof/>
        </w:rPr>
        <w:t>.2</w:t>
      </w:r>
      <w:r w:rsidRPr="00986E88">
        <w:rPr>
          <w:noProof/>
        </w:rPr>
        <w:tab/>
        <w:t>Target URI</w:t>
      </w:r>
      <w:bookmarkEnd w:id="2338"/>
      <w:bookmarkEnd w:id="2339"/>
      <w:bookmarkEnd w:id="2340"/>
      <w:bookmarkEnd w:id="2341"/>
      <w:bookmarkEnd w:id="2342"/>
      <w:bookmarkEnd w:id="2343"/>
      <w:bookmarkEnd w:id="2344"/>
      <w:bookmarkEnd w:id="2345"/>
      <w:bookmarkEnd w:id="2346"/>
      <w:bookmarkEnd w:id="2347"/>
    </w:p>
    <w:p w14:paraId="16F99745" w14:textId="77777777" w:rsidR="00E32AAC" w:rsidRPr="00986E88" w:rsidRDefault="00E32AAC" w:rsidP="00E32AAC">
      <w:pPr>
        <w:rPr>
          <w:rFonts w:ascii="Arial" w:hAnsi="Arial" w:cs="Arial"/>
          <w:noProof/>
        </w:rPr>
      </w:pPr>
      <w:bookmarkStart w:id="2348" w:name="_MCCTEMPBM_CRPT55990067___7"/>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48"/>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Heading5"/>
        <w:rPr>
          <w:noProof/>
        </w:rPr>
      </w:pPr>
      <w:bookmarkStart w:id="2349" w:name="_Toc78815799"/>
      <w:bookmarkStart w:id="2350" w:name="_Toc89295760"/>
      <w:bookmarkStart w:id="2351" w:name="_Toc94261473"/>
      <w:bookmarkStart w:id="2352" w:name="_Toc104199127"/>
      <w:bookmarkStart w:id="2353" w:name="_Toc104489563"/>
      <w:bookmarkStart w:id="2354" w:name="_Toc138762392"/>
      <w:bookmarkStart w:id="2355" w:name="_Toc145708586"/>
      <w:bookmarkStart w:id="2356" w:name="_Toc153827260"/>
      <w:bookmarkStart w:id="2357" w:name="_Toc185517411"/>
      <w:bookmarkStart w:id="2358" w:name="_Toc218799922"/>
      <w:r>
        <w:t>6.2.5.2</w:t>
      </w:r>
      <w:r w:rsidRPr="00986E88">
        <w:rPr>
          <w:noProof/>
        </w:rPr>
        <w:t>.3</w:t>
      </w:r>
      <w:r w:rsidRPr="00986E88">
        <w:rPr>
          <w:noProof/>
        </w:rPr>
        <w:tab/>
        <w:t>Standard Methods</w:t>
      </w:r>
      <w:bookmarkEnd w:id="2349"/>
      <w:bookmarkEnd w:id="2350"/>
      <w:bookmarkEnd w:id="2351"/>
      <w:bookmarkEnd w:id="2352"/>
      <w:bookmarkEnd w:id="2353"/>
      <w:bookmarkEnd w:id="2354"/>
      <w:bookmarkEnd w:id="2355"/>
      <w:bookmarkEnd w:id="2356"/>
      <w:bookmarkEnd w:id="2357"/>
      <w:bookmarkEnd w:id="2358"/>
    </w:p>
    <w:p w14:paraId="27EFA480" w14:textId="77777777" w:rsidR="00E32AAC" w:rsidRPr="00986E88" w:rsidRDefault="00E32AAC" w:rsidP="00244873">
      <w:pPr>
        <w:pStyle w:val="H6"/>
        <w:rPr>
          <w:noProof/>
        </w:rPr>
      </w:pPr>
      <w:bookmarkStart w:id="2359" w:name="_Toc104199128"/>
      <w:bookmarkStart w:id="2360" w:name="_Toc104489564"/>
      <w:bookmarkStart w:id="2361" w:name="_Toc138762393"/>
      <w:bookmarkStart w:id="2362" w:name="_Toc145708587"/>
      <w:bookmarkStart w:id="2363" w:name="_Toc153827261"/>
      <w:bookmarkStart w:id="2364" w:name="_Toc185517412"/>
      <w:r>
        <w:t>6.2.5.2.3</w:t>
      </w:r>
      <w:r w:rsidRPr="00986E88">
        <w:rPr>
          <w:noProof/>
        </w:rPr>
        <w:t>.1</w:t>
      </w:r>
      <w:r w:rsidRPr="00986E88">
        <w:rPr>
          <w:noProof/>
        </w:rPr>
        <w:tab/>
        <w:t>POST</w:t>
      </w:r>
      <w:bookmarkEnd w:id="2359"/>
      <w:bookmarkEnd w:id="2360"/>
      <w:bookmarkEnd w:id="2361"/>
      <w:bookmarkEnd w:id="2362"/>
      <w:bookmarkEnd w:id="2363"/>
      <w:bookmarkEnd w:id="2364"/>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Heading4"/>
      </w:pPr>
      <w:bookmarkStart w:id="2365" w:name="_Toc78815800"/>
      <w:bookmarkStart w:id="2366" w:name="_Toc89295761"/>
      <w:bookmarkStart w:id="2367" w:name="_Toc94261474"/>
      <w:bookmarkStart w:id="2368" w:name="_Toc104199129"/>
      <w:bookmarkStart w:id="2369" w:name="_Toc104489565"/>
      <w:bookmarkStart w:id="2370" w:name="_Toc138762394"/>
      <w:bookmarkStart w:id="2371" w:name="_Toc145708588"/>
      <w:bookmarkStart w:id="2372" w:name="_Toc153827262"/>
      <w:bookmarkStart w:id="2373" w:name="_Toc185517413"/>
      <w:bookmarkStart w:id="2374" w:name="_Toc218799923"/>
      <w:r>
        <w:t>6.2.5.3</w:t>
      </w:r>
      <w:r>
        <w:tab/>
      </w:r>
      <w:bookmarkEnd w:id="2365"/>
      <w:r>
        <w:t>Termination Request</w:t>
      </w:r>
      <w:bookmarkEnd w:id="2366"/>
      <w:bookmarkEnd w:id="2367"/>
      <w:bookmarkEnd w:id="2368"/>
      <w:bookmarkEnd w:id="2369"/>
      <w:bookmarkEnd w:id="2370"/>
      <w:bookmarkEnd w:id="2371"/>
      <w:bookmarkEnd w:id="2372"/>
      <w:bookmarkEnd w:id="2373"/>
      <w:bookmarkEnd w:id="2374"/>
    </w:p>
    <w:p w14:paraId="52D543C4" w14:textId="77777777" w:rsidR="00E32AAC" w:rsidRPr="00986E88" w:rsidRDefault="00E32AAC" w:rsidP="00E32AAC">
      <w:pPr>
        <w:pStyle w:val="Heading5"/>
        <w:rPr>
          <w:noProof/>
        </w:rPr>
      </w:pPr>
      <w:bookmarkStart w:id="2375" w:name="_Toc89295762"/>
      <w:bookmarkStart w:id="2376" w:name="_Toc94261475"/>
      <w:bookmarkStart w:id="2377" w:name="_Toc104199130"/>
      <w:bookmarkStart w:id="2378" w:name="_Toc104489566"/>
      <w:bookmarkStart w:id="2379" w:name="_Toc138762395"/>
      <w:bookmarkStart w:id="2380" w:name="_Toc145708589"/>
      <w:bookmarkStart w:id="2381" w:name="_Toc153827263"/>
      <w:bookmarkStart w:id="2382" w:name="_Toc185517414"/>
      <w:bookmarkStart w:id="2383" w:name="_Toc218799924"/>
      <w:r>
        <w:t>6.2.5.3</w:t>
      </w:r>
      <w:r w:rsidRPr="00986E88">
        <w:rPr>
          <w:noProof/>
        </w:rPr>
        <w:t>.1</w:t>
      </w:r>
      <w:r w:rsidRPr="00986E88">
        <w:rPr>
          <w:noProof/>
        </w:rPr>
        <w:tab/>
        <w:t>Description</w:t>
      </w:r>
      <w:bookmarkEnd w:id="2375"/>
      <w:bookmarkEnd w:id="2376"/>
      <w:bookmarkEnd w:id="2377"/>
      <w:bookmarkEnd w:id="2378"/>
      <w:bookmarkEnd w:id="2379"/>
      <w:bookmarkEnd w:id="2380"/>
      <w:bookmarkEnd w:id="2381"/>
      <w:bookmarkEnd w:id="2382"/>
      <w:bookmarkEnd w:id="2383"/>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Heading5"/>
        <w:rPr>
          <w:noProof/>
        </w:rPr>
      </w:pPr>
      <w:bookmarkStart w:id="2384" w:name="_Toc89295763"/>
      <w:bookmarkStart w:id="2385" w:name="_Toc94261476"/>
      <w:bookmarkStart w:id="2386" w:name="_Toc104199131"/>
      <w:bookmarkStart w:id="2387" w:name="_Toc104489567"/>
      <w:bookmarkStart w:id="2388" w:name="_Toc138762396"/>
      <w:bookmarkStart w:id="2389" w:name="_Toc145708590"/>
      <w:bookmarkStart w:id="2390" w:name="_Toc153827264"/>
      <w:bookmarkStart w:id="2391" w:name="_Toc185517415"/>
      <w:bookmarkStart w:id="2392" w:name="_Toc218799925"/>
      <w:r>
        <w:t>6.2.5.3</w:t>
      </w:r>
      <w:r w:rsidRPr="00986E88">
        <w:rPr>
          <w:noProof/>
        </w:rPr>
        <w:t>.2</w:t>
      </w:r>
      <w:r w:rsidRPr="00986E88">
        <w:rPr>
          <w:noProof/>
        </w:rPr>
        <w:tab/>
        <w:t>Target URI</w:t>
      </w:r>
      <w:bookmarkEnd w:id="2384"/>
      <w:bookmarkEnd w:id="2385"/>
      <w:bookmarkEnd w:id="2386"/>
      <w:bookmarkEnd w:id="2387"/>
      <w:bookmarkEnd w:id="2388"/>
      <w:bookmarkEnd w:id="2389"/>
      <w:bookmarkEnd w:id="2390"/>
      <w:bookmarkEnd w:id="2391"/>
      <w:bookmarkEnd w:id="2392"/>
    </w:p>
    <w:p w14:paraId="7DB8D714" w14:textId="77777777" w:rsidR="00E32AAC" w:rsidRPr="00986E88" w:rsidRDefault="00E32AAC" w:rsidP="00E32AAC">
      <w:pPr>
        <w:rPr>
          <w:rFonts w:ascii="Arial" w:hAnsi="Arial" w:cs="Arial"/>
          <w:noProof/>
        </w:rPr>
      </w:pPr>
      <w:bookmarkStart w:id="2393" w:name="_MCCTEMPBM_CRPT55990068___7"/>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393"/>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Heading5"/>
        <w:rPr>
          <w:noProof/>
        </w:rPr>
      </w:pPr>
      <w:bookmarkStart w:id="2394" w:name="_Toc89295764"/>
      <w:bookmarkStart w:id="2395" w:name="_Toc94261477"/>
      <w:bookmarkStart w:id="2396" w:name="_Toc104199132"/>
      <w:bookmarkStart w:id="2397" w:name="_Toc104489568"/>
      <w:bookmarkStart w:id="2398" w:name="_Toc138762397"/>
      <w:bookmarkStart w:id="2399" w:name="_Toc145708591"/>
      <w:bookmarkStart w:id="2400" w:name="_Toc153827265"/>
      <w:bookmarkStart w:id="2401" w:name="_Toc185517416"/>
      <w:bookmarkStart w:id="2402" w:name="_Toc218799926"/>
      <w:r>
        <w:t>6.2.5.3</w:t>
      </w:r>
      <w:r w:rsidRPr="00986E88">
        <w:rPr>
          <w:noProof/>
        </w:rPr>
        <w:t>.3</w:t>
      </w:r>
      <w:r w:rsidRPr="00986E88">
        <w:rPr>
          <w:noProof/>
        </w:rPr>
        <w:tab/>
        <w:t>Standard Methods</w:t>
      </w:r>
      <w:bookmarkEnd w:id="2394"/>
      <w:bookmarkEnd w:id="2395"/>
      <w:bookmarkEnd w:id="2396"/>
      <w:bookmarkEnd w:id="2397"/>
      <w:bookmarkEnd w:id="2398"/>
      <w:bookmarkEnd w:id="2399"/>
      <w:bookmarkEnd w:id="2400"/>
      <w:bookmarkEnd w:id="2401"/>
      <w:bookmarkEnd w:id="2402"/>
    </w:p>
    <w:p w14:paraId="7DCE8EA9" w14:textId="77777777" w:rsidR="00E32AAC" w:rsidRPr="00986E88" w:rsidRDefault="00E32AAC" w:rsidP="00244873">
      <w:pPr>
        <w:pStyle w:val="H6"/>
        <w:rPr>
          <w:noProof/>
        </w:rPr>
      </w:pPr>
      <w:bookmarkStart w:id="2403" w:name="_Toc104199133"/>
      <w:bookmarkStart w:id="2404" w:name="_Toc104489569"/>
      <w:bookmarkStart w:id="2405" w:name="_Toc138762398"/>
      <w:bookmarkStart w:id="2406" w:name="_Toc145708592"/>
      <w:bookmarkStart w:id="2407" w:name="_Toc153827266"/>
      <w:bookmarkStart w:id="2408" w:name="_Toc185517417"/>
      <w:r>
        <w:t>6.2.5.3.3</w:t>
      </w:r>
      <w:r w:rsidRPr="00986E88">
        <w:rPr>
          <w:noProof/>
        </w:rPr>
        <w:t>.1</w:t>
      </w:r>
      <w:r w:rsidRPr="00986E88">
        <w:rPr>
          <w:noProof/>
        </w:rPr>
        <w:tab/>
        <w:t>POST</w:t>
      </w:r>
      <w:bookmarkEnd w:id="2403"/>
      <w:bookmarkEnd w:id="2404"/>
      <w:bookmarkEnd w:id="2405"/>
      <w:bookmarkEnd w:id="2406"/>
      <w:bookmarkEnd w:id="2407"/>
      <w:bookmarkEnd w:id="240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Heading3"/>
      </w:pPr>
      <w:bookmarkStart w:id="2409" w:name="_Toc89295765"/>
      <w:bookmarkStart w:id="2410" w:name="_Toc94261478"/>
      <w:bookmarkStart w:id="2411" w:name="_Toc104199134"/>
      <w:bookmarkStart w:id="2412" w:name="_Toc104489570"/>
      <w:bookmarkStart w:id="2413" w:name="_Toc138762399"/>
      <w:bookmarkStart w:id="2414" w:name="_Toc145708593"/>
      <w:bookmarkStart w:id="2415" w:name="_Toc153827267"/>
      <w:bookmarkStart w:id="2416" w:name="_Toc185517418"/>
      <w:bookmarkStart w:id="2417" w:name="_Toc218799927"/>
      <w:r>
        <w:t>6.2.6</w:t>
      </w:r>
      <w:r>
        <w:tab/>
        <w:t>Data Model</w:t>
      </w:r>
      <w:bookmarkEnd w:id="2409"/>
      <w:bookmarkEnd w:id="2410"/>
      <w:bookmarkEnd w:id="2411"/>
      <w:bookmarkEnd w:id="2412"/>
      <w:bookmarkEnd w:id="2413"/>
      <w:bookmarkEnd w:id="2414"/>
      <w:bookmarkEnd w:id="2415"/>
      <w:bookmarkEnd w:id="2416"/>
      <w:bookmarkEnd w:id="2417"/>
    </w:p>
    <w:p w14:paraId="2E2F1C74" w14:textId="77777777" w:rsidR="00626335" w:rsidRDefault="00626335" w:rsidP="00626335">
      <w:pPr>
        <w:pStyle w:val="Heading4"/>
      </w:pPr>
      <w:bookmarkStart w:id="2418" w:name="_Toc89295766"/>
      <w:bookmarkStart w:id="2419" w:name="_Toc94261479"/>
      <w:bookmarkStart w:id="2420" w:name="_Toc104199135"/>
      <w:bookmarkStart w:id="2421" w:name="_Toc104489571"/>
      <w:bookmarkStart w:id="2422" w:name="_Toc138762400"/>
      <w:bookmarkStart w:id="2423" w:name="_Toc145708594"/>
      <w:bookmarkStart w:id="2424" w:name="_Toc153827268"/>
      <w:bookmarkStart w:id="2425" w:name="_Toc185517419"/>
      <w:bookmarkStart w:id="2426" w:name="_Toc218799928"/>
      <w:r>
        <w:t>6.2.6.1</w:t>
      </w:r>
      <w:r>
        <w:tab/>
        <w:t>General</w:t>
      </w:r>
      <w:bookmarkEnd w:id="2418"/>
      <w:bookmarkEnd w:id="2419"/>
      <w:bookmarkEnd w:id="2420"/>
      <w:bookmarkEnd w:id="2421"/>
      <w:bookmarkEnd w:id="2422"/>
      <w:bookmarkEnd w:id="2423"/>
      <w:bookmarkEnd w:id="2424"/>
      <w:bookmarkEnd w:id="2425"/>
      <w:bookmarkEnd w:id="242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SimSun"/>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427" w:name="_Toc89295767"/>
      <w:bookmarkStart w:id="2428" w:name="_Toc94261480"/>
      <w:bookmarkStart w:id="2429" w:name="_Toc104199136"/>
      <w:bookmarkStart w:id="2430" w:name="_Toc104489572"/>
      <w:bookmarkStart w:id="2431" w:name="_Toc138762401"/>
      <w:bookmarkStart w:id="2432" w:name="_Toc145708595"/>
      <w:bookmarkStart w:id="2433" w:name="_Toc153827269"/>
    </w:p>
    <w:p w14:paraId="1632DD1A" w14:textId="77777777" w:rsidR="001038F8" w:rsidRPr="001038F8" w:rsidRDefault="001038F8" w:rsidP="00A96270">
      <w:pPr>
        <w:pStyle w:val="TH"/>
      </w:pPr>
      <w:r w:rsidRPr="001038F8">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SimSun" w:hAnsi="Arial"/>
                <w:b/>
                <w:sz w:val="18"/>
              </w:rPr>
            </w:pPr>
            <w:bookmarkStart w:id="2434" w:name="_MCCTEMPBM_CRPT55990069___4" w:colFirst="0" w:colLast="2"/>
            <w:r w:rsidRPr="001038F8">
              <w:rPr>
                <w:rFonts w:ascii="Arial" w:eastAsia="SimSun" w:hAnsi="Arial"/>
                <w:b/>
                <w:sz w:val="18"/>
              </w:rPr>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SimSun" w:hAnsi="Arial"/>
                <w:b/>
                <w:sz w:val="18"/>
              </w:rPr>
            </w:pPr>
            <w:r w:rsidRPr="001038F8">
              <w:rPr>
                <w:rFonts w:ascii="Arial" w:eastAsia="SimSun"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SimSun" w:hAnsi="Arial"/>
                <w:sz w:val="18"/>
              </w:rPr>
            </w:pPr>
            <w:bookmarkStart w:id="2435" w:name="_MCCTEMPBM_CRPT55990070___7" w:colFirst="0" w:colLast="1"/>
            <w:bookmarkEnd w:id="2434"/>
            <w:r w:rsidRPr="001038F8">
              <w:rPr>
                <w:rFonts w:ascii="Arial" w:eastAsia="SimSun"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SimSun" w:hAnsi="Arial"/>
                <w:sz w:val="18"/>
              </w:rPr>
            </w:pPr>
            <w:bookmarkStart w:id="2436" w:name="_MCCTEMPBM_CRPT55990071___7" w:colFirst="0" w:colLast="1"/>
            <w:bookmarkEnd w:id="2435"/>
            <w:r w:rsidRPr="001038F8">
              <w:rPr>
                <w:rFonts w:ascii="Arial" w:eastAsia="SimSun"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SimSun" w:hAnsi="Arial"/>
                <w:sz w:val="18"/>
              </w:rPr>
            </w:pPr>
            <w:bookmarkStart w:id="2437" w:name="_MCCTEMPBM_CRPT55990072___7" w:colFirst="0" w:colLast="1"/>
            <w:bookmarkEnd w:id="2436"/>
            <w:r w:rsidRPr="001038F8">
              <w:rPr>
                <w:rFonts w:ascii="Arial" w:eastAsia="SimSun"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SimSun" w:hAnsi="Arial"/>
                <w:sz w:val="18"/>
              </w:rPr>
            </w:pPr>
            <w:bookmarkStart w:id="2438" w:name="_MCCTEMPBM_CRPT55990073___7" w:colFirst="0" w:colLast="1"/>
            <w:bookmarkEnd w:id="2437"/>
            <w:r w:rsidRPr="001038F8">
              <w:rPr>
                <w:rFonts w:ascii="Arial" w:eastAsia="SimSun" w:hAnsi="Arial"/>
                <w:sz w:val="18"/>
              </w:rPr>
              <w:t>AspId</w:t>
            </w:r>
          </w:p>
        </w:tc>
        <w:tc>
          <w:tcPr>
            <w:tcW w:w="1939" w:type="dxa"/>
          </w:tcPr>
          <w:p w14:paraId="1DF9C63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SimSun" w:hAnsi="Arial"/>
                <w:sz w:val="18"/>
              </w:rPr>
            </w:pPr>
            <w:bookmarkStart w:id="2439" w:name="_MCCTEMPBM_CRPT55990074___7" w:colFirst="0" w:colLast="2"/>
            <w:bookmarkEnd w:id="2438"/>
            <w:r w:rsidRPr="001038F8">
              <w:rPr>
                <w:rFonts w:ascii="Arial" w:eastAsia="SimSun" w:hAnsi="Arial"/>
                <w:sz w:val="18"/>
              </w:rPr>
              <w:t>B</w:t>
            </w:r>
            <w:r w:rsidRPr="001038F8">
              <w:rPr>
                <w:rFonts w:ascii="Arial" w:eastAsia="SimSun" w:hAnsi="Arial" w:hint="eastAsia"/>
                <w:sz w:val="18"/>
              </w:rPr>
              <w:t>at</w:t>
            </w:r>
            <w:r w:rsidRPr="001038F8">
              <w:rPr>
                <w:rFonts w:ascii="Arial" w:eastAsia="SimSun" w:hAnsi="Arial"/>
                <w:sz w:val="18"/>
              </w:rPr>
              <w:t>OffsetInfo</w:t>
            </w:r>
          </w:p>
        </w:tc>
        <w:tc>
          <w:tcPr>
            <w:tcW w:w="1939" w:type="dxa"/>
          </w:tcPr>
          <w:p w14:paraId="55D0260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SimSun" w:hAnsi="Arial"/>
                <w:sz w:val="18"/>
              </w:rPr>
            </w:pPr>
            <w:bookmarkStart w:id="2440" w:name="_MCCTEMPBM_CRPT55990075___7" w:colFirst="0" w:colLast="2"/>
            <w:bookmarkEnd w:id="2439"/>
            <w:r w:rsidRPr="001038F8">
              <w:rPr>
                <w:rFonts w:ascii="Arial" w:eastAsia="SimSun"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SimSun" w:hAnsi="Arial"/>
                <w:noProof/>
                <w:sz w:val="18"/>
              </w:rPr>
            </w:pPr>
            <w:r w:rsidRPr="001038F8">
              <w:rPr>
                <w:rFonts w:ascii="Arial" w:eastAsia="SimSun"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SimSun" w:hAnsi="Arial"/>
                <w:sz w:val="18"/>
              </w:rPr>
            </w:pPr>
            <w:bookmarkStart w:id="2441" w:name="_MCCTEMPBM_CRPT55990076___7" w:colFirst="0" w:colLast="2"/>
            <w:bookmarkEnd w:id="2440"/>
            <w:r w:rsidRPr="001038F8">
              <w:rPr>
                <w:rFonts w:ascii="Arial" w:eastAsia="SimSun" w:hAnsi="Arial"/>
                <w:sz w:val="18"/>
              </w:rPr>
              <w:t>DateTime</w:t>
            </w:r>
          </w:p>
        </w:tc>
        <w:tc>
          <w:tcPr>
            <w:tcW w:w="1939" w:type="dxa"/>
          </w:tcPr>
          <w:p w14:paraId="7510826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SimSun" w:hAnsi="Arial"/>
                <w:sz w:val="18"/>
              </w:rPr>
            </w:pPr>
            <w:bookmarkStart w:id="2442" w:name="_MCCTEMPBM_CRPT55990077___7" w:colFirst="0" w:colLast="1"/>
            <w:bookmarkEnd w:id="2441"/>
            <w:r w:rsidRPr="001038F8">
              <w:rPr>
                <w:rFonts w:ascii="Arial" w:eastAsia="SimSun" w:hAnsi="Arial"/>
                <w:sz w:val="18"/>
              </w:rPr>
              <w:t>Dnn</w:t>
            </w:r>
          </w:p>
        </w:tc>
        <w:tc>
          <w:tcPr>
            <w:tcW w:w="1939" w:type="dxa"/>
          </w:tcPr>
          <w:p w14:paraId="05D8795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SimSun" w:hAnsi="Arial"/>
                <w:sz w:val="18"/>
              </w:rPr>
            </w:pPr>
            <w:bookmarkStart w:id="2443" w:name="_MCCTEMPBM_CRPT55990078___7" w:colFirst="0" w:colLast="2"/>
            <w:bookmarkEnd w:id="2442"/>
            <w:r w:rsidRPr="001038F8">
              <w:rPr>
                <w:rFonts w:ascii="Arial" w:eastAsia="SimSun" w:hAnsi="Arial"/>
                <w:sz w:val="18"/>
              </w:rPr>
              <w:t>E</w:t>
            </w:r>
            <w:r w:rsidRPr="001038F8">
              <w:rPr>
                <w:rFonts w:ascii="Arial" w:eastAsia="SimSun" w:hAnsi="Arial" w:hint="eastAsia"/>
                <w:sz w:val="18"/>
              </w:rPr>
              <w:t>xternal</w:t>
            </w:r>
            <w:r w:rsidRPr="001038F8">
              <w:rPr>
                <w:rFonts w:ascii="Arial" w:eastAsia="SimSun" w:hAnsi="Arial"/>
                <w:sz w:val="18"/>
              </w:rPr>
              <w:t>GroupId</w:t>
            </w:r>
          </w:p>
        </w:tc>
        <w:tc>
          <w:tcPr>
            <w:tcW w:w="1939" w:type="dxa"/>
          </w:tcPr>
          <w:p w14:paraId="4CFB63C3"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SimSun" w:hAnsi="Arial"/>
                <w:sz w:val="18"/>
              </w:rPr>
            </w:pPr>
            <w:bookmarkStart w:id="2444" w:name="_MCCTEMPBM_CRPT55990079___7" w:colFirst="0" w:colLast="1"/>
            <w:bookmarkEnd w:id="2443"/>
            <w:r w:rsidRPr="001038F8">
              <w:rPr>
                <w:rFonts w:ascii="Arial" w:eastAsia="SimSun"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SimSun" w:hAnsi="Arial"/>
                <w:sz w:val="18"/>
              </w:rPr>
            </w:pPr>
            <w:bookmarkStart w:id="2445" w:name="_MCCTEMPBM_CRPT55990080___7" w:colFirst="0" w:colLast="2"/>
            <w:bookmarkEnd w:id="2444"/>
            <w:r w:rsidRPr="001038F8">
              <w:rPr>
                <w:rFonts w:ascii="Arial" w:eastAsia="SimSun" w:hAnsi="Arial"/>
                <w:sz w:val="18"/>
              </w:rPr>
              <w:t>EthFlowInfo</w:t>
            </w:r>
          </w:p>
        </w:tc>
        <w:tc>
          <w:tcPr>
            <w:tcW w:w="1939" w:type="dxa"/>
          </w:tcPr>
          <w:p w14:paraId="6854C31E"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SimSun" w:hAnsi="Arial"/>
                <w:sz w:val="18"/>
              </w:rPr>
            </w:pPr>
            <w:bookmarkStart w:id="2446" w:name="_MCCTEMPBM_CRPT55990081___7" w:colFirst="0" w:colLast="1"/>
            <w:bookmarkEnd w:id="2445"/>
            <w:r w:rsidRPr="001038F8">
              <w:rPr>
                <w:rFonts w:ascii="Arial" w:eastAsia="SimSun" w:hAnsi="Arial"/>
                <w:sz w:val="18"/>
              </w:rPr>
              <w:t>FlowInfo</w:t>
            </w:r>
          </w:p>
        </w:tc>
        <w:tc>
          <w:tcPr>
            <w:tcW w:w="1939" w:type="dxa"/>
          </w:tcPr>
          <w:p w14:paraId="317E3E8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hint="eastAsia"/>
                <w:sz w:val="18"/>
                <w:szCs w:val="18"/>
                <w:lang w:eastAsia="zh-CN"/>
              </w:rPr>
              <w:t>Contains the</w:t>
            </w:r>
            <w:r w:rsidRPr="001038F8">
              <w:rPr>
                <w:rFonts w:ascii="Arial" w:eastAsia="SimSun" w:hAnsi="Arial" w:cs="Arial"/>
                <w:sz w:val="18"/>
                <w:szCs w:val="18"/>
                <w:lang w:eastAsia="zh-CN"/>
              </w:rPr>
              <w:t xml:space="preserve"> IP</w:t>
            </w:r>
            <w:r w:rsidRPr="001038F8">
              <w:rPr>
                <w:rFonts w:ascii="Arial" w:eastAsia="SimSun" w:hAnsi="Arial" w:cs="Arial" w:hint="eastAsia"/>
                <w:sz w:val="18"/>
                <w:szCs w:val="18"/>
                <w:lang w:eastAsia="zh-CN"/>
              </w:rPr>
              <w:t xml:space="preserve"> data flow i</w:t>
            </w:r>
            <w:r w:rsidRPr="001038F8">
              <w:rPr>
                <w:rFonts w:ascii="Arial" w:eastAsia="SimSun"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SimSun" w:hAnsi="Arial"/>
                <w:sz w:val="18"/>
              </w:rPr>
            </w:pPr>
            <w:bookmarkStart w:id="2447" w:name="_MCCTEMPBM_CRPT55990082___7" w:colFirst="0" w:colLast="2"/>
            <w:bookmarkEnd w:id="2446"/>
            <w:r w:rsidRPr="001038F8">
              <w:rPr>
                <w:rFonts w:ascii="Arial" w:eastAsia="SimSun" w:hAnsi="Arial"/>
                <w:sz w:val="18"/>
              </w:rPr>
              <w:t>Gpsi</w:t>
            </w:r>
          </w:p>
        </w:tc>
        <w:tc>
          <w:tcPr>
            <w:tcW w:w="1939" w:type="dxa"/>
          </w:tcPr>
          <w:p w14:paraId="3CA240E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SimSun" w:hAnsi="Arial"/>
                <w:sz w:val="18"/>
              </w:rPr>
            </w:pPr>
            <w:bookmarkStart w:id="2448" w:name="_MCCTEMPBM_CRPT55990083___7" w:colFirst="0" w:colLast="1"/>
            <w:bookmarkEnd w:id="2447"/>
            <w:r w:rsidRPr="001038F8">
              <w:rPr>
                <w:rFonts w:ascii="Arial" w:eastAsia="SimSun"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SimSun" w:hAnsi="Arial"/>
                <w:sz w:val="18"/>
                <w:lang w:eastAsia="zh-CN"/>
              </w:rPr>
            </w:pPr>
            <w:bookmarkStart w:id="2449" w:name="_MCCTEMPBM_CRPT55990084___7" w:colFirst="0" w:colLast="1"/>
            <w:bookmarkEnd w:id="2448"/>
            <w:r w:rsidRPr="001038F8">
              <w:rPr>
                <w:rFonts w:ascii="Arial" w:eastAsia="SimSun" w:hAnsi="Arial"/>
                <w:sz w:val="18"/>
              </w:rPr>
              <w:t>MacAddr48</w:t>
            </w:r>
          </w:p>
        </w:tc>
        <w:tc>
          <w:tcPr>
            <w:tcW w:w="1939" w:type="dxa"/>
          </w:tcPr>
          <w:p w14:paraId="4253932C"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SimSun" w:hAnsi="Arial"/>
                <w:sz w:val="18"/>
              </w:rPr>
            </w:pPr>
            <w:r w:rsidRPr="001038F8">
              <w:rPr>
                <w:rFonts w:ascii="Arial" w:eastAsia="SimSun"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SimSun" w:hAnsi="Arial"/>
                <w:sz w:val="18"/>
                <w:lang w:eastAsia="zh-CN"/>
              </w:rPr>
            </w:pPr>
            <w:bookmarkStart w:id="2450" w:name="_MCCTEMPBM_CRPT55990085___7" w:colFirst="0" w:colLast="2"/>
            <w:bookmarkEnd w:id="2449"/>
            <w:r w:rsidRPr="001038F8">
              <w:rPr>
                <w:rFonts w:ascii="Arial" w:eastAsia="SimSun"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SimSun" w:hAnsi="Arial"/>
                <w:sz w:val="18"/>
              </w:rPr>
            </w:pPr>
            <w:bookmarkStart w:id="2451" w:name="_MCCTEMPBM_CRPT55990086___7" w:colFirst="0" w:colLast="1"/>
            <w:bookmarkEnd w:id="2450"/>
            <w:r w:rsidRPr="001038F8">
              <w:rPr>
                <w:rFonts w:ascii="Arial" w:eastAsia="SimSun"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SimSun" w:hAnsi="Arial"/>
                <w:sz w:val="18"/>
              </w:rPr>
            </w:pPr>
            <w:bookmarkStart w:id="2452" w:name="_MCCTEMPBM_CRPT55990087___7" w:colFirst="0" w:colLast="1"/>
            <w:bookmarkEnd w:id="2451"/>
            <w:r w:rsidRPr="001038F8">
              <w:rPr>
                <w:rFonts w:ascii="Arial" w:eastAsia="SimSun"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SimSun" w:hAnsi="Arial"/>
                <w:sz w:val="18"/>
              </w:rPr>
            </w:pPr>
            <w:bookmarkStart w:id="2453" w:name="_MCCTEMPBM_CRPT55990088___7" w:colFirst="0" w:colLast="1"/>
            <w:bookmarkEnd w:id="2452"/>
            <w:r w:rsidRPr="001038F8">
              <w:rPr>
                <w:rFonts w:ascii="Arial" w:eastAsia="SimSun"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SimSun" w:hAnsi="Arial"/>
                <w:sz w:val="18"/>
              </w:rPr>
            </w:pPr>
            <w:bookmarkStart w:id="2454" w:name="_MCCTEMPBM_CRPT55990089___7" w:colFirst="0" w:colLast="1"/>
            <w:bookmarkEnd w:id="2453"/>
            <w:r w:rsidRPr="001038F8">
              <w:rPr>
                <w:rFonts w:ascii="Arial" w:eastAsia="SimSun"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SimSun" w:hAnsi="Arial"/>
                <w:sz w:val="18"/>
              </w:rPr>
            </w:pPr>
            <w:bookmarkStart w:id="2455" w:name="_MCCTEMPBM_CRPT55990090___7" w:colFirst="0" w:colLast="1"/>
            <w:bookmarkEnd w:id="2454"/>
            <w:r w:rsidRPr="001038F8">
              <w:rPr>
                <w:rFonts w:ascii="Arial" w:eastAsia="SimSun"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SimSun" w:hAnsi="Arial"/>
                <w:sz w:val="18"/>
                <w:lang w:eastAsia="zh-CN"/>
              </w:rPr>
            </w:pPr>
            <w:bookmarkStart w:id="2456" w:name="_MCCTEMPBM_CRPT55990091___7" w:colFirst="0" w:colLast="1"/>
            <w:bookmarkEnd w:id="2455"/>
            <w:r w:rsidRPr="001038F8">
              <w:rPr>
                <w:rFonts w:ascii="Arial" w:eastAsia="SimSun"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cs="Arial" w:hint="eastAsia"/>
                <w:sz w:val="18"/>
                <w:szCs w:val="18"/>
                <w:lang w:eastAsia="zh-CN"/>
              </w:rPr>
              <w:t xml:space="preserve">Identifies the </w:t>
            </w:r>
            <w:r w:rsidRPr="001038F8">
              <w:rPr>
                <w:rFonts w:ascii="Arial" w:eastAsia="SimSun" w:hAnsi="Arial"/>
                <w:sz w:val="18"/>
              </w:rPr>
              <w:t>S-NSSAI.</w:t>
            </w:r>
          </w:p>
        </w:tc>
        <w:tc>
          <w:tcPr>
            <w:tcW w:w="1997" w:type="dxa"/>
          </w:tcPr>
          <w:p w14:paraId="4F904B63"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SimSun" w:hAnsi="Arial"/>
                <w:sz w:val="18"/>
                <w:lang w:eastAsia="zh-CN"/>
              </w:rPr>
            </w:pPr>
            <w:bookmarkStart w:id="2457" w:name="_MCCTEMPBM_CRPT55990092___7" w:colFirst="0" w:colLast="1"/>
            <w:bookmarkEnd w:id="2456"/>
            <w:r w:rsidRPr="001038F8">
              <w:rPr>
                <w:rFonts w:ascii="Arial" w:eastAsia="SimSun" w:hAnsi="Arial"/>
                <w:sz w:val="18"/>
              </w:rPr>
              <w:t>SponId</w:t>
            </w:r>
          </w:p>
        </w:tc>
        <w:tc>
          <w:tcPr>
            <w:tcW w:w="1939" w:type="dxa"/>
          </w:tcPr>
          <w:p w14:paraId="2FD3D5C8"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SimSun" w:hAnsi="Arial" w:cs="Arial"/>
                <w:sz w:val="18"/>
                <w:szCs w:val="18"/>
                <w:lang w:eastAsia="zh-CN"/>
              </w:rPr>
            </w:pPr>
            <w:r w:rsidRPr="001038F8">
              <w:rPr>
                <w:rFonts w:ascii="Arial" w:eastAsia="SimSun"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SimSun" w:hAnsi="Arial"/>
                <w:sz w:val="18"/>
              </w:rPr>
            </w:pPr>
            <w:bookmarkStart w:id="2458" w:name="_MCCTEMPBM_CRPT55990093___7" w:colFirst="0" w:colLast="1"/>
            <w:bookmarkEnd w:id="2457"/>
            <w:r w:rsidRPr="001038F8">
              <w:rPr>
                <w:rFonts w:ascii="Arial" w:eastAsia="SimSun"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SimSun" w:hAnsi="Arial" w:cs="Arial"/>
                <w:sz w:val="18"/>
                <w:szCs w:val="18"/>
              </w:rPr>
            </w:pPr>
            <w:r w:rsidRPr="001038F8">
              <w:rPr>
                <w:rFonts w:ascii="Arial" w:eastAsia="SimSun"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SimSun" w:hAnsi="Arial"/>
                <w:sz w:val="18"/>
              </w:rPr>
            </w:pPr>
            <w:bookmarkStart w:id="2459" w:name="_MCCTEMPBM_CRPT55990094___7" w:colFirst="0" w:colLast="1"/>
            <w:bookmarkEnd w:id="2458"/>
            <w:r w:rsidRPr="001038F8">
              <w:rPr>
                <w:rFonts w:ascii="Arial" w:eastAsia="SimSun"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571</w:t>
            </w:r>
            <w:r w:rsidRPr="001038F8">
              <w:rPr>
                <w:rFonts w:ascii="Arial" w:eastAsia="SimSun" w:hAnsi="Arial" w:hint="eastAsia"/>
                <w:sz w:val="18"/>
                <w:lang w:eastAsia="zh-CN"/>
              </w:rPr>
              <w:t> [</w:t>
            </w:r>
            <w:r w:rsidRPr="001038F8">
              <w:rPr>
                <w:rFonts w:ascii="Arial" w:eastAsia="SimSun" w:hAnsi="Arial"/>
                <w:sz w:val="18"/>
              </w:rPr>
              <w:t>15</w:t>
            </w:r>
            <w:r w:rsidRPr="001038F8">
              <w:rPr>
                <w:rFonts w:ascii="Arial" w:eastAsia="SimSun"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SimSun"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SimSun" w:hAnsi="Arial"/>
                <w:sz w:val="18"/>
              </w:rPr>
            </w:pPr>
            <w:bookmarkStart w:id="2460" w:name="_MCCTEMPBM_CRPT55990095___7" w:colFirst="0" w:colLast="1"/>
            <w:bookmarkEnd w:id="2459"/>
            <w:r w:rsidRPr="001038F8">
              <w:rPr>
                <w:rFonts w:ascii="Arial" w:eastAsia="SimSun"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SimSun" w:hAnsi="Arial"/>
                <w:sz w:val="18"/>
                <w:lang w:eastAsia="zh-CN"/>
              </w:rPr>
            </w:pPr>
            <w:bookmarkStart w:id="2461" w:name="_MCCTEMPBM_CRPT55990096___7" w:colFirst="0" w:colLast="1"/>
            <w:bookmarkEnd w:id="2460"/>
            <w:r w:rsidRPr="001038F8">
              <w:rPr>
                <w:rFonts w:ascii="Arial" w:eastAsia="SimSun"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SimSun"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SimSun" w:hAnsi="Arial"/>
                <w:sz w:val="18"/>
              </w:rPr>
            </w:pPr>
            <w:bookmarkStart w:id="2462" w:name="_MCCTEMPBM_CRPT55990097___7" w:colFirst="0" w:colLast="1"/>
            <w:bookmarkEnd w:id="2461"/>
            <w:r w:rsidRPr="001038F8">
              <w:rPr>
                <w:rFonts w:ascii="Arial" w:eastAsia="SimSun" w:hAnsi="Arial"/>
                <w:sz w:val="18"/>
                <w:lang w:eastAsia="zh-CN"/>
              </w:rPr>
              <w:t>TscQosRequirementRm</w:t>
            </w:r>
          </w:p>
        </w:tc>
        <w:tc>
          <w:tcPr>
            <w:tcW w:w="1939" w:type="dxa"/>
          </w:tcPr>
          <w:p w14:paraId="6D03F18B" w14:textId="77777777" w:rsidR="001038F8" w:rsidRPr="001038F8" w:rsidRDefault="001038F8" w:rsidP="001038F8">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SimSun" w:hAnsi="Arial"/>
                <w:sz w:val="18"/>
              </w:rPr>
            </w:pPr>
            <w:r w:rsidRPr="001038F8">
              <w:rPr>
                <w:rFonts w:ascii="Arial" w:eastAsia="SimSun" w:hAnsi="Arial"/>
                <w:sz w:val="18"/>
              </w:rPr>
              <w:t>This data type is defined in the same way as the "</w:t>
            </w:r>
            <w:r w:rsidRPr="001038F8">
              <w:rPr>
                <w:rFonts w:ascii="Arial" w:eastAsia="SimSun" w:hAnsi="Arial"/>
                <w:sz w:val="18"/>
                <w:lang w:eastAsia="zh-CN"/>
              </w:rPr>
              <w:t>TscQosRequirement</w:t>
            </w:r>
            <w:r w:rsidRPr="001038F8">
              <w:rPr>
                <w:rFonts w:ascii="Arial" w:eastAsia="SimSun"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SimSun"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SimSun" w:hAnsi="Arial"/>
                <w:sz w:val="18"/>
                <w:lang w:eastAsia="zh-CN"/>
              </w:rPr>
            </w:pPr>
            <w:bookmarkStart w:id="2463" w:name="_MCCTEMPBM_CRPT55990098___7" w:colFirst="0" w:colLast="1"/>
            <w:bookmarkEnd w:id="2462"/>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SimSun"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SimSun"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SimSun" w:hAnsi="Arial"/>
                <w:sz w:val="18"/>
              </w:rPr>
            </w:pPr>
            <w:bookmarkStart w:id="2464" w:name="_MCCTEMPBM_CRPT55990099___7" w:colFirst="0" w:colLast="1"/>
            <w:bookmarkEnd w:id="2463"/>
            <w:r w:rsidRPr="001038F8">
              <w:rPr>
                <w:rFonts w:ascii="Arial" w:eastAsia="SimSun"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SimSun" w:hAnsi="Arial"/>
                <w:sz w:val="18"/>
                <w:lang w:eastAsia="zh-CN"/>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SimSun"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SimSun" w:hAnsi="Arial"/>
                <w:sz w:val="18"/>
              </w:rPr>
            </w:pPr>
            <w:bookmarkStart w:id="2465" w:name="_MCCTEMPBM_CRPT55990100___7" w:colFirst="0" w:colLast="1"/>
            <w:bookmarkEnd w:id="2464"/>
            <w:r w:rsidRPr="001038F8">
              <w:rPr>
                <w:rFonts w:ascii="Arial" w:eastAsia="SimSun"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SimSun" w:hAnsi="Arial"/>
                <w:sz w:val="18"/>
              </w:rPr>
            </w:pPr>
            <w:r w:rsidRPr="001038F8">
              <w:rPr>
                <w:rFonts w:ascii="Arial" w:eastAsia="SimSun" w:hAnsi="Arial" w:hint="eastAsia"/>
                <w:sz w:val="18"/>
                <w:lang w:eastAsia="zh-CN"/>
              </w:rPr>
              <w:t>3GPP TS 29.</w:t>
            </w:r>
            <w:r w:rsidRPr="001038F8">
              <w:rPr>
                <w:rFonts w:ascii="Arial" w:eastAsia="SimSun" w:hAnsi="Arial"/>
                <w:sz w:val="18"/>
                <w:lang w:eastAsia="zh-CN"/>
              </w:rPr>
              <w:t>122</w:t>
            </w:r>
            <w:r w:rsidRPr="001038F8">
              <w:rPr>
                <w:rFonts w:ascii="Arial" w:eastAsia="SimSun" w:hAnsi="Arial" w:hint="eastAsia"/>
                <w:sz w:val="18"/>
                <w:lang w:eastAsia="zh-CN"/>
              </w:rPr>
              <w:t> [</w:t>
            </w:r>
            <w:r w:rsidRPr="001038F8">
              <w:rPr>
                <w:rFonts w:ascii="Arial" w:eastAsia="SimSun" w:hAnsi="Arial"/>
                <w:sz w:val="18"/>
                <w:lang w:eastAsia="zh-CN"/>
              </w:rPr>
              <w:t>21</w:t>
            </w:r>
            <w:r w:rsidRPr="001038F8">
              <w:rPr>
                <w:rFonts w:ascii="Arial" w:eastAsia="SimSun"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SimSun" w:hAnsi="Arial" w:cs="Arial"/>
                <w:sz w:val="18"/>
                <w:szCs w:val="18"/>
              </w:rPr>
            </w:pPr>
            <w:r w:rsidRPr="001038F8">
              <w:rPr>
                <w:rFonts w:ascii="Arial" w:eastAsia="SimSun"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SimSun" w:hAnsi="Arial" w:cs="Arial"/>
                <w:sz w:val="18"/>
                <w:szCs w:val="18"/>
              </w:rPr>
            </w:pPr>
          </w:p>
        </w:tc>
      </w:tr>
      <w:bookmarkEnd w:id="2465"/>
    </w:tbl>
    <w:p w14:paraId="1E2B8503" w14:textId="5B5EEEEA" w:rsidR="00517D2C" w:rsidRDefault="00517D2C" w:rsidP="003C593B"/>
    <w:p w14:paraId="4175F1E8" w14:textId="73FAB776" w:rsidR="00626335" w:rsidRDefault="00626335" w:rsidP="00626335">
      <w:pPr>
        <w:pStyle w:val="Heading4"/>
        <w:rPr>
          <w:lang w:val="en-US"/>
        </w:rPr>
      </w:pPr>
      <w:bookmarkStart w:id="2466" w:name="_Toc185517420"/>
      <w:bookmarkStart w:id="2467" w:name="_Toc21879992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27"/>
      <w:bookmarkEnd w:id="2428"/>
      <w:bookmarkEnd w:id="2429"/>
      <w:bookmarkEnd w:id="2430"/>
      <w:bookmarkEnd w:id="2431"/>
      <w:bookmarkEnd w:id="2432"/>
      <w:bookmarkEnd w:id="2433"/>
      <w:bookmarkEnd w:id="2466"/>
      <w:bookmarkEnd w:id="2467"/>
    </w:p>
    <w:p w14:paraId="64CE2041" w14:textId="77777777" w:rsidR="00626335" w:rsidRDefault="00626335" w:rsidP="00626335">
      <w:pPr>
        <w:pStyle w:val="Heading5"/>
      </w:pPr>
      <w:bookmarkStart w:id="2468" w:name="_Toc89295768"/>
      <w:bookmarkStart w:id="2469" w:name="_Toc94261481"/>
      <w:bookmarkStart w:id="2470" w:name="_Toc104199137"/>
      <w:bookmarkStart w:id="2471" w:name="_Toc104489573"/>
      <w:bookmarkStart w:id="2472" w:name="_Toc138762402"/>
      <w:bookmarkStart w:id="2473" w:name="_Toc145708596"/>
      <w:bookmarkStart w:id="2474" w:name="_Toc153827270"/>
      <w:bookmarkStart w:id="2475" w:name="_Toc185517421"/>
      <w:bookmarkStart w:id="2476" w:name="_Toc218799930"/>
      <w:r>
        <w:t>6.2.6.2.1</w:t>
      </w:r>
      <w:r>
        <w:tab/>
        <w:t>Introduction</w:t>
      </w:r>
      <w:bookmarkEnd w:id="2468"/>
      <w:bookmarkEnd w:id="2469"/>
      <w:bookmarkEnd w:id="2470"/>
      <w:bookmarkEnd w:id="2471"/>
      <w:bookmarkEnd w:id="2472"/>
      <w:bookmarkEnd w:id="2473"/>
      <w:bookmarkEnd w:id="2474"/>
      <w:bookmarkEnd w:id="2475"/>
      <w:bookmarkEnd w:id="247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Heading5"/>
      </w:pPr>
      <w:bookmarkStart w:id="2477" w:name="_Toc89295769"/>
      <w:bookmarkStart w:id="2478" w:name="_Toc94261482"/>
      <w:bookmarkStart w:id="2479" w:name="_Toc104199138"/>
      <w:bookmarkStart w:id="2480" w:name="_Toc104489574"/>
      <w:bookmarkStart w:id="2481" w:name="_Toc138762403"/>
      <w:bookmarkStart w:id="2482" w:name="_Toc145708597"/>
      <w:bookmarkStart w:id="2483" w:name="_Toc153827271"/>
      <w:bookmarkStart w:id="2484" w:name="_Toc185517422"/>
      <w:bookmarkStart w:id="2485" w:name="_Toc218799931"/>
      <w:r>
        <w:t>6.2.6.2.2</w:t>
      </w:r>
      <w:r>
        <w:tab/>
        <w:t>Type TscAppSessionContextData</w:t>
      </w:r>
      <w:bookmarkEnd w:id="2477"/>
      <w:bookmarkEnd w:id="2478"/>
      <w:bookmarkEnd w:id="2479"/>
      <w:bookmarkEnd w:id="2480"/>
      <w:bookmarkEnd w:id="2481"/>
      <w:bookmarkEnd w:id="2482"/>
      <w:bookmarkEnd w:id="2483"/>
      <w:bookmarkEnd w:id="2484"/>
      <w:bookmarkEnd w:id="248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bookmarkStart w:id="2486" w:name="_MCCTEMPBM_CRPT55990101___5"/>
            <w:r>
              <w:rPr>
                <w:color w:val="000000"/>
              </w:rPr>
              <w:t>s</w:t>
            </w:r>
            <w:r>
              <w:rPr>
                <w:rFonts w:hint="eastAsia"/>
                <w:color w:val="000000"/>
              </w:rPr>
              <w:t>tring</w:t>
            </w:r>
            <w:bookmarkEnd w:id="2486"/>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487"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487"/>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488"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488"/>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489"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489"/>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490"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490"/>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491"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bookmarkEnd w:id="2491"/>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Heading5"/>
      </w:pPr>
      <w:bookmarkStart w:id="2492" w:name="_Toc89295770"/>
      <w:bookmarkStart w:id="2493" w:name="_Toc94261483"/>
      <w:bookmarkStart w:id="2494" w:name="_Toc104199139"/>
      <w:bookmarkStart w:id="2495" w:name="_Toc104489575"/>
      <w:bookmarkStart w:id="2496" w:name="_Toc138762404"/>
      <w:bookmarkStart w:id="2497" w:name="_Toc145708598"/>
      <w:bookmarkStart w:id="2498" w:name="_Toc153827272"/>
      <w:bookmarkStart w:id="2499" w:name="_Toc185517423"/>
      <w:bookmarkStart w:id="2500" w:name="_Toc192841255"/>
      <w:bookmarkStart w:id="2501" w:name="_Toc218799932"/>
      <w:r>
        <w:t>6.2.6.2.3</w:t>
      </w:r>
      <w:r>
        <w:tab/>
      </w:r>
      <w:bookmarkStart w:id="2502" w:name="_Toc28012460"/>
      <w:bookmarkStart w:id="2503" w:name="_Toc36038418"/>
      <w:bookmarkStart w:id="2504" w:name="_Toc45133688"/>
      <w:bookmarkStart w:id="2505" w:name="_Toc51762442"/>
      <w:bookmarkStart w:id="2506" w:name="_Toc59017014"/>
      <w:bookmarkStart w:id="2507" w:name="_Toc68168179"/>
      <w:r>
        <w:t>Type EventsSubscReqData</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Heading5"/>
      </w:pPr>
      <w:bookmarkStart w:id="2508" w:name="_Toc89295771"/>
      <w:bookmarkStart w:id="2509" w:name="_Toc94261484"/>
      <w:bookmarkStart w:id="2510" w:name="_Toc104199140"/>
      <w:bookmarkStart w:id="2511" w:name="_Toc104489576"/>
      <w:bookmarkStart w:id="2512" w:name="_Toc138762405"/>
      <w:bookmarkStart w:id="2513" w:name="_Toc145708599"/>
      <w:bookmarkStart w:id="2514" w:name="_Toc153827273"/>
      <w:bookmarkStart w:id="2515" w:name="_Toc185517424"/>
      <w:bookmarkStart w:id="2516" w:name="_Toc218799933"/>
      <w:r>
        <w:t>6.2.6.2.</w:t>
      </w:r>
      <w:r w:rsidR="005E4FD4">
        <w:t>4</w:t>
      </w:r>
      <w:r>
        <w:tab/>
        <w:t>Type TscAppSessionContextUpdateData</w:t>
      </w:r>
      <w:bookmarkEnd w:id="2508"/>
      <w:bookmarkEnd w:id="2509"/>
      <w:bookmarkEnd w:id="2510"/>
      <w:bookmarkEnd w:id="2511"/>
      <w:bookmarkEnd w:id="2512"/>
      <w:bookmarkEnd w:id="2513"/>
      <w:bookmarkEnd w:id="2514"/>
      <w:bookmarkEnd w:id="2515"/>
      <w:bookmarkEnd w:id="2516"/>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17" w:name="_MCCTEMPBM_CRPT55990107___2"/>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bookmarkEnd w:id="2517"/>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Heading5"/>
      </w:pPr>
      <w:bookmarkStart w:id="2518" w:name="_Toc89295772"/>
      <w:bookmarkStart w:id="2519" w:name="_Toc94261485"/>
      <w:bookmarkStart w:id="2520" w:name="_Toc104199141"/>
      <w:bookmarkStart w:id="2521" w:name="_Toc104489577"/>
      <w:bookmarkStart w:id="2522" w:name="_Toc138762406"/>
      <w:bookmarkStart w:id="2523" w:name="_Toc145708600"/>
      <w:bookmarkStart w:id="2524" w:name="_Toc153827274"/>
      <w:bookmarkStart w:id="2525" w:name="_Toc185517425"/>
      <w:bookmarkStart w:id="2526" w:name="_Toc218799934"/>
      <w:r>
        <w:t>6.2.6.2.</w:t>
      </w:r>
      <w:r w:rsidR="005E4FD4">
        <w:t>5</w:t>
      </w:r>
      <w:r>
        <w:tab/>
        <w:t>Type EventsSubscReqDataRm</w:t>
      </w:r>
      <w:bookmarkEnd w:id="2518"/>
      <w:bookmarkEnd w:id="2519"/>
      <w:bookmarkEnd w:id="2520"/>
      <w:bookmarkEnd w:id="2521"/>
      <w:bookmarkEnd w:id="2522"/>
      <w:bookmarkEnd w:id="2523"/>
      <w:bookmarkEnd w:id="2524"/>
      <w:bookmarkEnd w:id="2525"/>
      <w:bookmarkEnd w:id="2526"/>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27" w:name="_MCCTEMPBM_CRPT55990108___2"/>
    </w:p>
    <w:p w14:paraId="43518B58" w14:textId="0044A23F" w:rsidR="00E32AAC" w:rsidRDefault="00E32AAC" w:rsidP="00E32AAC">
      <w:pPr>
        <w:pStyle w:val="Heading5"/>
      </w:pPr>
      <w:bookmarkStart w:id="2528" w:name="_Toc28012463"/>
      <w:bookmarkStart w:id="2529" w:name="_Toc36038421"/>
      <w:bookmarkStart w:id="2530" w:name="_Toc45133691"/>
      <w:bookmarkStart w:id="2531" w:name="_Toc51762445"/>
      <w:bookmarkStart w:id="2532" w:name="_Toc59017017"/>
      <w:bookmarkStart w:id="2533" w:name="_Toc68168182"/>
      <w:bookmarkStart w:id="2534" w:name="_Toc89295773"/>
      <w:bookmarkStart w:id="2535" w:name="_Toc94261486"/>
      <w:bookmarkStart w:id="2536" w:name="_Toc104199142"/>
      <w:bookmarkStart w:id="2537" w:name="_Toc104489578"/>
      <w:bookmarkStart w:id="2538" w:name="_Toc138762407"/>
      <w:bookmarkStart w:id="2539" w:name="_Toc145708601"/>
      <w:bookmarkStart w:id="2540" w:name="_Toc153827275"/>
      <w:bookmarkStart w:id="2541" w:name="_Toc185517426"/>
      <w:bookmarkStart w:id="2542" w:name="_Toc218799935"/>
      <w:bookmarkEnd w:id="2527"/>
      <w:r>
        <w:t>6.2.6.2.</w:t>
      </w:r>
      <w:r w:rsidR="005E4FD4">
        <w:t>6</w:t>
      </w:r>
      <w:r>
        <w:tab/>
        <w:t>Type EventsNotification</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Heading5"/>
      </w:pPr>
      <w:bookmarkStart w:id="2543" w:name="_Toc104199143"/>
      <w:bookmarkStart w:id="2544" w:name="_Toc104489579"/>
      <w:bookmarkStart w:id="2545" w:name="_Toc138762408"/>
      <w:bookmarkStart w:id="2546" w:name="_Toc145708602"/>
      <w:bookmarkStart w:id="2547" w:name="_Toc153827276"/>
      <w:bookmarkStart w:id="2548" w:name="_Toc185517427"/>
      <w:bookmarkStart w:id="2549" w:name="_Toc218799936"/>
      <w:r>
        <w:t>6.2.6.2.</w:t>
      </w:r>
      <w:r w:rsidR="00251BD2">
        <w:rPr>
          <w:lang w:eastAsia="zh-CN"/>
        </w:rPr>
        <w:t>7</w:t>
      </w:r>
      <w:r>
        <w:tab/>
        <w:t>Type EventNotification</w:t>
      </w:r>
      <w:bookmarkEnd w:id="2543"/>
      <w:bookmarkEnd w:id="2544"/>
      <w:bookmarkEnd w:id="2545"/>
      <w:bookmarkEnd w:id="2546"/>
      <w:bookmarkEnd w:id="2547"/>
      <w:bookmarkEnd w:id="2548"/>
      <w:bookmarkEnd w:id="2549"/>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50"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50"/>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51" w:name="_Toc138762409"/>
      <w:bookmarkStart w:id="2552" w:name="_Toc145708603"/>
      <w:bookmarkStart w:id="2553" w:name="_Toc153827277"/>
      <w:bookmarkStart w:id="2554" w:name="_Toc185517428"/>
    </w:p>
    <w:p w14:paraId="3A82C1CA" w14:textId="77777777" w:rsidR="00057EF9" w:rsidRDefault="00057EF9" w:rsidP="00057EF9">
      <w:pPr>
        <w:pStyle w:val="Heading5"/>
      </w:pPr>
      <w:bookmarkStart w:id="2555" w:name="_Toc218799937"/>
      <w:r>
        <w:t>6.2.6.2.8</w:t>
      </w:r>
      <w:r>
        <w:tab/>
        <w:t>Type AdditionalInfoTsctsfQosTscac</w:t>
      </w:r>
      <w:bookmarkEnd w:id="2551"/>
      <w:bookmarkEnd w:id="2552"/>
      <w:bookmarkEnd w:id="2553"/>
      <w:bookmarkEnd w:id="2554"/>
      <w:bookmarkEnd w:id="2555"/>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SimSun"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SimSun"/>
              </w:rPr>
              <w:t>NOTE:</w:t>
            </w:r>
            <w:r>
              <w:rPr>
                <w:rFonts w:eastAsia="SimSun"/>
              </w:rPr>
              <w:tab/>
            </w:r>
            <w:r w:rsidR="00703F6F" w:rsidRPr="00A0189C">
              <w:rPr>
                <w:rFonts w:eastAsia="SimSun"/>
              </w:rPr>
              <w:t>The attributes "mirBwUl", "mirBwDl", "tsnQos", and "addAccQosCombs" within the "acceptableServInfo" attribute apply only if the AcceptableQosDetails feature is supported.</w:t>
            </w:r>
            <w:r w:rsidR="00703F6F">
              <w:rPr>
                <w:rFonts w:eastAsia="SimSun"/>
              </w:rPr>
              <w:t xml:space="preserve"> The attribute "</w:t>
            </w:r>
            <w:r w:rsidR="00703F6F" w:rsidRPr="00D45F42">
              <w:rPr>
                <w:rFonts w:eastAsia="SimSun"/>
              </w:rPr>
              <w:t>maxTscBurstSizeSmall</w:t>
            </w:r>
            <w:r w:rsidR="00703F6F">
              <w:rPr>
                <w:rFonts w:eastAsia="SimSun"/>
              </w:rPr>
              <w:t>" of the TsnQosContainer data type</w:t>
            </w:r>
            <w:r w:rsidR="00703F6F" w:rsidRPr="00FE0625">
              <w:rPr>
                <w:rFonts w:eastAsia="SimSun"/>
              </w:rPr>
              <w:t xml:space="preserve"> </w:t>
            </w:r>
            <w:r w:rsidR="00703F6F">
              <w:rPr>
                <w:rFonts w:eastAsia="SimSun"/>
              </w:rPr>
              <w:t>within</w:t>
            </w:r>
            <w:r w:rsidR="00703F6F" w:rsidRPr="00FE0625">
              <w:rPr>
                <w:rFonts w:eastAsia="SimSun"/>
              </w:rPr>
              <w:t xml:space="preserve"> the "acceptableServInfo" attribute</w:t>
            </w:r>
            <w:r w:rsidR="00703F6F">
              <w:rPr>
                <w:rFonts w:eastAsia="SimSun"/>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244873">
      <w:pPr>
        <w:pStyle w:val="Heading5"/>
      </w:pPr>
      <w:bookmarkStart w:id="2556" w:name="_Toc218799938"/>
      <w:r w:rsidRPr="00244873">
        <w:t>6.2.6.2.9</w:t>
      </w:r>
      <w:r w:rsidRPr="00244873">
        <w:tab/>
        <w:t>Type TemporalInValidity</w:t>
      </w:r>
      <w:bookmarkEnd w:id="2556"/>
    </w:p>
    <w:p w14:paraId="44F339FF" w14:textId="4BDE807F" w:rsidR="00636C30" w:rsidRPr="003040BF" w:rsidRDefault="00636C30" w:rsidP="00636C30">
      <w:pPr>
        <w:pStyle w:val="TH"/>
      </w:pPr>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57"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58" w:name="_MCCTEMPBM_CRPT55990112___7" w:colFirst="0" w:colLast="0"/>
            <w:bookmarkStart w:id="2559" w:name="_MCCTEMPBM_CRPT55990113___4" w:colFirst="2" w:colLast="2"/>
            <w:bookmarkEnd w:id="2557"/>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60"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60"/>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61" w:name="_MCCTEMPBM_CRPT55990115___7" w:colFirst="0" w:colLast="0"/>
            <w:bookmarkStart w:id="2562" w:name="_MCCTEMPBM_CRPT55990116___4" w:colFirst="2" w:colLast="2"/>
            <w:bookmarkEnd w:id="2558"/>
            <w:bookmarkEnd w:id="2559"/>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63"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63"/>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61"/>
      <w:bookmarkEnd w:id="2562"/>
    </w:tbl>
    <w:p w14:paraId="15D0DE2B" w14:textId="77777777" w:rsidR="005F3352" w:rsidRPr="005F3352" w:rsidRDefault="005F3352" w:rsidP="00A34091"/>
    <w:p w14:paraId="3837FDB9" w14:textId="77777777" w:rsidR="00626335" w:rsidRDefault="00626335" w:rsidP="00626335">
      <w:pPr>
        <w:pStyle w:val="Heading4"/>
        <w:rPr>
          <w:lang w:val="en-US"/>
        </w:rPr>
      </w:pPr>
      <w:bookmarkStart w:id="2564" w:name="_Toc89295774"/>
      <w:bookmarkStart w:id="2565" w:name="_Toc94261487"/>
      <w:bookmarkStart w:id="2566" w:name="_Toc104199144"/>
      <w:bookmarkStart w:id="2567" w:name="_Toc104489580"/>
      <w:bookmarkStart w:id="2568" w:name="_Toc138762410"/>
      <w:bookmarkStart w:id="2569" w:name="_Toc145708604"/>
      <w:bookmarkStart w:id="2570" w:name="_Toc153827278"/>
      <w:bookmarkStart w:id="2571" w:name="_Toc185517429"/>
      <w:bookmarkStart w:id="2572" w:name="_Toc218799939"/>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64"/>
      <w:bookmarkEnd w:id="2565"/>
      <w:bookmarkEnd w:id="2566"/>
      <w:bookmarkEnd w:id="2567"/>
      <w:bookmarkEnd w:id="2568"/>
      <w:bookmarkEnd w:id="2569"/>
      <w:bookmarkEnd w:id="2570"/>
      <w:bookmarkEnd w:id="2571"/>
      <w:bookmarkEnd w:id="2572"/>
    </w:p>
    <w:p w14:paraId="570D8449" w14:textId="77777777" w:rsidR="00626335" w:rsidRPr="00384E92" w:rsidRDefault="00626335" w:rsidP="00626335">
      <w:pPr>
        <w:pStyle w:val="Heading5"/>
      </w:pPr>
      <w:bookmarkStart w:id="2573" w:name="_Toc89295775"/>
      <w:bookmarkStart w:id="2574" w:name="_Toc94261488"/>
      <w:bookmarkStart w:id="2575" w:name="_Toc104199145"/>
      <w:bookmarkStart w:id="2576" w:name="_Toc104489581"/>
      <w:bookmarkStart w:id="2577" w:name="_Toc138762411"/>
      <w:bookmarkStart w:id="2578" w:name="_Toc145708605"/>
      <w:bookmarkStart w:id="2579" w:name="_Toc153827279"/>
      <w:bookmarkStart w:id="2580" w:name="_Toc185517430"/>
      <w:bookmarkStart w:id="2581" w:name="_Toc218799940"/>
      <w:r>
        <w:t>6.2.6.3.1</w:t>
      </w:r>
      <w:r w:rsidRPr="00384E92">
        <w:tab/>
        <w:t>Introduction</w:t>
      </w:r>
      <w:bookmarkEnd w:id="2573"/>
      <w:bookmarkEnd w:id="2574"/>
      <w:bookmarkEnd w:id="2575"/>
      <w:bookmarkEnd w:id="2576"/>
      <w:bookmarkEnd w:id="2577"/>
      <w:bookmarkEnd w:id="2578"/>
      <w:bookmarkEnd w:id="2579"/>
      <w:bookmarkEnd w:id="2580"/>
      <w:bookmarkEnd w:id="2581"/>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Heading5"/>
      </w:pPr>
      <w:bookmarkStart w:id="2582" w:name="_Toc89295776"/>
      <w:bookmarkStart w:id="2583" w:name="_Toc94261489"/>
      <w:bookmarkStart w:id="2584" w:name="_Toc104199146"/>
      <w:bookmarkStart w:id="2585" w:name="_Toc104489582"/>
      <w:bookmarkStart w:id="2586" w:name="_Toc138762412"/>
      <w:bookmarkStart w:id="2587" w:name="_Toc145708606"/>
      <w:bookmarkStart w:id="2588" w:name="_Toc153827280"/>
      <w:bookmarkStart w:id="2589" w:name="_Toc185517431"/>
      <w:bookmarkStart w:id="2590" w:name="_Toc218799941"/>
      <w:r>
        <w:t>6.2.6.3.2</w:t>
      </w:r>
      <w:r w:rsidRPr="00384E92">
        <w:tab/>
        <w:t>Simple data types</w:t>
      </w:r>
      <w:bookmarkEnd w:id="2582"/>
      <w:bookmarkEnd w:id="2583"/>
      <w:bookmarkEnd w:id="2584"/>
      <w:bookmarkEnd w:id="2585"/>
      <w:bookmarkEnd w:id="2586"/>
      <w:bookmarkEnd w:id="2587"/>
      <w:bookmarkEnd w:id="2588"/>
      <w:bookmarkEnd w:id="2589"/>
      <w:bookmarkEnd w:id="2590"/>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Heading5"/>
      </w:pPr>
      <w:bookmarkStart w:id="2591" w:name="_Toc89295777"/>
      <w:bookmarkStart w:id="2592" w:name="_Toc94261490"/>
      <w:bookmarkStart w:id="2593" w:name="_Toc104199147"/>
      <w:bookmarkStart w:id="2594" w:name="_Toc104489583"/>
      <w:bookmarkStart w:id="2595" w:name="_Toc138762413"/>
      <w:bookmarkStart w:id="2596" w:name="_Toc145708607"/>
      <w:bookmarkStart w:id="2597" w:name="_Toc153827281"/>
      <w:bookmarkStart w:id="2598" w:name="_Toc185517432"/>
      <w:bookmarkStart w:id="2599" w:name="_Toc218799942"/>
      <w:r>
        <w:t>6.2.6.3.3</w:t>
      </w:r>
      <w:r w:rsidRPr="00BC662F">
        <w:tab/>
        <w:t xml:space="preserve">Enumeration: </w:t>
      </w:r>
      <w:r>
        <w:t>TscEvent</w:t>
      </w:r>
      <w:bookmarkEnd w:id="2591"/>
      <w:bookmarkEnd w:id="2592"/>
      <w:bookmarkEnd w:id="2593"/>
      <w:bookmarkEnd w:id="2594"/>
      <w:bookmarkEnd w:id="2595"/>
      <w:bookmarkEnd w:id="2596"/>
      <w:bookmarkEnd w:id="2597"/>
      <w:bookmarkEnd w:id="2598"/>
      <w:bookmarkEnd w:id="2599"/>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SimSun"/>
        </w:rPr>
      </w:pPr>
    </w:p>
    <w:p w14:paraId="2A94B154" w14:textId="77777777" w:rsidR="00057EF9" w:rsidRPr="00057EF9" w:rsidRDefault="00057EF9" w:rsidP="00057EF9">
      <w:pPr>
        <w:pStyle w:val="Heading4"/>
      </w:pPr>
      <w:bookmarkStart w:id="2600" w:name="_Toc85723411"/>
      <w:bookmarkStart w:id="2601" w:name="_Toc85723862"/>
      <w:bookmarkStart w:id="2602" w:name="_Toc120797765"/>
      <w:bookmarkStart w:id="2603" w:name="_Toc138762414"/>
      <w:bookmarkStart w:id="2604" w:name="_Toc145708608"/>
      <w:bookmarkStart w:id="2605" w:name="_Toc153827282"/>
      <w:bookmarkStart w:id="2606" w:name="_Toc185517433"/>
      <w:bookmarkStart w:id="2607" w:name="_Toc218799943"/>
      <w:r w:rsidRPr="00057EF9">
        <w:t>6.2.6.4</w:t>
      </w:r>
      <w:r w:rsidRPr="00057EF9">
        <w:tab/>
      </w:r>
      <w:r>
        <w:t>D</w:t>
      </w:r>
      <w:r>
        <w:rPr>
          <w:rFonts w:hint="eastAsia"/>
        </w:rPr>
        <w:t>ata types</w:t>
      </w:r>
      <w:r>
        <w:t xml:space="preserve"> describing alternative data types or combinations of data types</w:t>
      </w:r>
      <w:bookmarkEnd w:id="2600"/>
      <w:bookmarkEnd w:id="2601"/>
      <w:bookmarkEnd w:id="2602"/>
      <w:bookmarkEnd w:id="2603"/>
      <w:bookmarkEnd w:id="2604"/>
      <w:bookmarkEnd w:id="2605"/>
      <w:bookmarkEnd w:id="2606"/>
      <w:bookmarkEnd w:id="2607"/>
    </w:p>
    <w:p w14:paraId="2563A801" w14:textId="77777777" w:rsidR="00057EF9" w:rsidRDefault="00057EF9" w:rsidP="00057EF9">
      <w:pPr>
        <w:pStyle w:val="Heading5"/>
      </w:pPr>
      <w:bookmarkStart w:id="2608" w:name="_Toc510696644"/>
      <w:bookmarkStart w:id="2609" w:name="_Toc35971439"/>
      <w:bookmarkStart w:id="2610" w:name="_Toc120797766"/>
      <w:bookmarkStart w:id="2611" w:name="_Toc138762415"/>
      <w:bookmarkStart w:id="2612" w:name="_Toc145708609"/>
      <w:bookmarkStart w:id="2613" w:name="_Toc153827283"/>
      <w:bookmarkStart w:id="2614" w:name="_Toc185517434"/>
      <w:bookmarkStart w:id="2615" w:name="_Toc218799944"/>
      <w:r>
        <w:t>6.2.6.4.1</w:t>
      </w:r>
      <w:r>
        <w:tab/>
        <w:t xml:space="preserve">Type: </w:t>
      </w:r>
      <w:bookmarkEnd w:id="2608"/>
      <w:bookmarkEnd w:id="2609"/>
      <w:bookmarkEnd w:id="2610"/>
      <w:r>
        <w:t>ProblemDetailsTsctsfQosTscac</w:t>
      </w:r>
      <w:bookmarkEnd w:id="2611"/>
      <w:bookmarkEnd w:id="2612"/>
      <w:bookmarkEnd w:id="2613"/>
      <w:bookmarkEnd w:id="2614"/>
      <w:bookmarkEnd w:id="2615"/>
    </w:p>
    <w:p w14:paraId="7B30E296" w14:textId="77777777" w:rsidR="00057EF9" w:rsidRDefault="00057EF9" w:rsidP="00057EF9">
      <w:pPr>
        <w:pStyle w:val="TH"/>
      </w:pPr>
      <w:r>
        <w:rPr>
          <w:noProof/>
        </w:rPr>
        <w:t>Table </w:t>
      </w:r>
      <w:r>
        <w:t xml:space="preserve">6.2.6.4.1-1: </w:t>
      </w:r>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SimSun"/>
        </w:rPr>
      </w:pPr>
    </w:p>
    <w:p w14:paraId="7E63E3F6" w14:textId="77777777" w:rsidR="00E9110E" w:rsidRDefault="00E9110E" w:rsidP="00E9110E">
      <w:pPr>
        <w:pStyle w:val="Heading3"/>
      </w:pPr>
      <w:bookmarkStart w:id="2616" w:name="_Toc89295778"/>
      <w:bookmarkStart w:id="2617" w:name="_Toc94261491"/>
      <w:bookmarkStart w:id="2618" w:name="_Toc104199148"/>
      <w:bookmarkStart w:id="2619" w:name="_Toc104489584"/>
      <w:bookmarkStart w:id="2620" w:name="_Toc138762416"/>
      <w:bookmarkStart w:id="2621" w:name="_Toc145708610"/>
      <w:bookmarkStart w:id="2622" w:name="_Toc153827284"/>
      <w:bookmarkStart w:id="2623" w:name="_Toc185517435"/>
      <w:bookmarkStart w:id="2624" w:name="_Toc218799945"/>
      <w:r>
        <w:t>6.2.7</w:t>
      </w:r>
      <w:r>
        <w:tab/>
        <w:t>Error Handling</w:t>
      </w:r>
      <w:bookmarkEnd w:id="2616"/>
      <w:bookmarkEnd w:id="2617"/>
      <w:bookmarkEnd w:id="2618"/>
      <w:bookmarkEnd w:id="2619"/>
      <w:bookmarkEnd w:id="2620"/>
      <w:bookmarkEnd w:id="2621"/>
      <w:bookmarkEnd w:id="2622"/>
      <w:bookmarkEnd w:id="2623"/>
      <w:bookmarkEnd w:id="2624"/>
    </w:p>
    <w:p w14:paraId="592D497B" w14:textId="77777777" w:rsidR="00E9110E" w:rsidRPr="00971458" w:rsidRDefault="00E9110E" w:rsidP="00E9110E">
      <w:pPr>
        <w:pStyle w:val="Heading4"/>
      </w:pPr>
      <w:bookmarkStart w:id="2625" w:name="_Toc89295779"/>
      <w:bookmarkStart w:id="2626" w:name="_Toc94261492"/>
      <w:bookmarkStart w:id="2627" w:name="_Toc104199149"/>
      <w:bookmarkStart w:id="2628" w:name="_Toc104489585"/>
      <w:bookmarkStart w:id="2629" w:name="_Toc138762417"/>
      <w:bookmarkStart w:id="2630" w:name="_Toc145708611"/>
      <w:bookmarkStart w:id="2631" w:name="_Toc153827285"/>
      <w:bookmarkStart w:id="2632" w:name="_Toc185517436"/>
      <w:bookmarkStart w:id="2633" w:name="_Toc218799946"/>
      <w:r w:rsidRPr="00971458">
        <w:t>6.</w:t>
      </w:r>
      <w:r>
        <w:t>2</w:t>
      </w:r>
      <w:r w:rsidRPr="00971458">
        <w:t>.7.1</w:t>
      </w:r>
      <w:r w:rsidRPr="00971458">
        <w:tab/>
        <w:t>General</w:t>
      </w:r>
      <w:bookmarkEnd w:id="2625"/>
      <w:bookmarkEnd w:id="2626"/>
      <w:bookmarkEnd w:id="2627"/>
      <w:bookmarkEnd w:id="2628"/>
      <w:bookmarkEnd w:id="2629"/>
      <w:bookmarkEnd w:id="2630"/>
      <w:bookmarkEnd w:id="2631"/>
      <w:bookmarkEnd w:id="2632"/>
      <w:bookmarkEnd w:id="263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Heading4"/>
      </w:pPr>
      <w:bookmarkStart w:id="2634" w:name="_Toc89295780"/>
      <w:bookmarkStart w:id="2635" w:name="_Toc94261493"/>
      <w:bookmarkStart w:id="2636" w:name="_Toc104199150"/>
      <w:bookmarkStart w:id="2637" w:name="_Toc104489586"/>
      <w:bookmarkStart w:id="2638" w:name="_Toc138762418"/>
      <w:bookmarkStart w:id="2639" w:name="_Toc145708612"/>
      <w:bookmarkStart w:id="2640" w:name="_Toc153827286"/>
      <w:bookmarkStart w:id="2641" w:name="_Toc185517437"/>
      <w:bookmarkStart w:id="2642" w:name="_Toc218799947"/>
      <w:r>
        <w:t>6.2</w:t>
      </w:r>
      <w:r w:rsidRPr="00971458">
        <w:t>.7.2</w:t>
      </w:r>
      <w:r w:rsidRPr="00971458">
        <w:tab/>
        <w:t>Protocol Errors</w:t>
      </w:r>
      <w:bookmarkEnd w:id="2634"/>
      <w:bookmarkEnd w:id="2635"/>
      <w:bookmarkEnd w:id="2636"/>
      <w:bookmarkEnd w:id="2637"/>
      <w:bookmarkEnd w:id="2638"/>
      <w:bookmarkEnd w:id="2639"/>
      <w:bookmarkEnd w:id="2640"/>
      <w:bookmarkEnd w:id="2641"/>
      <w:bookmarkEnd w:id="2642"/>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Heading4"/>
      </w:pPr>
      <w:bookmarkStart w:id="2643" w:name="_Toc89295781"/>
      <w:bookmarkStart w:id="2644" w:name="_Toc94261494"/>
      <w:bookmarkStart w:id="2645" w:name="_Toc104199151"/>
      <w:bookmarkStart w:id="2646" w:name="_Toc104489587"/>
      <w:bookmarkStart w:id="2647" w:name="_Toc138762419"/>
      <w:bookmarkStart w:id="2648" w:name="_Toc145708613"/>
      <w:bookmarkStart w:id="2649" w:name="_Toc153827287"/>
      <w:bookmarkStart w:id="2650" w:name="_Toc185517438"/>
      <w:bookmarkStart w:id="2651" w:name="_Toc218799948"/>
      <w:r>
        <w:t>6.2.7.3</w:t>
      </w:r>
      <w:r>
        <w:tab/>
        <w:t>Application Errors</w:t>
      </w:r>
      <w:bookmarkEnd w:id="2643"/>
      <w:bookmarkEnd w:id="2644"/>
      <w:bookmarkEnd w:id="2645"/>
      <w:bookmarkEnd w:id="2646"/>
      <w:bookmarkEnd w:id="2647"/>
      <w:bookmarkEnd w:id="2648"/>
      <w:bookmarkEnd w:id="2649"/>
      <w:bookmarkEnd w:id="2650"/>
      <w:bookmarkEnd w:id="265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Heading3"/>
        <w:rPr>
          <w:lang w:eastAsia="zh-CN"/>
        </w:rPr>
      </w:pPr>
      <w:bookmarkStart w:id="2652" w:name="_Toc89295782"/>
      <w:bookmarkStart w:id="2653" w:name="_Toc94261495"/>
      <w:bookmarkStart w:id="2654" w:name="_Toc104199152"/>
      <w:bookmarkStart w:id="2655" w:name="_Toc104489588"/>
      <w:bookmarkStart w:id="2656" w:name="_Toc138762420"/>
      <w:bookmarkStart w:id="2657" w:name="_Toc145708614"/>
      <w:bookmarkStart w:id="2658" w:name="_Toc153827288"/>
      <w:bookmarkStart w:id="2659" w:name="_Toc185517439"/>
      <w:bookmarkStart w:id="2660" w:name="_Toc218799949"/>
      <w:r w:rsidRPr="00244873">
        <w:t>6.2.8</w:t>
      </w:r>
      <w:r w:rsidRPr="00244873">
        <w:tab/>
        <w:t>Feature negotiation</w:t>
      </w:r>
      <w:bookmarkEnd w:id="2652"/>
      <w:bookmarkEnd w:id="2653"/>
      <w:bookmarkEnd w:id="2654"/>
      <w:bookmarkEnd w:id="2655"/>
      <w:bookmarkEnd w:id="2656"/>
      <w:bookmarkEnd w:id="2657"/>
      <w:bookmarkEnd w:id="2658"/>
      <w:bookmarkEnd w:id="2659"/>
      <w:bookmarkEnd w:id="2660"/>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bookmarkStart w:id="2661" w:name="_MCCTEMPBM_CRPT55990119___4"/>
      <w:r w:rsidRPr="00C451B7">
        <w:rPr>
          <w:rFonts w:ascii="Arial" w:hAnsi="Arial"/>
          <w:b/>
        </w:rP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bookmarkStart w:id="2662" w:name="_MCCTEMPBM_CRPT55990120___7" w:colFirst="0" w:colLast="1"/>
            <w:bookmarkEnd w:id="2661"/>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r w:rsidRPr="00C451B7">
              <w:rPr>
                <w:rFonts w:ascii="Arial" w:hAnsi="Arial" w:cs="Arial"/>
                <w:sz w:val="18"/>
                <w:szCs w:val="18"/>
              </w:rPr>
              <w:t>Ethernet_UL/DL_Flows</w:t>
            </w:r>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bookmarkStart w:id="2663" w:name="_MCCTEMPBM_CRPT55990121___7" w:colFirst="0" w:colLast="1"/>
            <w:bookmarkEnd w:id="2662"/>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PacketDelayFailureReport</w:t>
            </w:r>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bookmarkStart w:id="2664" w:name="_MCCTEMPBM_CRPT55990122___7" w:colFirst="0" w:colLast="1"/>
            <w:bookmarkEnd w:id="2663"/>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ExtQoS</w:t>
            </w:r>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bookmarkStart w:id="2665" w:name="_MCCTEMPBM_CRPT55990123___7" w:colFirst="0" w:colLast="1"/>
            <w:bookmarkEnd w:id="2664"/>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rPr>
              <w:t>EnTSCAC</w:t>
            </w:r>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bookmarkStart w:id="2666" w:name="_MCCTEMPBM_CRPT55990124___7" w:colFirst="0" w:colLast="1"/>
            <w:bookmarkEnd w:id="2665"/>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AltQoSProfiles</w:t>
            </w:r>
            <w:r w:rsidRPr="00C451B7">
              <w:rPr>
                <w:rFonts w:ascii="Arial" w:hAnsi="Arial"/>
                <w:sz w:val="18"/>
              </w:rPr>
              <w:t>SupportReport</w:t>
            </w:r>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bookmarkStart w:id="2667" w:name="_MCCTEMPBM_CRPT55990125___7" w:colFirst="0" w:colLast="2"/>
            <w:bookmarkEnd w:id="2666"/>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bookmarkStart w:id="2668" w:name="_MCCTEMPBM_CRPT55990126___2"/>
            <w:r w:rsidRPr="00C451B7">
              <w:rPr>
                <w:rFonts w:ascii="Arial" w:hAnsi="Arial"/>
                <w:sz w:val="18"/>
              </w:rPr>
              <w:t>-</w:t>
            </w:r>
            <w:r w:rsidRPr="00C451B7">
              <w:rPr>
                <w:rFonts w:ascii="Arial" w:hAnsi="Arial"/>
                <w:sz w:val="18"/>
              </w:rPr>
              <w:tab/>
              <w:t>AF requested QoS for a UE or a group of UE(s) not identified by UE address(es).</w:t>
            </w:r>
            <w:bookmarkEnd w:id="2668"/>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bookmarkStart w:id="2669" w:name="_MCCTEMPBM_CRPT55990127___7" w:colFirst="0" w:colLast="1"/>
            <w:bookmarkEnd w:id="2667"/>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r w:rsidRPr="00C451B7">
              <w:rPr>
                <w:rFonts w:ascii="Arial" w:hAnsi="Arial"/>
                <w:sz w:val="18"/>
              </w:rPr>
              <w:t>QoSMonCapRepo</w:t>
            </w:r>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bookmarkStart w:id="2670" w:name="_MCCTEMPBM_CRPT55990128___7" w:colFirst="0" w:colLast="1"/>
            <w:bookmarkEnd w:id="2669"/>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r w:rsidRPr="00C451B7">
              <w:rPr>
                <w:rFonts w:ascii="Arial" w:eastAsia="SimSun" w:hAnsi="Arial" w:cs="Arial"/>
                <w:color w:val="000000"/>
                <w:sz w:val="18"/>
                <w:szCs w:val="18"/>
              </w:rPr>
              <w:t>AcceptableQosDetails</w:t>
            </w:r>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SimSun" w:hAnsi="Arial" w:cs="Arial"/>
                <w:sz w:val="18"/>
              </w:rPr>
              <w:t xml:space="preserve">This feature </w:t>
            </w:r>
            <w:r w:rsidRPr="00C451B7">
              <w:rPr>
                <w:rFonts w:ascii="Arial" w:eastAsia="SimSun"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6B3DC6">
            <w:pPr>
              <w:keepNext/>
              <w:keepLines/>
              <w:spacing w:after="0"/>
              <w:rPr>
                <w:rFonts w:ascii="Arial" w:hAnsi="Arial"/>
                <w:sz w:val="18"/>
                <w:lang w:eastAsia="zh-CN"/>
              </w:rPr>
            </w:pPr>
            <w:bookmarkStart w:id="2671" w:name="_MCCTEMPBM_CRPT55990129___7" w:colFirst="0" w:colLast="1"/>
            <w:bookmarkEnd w:id="2670"/>
            <w:r>
              <w:rPr>
                <w:rFonts w:ascii="Arial" w:hAnsi="Arial"/>
                <w:sz w:val="18"/>
                <w:lang w:eastAsia="zh-CN"/>
              </w:rPr>
              <w:t>9</w:t>
            </w:r>
          </w:p>
        </w:tc>
        <w:tc>
          <w:tcPr>
            <w:tcW w:w="2478" w:type="dxa"/>
          </w:tcPr>
          <w:p w14:paraId="35C2F4C5" w14:textId="77777777" w:rsidR="00703F6F" w:rsidRPr="00C451B7" w:rsidRDefault="00703F6F" w:rsidP="006B3DC6">
            <w:pPr>
              <w:keepNext/>
              <w:keepLines/>
              <w:spacing w:after="0"/>
              <w:rPr>
                <w:rFonts w:ascii="Arial" w:eastAsia="SimSun" w:hAnsi="Arial" w:cs="Arial"/>
                <w:color w:val="000000"/>
                <w:sz w:val="18"/>
                <w:szCs w:val="18"/>
              </w:rPr>
            </w:pPr>
            <w:r>
              <w:rPr>
                <w:rFonts w:ascii="Arial" w:eastAsia="SimSun" w:hAnsi="Arial" w:cs="Arial"/>
                <w:color w:val="000000"/>
                <w:sz w:val="18"/>
                <w:szCs w:val="18"/>
              </w:rPr>
              <w:t>SmallBurstSizes</w:t>
            </w:r>
          </w:p>
        </w:tc>
        <w:tc>
          <w:tcPr>
            <w:tcW w:w="5524" w:type="dxa"/>
          </w:tcPr>
          <w:p w14:paraId="13350369" w14:textId="77777777" w:rsidR="00703F6F" w:rsidRPr="00C451B7" w:rsidRDefault="00703F6F" w:rsidP="006B3DC6">
            <w:pPr>
              <w:keepNext/>
              <w:keepLines/>
              <w:spacing w:after="0"/>
              <w:rPr>
                <w:rFonts w:ascii="Arial" w:eastAsia="SimSun" w:hAnsi="Arial"/>
                <w:sz w:val="18"/>
                <w:lang w:eastAsia="zh-CN"/>
              </w:rPr>
            </w:pPr>
            <w:r w:rsidRPr="00B4233E">
              <w:rPr>
                <w:rFonts w:ascii="Arial" w:eastAsia="SimSun" w:hAnsi="Arial" w:cs="Arial"/>
                <w:sz w:val="18"/>
                <w:lang w:eastAsia="zh-CN"/>
              </w:rPr>
              <w:t>This feature indicates the support of provisioning the Maximum Burst sizes that are smaller than 4096 bytes</w:t>
            </w:r>
            <w:r>
              <w:rPr>
                <w:rFonts w:ascii="Arial" w:eastAsia="SimSun" w:hAnsi="Arial" w:cs="Arial"/>
                <w:sz w:val="18"/>
                <w:szCs w:val="18"/>
              </w:rPr>
              <w:t>.</w:t>
            </w:r>
          </w:p>
        </w:tc>
      </w:tr>
      <w:bookmarkEnd w:id="2671"/>
    </w:tbl>
    <w:p w14:paraId="20900188" w14:textId="77777777" w:rsidR="00703F6F" w:rsidRPr="00C451B7" w:rsidRDefault="00703F6F" w:rsidP="00703F6F"/>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Heading3"/>
      </w:pPr>
      <w:bookmarkStart w:id="2672" w:name="_Toc89295783"/>
      <w:bookmarkStart w:id="2673" w:name="_Toc94261496"/>
      <w:bookmarkStart w:id="2674" w:name="_Toc104199153"/>
      <w:bookmarkStart w:id="2675" w:name="_Toc104489589"/>
      <w:bookmarkStart w:id="2676" w:name="_Toc138762421"/>
      <w:bookmarkStart w:id="2677" w:name="_Toc145708615"/>
      <w:bookmarkStart w:id="2678" w:name="_Toc153827289"/>
      <w:bookmarkStart w:id="2679" w:name="_Toc185517440"/>
      <w:bookmarkStart w:id="2680" w:name="_Toc218799950"/>
      <w:r>
        <w:t>6.2.9</w:t>
      </w:r>
      <w:r w:rsidRPr="001E7573">
        <w:tab/>
        <w:t>Security</w:t>
      </w:r>
      <w:bookmarkEnd w:id="2672"/>
      <w:bookmarkEnd w:id="2673"/>
      <w:bookmarkEnd w:id="2674"/>
      <w:bookmarkEnd w:id="2675"/>
      <w:bookmarkEnd w:id="2676"/>
      <w:bookmarkEnd w:id="2677"/>
      <w:bookmarkEnd w:id="2678"/>
      <w:bookmarkEnd w:id="2679"/>
      <w:bookmarkEnd w:id="2680"/>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Heading2"/>
      </w:pPr>
      <w:bookmarkStart w:id="2681" w:name="_Toc104199154"/>
      <w:bookmarkStart w:id="2682" w:name="_Toc104489590"/>
      <w:bookmarkStart w:id="2683" w:name="_Toc138762422"/>
      <w:bookmarkStart w:id="2684" w:name="_Toc145708616"/>
      <w:bookmarkStart w:id="2685" w:name="_Toc153827290"/>
      <w:bookmarkStart w:id="2686" w:name="_Toc185517441"/>
      <w:bookmarkStart w:id="2687" w:name="_Toc218799951"/>
      <w:r>
        <w:t>6.3</w:t>
      </w:r>
      <w:r>
        <w:tab/>
        <w:t>Ntsctsf_ASTI Service API</w:t>
      </w:r>
      <w:bookmarkEnd w:id="2681"/>
      <w:bookmarkEnd w:id="2682"/>
      <w:bookmarkEnd w:id="2683"/>
      <w:bookmarkEnd w:id="2684"/>
      <w:bookmarkEnd w:id="2685"/>
      <w:bookmarkEnd w:id="2686"/>
      <w:bookmarkEnd w:id="2687"/>
    </w:p>
    <w:p w14:paraId="3D1F7046" w14:textId="77777777" w:rsidR="000A047E" w:rsidRDefault="000A047E" w:rsidP="000A047E">
      <w:pPr>
        <w:pStyle w:val="Heading3"/>
      </w:pPr>
      <w:bookmarkStart w:id="2688" w:name="_Toc104199155"/>
      <w:bookmarkStart w:id="2689" w:name="_Toc104489591"/>
      <w:bookmarkStart w:id="2690" w:name="_Toc138762423"/>
      <w:bookmarkStart w:id="2691" w:name="_Toc145708617"/>
      <w:bookmarkStart w:id="2692" w:name="_Toc153827291"/>
      <w:bookmarkStart w:id="2693" w:name="_Toc185517442"/>
      <w:bookmarkStart w:id="2694" w:name="_Toc218799952"/>
      <w:r>
        <w:t>6.3.1</w:t>
      </w:r>
      <w:r>
        <w:tab/>
        <w:t>Introduction</w:t>
      </w:r>
      <w:bookmarkEnd w:id="2688"/>
      <w:bookmarkEnd w:id="2689"/>
      <w:bookmarkEnd w:id="2690"/>
      <w:bookmarkEnd w:id="2691"/>
      <w:bookmarkEnd w:id="2692"/>
      <w:bookmarkEnd w:id="2693"/>
      <w:bookmarkEnd w:id="2694"/>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Heading3"/>
      </w:pPr>
      <w:bookmarkStart w:id="2695" w:name="_Toc104199156"/>
      <w:bookmarkStart w:id="2696" w:name="_Toc104489592"/>
      <w:bookmarkStart w:id="2697" w:name="_Toc138762424"/>
      <w:bookmarkStart w:id="2698" w:name="_Toc145708618"/>
      <w:bookmarkStart w:id="2699" w:name="_Toc153827292"/>
      <w:bookmarkStart w:id="2700" w:name="_Toc185517443"/>
      <w:bookmarkStart w:id="2701" w:name="_Toc218799953"/>
      <w:r>
        <w:t>6.3.2</w:t>
      </w:r>
      <w:r>
        <w:tab/>
        <w:t>Usage of HTTP</w:t>
      </w:r>
      <w:bookmarkEnd w:id="2695"/>
      <w:bookmarkEnd w:id="2696"/>
      <w:bookmarkEnd w:id="2697"/>
      <w:bookmarkEnd w:id="2698"/>
      <w:bookmarkEnd w:id="2699"/>
      <w:bookmarkEnd w:id="2700"/>
      <w:bookmarkEnd w:id="2701"/>
    </w:p>
    <w:p w14:paraId="6C94B434" w14:textId="77777777" w:rsidR="000A047E" w:rsidRPr="000C5200" w:rsidRDefault="000A047E" w:rsidP="000A047E">
      <w:pPr>
        <w:pStyle w:val="Heading4"/>
      </w:pPr>
      <w:bookmarkStart w:id="2702" w:name="_Toc104199157"/>
      <w:bookmarkStart w:id="2703" w:name="_Toc104489593"/>
      <w:bookmarkStart w:id="2704" w:name="_Toc138762425"/>
      <w:bookmarkStart w:id="2705" w:name="_Toc145708619"/>
      <w:bookmarkStart w:id="2706" w:name="_Toc153827293"/>
      <w:bookmarkStart w:id="2707" w:name="_Toc185517444"/>
      <w:bookmarkStart w:id="2708" w:name="_Toc218799954"/>
      <w:r>
        <w:t>6.3.2.1</w:t>
      </w:r>
      <w:r>
        <w:tab/>
        <w:t>General</w:t>
      </w:r>
      <w:bookmarkEnd w:id="2702"/>
      <w:bookmarkEnd w:id="2703"/>
      <w:bookmarkEnd w:id="2704"/>
      <w:bookmarkEnd w:id="2705"/>
      <w:bookmarkEnd w:id="2706"/>
      <w:bookmarkEnd w:id="2707"/>
      <w:bookmarkEnd w:id="2708"/>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09" w:name="_Toc104199158"/>
      <w:bookmarkStart w:id="2710" w:name="_Toc104489594"/>
      <w:bookmarkStart w:id="2711" w:name="_Toc138762426"/>
      <w:bookmarkStart w:id="2712" w:name="_Toc145708620"/>
      <w:bookmarkStart w:id="2713"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Heading4"/>
      </w:pPr>
      <w:bookmarkStart w:id="2714" w:name="_Toc185517445"/>
      <w:bookmarkStart w:id="2715" w:name="_Toc218799955"/>
      <w:r>
        <w:t>6.3.2.2</w:t>
      </w:r>
      <w:r>
        <w:tab/>
        <w:t>HTTP standard headers</w:t>
      </w:r>
      <w:bookmarkEnd w:id="2709"/>
      <w:bookmarkEnd w:id="2710"/>
      <w:bookmarkEnd w:id="2711"/>
      <w:bookmarkEnd w:id="2712"/>
      <w:bookmarkEnd w:id="2713"/>
      <w:bookmarkEnd w:id="2714"/>
      <w:bookmarkEnd w:id="2715"/>
    </w:p>
    <w:p w14:paraId="7A9B25F0" w14:textId="77777777" w:rsidR="000A047E" w:rsidRDefault="000A047E" w:rsidP="000A047E">
      <w:pPr>
        <w:pStyle w:val="Heading5"/>
        <w:rPr>
          <w:lang w:eastAsia="zh-CN"/>
        </w:rPr>
      </w:pPr>
      <w:bookmarkStart w:id="2716" w:name="_Toc104199159"/>
      <w:bookmarkStart w:id="2717" w:name="_Toc104489595"/>
      <w:bookmarkStart w:id="2718" w:name="_Toc138762427"/>
      <w:bookmarkStart w:id="2719" w:name="_Toc145708621"/>
      <w:bookmarkStart w:id="2720" w:name="_Toc153827295"/>
      <w:bookmarkStart w:id="2721" w:name="_Toc185517446"/>
      <w:bookmarkStart w:id="2722" w:name="_Toc218799956"/>
      <w:r>
        <w:t>6.3.2.2.1</w:t>
      </w:r>
      <w:r>
        <w:rPr>
          <w:rFonts w:hint="eastAsia"/>
          <w:lang w:eastAsia="zh-CN"/>
        </w:rPr>
        <w:tab/>
      </w:r>
      <w:r>
        <w:rPr>
          <w:lang w:eastAsia="zh-CN"/>
        </w:rPr>
        <w:t>General</w:t>
      </w:r>
      <w:bookmarkEnd w:id="2716"/>
      <w:bookmarkEnd w:id="2717"/>
      <w:bookmarkEnd w:id="2718"/>
      <w:bookmarkEnd w:id="2719"/>
      <w:bookmarkEnd w:id="2720"/>
      <w:bookmarkEnd w:id="2721"/>
      <w:bookmarkEnd w:id="2722"/>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Heading5"/>
      </w:pPr>
      <w:bookmarkStart w:id="2723" w:name="_Toc104199160"/>
      <w:bookmarkStart w:id="2724" w:name="_Toc104489596"/>
      <w:bookmarkStart w:id="2725" w:name="_Toc138762428"/>
      <w:bookmarkStart w:id="2726" w:name="_Toc145708622"/>
      <w:bookmarkStart w:id="2727" w:name="_Toc153827296"/>
      <w:bookmarkStart w:id="2728" w:name="_Toc185517447"/>
      <w:bookmarkStart w:id="2729" w:name="_Toc218799957"/>
      <w:r>
        <w:t>6.3.2.2.2</w:t>
      </w:r>
      <w:r>
        <w:tab/>
        <w:t>Content type</w:t>
      </w:r>
      <w:bookmarkEnd w:id="2723"/>
      <w:bookmarkEnd w:id="2724"/>
      <w:bookmarkEnd w:id="2725"/>
      <w:bookmarkEnd w:id="2726"/>
      <w:bookmarkEnd w:id="2727"/>
      <w:bookmarkEnd w:id="2728"/>
      <w:bookmarkEnd w:id="272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Heading4"/>
      </w:pPr>
      <w:bookmarkStart w:id="2730" w:name="_Toc104199161"/>
      <w:bookmarkStart w:id="2731" w:name="_Toc104489597"/>
      <w:bookmarkStart w:id="2732" w:name="_Toc138762429"/>
      <w:bookmarkStart w:id="2733" w:name="_Toc145708623"/>
      <w:bookmarkStart w:id="2734" w:name="_Toc153827297"/>
      <w:bookmarkStart w:id="2735" w:name="_Toc185517448"/>
      <w:bookmarkStart w:id="2736" w:name="_Toc218799958"/>
      <w:r>
        <w:t>6.3.2.3</w:t>
      </w:r>
      <w:r>
        <w:tab/>
        <w:t>HTTP custom headers</w:t>
      </w:r>
      <w:bookmarkEnd w:id="2730"/>
      <w:bookmarkEnd w:id="2731"/>
      <w:bookmarkEnd w:id="2732"/>
      <w:bookmarkEnd w:id="2733"/>
      <w:bookmarkEnd w:id="2734"/>
      <w:bookmarkEnd w:id="2735"/>
      <w:bookmarkEnd w:id="27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Heading3"/>
      </w:pPr>
      <w:bookmarkStart w:id="2737" w:name="_Toc104199162"/>
      <w:bookmarkStart w:id="2738" w:name="_Toc104489598"/>
      <w:bookmarkStart w:id="2739" w:name="_Toc138762430"/>
      <w:bookmarkStart w:id="2740" w:name="_Toc145708624"/>
      <w:bookmarkStart w:id="2741" w:name="_Toc153827298"/>
      <w:bookmarkStart w:id="2742" w:name="_Toc185517449"/>
      <w:bookmarkStart w:id="2743" w:name="_Toc218799959"/>
      <w:r>
        <w:t>6.3.3</w:t>
      </w:r>
      <w:r>
        <w:tab/>
        <w:t>Resources</w:t>
      </w:r>
      <w:bookmarkEnd w:id="2737"/>
      <w:bookmarkEnd w:id="2738"/>
      <w:bookmarkEnd w:id="2739"/>
      <w:bookmarkEnd w:id="2740"/>
      <w:bookmarkEnd w:id="2741"/>
      <w:bookmarkEnd w:id="2742"/>
      <w:bookmarkEnd w:id="2743"/>
    </w:p>
    <w:p w14:paraId="1290669C" w14:textId="77777777" w:rsidR="000A047E" w:rsidRDefault="000A047E" w:rsidP="000A047E">
      <w:pPr>
        <w:pStyle w:val="Heading4"/>
      </w:pPr>
      <w:bookmarkStart w:id="2744" w:name="_Toc104199163"/>
      <w:bookmarkStart w:id="2745" w:name="_Toc104489599"/>
      <w:bookmarkStart w:id="2746" w:name="_Toc138762431"/>
      <w:bookmarkStart w:id="2747" w:name="_Toc145708625"/>
      <w:bookmarkStart w:id="2748" w:name="_Toc153827299"/>
      <w:bookmarkStart w:id="2749" w:name="_Toc185517450"/>
      <w:bookmarkStart w:id="2750" w:name="_Toc218799960"/>
      <w:r>
        <w:t>6.3.3.1</w:t>
      </w:r>
      <w:r>
        <w:tab/>
        <w:t>Overview</w:t>
      </w:r>
      <w:bookmarkEnd w:id="2744"/>
      <w:bookmarkEnd w:id="2745"/>
      <w:bookmarkEnd w:id="2746"/>
      <w:bookmarkEnd w:id="2747"/>
      <w:bookmarkEnd w:id="2748"/>
      <w:bookmarkEnd w:id="2749"/>
      <w:bookmarkEnd w:id="2750"/>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55pt;height:3in" o:ole="">
            <v:imagedata r:id="rId63" o:title=""/>
          </v:shape>
          <o:OLEObject Type="Embed" ProgID="Visio.Drawing.15" ShapeID="_x0000_i1051" DrawAspect="Content" ObjectID="_182941393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Heading4"/>
      </w:pPr>
      <w:bookmarkStart w:id="2751" w:name="_Toc104199164"/>
      <w:bookmarkStart w:id="2752" w:name="_Toc104489600"/>
      <w:bookmarkStart w:id="2753" w:name="_Toc138762432"/>
      <w:bookmarkStart w:id="2754" w:name="_Toc145708626"/>
      <w:bookmarkStart w:id="2755" w:name="_Toc153827300"/>
      <w:bookmarkStart w:id="2756" w:name="_Toc185517451"/>
      <w:bookmarkStart w:id="2757" w:name="_Toc218799961"/>
      <w:r>
        <w:t>6.3.3.2</w:t>
      </w:r>
      <w:r>
        <w:tab/>
        <w:t xml:space="preserve">Resource: </w:t>
      </w:r>
      <w:r>
        <w:rPr>
          <w:lang w:eastAsia="zh-CN"/>
        </w:rPr>
        <w:t>ASTI Configurations</w:t>
      </w:r>
      <w:bookmarkEnd w:id="2751"/>
      <w:bookmarkEnd w:id="2752"/>
      <w:bookmarkEnd w:id="2753"/>
      <w:bookmarkEnd w:id="2754"/>
      <w:bookmarkEnd w:id="2755"/>
      <w:bookmarkEnd w:id="2756"/>
      <w:bookmarkEnd w:id="2757"/>
    </w:p>
    <w:p w14:paraId="37C2C402" w14:textId="77777777" w:rsidR="000A047E" w:rsidRDefault="000A047E" w:rsidP="000A047E">
      <w:pPr>
        <w:pStyle w:val="Heading5"/>
      </w:pPr>
      <w:bookmarkStart w:id="2758" w:name="_Toc104199165"/>
      <w:bookmarkStart w:id="2759" w:name="_Toc104489601"/>
      <w:bookmarkStart w:id="2760" w:name="_Toc138762433"/>
      <w:bookmarkStart w:id="2761" w:name="_Toc145708627"/>
      <w:bookmarkStart w:id="2762" w:name="_Toc153827301"/>
      <w:bookmarkStart w:id="2763" w:name="_Toc185517452"/>
      <w:bookmarkStart w:id="2764" w:name="_Toc218799962"/>
      <w:r>
        <w:t>6.3.3.2.1</w:t>
      </w:r>
      <w:r>
        <w:tab/>
        <w:t>Description</w:t>
      </w:r>
      <w:bookmarkEnd w:id="2758"/>
      <w:bookmarkEnd w:id="2759"/>
      <w:bookmarkEnd w:id="2760"/>
      <w:bookmarkEnd w:id="2761"/>
      <w:bookmarkEnd w:id="2762"/>
      <w:bookmarkEnd w:id="2763"/>
      <w:bookmarkEnd w:id="2764"/>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Heading5"/>
      </w:pPr>
      <w:bookmarkStart w:id="2765" w:name="_Toc104199166"/>
      <w:bookmarkStart w:id="2766" w:name="_Toc104489602"/>
      <w:bookmarkStart w:id="2767" w:name="_Toc138762434"/>
      <w:bookmarkStart w:id="2768" w:name="_Toc145708628"/>
      <w:bookmarkStart w:id="2769" w:name="_Toc153827302"/>
      <w:bookmarkStart w:id="2770" w:name="_Toc185517453"/>
      <w:bookmarkStart w:id="2771" w:name="_Toc218799963"/>
      <w:r>
        <w:t>6.3.3.2.2</w:t>
      </w:r>
      <w:r>
        <w:tab/>
        <w:t>Resource Definition</w:t>
      </w:r>
      <w:bookmarkEnd w:id="2765"/>
      <w:bookmarkEnd w:id="2766"/>
      <w:bookmarkEnd w:id="2767"/>
      <w:bookmarkEnd w:id="2768"/>
      <w:bookmarkEnd w:id="2769"/>
      <w:bookmarkEnd w:id="2770"/>
      <w:bookmarkEnd w:id="2771"/>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72" w:name="_MCCTEMPBM_CRPT55990130___7"/>
      <w:r>
        <w:t>This resource shall support the resource URI variables defined in table 6.3.3.2.2-1</w:t>
      </w:r>
      <w:r>
        <w:rPr>
          <w:rFonts w:ascii="Arial" w:hAnsi="Arial" w:cs="Arial"/>
        </w:rPr>
        <w:t>.</w:t>
      </w:r>
    </w:p>
    <w:bookmarkEnd w:id="2772"/>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Heading5"/>
      </w:pPr>
      <w:bookmarkStart w:id="2773" w:name="_Toc104199167"/>
      <w:bookmarkStart w:id="2774" w:name="_Toc104489603"/>
      <w:bookmarkStart w:id="2775" w:name="_Toc138762435"/>
      <w:bookmarkStart w:id="2776" w:name="_Toc145708629"/>
      <w:bookmarkStart w:id="2777" w:name="_Toc153827303"/>
      <w:bookmarkStart w:id="2778" w:name="_Toc185517454"/>
      <w:bookmarkStart w:id="2779" w:name="_Toc218799964"/>
      <w:r>
        <w:t>6.3.3.2.3</w:t>
      </w:r>
      <w:r>
        <w:tab/>
        <w:t>Resource Standard Methods</w:t>
      </w:r>
      <w:bookmarkEnd w:id="2773"/>
      <w:bookmarkEnd w:id="2774"/>
      <w:bookmarkEnd w:id="2775"/>
      <w:bookmarkEnd w:id="2776"/>
      <w:bookmarkEnd w:id="2777"/>
      <w:bookmarkEnd w:id="2778"/>
      <w:bookmarkEnd w:id="2779"/>
    </w:p>
    <w:p w14:paraId="0F1C6FEA" w14:textId="77777777" w:rsidR="000A047E" w:rsidRPr="00384E92" w:rsidRDefault="000A047E" w:rsidP="00244873">
      <w:pPr>
        <w:pStyle w:val="H6"/>
      </w:pPr>
      <w:bookmarkStart w:id="2780" w:name="_Toc104199168"/>
      <w:bookmarkStart w:id="2781" w:name="_Toc104489604"/>
      <w:bookmarkStart w:id="2782" w:name="_Toc138762436"/>
      <w:bookmarkStart w:id="2783" w:name="_Toc145708630"/>
      <w:bookmarkStart w:id="2784" w:name="_Toc153827304"/>
      <w:bookmarkStart w:id="2785" w:name="_Toc185517455"/>
      <w:r>
        <w:t>6.3.3.2.3</w:t>
      </w:r>
      <w:r w:rsidRPr="00384E92">
        <w:t>.1</w:t>
      </w:r>
      <w:r w:rsidRPr="00384E92">
        <w:tab/>
      </w:r>
      <w:r>
        <w:t>POST</w:t>
      </w:r>
      <w:bookmarkEnd w:id="2780"/>
      <w:bookmarkEnd w:id="2781"/>
      <w:bookmarkEnd w:id="2782"/>
      <w:bookmarkEnd w:id="2783"/>
      <w:bookmarkEnd w:id="2784"/>
      <w:bookmarkEnd w:id="2785"/>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Heading5"/>
      </w:pPr>
      <w:bookmarkStart w:id="2786" w:name="_Toc104199169"/>
      <w:bookmarkStart w:id="2787" w:name="_Toc104489605"/>
      <w:bookmarkStart w:id="2788" w:name="_Toc138762437"/>
      <w:bookmarkStart w:id="2789" w:name="_Toc145708631"/>
      <w:bookmarkStart w:id="2790" w:name="_Toc153827305"/>
      <w:bookmarkStart w:id="2791" w:name="_Toc185517456"/>
      <w:bookmarkStart w:id="2792" w:name="_Toc218799965"/>
      <w:r>
        <w:t>6.3.3.2</w:t>
      </w:r>
      <w:r w:rsidRPr="00CB7E9F">
        <w:t>.4</w:t>
      </w:r>
      <w:r w:rsidRPr="00CB7E9F">
        <w:tab/>
        <w:t>Resource Custom Operations</w:t>
      </w:r>
      <w:bookmarkEnd w:id="2786"/>
      <w:bookmarkEnd w:id="2787"/>
      <w:bookmarkEnd w:id="2788"/>
      <w:bookmarkEnd w:id="2789"/>
      <w:bookmarkEnd w:id="2790"/>
      <w:bookmarkEnd w:id="2791"/>
      <w:bookmarkEnd w:id="2792"/>
    </w:p>
    <w:p w14:paraId="0B3CD985" w14:textId="77777777" w:rsidR="000A047E" w:rsidRDefault="000A047E" w:rsidP="00244873">
      <w:pPr>
        <w:pStyle w:val="H6"/>
      </w:pPr>
      <w:bookmarkStart w:id="2793" w:name="_Toc104199170"/>
      <w:bookmarkStart w:id="2794" w:name="_Toc104489606"/>
      <w:bookmarkStart w:id="2795" w:name="_Toc138762438"/>
      <w:bookmarkStart w:id="2796" w:name="_Toc145708632"/>
      <w:bookmarkStart w:id="2797" w:name="_Toc153827306"/>
      <w:bookmarkStart w:id="2798" w:name="_Toc185517457"/>
      <w:r>
        <w:t>6.3.3.2.4.1</w:t>
      </w:r>
      <w:r>
        <w:tab/>
        <w:t>Overview</w:t>
      </w:r>
      <w:bookmarkEnd w:id="2793"/>
      <w:bookmarkEnd w:id="2794"/>
      <w:bookmarkEnd w:id="2795"/>
      <w:bookmarkEnd w:id="2796"/>
      <w:bookmarkEnd w:id="2797"/>
      <w:bookmarkEnd w:id="2798"/>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799" w:name="_Toc104199171"/>
      <w:bookmarkStart w:id="2800" w:name="_Toc104489607"/>
      <w:bookmarkStart w:id="2801" w:name="_Toc138762439"/>
      <w:bookmarkStart w:id="2802" w:name="_Toc145708633"/>
      <w:bookmarkStart w:id="2803" w:name="_Toc153827307"/>
      <w:bookmarkStart w:id="2804" w:name="_Toc185517458"/>
      <w:r>
        <w:t>6.3.3.2</w:t>
      </w:r>
      <w:r w:rsidRPr="00A94431">
        <w:t>.4.2</w:t>
      </w:r>
      <w:r>
        <w:tab/>
        <w:t xml:space="preserve">Operation: </w:t>
      </w:r>
      <w:bookmarkEnd w:id="2799"/>
      <w:bookmarkEnd w:id="2800"/>
      <w:bookmarkEnd w:id="2801"/>
      <w:bookmarkEnd w:id="2802"/>
      <w:bookmarkEnd w:id="2803"/>
      <w:r w:rsidR="00B47C76">
        <w:t>Retrieve</w:t>
      </w:r>
      <w:bookmarkEnd w:id="2804"/>
    </w:p>
    <w:p w14:paraId="7EDF76D6" w14:textId="77777777" w:rsidR="000A047E" w:rsidRPr="00A94431" w:rsidRDefault="000A047E" w:rsidP="00244873">
      <w:pPr>
        <w:pStyle w:val="H6"/>
      </w:pPr>
      <w:bookmarkStart w:id="2805" w:name="_Toc104199172"/>
      <w:bookmarkStart w:id="2806" w:name="_Toc104489608"/>
      <w:bookmarkStart w:id="2807" w:name="_Toc138762440"/>
      <w:bookmarkStart w:id="2808" w:name="_Toc145708634"/>
      <w:bookmarkStart w:id="2809" w:name="_Toc153827308"/>
      <w:bookmarkStart w:id="2810" w:name="_Toc185517459"/>
      <w:r>
        <w:t>6.3.3.2</w:t>
      </w:r>
      <w:r w:rsidRPr="00A94431">
        <w:t>.4.2.1</w:t>
      </w:r>
      <w:r w:rsidRPr="00A94431">
        <w:tab/>
        <w:t>Description</w:t>
      </w:r>
      <w:bookmarkEnd w:id="2805"/>
      <w:bookmarkEnd w:id="2806"/>
      <w:bookmarkEnd w:id="2807"/>
      <w:bookmarkEnd w:id="2808"/>
      <w:bookmarkEnd w:id="2809"/>
      <w:bookmarkEnd w:id="2810"/>
    </w:p>
    <w:p w14:paraId="5DDEDC9D" w14:textId="77777777" w:rsidR="000A047E" w:rsidRDefault="000A047E" w:rsidP="00244873">
      <w:pPr>
        <w:pStyle w:val="H6"/>
      </w:pPr>
      <w:bookmarkStart w:id="2811" w:name="_Toc104199173"/>
      <w:bookmarkStart w:id="2812" w:name="_Toc104489609"/>
      <w:bookmarkStart w:id="2813" w:name="_Toc138762441"/>
      <w:bookmarkStart w:id="2814" w:name="_Toc145708635"/>
      <w:bookmarkStart w:id="2815" w:name="_Toc153827309"/>
      <w:bookmarkStart w:id="2816" w:name="_Toc185517460"/>
      <w:r>
        <w:t>6.3.3.2</w:t>
      </w:r>
      <w:r w:rsidRPr="0046632B">
        <w:t>.4.2</w:t>
      </w:r>
      <w:r>
        <w:t>.2</w:t>
      </w:r>
      <w:r>
        <w:tab/>
        <w:t>Operation Definition</w:t>
      </w:r>
      <w:bookmarkEnd w:id="2811"/>
      <w:bookmarkEnd w:id="2812"/>
      <w:bookmarkEnd w:id="2813"/>
      <w:bookmarkEnd w:id="2814"/>
      <w:bookmarkEnd w:id="2815"/>
      <w:bookmarkEnd w:id="2816"/>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Heading4"/>
      </w:pPr>
      <w:bookmarkStart w:id="2817" w:name="_Toc104199174"/>
      <w:bookmarkStart w:id="2818" w:name="_Toc104489610"/>
      <w:bookmarkStart w:id="2819" w:name="_Toc138762442"/>
      <w:bookmarkStart w:id="2820" w:name="_Toc145708636"/>
      <w:bookmarkStart w:id="2821" w:name="_Toc153827310"/>
      <w:bookmarkStart w:id="2822" w:name="_Toc185517461"/>
      <w:bookmarkStart w:id="2823" w:name="_Toc218799966"/>
      <w:r>
        <w:t>6.3.3.3</w:t>
      </w:r>
      <w:r>
        <w:tab/>
        <w:t xml:space="preserve">Resource: Individual </w:t>
      </w:r>
      <w:r>
        <w:rPr>
          <w:lang w:eastAsia="zh-CN"/>
        </w:rPr>
        <w:t>ASTI Configuration</w:t>
      </w:r>
      <w:bookmarkEnd w:id="2817"/>
      <w:bookmarkEnd w:id="2818"/>
      <w:bookmarkEnd w:id="2819"/>
      <w:bookmarkEnd w:id="2820"/>
      <w:bookmarkEnd w:id="2821"/>
      <w:bookmarkEnd w:id="2822"/>
      <w:bookmarkEnd w:id="2823"/>
    </w:p>
    <w:p w14:paraId="2FB3FFF3" w14:textId="77777777" w:rsidR="000A047E" w:rsidRDefault="000A047E" w:rsidP="000A047E">
      <w:pPr>
        <w:pStyle w:val="Heading5"/>
      </w:pPr>
      <w:bookmarkStart w:id="2824" w:name="_Toc104199175"/>
      <w:bookmarkStart w:id="2825" w:name="_Toc104489611"/>
      <w:bookmarkStart w:id="2826" w:name="_Toc138762443"/>
      <w:bookmarkStart w:id="2827" w:name="_Toc145708637"/>
      <w:bookmarkStart w:id="2828" w:name="_Toc153827311"/>
      <w:bookmarkStart w:id="2829" w:name="_Toc185517462"/>
      <w:bookmarkStart w:id="2830" w:name="_Toc218799967"/>
      <w:r>
        <w:t>6.3.3.3.1</w:t>
      </w:r>
      <w:r>
        <w:tab/>
        <w:t>Description</w:t>
      </w:r>
      <w:bookmarkEnd w:id="2824"/>
      <w:bookmarkEnd w:id="2825"/>
      <w:bookmarkEnd w:id="2826"/>
      <w:bookmarkEnd w:id="2827"/>
      <w:bookmarkEnd w:id="2828"/>
      <w:bookmarkEnd w:id="2829"/>
      <w:bookmarkEnd w:id="283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Heading5"/>
      </w:pPr>
      <w:bookmarkStart w:id="2831" w:name="_Toc104199176"/>
      <w:bookmarkStart w:id="2832" w:name="_Toc104489612"/>
      <w:bookmarkStart w:id="2833" w:name="_Toc138762444"/>
      <w:bookmarkStart w:id="2834" w:name="_Toc145708638"/>
      <w:bookmarkStart w:id="2835" w:name="_Toc153827312"/>
      <w:bookmarkStart w:id="2836" w:name="_Toc185517463"/>
      <w:bookmarkStart w:id="2837" w:name="_Toc218799968"/>
      <w:r>
        <w:t>6.3.3.3.2</w:t>
      </w:r>
      <w:r>
        <w:tab/>
        <w:t>Resource Definition</w:t>
      </w:r>
      <w:bookmarkEnd w:id="2831"/>
      <w:bookmarkEnd w:id="2832"/>
      <w:bookmarkEnd w:id="2833"/>
      <w:bookmarkEnd w:id="2834"/>
      <w:bookmarkEnd w:id="2835"/>
      <w:bookmarkEnd w:id="2836"/>
      <w:bookmarkEnd w:id="283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bookmarkStart w:id="2838" w:name="_MCCTEMPBM_CRPT55990131___7"/>
      <w:r>
        <w:t>This resource shall support the resource URI variables defined in table 6.3.3.3.2-1</w:t>
      </w:r>
      <w:r>
        <w:rPr>
          <w:rFonts w:ascii="Arial" w:hAnsi="Arial" w:cs="Arial"/>
        </w:rPr>
        <w:t>.</w:t>
      </w:r>
    </w:p>
    <w:bookmarkEnd w:id="2838"/>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Heading5"/>
      </w:pPr>
      <w:bookmarkStart w:id="2839" w:name="_Toc104199177"/>
      <w:bookmarkStart w:id="2840" w:name="_Toc104489613"/>
      <w:bookmarkStart w:id="2841" w:name="_Toc138762445"/>
      <w:bookmarkStart w:id="2842" w:name="_Toc145708639"/>
      <w:bookmarkStart w:id="2843" w:name="_Toc153827313"/>
      <w:bookmarkStart w:id="2844" w:name="_Toc185517464"/>
      <w:bookmarkStart w:id="2845" w:name="_Toc218799969"/>
      <w:r>
        <w:t>6.3.3.3.3</w:t>
      </w:r>
      <w:r>
        <w:tab/>
        <w:t>Resource Standard Methods</w:t>
      </w:r>
      <w:bookmarkEnd w:id="2839"/>
      <w:bookmarkEnd w:id="2840"/>
      <w:bookmarkEnd w:id="2841"/>
      <w:bookmarkEnd w:id="2842"/>
      <w:bookmarkEnd w:id="2843"/>
      <w:bookmarkEnd w:id="2844"/>
      <w:bookmarkEnd w:id="2845"/>
    </w:p>
    <w:p w14:paraId="13A2B0D1" w14:textId="508E5228" w:rsidR="00076333" w:rsidRPr="00076333" w:rsidRDefault="00076333" w:rsidP="00244873">
      <w:pPr>
        <w:pStyle w:val="H6"/>
      </w:pPr>
      <w:bookmarkStart w:id="2846" w:name="_Toc185517465"/>
      <w:r>
        <w:t>6.3.3.3.3.1</w:t>
      </w:r>
      <w:r>
        <w:tab/>
        <w:t>Void.</w:t>
      </w:r>
      <w:bookmarkEnd w:id="2846"/>
    </w:p>
    <w:p w14:paraId="5C036F3C" w14:textId="77777777" w:rsidR="000A047E" w:rsidRDefault="000A047E" w:rsidP="00244873">
      <w:pPr>
        <w:pStyle w:val="H6"/>
      </w:pPr>
      <w:bookmarkStart w:id="2847" w:name="_Toc104199178"/>
      <w:bookmarkStart w:id="2848" w:name="_Toc104489614"/>
      <w:bookmarkStart w:id="2849" w:name="_Toc138762446"/>
      <w:bookmarkStart w:id="2850" w:name="_Toc145708640"/>
      <w:bookmarkStart w:id="2851" w:name="_Toc153827314"/>
      <w:bookmarkStart w:id="2852" w:name="_Toc185517466"/>
      <w:r>
        <w:t>6.3.3.3.3.2</w:t>
      </w:r>
      <w:r>
        <w:tab/>
        <w:t>PUT</w:t>
      </w:r>
      <w:bookmarkEnd w:id="2847"/>
      <w:bookmarkEnd w:id="2848"/>
      <w:bookmarkEnd w:id="2849"/>
      <w:bookmarkEnd w:id="2850"/>
      <w:bookmarkEnd w:id="2851"/>
      <w:bookmarkEnd w:id="285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53" w:name="_Toc104199179"/>
      <w:bookmarkStart w:id="2854" w:name="_Toc104489615"/>
      <w:bookmarkStart w:id="2855" w:name="_Toc138762447"/>
      <w:bookmarkStart w:id="2856" w:name="_Toc145708641"/>
      <w:bookmarkStart w:id="2857" w:name="_Toc153827315"/>
      <w:bookmarkStart w:id="2858" w:name="_Toc185517467"/>
      <w:r>
        <w:t>6.3.3.3.3.3</w:t>
      </w:r>
      <w:r>
        <w:tab/>
        <w:t>DELETE</w:t>
      </w:r>
      <w:bookmarkEnd w:id="2853"/>
      <w:bookmarkEnd w:id="2854"/>
      <w:bookmarkEnd w:id="2855"/>
      <w:bookmarkEnd w:id="2856"/>
      <w:bookmarkEnd w:id="2857"/>
      <w:bookmarkEnd w:id="285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Heading5"/>
      </w:pPr>
      <w:bookmarkStart w:id="2859" w:name="_Toc104199180"/>
      <w:bookmarkStart w:id="2860" w:name="_Toc104489616"/>
      <w:bookmarkStart w:id="2861" w:name="_Toc138762448"/>
      <w:bookmarkStart w:id="2862" w:name="_Toc145708642"/>
      <w:bookmarkStart w:id="2863" w:name="_Toc153827316"/>
      <w:bookmarkStart w:id="2864" w:name="_Toc185517468"/>
      <w:bookmarkStart w:id="2865" w:name="_Toc218799970"/>
      <w:r>
        <w:t>6.3.3.3</w:t>
      </w:r>
      <w:r w:rsidRPr="00AA2E4A">
        <w:t>.4</w:t>
      </w:r>
      <w:r w:rsidRPr="00AA2E4A">
        <w:tab/>
        <w:t>Resource Custom Operations</w:t>
      </w:r>
      <w:bookmarkEnd w:id="2859"/>
      <w:bookmarkEnd w:id="2860"/>
      <w:bookmarkEnd w:id="2861"/>
      <w:bookmarkEnd w:id="2862"/>
      <w:bookmarkEnd w:id="2863"/>
      <w:bookmarkEnd w:id="2864"/>
      <w:bookmarkEnd w:id="2865"/>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Heading3"/>
      </w:pPr>
      <w:bookmarkStart w:id="2866" w:name="_Toc104199181"/>
      <w:bookmarkStart w:id="2867" w:name="_Toc104489617"/>
      <w:bookmarkStart w:id="2868" w:name="_Toc138762449"/>
      <w:bookmarkStart w:id="2869" w:name="_Toc145708643"/>
      <w:bookmarkStart w:id="2870" w:name="_Toc153827317"/>
      <w:bookmarkStart w:id="2871" w:name="_Toc185517469"/>
      <w:bookmarkStart w:id="2872" w:name="_Toc218799971"/>
      <w:r>
        <w:t>6.3.4</w:t>
      </w:r>
      <w:r>
        <w:tab/>
        <w:t>Custom Operations without associated resources</w:t>
      </w:r>
      <w:bookmarkEnd w:id="2866"/>
      <w:bookmarkEnd w:id="2867"/>
      <w:bookmarkEnd w:id="2868"/>
      <w:bookmarkEnd w:id="2869"/>
      <w:bookmarkEnd w:id="2870"/>
      <w:bookmarkEnd w:id="2871"/>
      <w:bookmarkEnd w:id="2872"/>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Heading3"/>
      </w:pPr>
      <w:bookmarkStart w:id="2873" w:name="_Toc104199182"/>
      <w:bookmarkStart w:id="2874" w:name="_Toc104489618"/>
      <w:bookmarkStart w:id="2875" w:name="_Toc138762450"/>
      <w:bookmarkStart w:id="2876" w:name="_Toc145708644"/>
      <w:bookmarkStart w:id="2877" w:name="_Toc153827318"/>
      <w:bookmarkStart w:id="2878" w:name="_Toc185517470"/>
      <w:bookmarkStart w:id="2879" w:name="_Toc218799972"/>
      <w:r>
        <w:t>6.3.5</w:t>
      </w:r>
      <w:r>
        <w:tab/>
        <w:t>Notifications</w:t>
      </w:r>
      <w:bookmarkEnd w:id="2873"/>
      <w:bookmarkEnd w:id="2874"/>
      <w:bookmarkEnd w:id="2875"/>
      <w:bookmarkEnd w:id="2876"/>
      <w:bookmarkEnd w:id="2877"/>
      <w:bookmarkEnd w:id="2878"/>
      <w:bookmarkEnd w:id="2879"/>
    </w:p>
    <w:p w14:paraId="2701D36B" w14:textId="77777777" w:rsidR="009D55B2" w:rsidRPr="000A7435" w:rsidRDefault="009D55B2" w:rsidP="009D55B2">
      <w:pPr>
        <w:pStyle w:val="Heading4"/>
      </w:pPr>
      <w:bookmarkStart w:id="2880" w:name="_Toc138762451"/>
      <w:bookmarkStart w:id="2881" w:name="_Toc145708645"/>
      <w:bookmarkStart w:id="2882" w:name="_Toc153827319"/>
      <w:bookmarkStart w:id="2883" w:name="_Toc185517471"/>
      <w:bookmarkStart w:id="2884" w:name="_Toc218799973"/>
      <w:r>
        <w:t>6.3.5.1</w:t>
      </w:r>
      <w:r>
        <w:tab/>
        <w:t>General</w:t>
      </w:r>
      <w:bookmarkEnd w:id="2880"/>
      <w:bookmarkEnd w:id="2881"/>
      <w:bookmarkEnd w:id="2882"/>
      <w:bookmarkEnd w:id="2883"/>
      <w:bookmarkEnd w:id="2884"/>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85" w:name="_MCCTEMPBM_CRPT55990132___4"/>
            <w:r>
              <w:t>ASTI</w:t>
            </w:r>
            <w:r w:rsidRPr="00677A45">
              <w:t xml:space="preserve"> Notification</w:t>
            </w:r>
            <w:bookmarkEnd w:id="2885"/>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Heading4"/>
      </w:pPr>
      <w:bookmarkStart w:id="2886" w:name="_Toc138762452"/>
      <w:bookmarkStart w:id="2887" w:name="_Toc145708646"/>
      <w:bookmarkStart w:id="2888" w:name="_Toc153827320"/>
      <w:bookmarkStart w:id="2889" w:name="_Toc185517472"/>
      <w:bookmarkStart w:id="2890" w:name="_Toc218799974"/>
      <w:r>
        <w:t>6.3.5.2</w:t>
      </w:r>
      <w:r>
        <w:tab/>
        <w:t>ASTI</w:t>
      </w:r>
      <w:r w:rsidRPr="00677A45">
        <w:t xml:space="preserve"> Notification</w:t>
      </w:r>
      <w:bookmarkEnd w:id="2886"/>
      <w:bookmarkEnd w:id="2887"/>
      <w:bookmarkEnd w:id="2888"/>
      <w:bookmarkEnd w:id="2889"/>
      <w:bookmarkEnd w:id="2890"/>
    </w:p>
    <w:p w14:paraId="54B0715D" w14:textId="77777777" w:rsidR="009D55B2" w:rsidRPr="00986E88" w:rsidRDefault="009D55B2" w:rsidP="009D55B2">
      <w:pPr>
        <w:pStyle w:val="Heading5"/>
        <w:rPr>
          <w:noProof/>
        </w:rPr>
      </w:pPr>
      <w:bookmarkStart w:id="2891" w:name="_Toc138762453"/>
      <w:bookmarkStart w:id="2892" w:name="_Toc145708647"/>
      <w:bookmarkStart w:id="2893" w:name="_Toc153827321"/>
      <w:bookmarkStart w:id="2894" w:name="_Toc185517473"/>
      <w:bookmarkStart w:id="2895" w:name="_Toc218799975"/>
      <w:r>
        <w:t>6.3.5.2</w:t>
      </w:r>
      <w:r w:rsidRPr="00986E88">
        <w:rPr>
          <w:noProof/>
        </w:rPr>
        <w:t>.1</w:t>
      </w:r>
      <w:r w:rsidRPr="00986E88">
        <w:rPr>
          <w:noProof/>
        </w:rPr>
        <w:tab/>
        <w:t>Description</w:t>
      </w:r>
      <w:bookmarkEnd w:id="2891"/>
      <w:bookmarkEnd w:id="2892"/>
      <w:bookmarkEnd w:id="2893"/>
      <w:bookmarkEnd w:id="2894"/>
      <w:bookmarkEnd w:id="28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Heading5"/>
        <w:rPr>
          <w:noProof/>
        </w:rPr>
      </w:pPr>
      <w:bookmarkStart w:id="2896" w:name="_Toc138762454"/>
      <w:bookmarkStart w:id="2897" w:name="_Toc145708648"/>
      <w:bookmarkStart w:id="2898" w:name="_Toc153827322"/>
      <w:bookmarkStart w:id="2899" w:name="_Toc185517474"/>
      <w:bookmarkStart w:id="2900" w:name="_Toc218799976"/>
      <w:r>
        <w:t>6.3.5.2</w:t>
      </w:r>
      <w:r w:rsidRPr="00986E88">
        <w:rPr>
          <w:noProof/>
        </w:rPr>
        <w:t>.2</w:t>
      </w:r>
      <w:r w:rsidRPr="00986E88">
        <w:rPr>
          <w:noProof/>
        </w:rPr>
        <w:tab/>
        <w:t>Target URI</w:t>
      </w:r>
      <w:bookmarkEnd w:id="2896"/>
      <w:bookmarkEnd w:id="2897"/>
      <w:bookmarkEnd w:id="2898"/>
      <w:bookmarkEnd w:id="2899"/>
      <w:bookmarkEnd w:id="2900"/>
    </w:p>
    <w:p w14:paraId="701AC8E5" w14:textId="77777777" w:rsidR="009D55B2" w:rsidRPr="00986E88" w:rsidRDefault="009D55B2" w:rsidP="009D55B2">
      <w:pPr>
        <w:rPr>
          <w:rFonts w:ascii="Arial" w:hAnsi="Arial" w:cs="Arial"/>
          <w:noProof/>
        </w:rPr>
      </w:pPr>
      <w:bookmarkStart w:id="2901"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01"/>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Heading5"/>
        <w:rPr>
          <w:noProof/>
        </w:rPr>
      </w:pPr>
      <w:bookmarkStart w:id="2902" w:name="_Toc138762455"/>
      <w:bookmarkStart w:id="2903" w:name="_Toc145708649"/>
      <w:bookmarkStart w:id="2904" w:name="_Toc153827323"/>
      <w:bookmarkStart w:id="2905" w:name="_Toc185517475"/>
      <w:bookmarkStart w:id="2906" w:name="_Toc218799977"/>
      <w:r>
        <w:t>6.3.5.2</w:t>
      </w:r>
      <w:r w:rsidRPr="00986E88">
        <w:rPr>
          <w:noProof/>
        </w:rPr>
        <w:t>.3</w:t>
      </w:r>
      <w:r w:rsidRPr="00986E88">
        <w:rPr>
          <w:noProof/>
        </w:rPr>
        <w:tab/>
        <w:t>Standard Methods</w:t>
      </w:r>
      <w:bookmarkEnd w:id="2902"/>
      <w:bookmarkEnd w:id="2903"/>
      <w:bookmarkEnd w:id="2904"/>
      <w:bookmarkEnd w:id="2905"/>
      <w:bookmarkEnd w:id="2906"/>
    </w:p>
    <w:p w14:paraId="0FAD9381" w14:textId="77777777" w:rsidR="009D55B2" w:rsidRPr="00986E88" w:rsidRDefault="009D55B2" w:rsidP="00244873">
      <w:pPr>
        <w:pStyle w:val="H6"/>
        <w:rPr>
          <w:noProof/>
        </w:rPr>
      </w:pPr>
      <w:bookmarkStart w:id="2907" w:name="_Toc138762456"/>
      <w:bookmarkStart w:id="2908" w:name="_Toc145708650"/>
      <w:bookmarkStart w:id="2909" w:name="_Toc153827324"/>
      <w:bookmarkStart w:id="2910" w:name="_Toc185517476"/>
      <w:r>
        <w:t>6.3.5.2.3</w:t>
      </w:r>
      <w:r w:rsidRPr="00986E88">
        <w:rPr>
          <w:noProof/>
        </w:rPr>
        <w:t>.1</w:t>
      </w:r>
      <w:r w:rsidRPr="00986E88">
        <w:rPr>
          <w:noProof/>
        </w:rPr>
        <w:tab/>
        <w:t>POST</w:t>
      </w:r>
      <w:bookmarkEnd w:id="2907"/>
      <w:bookmarkEnd w:id="2908"/>
      <w:bookmarkEnd w:id="2909"/>
      <w:bookmarkEnd w:id="291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Heading3"/>
      </w:pPr>
      <w:bookmarkStart w:id="2911" w:name="_Toc104199183"/>
      <w:bookmarkStart w:id="2912" w:name="_Toc104489619"/>
      <w:bookmarkStart w:id="2913" w:name="_Toc138762457"/>
      <w:bookmarkStart w:id="2914" w:name="_Toc145708651"/>
      <w:bookmarkStart w:id="2915" w:name="_Toc153827325"/>
      <w:bookmarkStart w:id="2916" w:name="_Toc185517477"/>
      <w:bookmarkStart w:id="2917" w:name="_Toc218799978"/>
      <w:r>
        <w:t>6.3.6</w:t>
      </w:r>
      <w:r>
        <w:tab/>
        <w:t>Data Model</w:t>
      </w:r>
      <w:bookmarkEnd w:id="2911"/>
      <w:bookmarkEnd w:id="2912"/>
      <w:bookmarkEnd w:id="2913"/>
      <w:bookmarkEnd w:id="2914"/>
      <w:bookmarkEnd w:id="2915"/>
      <w:bookmarkEnd w:id="2916"/>
      <w:bookmarkEnd w:id="2917"/>
    </w:p>
    <w:p w14:paraId="73C92BA0" w14:textId="77777777" w:rsidR="000A047E" w:rsidRDefault="000A047E" w:rsidP="000A047E">
      <w:pPr>
        <w:pStyle w:val="Heading4"/>
      </w:pPr>
      <w:bookmarkStart w:id="2918" w:name="_Toc104199184"/>
      <w:bookmarkStart w:id="2919" w:name="_Toc104489620"/>
      <w:bookmarkStart w:id="2920" w:name="_Toc138762458"/>
      <w:bookmarkStart w:id="2921" w:name="_Toc145708652"/>
      <w:bookmarkStart w:id="2922" w:name="_Toc153827326"/>
      <w:bookmarkStart w:id="2923" w:name="_Toc185517478"/>
      <w:bookmarkStart w:id="2924" w:name="_Toc218799979"/>
      <w:r>
        <w:t>6.3.6.1</w:t>
      </w:r>
      <w:r>
        <w:tab/>
        <w:t>General</w:t>
      </w:r>
      <w:bookmarkEnd w:id="2918"/>
      <w:bookmarkEnd w:id="2919"/>
      <w:bookmarkEnd w:id="2920"/>
      <w:bookmarkEnd w:id="2921"/>
      <w:bookmarkEnd w:id="2922"/>
      <w:bookmarkEnd w:id="2923"/>
      <w:bookmarkEnd w:id="292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Heading4"/>
        <w:rPr>
          <w:lang w:val="en-US"/>
        </w:rPr>
      </w:pPr>
      <w:bookmarkStart w:id="2925" w:name="_Toc104199185"/>
      <w:bookmarkStart w:id="2926" w:name="_Toc104489621"/>
      <w:bookmarkStart w:id="2927" w:name="_Toc138762459"/>
      <w:bookmarkStart w:id="2928" w:name="_Toc145708653"/>
      <w:bookmarkStart w:id="2929" w:name="_Toc153827327"/>
      <w:bookmarkStart w:id="2930" w:name="_Toc185517479"/>
      <w:bookmarkStart w:id="2931" w:name="_Toc218799980"/>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25"/>
      <w:bookmarkEnd w:id="2926"/>
      <w:bookmarkEnd w:id="2927"/>
      <w:bookmarkEnd w:id="2928"/>
      <w:bookmarkEnd w:id="2929"/>
      <w:bookmarkEnd w:id="2930"/>
      <w:bookmarkEnd w:id="2931"/>
    </w:p>
    <w:p w14:paraId="38D0F054" w14:textId="77777777" w:rsidR="000A047E" w:rsidRDefault="000A047E" w:rsidP="000A047E">
      <w:pPr>
        <w:pStyle w:val="Heading5"/>
      </w:pPr>
      <w:bookmarkStart w:id="2932" w:name="_Toc104199186"/>
      <w:bookmarkStart w:id="2933" w:name="_Toc104489622"/>
      <w:bookmarkStart w:id="2934" w:name="_Toc138762460"/>
      <w:bookmarkStart w:id="2935" w:name="_Toc145708654"/>
      <w:bookmarkStart w:id="2936" w:name="_Toc153827328"/>
      <w:bookmarkStart w:id="2937" w:name="_Toc185517480"/>
      <w:bookmarkStart w:id="2938" w:name="_Toc218799981"/>
      <w:r>
        <w:t>6.3.6.2.1</w:t>
      </w:r>
      <w:r>
        <w:tab/>
        <w:t>Introduction</w:t>
      </w:r>
      <w:bookmarkEnd w:id="2932"/>
      <w:bookmarkEnd w:id="2933"/>
      <w:bookmarkEnd w:id="2934"/>
      <w:bookmarkEnd w:id="2935"/>
      <w:bookmarkEnd w:id="2936"/>
      <w:bookmarkEnd w:id="2937"/>
      <w:bookmarkEnd w:id="293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Heading5"/>
      </w:pPr>
      <w:bookmarkStart w:id="2939" w:name="_Toc104199187"/>
      <w:bookmarkStart w:id="2940" w:name="_Toc104489623"/>
      <w:bookmarkStart w:id="2941" w:name="_Toc138762461"/>
      <w:bookmarkStart w:id="2942" w:name="_Toc145708655"/>
      <w:bookmarkStart w:id="2943" w:name="_Toc153827329"/>
      <w:bookmarkStart w:id="2944" w:name="_Toc185517481"/>
      <w:bookmarkStart w:id="2945" w:name="_Toc218799982"/>
      <w:r>
        <w:t>6.3.6.2.2</w:t>
      </w:r>
      <w:r>
        <w:tab/>
        <w:t>Type: AccessTimeDistributionData</w:t>
      </w:r>
      <w:bookmarkEnd w:id="2939"/>
      <w:bookmarkEnd w:id="2940"/>
      <w:bookmarkEnd w:id="2941"/>
      <w:bookmarkEnd w:id="2942"/>
      <w:bookmarkEnd w:id="2943"/>
      <w:bookmarkEnd w:id="2944"/>
      <w:bookmarkEnd w:id="294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46" w:name="_MCCTEMPBM_CRPT55990134___4"/>
            <w:r w:rsidRPr="0016361A">
              <w:t>Cardinality</w:t>
            </w:r>
            <w:bookmarkEnd w:id="2946"/>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Heading5"/>
      </w:pPr>
      <w:bookmarkStart w:id="2947" w:name="_Toc104199188"/>
      <w:bookmarkStart w:id="2948" w:name="_Toc104489624"/>
      <w:bookmarkStart w:id="2949" w:name="_Toc138762462"/>
      <w:bookmarkStart w:id="2950" w:name="_Toc145708656"/>
      <w:bookmarkStart w:id="2951" w:name="_Toc153827330"/>
      <w:bookmarkStart w:id="2952" w:name="_Toc185517482"/>
      <w:bookmarkStart w:id="2953" w:name="_Toc218799983"/>
      <w:r>
        <w:t>6.3.6.2.3</w:t>
      </w:r>
      <w:r>
        <w:tab/>
        <w:t xml:space="preserve">Type: </w:t>
      </w:r>
      <w:bookmarkEnd w:id="2947"/>
      <w:bookmarkEnd w:id="2948"/>
      <w:bookmarkEnd w:id="2949"/>
      <w:bookmarkEnd w:id="2950"/>
      <w:bookmarkEnd w:id="2951"/>
      <w:r w:rsidR="00755742">
        <w:t>AfAsTimeDistributionParam</w:t>
      </w:r>
      <w:bookmarkEnd w:id="2952"/>
      <w:bookmarkEnd w:id="295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54" w:name="_MCCTEMPBM_CRPT55990135___4"/>
            <w:r w:rsidRPr="0016361A">
              <w:t>Cardinality</w:t>
            </w:r>
            <w:bookmarkEnd w:id="2954"/>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Heading5"/>
      </w:pPr>
      <w:bookmarkStart w:id="2955" w:name="_Toc104199189"/>
      <w:bookmarkStart w:id="2956" w:name="_Toc104489625"/>
      <w:bookmarkStart w:id="2957" w:name="_Toc138762463"/>
      <w:bookmarkStart w:id="2958" w:name="_Toc145708657"/>
      <w:bookmarkStart w:id="2959" w:name="_Toc153827331"/>
      <w:bookmarkStart w:id="2960" w:name="_Toc185517483"/>
      <w:bookmarkStart w:id="2961" w:name="_Toc218799984"/>
      <w:r>
        <w:t>6.3.6.2.4</w:t>
      </w:r>
      <w:r>
        <w:tab/>
        <w:t>Type: StatusRequestData</w:t>
      </w:r>
      <w:bookmarkEnd w:id="2955"/>
      <w:bookmarkEnd w:id="2956"/>
      <w:bookmarkEnd w:id="2957"/>
      <w:bookmarkEnd w:id="2958"/>
      <w:bookmarkEnd w:id="2959"/>
      <w:bookmarkEnd w:id="2960"/>
      <w:bookmarkEnd w:id="296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62" w:name="_MCCTEMPBM_CRPT55990136___4"/>
            <w:r w:rsidRPr="0016361A">
              <w:t>Cardinality</w:t>
            </w:r>
            <w:bookmarkEnd w:id="2962"/>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Heading5"/>
      </w:pPr>
      <w:bookmarkStart w:id="2963" w:name="_Toc104199190"/>
      <w:bookmarkStart w:id="2964" w:name="_Toc104489626"/>
      <w:bookmarkStart w:id="2965" w:name="_Toc138762464"/>
      <w:bookmarkStart w:id="2966" w:name="_Toc145708658"/>
      <w:bookmarkStart w:id="2967" w:name="_Toc153827332"/>
      <w:bookmarkStart w:id="2968" w:name="_Toc185517484"/>
      <w:bookmarkStart w:id="2969" w:name="_Toc218799985"/>
      <w:r>
        <w:t>6.3.6.2.5</w:t>
      </w:r>
      <w:r>
        <w:tab/>
        <w:t>Type: StatusResponseData</w:t>
      </w:r>
      <w:bookmarkEnd w:id="2963"/>
      <w:bookmarkEnd w:id="2964"/>
      <w:bookmarkEnd w:id="2965"/>
      <w:bookmarkEnd w:id="2966"/>
      <w:bookmarkEnd w:id="2967"/>
      <w:bookmarkEnd w:id="2968"/>
      <w:bookmarkEnd w:id="2969"/>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70" w:name="_MCCTEMPBM_CRPT55990137___4"/>
            <w:r w:rsidRPr="0016361A">
              <w:t>Cardinality</w:t>
            </w:r>
            <w:bookmarkEnd w:id="2970"/>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Heading5"/>
      </w:pPr>
      <w:bookmarkStart w:id="2971" w:name="_Toc104199191"/>
      <w:bookmarkStart w:id="2972" w:name="_Toc104489627"/>
      <w:bookmarkStart w:id="2973" w:name="_Toc138762465"/>
      <w:bookmarkStart w:id="2974" w:name="_Toc145708659"/>
      <w:bookmarkStart w:id="2975" w:name="_Toc153827333"/>
      <w:bookmarkStart w:id="2976" w:name="_Toc185517485"/>
      <w:bookmarkStart w:id="2977" w:name="_Toc218799986"/>
      <w:r>
        <w:t>6.3.6.2.6</w:t>
      </w:r>
      <w:r>
        <w:tab/>
        <w:t xml:space="preserve">Type: </w:t>
      </w:r>
      <w:r>
        <w:rPr>
          <w:lang w:eastAsia="zh-CN"/>
        </w:rPr>
        <w:t>ActiveUe</w:t>
      </w:r>
      <w:bookmarkEnd w:id="2971"/>
      <w:bookmarkEnd w:id="2972"/>
      <w:bookmarkEnd w:id="2973"/>
      <w:bookmarkEnd w:id="2974"/>
      <w:bookmarkEnd w:id="2975"/>
      <w:bookmarkEnd w:id="2976"/>
      <w:bookmarkEnd w:id="2977"/>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78" w:name="_MCCTEMPBM_CRPT55990138___4"/>
            <w:r w:rsidRPr="0016361A">
              <w:t>Cardinality</w:t>
            </w:r>
            <w:bookmarkEnd w:id="2978"/>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Heading5"/>
      </w:pPr>
      <w:bookmarkStart w:id="2979" w:name="_Toc138762466"/>
      <w:bookmarkStart w:id="2980" w:name="_Toc145708660"/>
      <w:bookmarkStart w:id="2981" w:name="_Toc153827334"/>
      <w:bookmarkStart w:id="2982" w:name="_Toc185517486"/>
      <w:bookmarkStart w:id="2983" w:name="_Toc218799987"/>
      <w:r>
        <w:t>6.3.6.2.7</w:t>
      </w:r>
      <w:r>
        <w:tab/>
        <w:t>Type AstiConfigNotification</w:t>
      </w:r>
      <w:bookmarkEnd w:id="2979"/>
      <w:bookmarkEnd w:id="2980"/>
      <w:bookmarkEnd w:id="2981"/>
      <w:bookmarkEnd w:id="2982"/>
      <w:bookmarkEnd w:id="2983"/>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Heading5"/>
      </w:pPr>
      <w:bookmarkStart w:id="2984" w:name="_Toc153827335"/>
      <w:bookmarkStart w:id="2985" w:name="_Toc185517487"/>
      <w:bookmarkStart w:id="2986" w:name="_Toc218799988"/>
      <w:r>
        <w:t>6.3.6.2.8</w:t>
      </w:r>
      <w:r>
        <w:tab/>
        <w:t>Type AstiConfigStateNotification</w:t>
      </w:r>
      <w:bookmarkEnd w:id="2984"/>
      <w:bookmarkEnd w:id="2985"/>
      <w:bookmarkEnd w:id="2986"/>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Heading4"/>
        <w:rPr>
          <w:lang w:val="en-US"/>
        </w:rPr>
      </w:pPr>
      <w:bookmarkStart w:id="2987" w:name="_Toc104199192"/>
      <w:bookmarkStart w:id="2988" w:name="_Toc104489628"/>
      <w:bookmarkStart w:id="2989" w:name="_Toc138762467"/>
      <w:bookmarkStart w:id="2990" w:name="_Toc145708661"/>
      <w:bookmarkStart w:id="2991" w:name="_Toc153827336"/>
      <w:bookmarkStart w:id="2992" w:name="_Toc185517488"/>
      <w:bookmarkStart w:id="2993" w:name="_Toc21879998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87"/>
      <w:bookmarkEnd w:id="2988"/>
      <w:bookmarkEnd w:id="2989"/>
      <w:bookmarkEnd w:id="2990"/>
      <w:bookmarkEnd w:id="2991"/>
      <w:bookmarkEnd w:id="2992"/>
      <w:bookmarkEnd w:id="2993"/>
    </w:p>
    <w:p w14:paraId="468AEA1B" w14:textId="77777777" w:rsidR="000A047E" w:rsidRPr="00384E92" w:rsidRDefault="000A047E" w:rsidP="000A047E">
      <w:pPr>
        <w:pStyle w:val="Heading5"/>
      </w:pPr>
      <w:bookmarkStart w:id="2994" w:name="_Toc104199193"/>
      <w:bookmarkStart w:id="2995" w:name="_Toc104489629"/>
      <w:bookmarkStart w:id="2996" w:name="_Toc138762468"/>
      <w:bookmarkStart w:id="2997" w:name="_Toc145708662"/>
      <w:bookmarkStart w:id="2998" w:name="_Toc153827337"/>
      <w:bookmarkStart w:id="2999" w:name="_Toc185517489"/>
      <w:bookmarkStart w:id="3000" w:name="_Toc218799990"/>
      <w:r>
        <w:t>6.3.6.3.1</w:t>
      </w:r>
      <w:r w:rsidRPr="00384E92">
        <w:tab/>
        <w:t>Introduction</w:t>
      </w:r>
      <w:bookmarkEnd w:id="2994"/>
      <w:bookmarkEnd w:id="2995"/>
      <w:bookmarkEnd w:id="2996"/>
      <w:bookmarkEnd w:id="2997"/>
      <w:bookmarkEnd w:id="2998"/>
      <w:bookmarkEnd w:id="2999"/>
      <w:bookmarkEnd w:id="30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Heading5"/>
      </w:pPr>
      <w:bookmarkStart w:id="3001" w:name="_Toc104199194"/>
      <w:bookmarkStart w:id="3002" w:name="_Toc104489630"/>
      <w:bookmarkStart w:id="3003" w:name="_Toc138762469"/>
      <w:bookmarkStart w:id="3004" w:name="_Toc145708663"/>
      <w:bookmarkStart w:id="3005" w:name="_Toc153827338"/>
      <w:bookmarkStart w:id="3006" w:name="_Toc185517490"/>
      <w:bookmarkStart w:id="3007" w:name="_Toc218799991"/>
      <w:r>
        <w:t>6.3.6.3.2</w:t>
      </w:r>
      <w:r w:rsidRPr="00384E92">
        <w:tab/>
        <w:t>Simple data types</w:t>
      </w:r>
      <w:bookmarkEnd w:id="3001"/>
      <w:bookmarkEnd w:id="3002"/>
      <w:bookmarkEnd w:id="3003"/>
      <w:bookmarkEnd w:id="3004"/>
      <w:bookmarkEnd w:id="3005"/>
      <w:bookmarkEnd w:id="3006"/>
      <w:bookmarkEnd w:id="30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Heading5"/>
      </w:pPr>
      <w:bookmarkStart w:id="3008" w:name="_Toc153827339"/>
      <w:bookmarkStart w:id="3009" w:name="_Toc185517491"/>
      <w:bookmarkStart w:id="3010" w:name="_Toc218799992"/>
      <w:r>
        <w:t>6.3.6.3.3</w:t>
      </w:r>
      <w:r w:rsidRPr="00BC662F">
        <w:tab/>
        <w:t xml:space="preserve">Enumeration: </w:t>
      </w:r>
      <w:r>
        <w:t>AstiEvent</w:t>
      </w:r>
      <w:bookmarkEnd w:id="3008"/>
      <w:bookmarkEnd w:id="3009"/>
      <w:bookmarkEnd w:id="30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Heading3"/>
      </w:pPr>
      <w:bookmarkStart w:id="3011" w:name="_Toc104199195"/>
      <w:bookmarkStart w:id="3012" w:name="_Toc104489631"/>
      <w:bookmarkStart w:id="3013" w:name="_Toc138762470"/>
      <w:bookmarkStart w:id="3014" w:name="_Toc145708664"/>
      <w:bookmarkStart w:id="3015" w:name="_Toc153827340"/>
      <w:bookmarkStart w:id="3016" w:name="_Toc185517492"/>
      <w:bookmarkStart w:id="3017" w:name="_Toc218799993"/>
      <w:r>
        <w:t>6.3.7</w:t>
      </w:r>
      <w:r>
        <w:tab/>
        <w:t>Error Handling</w:t>
      </w:r>
      <w:bookmarkEnd w:id="3011"/>
      <w:bookmarkEnd w:id="3012"/>
      <w:bookmarkEnd w:id="3013"/>
      <w:bookmarkEnd w:id="3014"/>
      <w:bookmarkEnd w:id="3015"/>
      <w:bookmarkEnd w:id="3016"/>
      <w:bookmarkEnd w:id="3017"/>
    </w:p>
    <w:p w14:paraId="0A6ADE2E" w14:textId="77777777" w:rsidR="000A047E" w:rsidRPr="00971458" w:rsidRDefault="000A047E" w:rsidP="000A047E">
      <w:pPr>
        <w:pStyle w:val="Heading4"/>
      </w:pPr>
      <w:bookmarkStart w:id="3018" w:name="_Toc104199196"/>
      <w:bookmarkStart w:id="3019" w:name="_Toc104489632"/>
      <w:bookmarkStart w:id="3020" w:name="_Toc138762471"/>
      <w:bookmarkStart w:id="3021" w:name="_Toc145708665"/>
      <w:bookmarkStart w:id="3022" w:name="_Toc153827341"/>
      <w:bookmarkStart w:id="3023" w:name="_Toc185517493"/>
      <w:bookmarkStart w:id="3024" w:name="_Toc218799994"/>
      <w:r w:rsidRPr="00971458">
        <w:t>6.</w:t>
      </w:r>
      <w:r>
        <w:t>3</w:t>
      </w:r>
      <w:r w:rsidRPr="00971458">
        <w:t>.7.1</w:t>
      </w:r>
      <w:r w:rsidRPr="00971458">
        <w:tab/>
        <w:t>General</w:t>
      </w:r>
      <w:bookmarkEnd w:id="3018"/>
      <w:bookmarkEnd w:id="3019"/>
      <w:bookmarkEnd w:id="3020"/>
      <w:bookmarkEnd w:id="3021"/>
      <w:bookmarkEnd w:id="3022"/>
      <w:bookmarkEnd w:id="3023"/>
      <w:bookmarkEnd w:id="3024"/>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Heading4"/>
      </w:pPr>
      <w:bookmarkStart w:id="3025" w:name="_Toc104199197"/>
      <w:bookmarkStart w:id="3026" w:name="_Toc104489633"/>
      <w:bookmarkStart w:id="3027" w:name="_Toc138762472"/>
      <w:bookmarkStart w:id="3028" w:name="_Toc145708666"/>
      <w:bookmarkStart w:id="3029" w:name="_Toc153827342"/>
      <w:bookmarkStart w:id="3030" w:name="_Toc185517494"/>
      <w:bookmarkStart w:id="3031" w:name="_Toc218799995"/>
      <w:r w:rsidRPr="00971458">
        <w:t>6.</w:t>
      </w:r>
      <w:r>
        <w:t>3</w:t>
      </w:r>
      <w:r w:rsidRPr="00971458">
        <w:t>.7.2</w:t>
      </w:r>
      <w:r w:rsidRPr="00971458">
        <w:tab/>
        <w:t>Protocol Errors</w:t>
      </w:r>
      <w:bookmarkEnd w:id="3025"/>
      <w:bookmarkEnd w:id="3026"/>
      <w:bookmarkEnd w:id="3027"/>
      <w:bookmarkEnd w:id="3028"/>
      <w:bookmarkEnd w:id="3029"/>
      <w:bookmarkEnd w:id="3030"/>
      <w:bookmarkEnd w:id="3031"/>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Heading4"/>
      </w:pPr>
      <w:bookmarkStart w:id="3032" w:name="_Toc104199198"/>
      <w:bookmarkStart w:id="3033" w:name="_Toc104489634"/>
      <w:bookmarkStart w:id="3034" w:name="_Toc138762473"/>
      <w:bookmarkStart w:id="3035" w:name="_Toc145708667"/>
      <w:bookmarkStart w:id="3036" w:name="_Toc153827343"/>
      <w:bookmarkStart w:id="3037" w:name="_Toc185517495"/>
      <w:bookmarkStart w:id="3038" w:name="_Toc218799996"/>
      <w:r>
        <w:t>6.3.7.3</w:t>
      </w:r>
      <w:r>
        <w:tab/>
        <w:t>Application Errors</w:t>
      </w:r>
      <w:bookmarkEnd w:id="3032"/>
      <w:bookmarkEnd w:id="3033"/>
      <w:bookmarkEnd w:id="3034"/>
      <w:bookmarkEnd w:id="3035"/>
      <w:bookmarkEnd w:id="3036"/>
      <w:bookmarkEnd w:id="3037"/>
      <w:bookmarkEnd w:id="303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Heading3"/>
        <w:rPr>
          <w:lang w:eastAsia="zh-CN"/>
        </w:rPr>
      </w:pPr>
      <w:bookmarkStart w:id="3039" w:name="_Toc104199199"/>
      <w:bookmarkStart w:id="3040" w:name="_Toc104489635"/>
      <w:bookmarkStart w:id="3041" w:name="_Toc138762474"/>
      <w:bookmarkStart w:id="3042" w:name="_Toc145708668"/>
      <w:bookmarkStart w:id="3043" w:name="_Toc153827344"/>
      <w:bookmarkStart w:id="3044" w:name="_Toc185517496"/>
      <w:bookmarkStart w:id="3045" w:name="_Toc218799997"/>
      <w:r>
        <w:t>6.3.8</w:t>
      </w:r>
      <w:r w:rsidRPr="0023018E">
        <w:rPr>
          <w:lang w:eastAsia="zh-CN"/>
        </w:rPr>
        <w:tab/>
        <w:t>Feature negotiation</w:t>
      </w:r>
      <w:bookmarkEnd w:id="3039"/>
      <w:bookmarkEnd w:id="3040"/>
      <w:bookmarkEnd w:id="3041"/>
      <w:bookmarkEnd w:id="3042"/>
      <w:bookmarkEnd w:id="3043"/>
      <w:bookmarkEnd w:id="3044"/>
      <w:bookmarkEnd w:id="3045"/>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r>
              <w:t>ASTIConfigReport</w:t>
            </w:r>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Heading3"/>
      </w:pPr>
      <w:bookmarkStart w:id="3046" w:name="_Toc104199200"/>
      <w:bookmarkStart w:id="3047" w:name="_Toc104489636"/>
      <w:bookmarkStart w:id="3048" w:name="_Toc138762475"/>
      <w:bookmarkStart w:id="3049" w:name="_Toc145708669"/>
      <w:bookmarkStart w:id="3050" w:name="_Toc153827345"/>
      <w:bookmarkStart w:id="3051" w:name="_Toc185517497"/>
      <w:bookmarkStart w:id="3052" w:name="_Toc218799998"/>
      <w:r>
        <w:t>6.3.9</w:t>
      </w:r>
      <w:r w:rsidRPr="001E7573">
        <w:tab/>
        <w:t>Security</w:t>
      </w:r>
      <w:bookmarkEnd w:id="3046"/>
      <w:bookmarkEnd w:id="3047"/>
      <w:bookmarkEnd w:id="3048"/>
      <w:bookmarkEnd w:id="3049"/>
      <w:bookmarkEnd w:id="3050"/>
      <w:bookmarkEnd w:id="3051"/>
      <w:bookmarkEnd w:id="3052"/>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Heading8"/>
      </w:pPr>
      <w:r>
        <w:br w:type="page"/>
      </w:r>
      <w:bookmarkStart w:id="3053" w:name="_Toc510696650"/>
      <w:bookmarkStart w:id="3054" w:name="_Toc35971450"/>
      <w:bookmarkStart w:id="3055" w:name="_Toc67903567"/>
      <w:bookmarkStart w:id="3056" w:name="_Toc89295784"/>
      <w:bookmarkStart w:id="3057" w:name="_Toc94261497"/>
      <w:bookmarkStart w:id="3058" w:name="_Toc104199201"/>
      <w:bookmarkStart w:id="3059" w:name="_Toc104489637"/>
      <w:bookmarkStart w:id="3060" w:name="_Toc138762476"/>
      <w:bookmarkStart w:id="3061" w:name="_Toc145708670"/>
      <w:bookmarkStart w:id="3062" w:name="_Toc153827346"/>
      <w:bookmarkStart w:id="3063" w:name="_Toc185517498"/>
      <w:bookmarkStart w:id="3064" w:name="_Toc218799999"/>
      <w:r w:rsidRPr="004D3578">
        <w:t>Annex A (normative):</w:t>
      </w:r>
      <w:r w:rsidRPr="004D3578">
        <w:br/>
      </w:r>
      <w:r>
        <w:t>OpenAPI specification</w:t>
      </w:r>
      <w:bookmarkEnd w:id="3053"/>
      <w:bookmarkEnd w:id="3054"/>
      <w:bookmarkEnd w:id="3055"/>
      <w:bookmarkEnd w:id="3056"/>
      <w:bookmarkEnd w:id="3057"/>
      <w:bookmarkEnd w:id="3058"/>
      <w:bookmarkEnd w:id="3059"/>
      <w:bookmarkEnd w:id="3060"/>
      <w:bookmarkEnd w:id="3061"/>
      <w:bookmarkEnd w:id="3062"/>
      <w:bookmarkEnd w:id="3063"/>
      <w:bookmarkEnd w:id="3064"/>
    </w:p>
    <w:p w14:paraId="15EA6971" w14:textId="77777777" w:rsidR="008A6D4A" w:rsidRDefault="008A6D4A" w:rsidP="00743D85">
      <w:pPr>
        <w:pStyle w:val="Heading1"/>
      </w:pPr>
      <w:bookmarkStart w:id="3065" w:name="_Toc510696651"/>
      <w:bookmarkStart w:id="3066" w:name="_Toc35971451"/>
      <w:bookmarkStart w:id="3067" w:name="_Toc67903568"/>
      <w:bookmarkStart w:id="3068" w:name="_Toc89295785"/>
      <w:bookmarkStart w:id="3069" w:name="_Toc94261498"/>
      <w:bookmarkStart w:id="3070" w:name="_Toc104199202"/>
      <w:bookmarkStart w:id="3071" w:name="_Toc104489638"/>
      <w:bookmarkStart w:id="3072" w:name="_Toc138762477"/>
      <w:bookmarkStart w:id="3073" w:name="_Toc145708671"/>
      <w:bookmarkStart w:id="3074" w:name="_Toc153827347"/>
      <w:bookmarkStart w:id="3075" w:name="_Toc185517499"/>
      <w:bookmarkStart w:id="3076" w:name="_Toc218800000"/>
      <w:r>
        <w:t>A.1</w:t>
      </w:r>
      <w:r>
        <w:tab/>
        <w:t>General</w:t>
      </w:r>
      <w:bookmarkEnd w:id="3065"/>
      <w:bookmarkEnd w:id="3066"/>
      <w:bookmarkEnd w:id="3067"/>
      <w:bookmarkEnd w:id="3068"/>
      <w:bookmarkEnd w:id="3069"/>
      <w:bookmarkEnd w:id="3070"/>
      <w:bookmarkEnd w:id="3071"/>
      <w:bookmarkEnd w:id="3072"/>
      <w:bookmarkEnd w:id="3073"/>
      <w:bookmarkEnd w:id="3074"/>
      <w:bookmarkEnd w:id="3075"/>
      <w:bookmarkEnd w:id="3076"/>
    </w:p>
    <w:p w14:paraId="6AD82C9E" w14:textId="43FCD397" w:rsidR="000602BD" w:rsidRPr="00540071" w:rsidRDefault="000602BD" w:rsidP="000602BD">
      <w:bookmarkStart w:id="3077"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78"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Heading1"/>
      </w:pPr>
      <w:bookmarkStart w:id="3079" w:name="_Toc67903569"/>
      <w:bookmarkStart w:id="3080" w:name="_Toc89295786"/>
      <w:bookmarkStart w:id="3081" w:name="_Toc94261499"/>
      <w:bookmarkStart w:id="3082" w:name="_Toc104199203"/>
      <w:bookmarkStart w:id="3083" w:name="_Toc104489639"/>
      <w:bookmarkStart w:id="3084" w:name="_Toc138762478"/>
      <w:bookmarkStart w:id="3085" w:name="_Toc145708672"/>
      <w:bookmarkStart w:id="3086" w:name="_Toc153827348"/>
      <w:bookmarkStart w:id="3087" w:name="_Toc185517500"/>
      <w:bookmarkStart w:id="3088" w:name="_Toc218800001"/>
      <w:r>
        <w:t>A.2</w:t>
      </w:r>
      <w:r>
        <w:tab/>
      </w:r>
      <w:r w:rsidR="00D615CF">
        <w:t>Ntsctsf_TimeSynchronization</w:t>
      </w:r>
      <w:r>
        <w:t xml:space="preserve"> API</w:t>
      </w:r>
      <w:bookmarkEnd w:id="3077"/>
      <w:bookmarkEnd w:id="3078"/>
      <w:bookmarkEnd w:id="3079"/>
      <w:bookmarkEnd w:id="3080"/>
      <w:bookmarkEnd w:id="3081"/>
      <w:bookmarkEnd w:id="3082"/>
      <w:bookmarkEnd w:id="3083"/>
      <w:bookmarkEnd w:id="3084"/>
      <w:bookmarkEnd w:id="3085"/>
      <w:bookmarkEnd w:id="3086"/>
      <w:bookmarkEnd w:id="3087"/>
      <w:bookmarkEnd w:id="3088"/>
    </w:p>
    <w:p w14:paraId="0769D7B5" w14:textId="77777777" w:rsidR="00461244" w:rsidRDefault="00461244" w:rsidP="00461244">
      <w:pPr>
        <w:pStyle w:val="PL"/>
        <w:rPr>
          <w:rFonts w:cs="Courier New"/>
          <w:szCs w:val="16"/>
        </w:rPr>
      </w:pPr>
      <w:bookmarkStart w:id="3089"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Heading1"/>
      </w:pPr>
      <w:bookmarkStart w:id="3090" w:name="_Toc35971453"/>
      <w:bookmarkStart w:id="3091" w:name="_Toc67903570"/>
      <w:bookmarkStart w:id="3092" w:name="_Toc89295787"/>
      <w:bookmarkStart w:id="3093" w:name="_Toc94261500"/>
      <w:bookmarkStart w:id="3094" w:name="_Toc104199204"/>
      <w:bookmarkStart w:id="3095" w:name="_Toc104489640"/>
      <w:bookmarkStart w:id="3096" w:name="_Toc138762479"/>
      <w:bookmarkStart w:id="3097" w:name="_Toc145708673"/>
      <w:bookmarkStart w:id="3098" w:name="_Toc153827349"/>
      <w:bookmarkStart w:id="3099" w:name="_Toc185517501"/>
      <w:bookmarkStart w:id="3100" w:name="_Toc218800002"/>
      <w:r>
        <w:t>A.3</w:t>
      </w:r>
      <w:r>
        <w:tab/>
      </w:r>
      <w:r w:rsidR="00D615CF">
        <w:t>Ntsctsf_QoSand</w:t>
      </w:r>
      <w:r w:rsidR="005F5F2F">
        <w:t>TSC</w:t>
      </w:r>
      <w:r w:rsidR="00D615CF">
        <w:t>Assistance</w:t>
      </w:r>
      <w:r>
        <w:t xml:space="preserve"> API</w:t>
      </w:r>
      <w:bookmarkEnd w:id="3089"/>
      <w:bookmarkEnd w:id="3090"/>
      <w:bookmarkEnd w:id="3091"/>
      <w:bookmarkEnd w:id="3092"/>
      <w:bookmarkEnd w:id="3093"/>
      <w:bookmarkEnd w:id="3094"/>
      <w:bookmarkEnd w:id="3095"/>
      <w:bookmarkEnd w:id="3096"/>
      <w:bookmarkEnd w:id="3097"/>
      <w:bookmarkEnd w:id="3098"/>
      <w:bookmarkEnd w:id="3099"/>
      <w:bookmarkEnd w:id="3100"/>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70D8EA78"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D1792EE" w:rsidR="00C46604" w:rsidRDefault="00C46604" w:rsidP="00461244">
      <w:pPr>
        <w:pStyle w:val="PL"/>
      </w:pPr>
      <w:r>
        <w:t xml:space="preserve">    </w:t>
      </w:r>
      <w:r w:rsidR="00461244">
        <w:t xml:space="preserve">3GPP TS 29.565 </w:t>
      </w:r>
      <w:r w:rsidR="00B4289B">
        <w:t>V19</w:t>
      </w:r>
      <w:r w:rsidR="00461244">
        <w:t>.</w:t>
      </w:r>
      <w:r w:rsidR="004314FD">
        <w:rPr>
          <w:rFonts w:cs="Courier New"/>
          <w:szCs w:val="16"/>
          <w:lang w:eastAsia="zh-CN"/>
        </w:rPr>
        <w:t>5</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1" w:name="_MCCTEMPBM_CRPT55990139___7"/>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bookmarkEnd w:id="3101"/>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2" w:name="_MCCTEMPBM_CRPT55990140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bookmarkEnd w:id="3102"/>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3" w:name="_MCCTEMPBM_CRPT55990141___7"/>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bookmarkEnd w:id="3103"/>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04" w:name="_MCCTEMPBM_CRPT55990142___7"/>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bookmarkEnd w:id="3104"/>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4E0635B" w14:textId="2F503E7A" w:rsidR="00E7356A" w:rsidRDefault="00E7356A" w:rsidP="00E7356A">
      <w:pPr>
        <w:pStyle w:val="PL"/>
      </w:pPr>
      <w:bookmarkStart w:id="3105" w:name="_Toc104199205"/>
      <w:bookmarkStart w:id="3106" w:name="_Toc104489641"/>
      <w:bookmarkStart w:id="3107" w:name="_Toc138762480"/>
      <w:bookmarkStart w:id="3108" w:name="_Toc145708674"/>
      <w:bookmarkStart w:id="3109" w:name="_Toc153827350"/>
      <w:bookmarkStart w:id="3110" w:name="_Toc2086459"/>
      <w:bookmarkStart w:id="3111"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Heading1"/>
      </w:pPr>
      <w:bookmarkStart w:id="3112" w:name="_Toc185517502"/>
      <w:bookmarkStart w:id="3113" w:name="_Toc218800003"/>
      <w:r>
        <w:t>A.4</w:t>
      </w:r>
      <w:r>
        <w:tab/>
        <w:t>Ntsctsf_ASTI API</w:t>
      </w:r>
      <w:bookmarkEnd w:id="3105"/>
      <w:bookmarkEnd w:id="3106"/>
      <w:bookmarkEnd w:id="3107"/>
      <w:bookmarkEnd w:id="3108"/>
      <w:bookmarkEnd w:id="3109"/>
      <w:bookmarkEnd w:id="3112"/>
      <w:bookmarkEnd w:id="3113"/>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r>
        <w:rPr>
          <w:rFonts w:cs="Courier New"/>
          <w:szCs w:val="16"/>
        </w:rPr>
        <w:t xml:space="preserve">TSCTSF  Access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r w:rsidR="000A7176">
        <w:t>Af</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Heading8"/>
      </w:pPr>
      <w:bookmarkStart w:id="3114" w:name="_Toc138762481"/>
      <w:bookmarkStart w:id="3115" w:name="_Toc145708675"/>
      <w:bookmarkStart w:id="3116" w:name="_Toc153827351"/>
      <w:bookmarkStart w:id="3117" w:name="_Toc185517503"/>
      <w:bookmarkStart w:id="3118" w:name="_Toc218800004"/>
      <w:r w:rsidRPr="004D3578">
        <w:t xml:space="preserve">Annex </w:t>
      </w:r>
      <w:r>
        <w:t>B</w:t>
      </w:r>
      <w:r w:rsidRPr="004D3578">
        <w:t xml:space="preserve"> (normative):</w:t>
      </w:r>
      <w:r w:rsidRPr="004D3578">
        <w:br/>
      </w:r>
      <w:r>
        <w:t>3GPP extensions for DetNet integration with 5GS</w:t>
      </w:r>
      <w:bookmarkEnd w:id="3114"/>
      <w:bookmarkEnd w:id="3115"/>
      <w:bookmarkEnd w:id="3116"/>
      <w:bookmarkEnd w:id="3117"/>
      <w:bookmarkEnd w:id="3118"/>
    </w:p>
    <w:p w14:paraId="0C90C525" w14:textId="77777777" w:rsidR="00FE2976" w:rsidRDefault="00FE2976" w:rsidP="00D51D24">
      <w:pPr>
        <w:pStyle w:val="Heading1"/>
      </w:pPr>
      <w:bookmarkStart w:id="3119" w:name="_Toc138762482"/>
      <w:bookmarkStart w:id="3120" w:name="_Toc145708676"/>
      <w:bookmarkStart w:id="3121" w:name="_Toc153827352"/>
      <w:bookmarkStart w:id="3122" w:name="_Toc185517504"/>
      <w:bookmarkStart w:id="3123" w:name="_Toc218800005"/>
      <w:r>
        <w:t>B.1</w:t>
      </w:r>
      <w:r>
        <w:tab/>
        <w:t>3GPP extensions for DetNet integration with 5GS</w:t>
      </w:r>
      <w:bookmarkEnd w:id="3119"/>
      <w:bookmarkEnd w:id="3120"/>
      <w:bookmarkEnd w:id="3121"/>
      <w:bookmarkEnd w:id="3122"/>
      <w:bookmarkEnd w:id="3123"/>
    </w:p>
    <w:p w14:paraId="28E7CD5F" w14:textId="77777777" w:rsidR="00FE2976" w:rsidRDefault="00FE2976" w:rsidP="00D51D24">
      <w:pPr>
        <w:pStyle w:val="Heading2"/>
      </w:pPr>
      <w:bookmarkStart w:id="3124" w:name="_Toc138762483"/>
      <w:bookmarkStart w:id="3125" w:name="_Toc145708677"/>
      <w:bookmarkStart w:id="3126" w:name="_Toc153827353"/>
      <w:bookmarkStart w:id="3127" w:name="_Toc185517505"/>
      <w:bookmarkStart w:id="3128" w:name="_Toc218800006"/>
      <w:r>
        <w:t>B.1.1</w:t>
      </w:r>
      <w:r>
        <w:tab/>
        <w:t>Introduction</w:t>
      </w:r>
      <w:bookmarkEnd w:id="3124"/>
      <w:bookmarkEnd w:id="3125"/>
      <w:bookmarkEnd w:id="3126"/>
      <w:bookmarkEnd w:id="3127"/>
      <w:bookmarkEnd w:id="3128"/>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29" w:name="_MON_1738072452"/>
    <w:bookmarkEnd w:id="312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29413935"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Heading2"/>
      </w:pPr>
      <w:bookmarkStart w:id="3130" w:name="_Toc138762484"/>
      <w:bookmarkStart w:id="3131" w:name="_Toc145708678"/>
      <w:bookmarkStart w:id="3132" w:name="_Toc153827354"/>
      <w:bookmarkStart w:id="3133" w:name="_Toc185517506"/>
      <w:bookmarkStart w:id="3134" w:name="_Toc218800007"/>
      <w:r>
        <w:t>B.1.2</w:t>
      </w:r>
      <w:r>
        <w:tab/>
      </w:r>
      <w:bookmarkEnd w:id="3130"/>
      <w:bookmarkEnd w:id="3131"/>
      <w:bookmarkEnd w:id="3132"/>
      <w:r w:rsidR="00F5648C">
        <w:t>3GPP Extension _3gpp-5gs-detnet-node</w:t>
      </w:r>
      <w:bookmarkEnd w:id="3133"/>
      <w:bookmarkEnd w:id="3134"/>
    </w:p>
    <w:p w14:paraId="458B5C04" w14:textId="77777777" w:rsidR="00FE2976" w:rsidRDefault="00FE2976" w:rsidP="00D51D24">
      <w:pPr>
        <w:pStyle w:val="Heading3"/>
      </w:pPr>
      <w:bookmarkStart w:id="3135" w:name="_Toc138762485"/>
      <w:bookmarkStart w:id="3136" w:name="_Toc145708679"/>
      <w:bookmarkStart w:id="3137" w:name="_Toc153827355"/>
      <w:bookmarkStart w:id="3138" w:name="_Toc185517507"/>
      <w:bookmarkStart w:id="3139" w:name="_Toc218800008"/>
      <w:r>
        <w:t>B.1.2.1</w:t>
      </w:r>
      <w:r>
        <w:tab/>
        <w:t>Description</w:t>
      </w:r>
      <w:bookmarkEnd w:id="3135"/>
      <w:bookmarkEnd w:id="3136"/>
      <w:bookmarkEnd w:id="3137"/>
      <w:bookmarkEnd w:id="3138"/>
      <w:bookmarkEnd w:id="3139"/>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Heading3"/>
      </w:pPr>
      <w:bookmarkStart w:id="3140" w:name="_Toc138762486"/>
      <w:bookmarkStart w:id="3141" w:name="_Toc145708680"/>
      <w:bookmarkStart w:id="3142" w:name="_Toc153827356"/>
      <w:bookmarkStart w:id="3143" w:name="_Toc185517508"/>
      <w:bookmarkStart w:id="3144" w:name="_Toc218800009"/>
      <w:r>
        <w:t>B.1.2.2</w:t>
      </w:r>
      <w:r>
        <w:tab/>
        <w:t>Provisioning of 5GS specific traffic characteristics and requirements</w:t>
      </w:r>
      <w:bookmarkEnd w:id="3140"/>
      <w:bookmarkEnd w:id="3141"/>
      <w:bookmarkEnd w:id="3142"/>
      <w:bookmarkEnd w:id="3143"/>
      <w:bookmarkEnd w:id="3144"/>
    </w:p>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Heading3"/>
      </w:pPr>
      <w:bookmarkStart w:id="3145" w:name="_Toc138762487"/>
      <w:bookmarkStart w:id="3146" w:name="_Toc145708681"/>
      <w:bookmarkStart w:id="3147" w:name="_Toc153827357"/>
      <w:bookmarkStart w:id="3148" w:name="_Toc185517509"/>
      <w:bookmarkStart w:id="3149" w:name="_Toc218800010"/>
      <w:r>
        <w:t>B.1.2.3</w:t>
      </w:r>
      <w:r>
        <w:tab/>
        <w:t>Report of 5GS DetNet flow(s) status</w:t>
      </w:r>
      <w:bookmarkEnd w:id="3145"/>
      <w:bookmarkEnd w:id="3146"/>
      <w:bookmarkEnd w:id="3147"/>
      <w:bookmarkEnd w:id="3148"/>
      <w:bookmarkEnd w:id="3149"/>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50" w:name="_Toc138762488"/>
      <w:bookmarkStart w:id="3151" w:name="_Toc145708682"/>
      <w:bookmarkStart w:id="3152" w:name="_Toc153827358"/>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3gpp-5gs-node-resource-allocation-failure", to notify about the failed resource allocation in the 5G System;</w:t>
      </w:r>
    </w:p>
    <w:p w14:paraId="5B322876" w14:textId="77777777" w:rsidR="00F5648C" w:rsidRPr="00A067F6" w:rsidRDefault="00F5648C" w:rsidP="00F5648C">
      <w:pPr>
        <w:pStyle w:val="B10"/>
        <w:rPr>
          <w:rFonts w:eastAsia="SimSun"/>
        </w:rPr>
      </w:pPr>
      <w:r>
        <w:rPr>
          <w:rFonts w:eastAsia="SimSun"/>
        </w:rPr>
        <w:t>-</w:t>
      </w:r>
      <w:r>
        <w:rPr>
          <w:rFonts w:eastAsia="SimSun"/>
        </w:rPr>
        <w:tab/>
      </w:r>
      <w:r w:rsidRPr="00A067F6">
        <w:rPr>
          <w:rFonts w:eastAsia="SimSun"/>
        </w:rPr>
        <w:t>"</w:t>
      </w:r>
      <w:r>
        <w:rPr>
          <w:rFonts w:eastAsia="SimSun"/>
        </w:rPr>
        <w:t>_</w:t>
      </w:r>
      <w:r w:rsidRPr="00A067F6">
        <w:rPr>
          <w:rFonts w:eastAsia="SimSun"/>
        </w:rPr>
        <w:t>3gpp-5gs-node-resource-allocation-success", to notify about the successful resource allocation in the 5G System; or</w:t>
      </w:r>
    </w:p>
    <w:p w14:paraId="2E471D25" w14:textId="77777777" w:rsidR="00F5648C" w:rsidRPr="00A067F6" w:rsidRDefault="00F5648C" w:rsidP="00F5648C">
      <w:pPr>
        <w:pStyle w:val="B10"/>
        <w:rPr>
          <w:rFonts w:eastAsia="SimSun"/>
        </w:rPr>
      </w:pPr>
      <w:r w:rsidRPr="00A067F6">
        <w:rPr>
          <w:rFonts w:eastAsia="SimSun"/>
        </w:rPr>
        <w:t>-</w:t>
      </w:r>
      <w:r w:rsidRPr="00A067F6">
        <w:rPr>
          <w:rFonts w:eastAsia="SimSun"/>
        </w:rPr>
        <w:tab/>
        <w:t>"</w:t>
      </w:r>
      <w:r>
        <w:rPr>
          <w:rFonts w:eastAsia="SimSun"/>
        </w:rPr>
        <w:t>_</w:t>
      </w:r>
      <w:r w:rsidRPr="00A067F6">
        <w:rPr>
          <w:rFonts w:eastAsia="SimSun"/>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Heading3"/>
      </w:pPr>
      <w:bookmarkStart w:id="3153" w:name="_Toc185517510"/>
      <w:bookmarkStart w:id="3154" w:name="_Toc218800011"/>
      <w:r>
        <w:t>B.1.2.4</w:t>
      </w:r>
      <w:r>
        <w:tab/>
        <w:t>Exposure of 5GS DetNet Node Identification</w:t>
      </w:r>
      <w:bookmarkEnd w:id="3150"/>
      <w:bookmarkEnd w:id="3151"/>
      <w:bookmarkEnd w:id="3152"/>
      <w:bookmarkEnd w:id="3153"/>
      <w:bookmarkEnd w:id="3154"/>
    </w:p>
    <w:p w14:paraId="5BB9E35E" w14:textId="77777777" w:rsidR="00F5648C" w:rsidRDefault="00F5648C" w:rsidP="00F5648C">
      <w:pPr>
        <w:rPr>
          <w:lang w:eastAsia="zh-CN"/>
        </w:rPr>
      </w:pPr>
      <w:bookmarkStart w:id="3155" w:name="_Toc138762489"/>
      <w:bookmarkStart w:id="3156" w:name="_Toc145708683"/>
      <w:bookmarkStart w:id="3157" w:name="_Toc153827359"/>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Heading1"/>
      </w:pPr>
      <w:bookmarkStart w:id="3158" w:name="_Toc185517511"/>
      <w:bookmarkStart w:id="3159" w:name="_Toc218800012"/>
      <w:r>
        <w:t>B.2</w:t>
      </w:r>
      <w:r>
        <w:tab/>
        <w:t>YANG Module Definitions</w:t>
      </w:r>
      <w:bookmarkEnd w:id="3155"/>
      <w:bookmarkEnd w:id="3156"/>
      <w:bookmarkEnd w:id="3157"/>
      <w:bookmarkEnd w:id="3158"/>
      <w:bookmarkEnd w:id="3159"/>
    </w:p>
    <w:p w14:paraId="42A5CCBD" w14:textId="77777777" w:rsidR="00FE2976" w:rsidRDefault="00FE2976" w:rsidP="00D51D24">
      <w:pPr>
        <w:pStyle w:val="Heading2"/>
      </w:pPr>
      <w:bookmarkStart w:id="3160" w:name="_Toc138762490"/>
      <w:bookmarkStart w:id="3161" w:name="_Toc145708684"/>
      <w:bookmarkStart w:id="3162" w:name="_Toc153827360"/>
      <w:bookmarkStart w:id="3163" w:name="_Toc185517512"/>
      <w:bookmarkStart w:id="3164" w:name="_Toc218800013"/>
      <w:r>
        <w:t>B.2.1</w:t>
      </w:r>
      <w:r>
        <w:tab/>
        <w:t>Introduction</w:t>
      </w:r>
      <w:bookmarkEnd w:id="3160"/>
      <w:bookmarkEnd w:id="3161"/>
      <w:bookmarkEnd w:id="3162"/>
      <w:bookmarkEnd w:id="3163"/>
      <w:bookmarkEnd w:id="3164"/>
    </w:p>
    <w:p w14:paraId="6DAC5349" w14:textId="77777777" w:rsidR="00FE2976" w:rsidRDefault="00FE2976" w:rsidP="00D51D24">
      <w:pPr>
        <w:pStyle w:val="Heading3"/>
      </w:pPr>
      <w:bookmarkStart w:id="3165" w:name="_Toc138762491"/>
      <w:bookmarkStart w:id="3166" w:name="_Toc145708685"/>
      <w:bookmarkStart w:id="3167" w:name="_Toc153827361"/>
      <w:bookmarkStart w:id="3168" w:name="_Toc185517513"/>
      <w:bookmarkStart w:id="3169" w:name="_Toc218800014"/>
      <w:r>
        <w:t>B.2.1.1</w:t>
      </w:r>
      <w:r>
        <w:tab/>
        <w:t>General</w:t>
      </w:r>
      <w:bookmarkEnd w:id="3165"/>
      <w:bookmarkEnd w:id="3166"/>
      <w:bookmarkEnd w:id="3167"/>
      <w:bookmarkEnd w:id="3168"/>
      <w:bookmarkEnd w:id="3169"/>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70"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71" w:name="_MCCTEMPBM_CRPT55990144___3"/>
      <w:bookmarkEnd w:id="3170"/>
    </w:p>
    <w:p w14:paraId="75E92A17" w14:textId="77777777" w:rsidR="00FE2976" w:rsidRDefault="00FE2976" w:rsidP="00FE2976">
      <w:bookmarkStart w:id="3172" w:name="_MCCTEMPBM_CRPT55990145___7"/>
      <w:bookmarkEnd w:id="3171"/>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Heading3"/>
      </w:pPr>
      <w:bookmarkStart w:id="3173" w:name="_Toc138762492"/>
      <w:bookmarkStart w:id="3174" w:name="_Toc145708686"/>
      <w:bookmarkStart w:id="3175" w:name="_Toc153827362"/>
      <w:bookmarkStart w:id="3176" w:name="_Toc185517514"/>
      <w:bookmarkStart w:id="3177" w:name="_Toc218800015"/>
      <w:bookmarkEnd w:id="3172"/>
      <w:r>
        <w:t>B.2.1.2</w:t>
      </w:r>
      <w:r>
        <w:tab/>
        <w:t>Module name</w:t>
      </w:r>
      <w:bookmarkEnd w:id="3173"/>
      <w:bookmarkEnd w:id="3174"/>
      <w:bookmarkEnd w:id="3175"/>
      <w:bookmarkEnd w:id="3176"/>
      <w:bookmarkEnd w:id="3177"/>
    </w:p>
    <w:p w14:paraId="6E8BEA29" w14:textId="77777777" w:rsidR="00FE2976" w:rsidRDefault="00FE2976" w:rsidP="006A1FF4">
      <w:pPr>
        <w:pStyle w:val="PL"/>
        <w:ind w:left="384"/>
      </w:pPr>
      <w:bookmarkStart w:id="3178" w:name="_MCCTEMPBM_CRPT55990146___2"/>
      <w:r w:rsidRPr="00826EB1">
        <w:t xml:space="preserve">     module &lt;module-name&gt;</w:t>
      </w:r>
    </w:p>
    <w:bookmarkEnd w:id="3178"/>
    <w:p w14:paraId="08A3157E" w14:textId="77777777" w:rsidR="00FE2976" w:rsidRDefault="00FE2976" w:rsidP="00FE2976"/>
    <w:p w14:paraId="4E31DC4C" w14:textId="77777777" w:rsidR="00F5648C" w:rsidRDefault="00F5648C" w:rsidP="00F5648C">
      <w:bookmarkStart w:id="3179" w:name="_Toc138762493"/>
      <w:bookmarkStart w:id="3180" w:name="_Toc145708687"/>
      <w:bookmarkStart w:id="3181" w:name="_Toc153827363"/>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Heading3"/>
      </w:pPr>
      <w:bookmarkStart w:id="3182" w:name="_Toc185517515"/>
      <w:bookmarkStart w:id="3183" w:name="_Toc218800016"/>
      <w:r>
        <w:t>B.2.1.3</w:t>
      </w:r>
      <w:r>
        <w:tab/>
        <w:t>Header information</w:t>
      </w:r>
      <w:bookmarkEnd w:id="3179"/>
      <w:bookmarkEnd w:id="3180"/>
      <w:bookmarkEnd w:id="3181"/>
      <w:bookmarkEnd w:id="3182"/>
      <w:bookmarkEnd w:id="3183"/>
    </w:p>
    <w:p w14:paraId="5675E796" w14:textId="77777777" w:rsidR="00FE2976" w:rsidRDefault="00FE2976" w:rsidP="00D51D24">
      <w:pPr>
        <w:pStyle w:val="Heading4"/>
      </w:pPr>
      <w:bookmarkStart w:id="3184" w:name="_Toc138762494"/>
      <w:bookmarkStart w:id="3185" w:name="_Toc145708688"/>
      <w:bookmarkStart w:id="3186" w:name="_Toc153827364"/>
      <w:bookmarkStart w:id="3187" w:name="_Toc185517516"/>
      <w:bookmarkStart w:id="3188" w:name="_Toc218800017"/>
      <w:r>
        <w:t>B.2.1.3.1</w:t>
      </w:r>
      <w:r>
        <w:tab/>
      </w:r>
      <w:r w:rsidRPr="00826EB1">
        <w:t>&lt;yang-version statement&gt;</w:t>
      </w:r>
      <w:bookmarkEnd w:id="3184"/>
      <w:bookmarkEnd w:id="3185"/>
      <w:bookmarkEnd w:id="3186"/>
      <w:bookmarkEnd w:id="3187"/>
      <w:bookmarkEnd w:id="3188"/>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Heading4"/>
      </w:pPr>
      <w:bookmarkStart w:id="3189" w:name="_Toc138762495"/>
      <w:bookmarkStart w:id="3190" w:name="_Toc145708689"/>
      <w:bookmarkStart w:id="3191" w:name="_Toc153827365"/>
      <w:bookmarkStart w:id="3192" w:name="_Toc185517517"/>
      <w:bookmarkStart w:id="3193" w:name="_Toc218800018"/>
      <w:r>
        <w:t>B.2.1.3.2</w:t>
      </w:r>
      <w:r>
        <w:tab/>
      </w:r>
      <w:r w:rsidRPr="00826EB1">
        <w:t>&lt;</w:t>
      </w:r>
      <w:r>
        <w:t>namespace</w:t>
      </w:r>
      <w:r w:rsidRPr="00826EB1">
        <w:t xml:space="preserve"> statement&gt;</w:t>
      </w:r>
      <w:bookmarkEnd w:id="3189"/>
      <w:bookmarkEnd w:id="3190"/>
      <w:bookmarkEnd w:id="3191"/>
      <w:bookmarkEnd w:id="3192"/>
      <w:bookmarkEnd w:id="3193"/>
    </w:p>
    <w:p w14:paraId="4855CFB0" w14:textId="77777777" w:rsidR="00FE2976" w:rsidRDefault="00FE2976" w:rsidP="00FE2976">
      <w:pPr>
        <w:rPr>
          <w:rStyle w:val="Hyperlink"/>
        </w:rPr>
      </w:pPr>
      <w:bookmarkStart w:id="3194"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Hyperlink"/>
        </w:rPr>
        <w:t>.</w:t>
      </w:r>
    </w:p>
    <w:bookmarkEnd w:id="3194"/>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Heading4"/>
      </w:pPr>
      <w:bookmarkStart w:id="3195" w:name="_Toc138762496"/>
      <w:bookmarkStart w:id="3196" w:name="_Toc145708690"/>
      <w:bookmarkStart w:id="3197" w:name="_Toc153827366"/>
      <w:bookmarkStart w:id="3198" w:name="_Toc185517518"/>
      <w:bookmarkStart w:id="3199" w:name="_Toc218800019"/>
      <w:r>
        <w:t>B.2.1.3.3</w:t>
      </w:r>
      <w:r>
        <w:tab/>
      </w:r>
      <w:r w:rsidRPr="00826EB1">
        <w:t>&lt;</w:t>
      </w:r>
      <w:r>
        <w:t>prefix</w:t>
      </w:r>
      <w:r w:rsidRPr="00826EB1">
        <w:t xml:space="preserve"> statement&gt;</w:t>
      </w:r>
      <w:bookmarkEnd w:id="3195"/>
      <w:bookmarkEnd w:id="3196"/>
      <w:bookmarkEnd w:id="3197"/>
      <w:bookmarkEnd w:id="3198"/>
      <w:bookmarkEnd w:id="3199"/>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Heading3"/>
      </w:pPr>
      <w:bookmarkStart w:id="3200" w:name="_Toc138762497"/>
      <w:bookmarkStart w:id="3201" w:name="_Toc145708691"/>
      <w:bookmarkStart w:id="3202" w:name="_Toc153827367"/>
      <w:bookmarkStart w:id="3203" w:name="_Toc185517519"/>
      <w:bookmarkStart w:id="3204" w:name="_Toc218800020"/>
      <w:r>
        <w:t>B.2.1.4</w:t>
      </w:r>
      <w:r>
        <w:tab/>
        <w:t>Meta-information</w:t>
      </w:r>
      <w:bookmarkEnd w:id="3200"/>
      <w:bookmarkEnd w:id="3201"/>
      <w:bookmarkEnd w:id="3202"/>
      <w:bookmarkEnd w:id="3203"/>
      <w:bookmarkEnd w:id="3204"/>
    </w:p>
    <w:p w14:paraId="1F459407" w14:textId="77777777" w:rsidR="00FE2976" w:rsidRDefault="00FE2976" w:rsidP="00D51D24">
      <w:pPr>
        <w:pStyle w:val="Heading4"/>
      </w:pPr>
      <w:bookmarkStart w:id="3205" w:name="_Toc138762498"/>
      <w:bookmarkStart w:id="3206" w:name="_Toc145708692"/>
      <w:bookmarkStart w:id="3207" w:name="_Toc153827368"/>
      <w:bookmarkStart w:id="3208" w:name="_Toc185517520"/>
      <w:bookmarkStart w:id="3209" w:name="_Toc218800021"/>
      <w:r>
        <w:t>B.2.1.4.1</w:t>
      </w:r>
      <w:r>
        <w:tab/>
      </w:r>
      <w:r w:rsidRPr="00826EB1">
        <w:t>&lt;</w:t>
      </w:r>
      <w:r>
        <w:t>organization</w:t>
      </w:r>
      <w:r w:rsidRPr="00826EB1">
        <w:t xml:space="preserve"> statement&gt;</w:t>
      </w:r>
      <w:bookmarkEnd w:id="3205"/>
      <w:bookmarkEnd w:id="3206"/>
      <w:bookmarkEnd w:id="3207"/>
      <w:bookmarkEnd w:id="3208"/>
      <w:bookmarkEnd w:id="3209"/>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Heading4"/>
      </w:pPr>
      <w:bookmarkStart w:id="3210" w:name="_Toc138762499"/>
      <w:bookmarkStart w:id="3211" w:name="_Toc145708693"/>
      <w:bookmarkStart w:id="3212" w:name="_Toc153827369"/>
      <w:bookmarkStart w:id="3213" w:name="_Toc185517521"/>
      <w:bookmarkStart w:id="3214" w:name="_Toc218800022"/>
      <w:r>
        <w:t>B.2.1.4.2</w:t>
      </w:r>
      <w:r>
        <w:tab/>
      </w:r>
      <w:r w:rsidRPr="00826EB1">
        <w:t>&lt;</w:t>
      </w:r>
      <w:r>
        <w:t>contact</w:t>
      </w:r>
      <w:r w:rsidRPr="00826EB1">
        <w:t xml:space="preserve"> statement&gt;</w:t>
      </w:r>
      <w:bookmarkEnd w:id="3210"/>
      <w:bookmarkEnd w:id="3211"/>
      <w:bookmarkEnd w:id="3212"/>
      <w:bookmarkEnd w:id="3213"/>
      <w:bookmarkEnd w:id="3214"/>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Heading4"/>
      </w:pPr>
      <w:bookmarkStart w:id="3215" w:name="_Toc138762500"/>
      <w:bookmarkStart w:id="3216" w:name="_Toc145708694"/>
      <w:bookmarkStart w:id="3217" w:name="_Toc153827370"/>
      <w:bookmarkStart w:id="3218" w:name="_Toc185517522"/>
      <w:bookmarkStart w:id="3219" w:name="_Toc218800023"/>
      <w:r>
        <w:t>B.2.1.4.3</w:t>
      </w:r>
      <w:r>
        <w:tab/>
      </w:r>
      <w:r w:rsidRPr="00826EB1">
        <w:t>&lt;</w:t>
      </w:r>
      <w:r>
        <w:t>descrip</w:t>
      </w:r>
      <w:r w:rsidRPr="00826EB1">
        <w:t>t</w:t>
      </w:r>
      <w:r>
        <w:t>ion statement</w:t>
      </w:r>
      <w:r w:rsidRPr="00826EB1">
        <w:t>&gt;</w:t>
      </w:r>
      <w:bookmarkEnd w:id="3215"/>
      <w:bookmarkEnd w:id="3216"/>
      <w:bookmarkEnd w:id="3217"/>
      <w:bookmarkEnd w:id="3218"/>
      <w:bookmarkEnd w:id="3219"/>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Heading4"/>
      </w:pPr>
      <w:bookmarkStart w:id="3220" w:name="_Toc138762501"/>
      <w:bookmarkStart w:id="3221" w:name="_Toc145708695"/>
      <w:bookmarkStart w:id="3222" w:name="_Toc153827371"/>
      <w:bookmarkStart w:id="3223" w:name="_Toc185517523"/>
      <w:bookmarkStart w:id="3224" w:name="_Toc218800024"/>
      <w:r>
        <w:t>B.2.1.4.4</w:t>
      </w:r>
      <w:r>
        <w:tab/>
      </w:r>
      <w:r w:rsidRPr="00826EB1">
        <w:t>&lt;</w:t>
      </w:r>
      <w:r>
        <w:t>reference</w:t>
      </w:r>
      <w:r w:rsidRPr="00826EB1">
        <w:t xml:space="preserve"> statement&gt;</w:t>
      </w:r>
      <w:bookmarkEnd w:id="3220"/>
      <w:bookmarkEnd w:id="3221"/>
      <w:bookmarkEnd w:id="3222"/>
      <w:bookmarkEnd w:id="3223"/>
      <w:bookmarkEnd w:id="3224"/>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Heading4"/>
      </w:pPr>
      <w:bookmarkStart w:id="3225" w:name="_Toc138762502"/>
      <w:bookmarkStart w:id="3226" w:name="_Toc145708696"/>
      <w:bookmarkStart w:id="3227" w:name="_Toc153827372"/>
      <w:bookmarkStart w:id="3228" w:name="_Toc185517524"/>
      <w:bookmarkStart w:id="3229" w:name="_Toc218800025"/>
      <w:r>
        <w:t>B.2.1.4.5</w:t>
      </w:r>
      <w:r>
        <w:tab/>
        <w:t>&lt;revision statement&gt;</w:t>
      </w:r>
      <w:bookmarkEnd w:id="3225"/>
      <w:bookmarkEnd w:id="3226"/>
      <w:bookmarkEnd w:id="3227"/>
      <w:bookmarkEnd w:id="3228"/>
      <w:bookmarkEnd w:id="3229"/>
    </w:p>
    <w:p w14:paraId="720210AF" w14:textId="77777777" w:rsidR="00FE2976" w:rsidRPr="00C91687" w:rsidRDefault="00FE2976" w:rsidP="00FE2976">
      <w:bookmarkStart w:id="3230"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30"/>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31" w:name="_MCCTEMPBM_CRPT55990149___3"/>
    </w:p>
    <w:bookmarkEnd w:id="3231"/>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32" w:name="_MCCTEMPBM_CRPT55990150___3"/>
    </w:p>
    <w:bookmarkEnd w:id="3232"/>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33" w:name="_MCCTEMPBM_CRPT55990151___3"/>
    </w:p>
    <w:bookmarkEnd w:id="3233"/>
    <w:p w14:paraId="30BA734E" w14:textId="77777777" w:rsidR="00FE2976" w:rsidRDefault="00FE2976" w:rsidP="00FE2976"/>
    <w:p w14:paraId="7BE65478" w14:textId="77777777" w:rsidR="00FE2976" w:rsidRDefault="00FE2976" w:rsidP="00D51D24">
      <w:pPr>
        <w:pStyle w:val="Heading3"/>
      </w:pPr>
      <w:bookmarkStart w:id="3234" w:name="_Toc138762503"/>
      <w:bookmarkStart w:id="3235" w:name="_Toc145708697"/>
      <w:bookmarkStart w:id="3236" w:name="_Toc153827373"/>
      <w:bookmarkStart w:id="3237" w:name="_Toc185517525"/>
      <w:bookmarkStart w:id="3238" w:name="_Toc218800026"/>
      <w:r>
        <w:t>B.2.1.2</w:t>
      </w:r>
      <w:r>
        <w:tab/>
        <w:t>Formatting rules</w:t>
      </w:r>
      <w:bookmarkEnd w:id="3234"/>
      <w:bookmarkEnd w:id="3235"/>
      <w:bookmarkEnd w:id="3236"/>
      <w:bookmarkEnd w:id="3237"/>
      <w:bookmarkEnd w:id="3238"/>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Heading2"/>
      </w:pPr>
      <w:bookmarkStart w:id="3239" w:name="_Toc138762504"/>
      <w:bookmarkStart w:id="3240" w:name="_Toc145708698"/>
      <w:bookmarkStart w:id="3241" w:name="_Toc153827374"/>
      <w:bookmarkStart w:id="3242" w:name="_Toc185517526"/>
      <w:bookmarkStart w:id="3243" w:name="_Toc218800027"/>
      <w:r>
        <w:t>B.2.2</w:t>
      </w:r>
      <w:r>
        <w:tab/>
      </w:r>
      <w:r w:rsidR="00F5648C">
        <w:t>_3gpp</w:t>
      </w:r>
      <w:r>
        <w:t>-5gs-detnet-node Module definition</w:t>
      </w:r>
      <w:bookmarkEnd w:id="3239"/>
      <w:bookmarkEnd w:id="3240"/>
      <w:bookmarkEnd w:id="3241"/>
      <w:bookmarkEnd w:id="3242"/>
      <w:bookmarkEnd w:id="3243"/>
    </w:p>
    <w:p w14:paraId="37CEB722" w14:textId="77777777" w:rsidR="00FE2976" w:rsidRDefault="00FE2976" w:rsidP="00D51D24">
      <w:pPr>
        <w:pStyle w:val="Heading3"/>
      </w:pPr>
      <w:bookmarkStart w:id="3244" w:name="_Toc138762505"/>
      <w:bookmarkStart w:id="3245" w:name="_Toc145708699"/>
      <w:bookmarkStart w:id="3246" w:name="_Toc153827375"/>
      <w:bookmarkStart w:id="3247" w:name="_Toc185517527"/>
      <w:bookmarkStart w:id="3248" w:name="_Toc218800028"/>
      <w:r>
        <w:t>B.2.2.1</w:t>
      </w:r>
      <w:r>
        <w:tab/>
        <w:t>Introduction</w:t>
      </w:r>
      <w:bookmarkEnd w:id="3244"/>
      <w:bookmarkEnd w:id="3245"/>
      <w:bookmarkEnd w:id="3246"/>
      <w:bookmarkEnd w:id="3247"/>
      <w:bookmarkEnd w:id="3248"/>
    </w:p>
    <w:p w14:paraId="029D84AD" w14:textId="16694FFC" w:rsidR="0063300B" w:rsidRDefault="0063300B" w:rsidP="0063300B">
      <w:bookmarkStart w:id="3249" w:name="_Toc138762506"/>
      <w:bookmarkStart w:id="3250" w:name="_Toc145708700"/>
      <w:bookmarkStart w:id="3251"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Heading3"/>
      </w:pPr>
      <w:bookmarkStart w:id="3252" w:name="_Toc185517528"/>
      <w:bookmarkStart w:id="3253" w:name="_Toc218800029"/>
      <w:r>
        <w:t>B.2.2.2</w:t>
      </w:r>
      <w:r>
        <w:tab/>
        <w:t>Data Model</w:t>
      </w:r>
      <w:bookmarkEnd w:id="3249"/>
      <w:bookmarkEnd w:id="3250"/>
      <w:bookmarkEnd w:id="3251"/>
      <w:bookmarkEnd w:id="3252"/>
      <w:bookmarkEnd w:id="3253"/>
    </w:p>
    <w:p w14:paraId="168520B7" w14:textId="77777777" w:rsidR="00FE2976" w:rsidRDefault="00FE2976" w:rsidP="00FE2976">
      <w:pPr>
        <w:pStyle w:val="Heading4"/>
      </w:pPr>
      <w:bookmarkStart w:id="3254" w:name="_Toc138762507"/>
      <w:bookmarkStart w:id="3255" w:name="_Toc145708701"/>
      <w:bookmarkStart w:id="3256" w:name="_Toc153827377"/>
      <w:bookmarkStart w:id="3257" w:name="_Toc185517529"/>
      <w:bookmarkStart w:id="3258" w:name="_Toc218800030"/>
      <w:r>
        <w:t>B.2.2.2.1</w:t>
      </w:r>
      <w:r>
        <w:tab/>
        <w:t>General</w:t>
      </w:r>
      <w:bookmarkEnd w:id="3254"/>
      <w:bookmarkEnd w:id="3255"/>
      <w:bookmarkEnd w:id="3256"/>
      <w:bookmarkEnd w:id="3257"/>
      <w:bookmarkEnd w:id="3258"/>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Heading4"/>
        <w:rPr>
          <w:lang w:val="en-US"/>
        </w:rPr>
      </w:pPr>
      <w:bookmarkStart w:id="3259" w:name="_Toc138762508"/>
      <w:bookmarkStart w:id="3260" w:name="_Toc145708702"/>
      <w:bookmarkStart w:id="3261" w:name="_Toc153827378"/>
      <w:bookmarkStart w:id="3262" w:name="_Toc185517530"/>
      <w:bookmarkStart w:id="3263" w:name="_Toc218800031"/>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59"/>
      <w:bookmarkEnd w:id="3260"/>
      <w:bookmarkEnd w:id="3261"/>
      <w:bookmarkEnd w:id="3262"/>
      <w:bookmarkEnd w:id="3263"/>
    </w:p>
    <w:p w14:paraId="5524552B" w14:textId="77777777" w:rsidR="00FE2976" w:rsidRDefault="00FE2976" w:rsidP="00D51D24">
      <w:pPr>
        <w:pStyle w:val="Heading5"/>
      </w:pPr>
      <w:bookmarkStart w:id="3264" w:name="_Toc138762509"/>
      <w:bookmarkStart w:id="3265" w:name="_Toc145708703"/>
      <w:bookmarkStart w:id="3266" w:name="_Toc153827379"/>
      <w:bookmarkStart w:id="3267" w:name="_Toc185517531"/>
      <w:bookmarkStart w:id="3268" w:name="_Toc218800032"/>
      <w:r>
        <w:t>B.2.2.2.2.1</w:t>
      </w:r>
      <w:r>
        <w:tab/>
        <w:t>Introduction</w:t>
      </w:r>
      <w:bookmarkEnd w:id="3264"/>
      <w:bookmarkEnd w:id="3265"/>
      <w:bookmarkEnd w:id="3266"/>
      <w:bookmarkEnd w:id="3267"/>
      <w:bookmarkEnd w:id="3268"/>
    </w:p>
    <w:p w14:paraId="7982639C" w14:textId="77777777" w:rsidR="00F5648C" w:rsidRDefault="00F5648C" w:rsidP="00F5648C">
      <w:bookmarkStart w:id="3269" w:name="_Toc138762510"/>
      <w:bookmarkStart w:id="3270" w:name="_Toc145708704"/>
      <w:bookmarkStart w:id="3271" w:name="_Toc153827380"/>
      <w:r>
        <w:t>This clause defines the YANG structures to be used in _3gpp-5gs-detnet-node YANG Module.</w:t>
      </w:r>
    </w:p>
    <w:p w14:paraId="67EBE11F" w14:textId="5489FEB2" w:rsidR="00FE2976" w:rsidRDefault="00FE2976" w:rsidP="00D51D24">
      <w:pPr>
        <w:pStyle w:val="Heading5"/>
      </w:pPr>
      <w:bookmarkStart w:id="3272" w:name="_Toc185517532"/>
      <w:bookmarkStart w:id="3273" w:name="_Toc218800033"/>
      <w:r>
        <w:t>B.2.2.2.2.2</w:t>
      </w:r>
      <w:r>
        <w:tab/>
        <w:t xml:space="preserve">Type: </w:t>
      </w:r>
      <w:r w:rsidR="001648D8">
        <w:t>_3gpp-</w:t>
      </w:r>
      <w:r>
        <w:t>5gs-node-requirements</w:t>
      </w:r>
      <w:bookmarkEnd w:id="3269"/>
      <w:bookmarkEnd w:id="3270"/>
      <w:bookmarkEnd w:id="3271"/>
      <w:bookmarkEnd w:id="3272"/>
      <w:bookmarkEnd w:id="3273"/>
    </w:p>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Heading5"/>
      </w:pPr>
      <w:bookmarkStart w:id="3274" w:name="_Toc138762511"/>
      <w:bookmarkStart w:id="3275" w:name="_Toc145708705"/>
      <w:bookmarkStart w:id="3276" w:name="_Toc153827381"/>
      <w:bookmarkStart w:id="3277" w:name="_Toc185517533"/>
      <w:bookmarkStart w:id="3278" w:name="_Toc218800034"/>
      <w:r>
        <w:t>B.2.2.2.2.3</w:t>
      </w:r>
      <w:r>
        <w:tab/>
        <w:t xml:space="preserve">Type: </w:t>
      </w:r>
      <w:r w:rsidR="001648D8">
        <w:t>_3gpp-5gs-node-configuration-outcome</w:t>
      </w:r>
      <w:bookmarkEnd w:id="3274"/>
      <w:bookmarkEnd w:id="3275"/>
      <w:bookmarkEnd w:id="3276"/>
      <w:bookmarkEnd w:id="3277"/>
      <w:bookmarkEnd w:id="3278"/>
    </w:p>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Heading5"/>
      </w:pPr>
      <w:bookmarkStart w:id="3279" w:name="_Toc153827382"/>
      <w:bookmarkStart w:id="3280" w:name="_Toc185517534"/>
      <w:bookmarkStart w:id="3281" w:name="_Toc218800035"/>
      <w:r>
        <w:t>B.2.2.2.2.4</w:t>
      </w:r>
      <w:r>
        <w:tab/>
        <w:t>Type: _3gpp-5gs-node-identity</w:t>
      </w:r>
      <w:bookmarkEnd w:id="3279"/>
      <w:bookmarkEnd w:id="3280"/>
      <w:bookmarkEnd w:id="328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Heading4"/>
        <w:rPr>
          <w:lang w:val="en-US"/>
        </w:rPr>
      </w:pPr>
      <w:bookmarkStart w:id="3282" w:name="_Toc138762512"/>
      <w:bookmarkStart w:id="3283" w:name="_Toc145708706"/>
      <w:bookmarkStart w:id="3284" w:name="_Toc153827383"/>
      <w:bookmarkStart w:id="3285" w:name="_Toc185517535"/>
      <w:bookmarkStart w:id="3286" w:name="_Toc218800036"/>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82"/>
      <w:bookmarkEnd w:id="3283"/>
      <w:bookmarkEnd w:id="3284"/>
      <w:bookmarkEnd w:id="3285"/>
      <w:bookmarkEnd w:id="3286"/>
    </w:p>
    <w:p w14:paraId="33B96C08" w14:textId="77777777" w:rsidR="00FE2976" w:rsidRPr="00384E92" w:rsidRDefault="00FE2976" w:rsidP="00D51D24">
      <w:pPr>
        <w:pStyle w:val="Heading5"/>
      </w:pPr>
      <w:bookmarkStart w:id="3287" w:name="_Toc138762513"/>
      <w:bookmarkStart w:id="3288" w:name="_Toc145708707"/>
      <w:bookmarkStart w:id="3289" w:name="_Toc153827384"/>
      <w:bookmarkStart w:id="3290" w:name="_Toc185517536"/>
      <w:bookmarkStart w:id="3291" w:name="_Toc218800037"/>
      <w:r>
        <w:t>B.2.2.2.3.1</w:t>
      </w:r>
      <w:r w:rsidRPr="00384E92">
        <w:tab/>
        <w:t>Introduction</w:t>
      </w:r>
      <w:bookmarkEnd w:id="3287"/>
      <w:bookmarkEnd w:id="3288"/>
      <w:bookmarkEnd w:id="3289"/>
      <w:bookmarkEnd w:id="3290"/>
      <w:bookmarkEnd w:id="3291"/>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Heading5"/>
      </w:pPr>
      <w:bookmarkStart w:id="3292" w:name="_Toc138762514"/>
      <w:bookmarkStart w:id="3293" w:name="_Toc145708708"/>
      <w:bookmarkStart w:id="3294" w:name="_Toc153827385"/>
      <w:bookmarkStart w:id="3295" w:name="_Toc185517537"/>
      <w:bookmarkStart w:id="3296" w:name="_Toc218800038"/>
      <w:r>
        <w:t>B.2.2.2.3.2</w:t>
      </w:r>
      <w:r w:rsidRPr="00384E92">
        <w:tab/>
        <w:t>Simple data types</w:t>
      </w:r>
      <w:bookmarkEnd w:id="3292"/>
      <w:bookmarkEnd w:id="3293"/>
      <w:bookmarkEnd w:id="3294"/>
      <w:bookmarkEnd w:id="3295"/>
      <w:bookmarkEnd w:id="3296"/>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Heading5"/>
      </w:pPr>
      <w:bookmarkStart w:id="3297" w:name="_Toc138762515"/>
      <w:bookmarkStart w:id="3298" w:name="_Toc145708709"/>
      <w:bookmarkStart w:id="3299" w:name="_Toc153827386"/>
      <w:bookmarkStart w:id="3300" w:name="_Toc185517538"/>
      <w:bookmarkStart w:id="3301" w:name="_Toc218800039"/>
      <w:r>
        <w:t>B.2.2.2.3.3</w:t>
      </w:r>
      <w:r w:rsidRPr="00BC662F">
        <w:tab/>
        <w:t xml:space="preserve">Enumeration: </w:t>
      </w:r>
      <w:r w:rsidR="001C5008">
        <w:t>_</w:t>
      </w:r>
      <w:r w:rsidR="001C5008">
        <w:rPr>
          <w:lang w:val="en-US"/>
        </w:rPr>
        <w:t>3gpp-5gs-node-configuration-status</w:t>
      </w:r>
      <w:bookmarkEnd w:id="3297"/>
      <w:bookmarkEnd w:id="3298"/>
      <w:bookmarkEnd w:id="3299"/>
      <w:bookmarkEnd w:id="3300"/>
      <w:bookmarkEnd w:id="3301"/>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SimSun"/>
        </w:rPr>
      </w:pPr>
    </w:p>
    <w:p w14:paraId="0F2115A2" w14:textId="77777777" w:rsidR="00642221" w:rsidRDefault="00642221" w:rsidP="00642221">
      <w:pPr>
        <w:pStyle w:val="Heading8"/>
        <w:pageBreakBefore/>
        <w:rPr>
          <w:noProof/>
        </w:rPr>
      </w:pPr>
      <w:bookmarkStart w:id="3302" w:name="_Toc28013451"/>
      <w:bookmarkStart w:id="3303" w:name="_Toc34222365"/>
      <w:bookmarkStart w:id="3304" w:name="_Toc36040548"/>
      <w:bookmarkStart w:id="3305" w:name="_Toc39134477"/>
      <w:bookmarkStart w:id="3306" w:name="_Toc43283424"/>
      <w:bookmarkStart w:id="3307" w:name="_Toc45134464"/>
      <w:bookmarkStart w:id="3308" w:name="_Toc49930064"/>
      <w:bookmarkStart w:id="3309" w:name="_Toc50024184"/>
      <w:bookmarkStart w:id="3310" w:name="_Toc51763672"/>
      <w:bookmarkStart w:id="3311" w:name="_Toc56594537"/>
      <w:bookmarkStart w:id="3312" w:name="_Toc67493879"/>
      <w:bookmarkStart w:id="3313" w:name="_Toc68169783"/>
      <w:bookmarkStart w:id="3314" w:name="_Toc73459393"/>
      <w:bookmarkStart w:id="3315" w:name="_Toc73459517"/>
      <w:bookmarkStart w:id="3316" w:name="_Toc74743054"/>
      <w:bookmarkStart w:id="3317" w:name="_Toc112918339"/>
      <w:bookmarkStart w:id="3318" w:name="_Toc120652840"/>
      <w:bookmarkStart w:id="3319" w:name="_Toc129205627"/>
      <w:bookmarkStart w:id="3320" w:name="_Toc129244446"/>
      <w:bookmarkStart w:id="3321" w:name="_Toc130549908"/>
      <w:bookmarkStart w:id="3322" w:name="_Toc138762517"/>
      <w:bookmarkStart w:id="3323" w:name="_Toc145708711"/>
      <w:bookmarkStart w:id="3324" w:name="_Toc153827387"/>
      <w:bookmarkStart w:id="3325" w:name="_Toc185517539"/>
      <w:bookmarkStart w:id="3326" w:name="_Toc218800040"/>
      <w:r>
        <w:rPr>
          <w:noProof/>
        </w:rPr>
        <w:t>Annex C (normative):</w:t>
      </w:r>
      <w:r>
        <w:rPr>
          <w:noProof/>
        </w:rPr>
        <w:br/>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r>
        <w:rPr>
          <w:noProof/>
        </w:rPr>
        <w:t>YANG module specification</w:t>
      </w:r>
      <w:bookmarkEnd w:id="3322"/>
      <w:bookmarkEnd w:id="3323"/>
      <w:bookmarkEnd w:id="3324"/>
      <w:bookmarkEnd w:id="3325"/>
      <w:bookmarkEnd w:id="3326"/>
    </w:p>
    <w:p w14:paraId="0347AEF6" w14:textId="77777777" w:rsidR="00642221" w:rsidRDefault="00642221" w:rsidP="00642221">
      <w:pPr>
        <w:pStyle w:val="Heading1"/>
        <w:rPr>
          <w:noProof/>
        </w:rPr>
      </w:pPr>
      <w:bookmarkStart w:id="3327" w:name="_Toc28013452"/>
      <w:bookmarkStart w:id="3328" w:name="_Toc34222366"/>
      <w:bookmarkStart w:id="3329" w:name="_Toc36040549"/>
      <w:bookmarkStart w:id="3330" w:name="_Toc39134478"/>
      <w:bookmarkStart w:id="3331" w:name="_Toc43283425"/>
      <w:bookmarkStart w:id="3332" w:name="_Toc45134465"/>
      <w:bookmarkStart w:id="3333" w:name="_Toc49930065"/>
      <w:bookmarkStart w:id="3334" w:name="_Toc50024185"/>
      <w:bookmarkStart w:id="3335" w:name="_Toc51763673"/>
      <w:bookmarkStart w:id="3336" w:name="_Toc56594538"/>
      <w:bookmarkStart w:id="3337" w:name="_Toc67493880"/>
      <w:bookmarkStart w:id="3338" w:name="_Toc68169784"/>
      <w:bookmarkStart w:id="3339" w:name="_Toc73459394"/>
      <w:bookmarkStart w:id="3340" w:name="_Toc73459518"/>
      <w:bookmarkStart w:id="3341" w:name="_Toc74743055"/>
      <w:bookmarkStart w:id="3342" w:name="_Toc112918340"/>
      <w:bookmarkStart w:id="3343" w:name="_Toc120652841"/>
      <w:bookmarkStart w:id="3344" w:name="_Toc129205628"/>
      <w:bookmarkStart w:id="3345" w:name="_Toc129244447"/>
      <w:bookmarkStart w:id="3346" w:name="_Toc130549909"/>
      <w:bookmarkStart w:id="3347" w:name="_Toc138762518"/>
      <w:bookmarkStart w:id="3348" w:name="_Toc145708712"/>
      <w:bookmarkStart w:id="3349" w:name="_Toc153827388"/>
      <w:bookmarkStart w:id="3350" w:name="_Toc185517540"/>
      <w:bookmarkStart w:id="3351" w:name="_Toc218800041"/>
      <w:r>
        <w:rPr>
          <w:noProof/>
        </w:rPr>
        <w:t>C.1</w:t>
      </w:r>
      <w:r>
        <w:rPr>
          <w:noProof/>
        </w:rPr>
        <w:tab/>
        <w:t>General</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Heading1"/>
      </w:pPr>
      <w:bookmarkStart w:id="3352" w:name="_Toc28013453"/>
      <w:bookmarkStart w:id="3353" w:name="_Toc34222367"/>
      <w:bookmarkStart w:id="3354" w:name="_Toc36040550"/>
      <w:bookmarkStart w:id="3355" w:name="_Toc39134479"/>
      <w:bookmarkStart w:id="3356" w:name="_Toc43283426"/>
      <w:bookmarkStart w:id="3357" w:name="_Toc45134466"/>
      <w:bookmarkStart w:id="3358" w:name="_Toc49930066"/>
      <w:bookmarkStart w:id="3359" w:name="_Toc50024186"/>
      <w:bookmarkStart w:id="3360" w:name="_Toc51763674"/>
      <w:bookmarkStart w:id="3361" w:name="_Toc56594539"/>
      <w:bookmarkStart w:id="3362" w:name="_Toc67493881"/>
      <w:bookmarkStart w:id="3363" w:name="_Toc68169785"/>
      <w:bookmarkStart w:id="3364" w:name="_Toc73459395"/>
      <w:bookmarkStart w:id="3365" w:name="_Toc73459519"/>
      <w:bookmarkStart w:id="3366" w:name="_Toc74743056"/>
      <w:bookmarkStart w:id="3367" w:name="_Toc112918341"/>
      <w:bookmarkStart w:id="3368" w:name="_Toc120652842"/>
      <w:bookmarkStart w:id="3369" w:name="_Toc129205629"/>
      <w:bookmarkStart w:id="3370" w:name="_Toc129244448"/>
      <w:bookmarkStart w:id="3371" w:name="_Toc130549910"/>
      <w:bookmarkStart w:id="3372" w:name="_Toc138762519"/>
      <w:bookmarkStart w:id="3373" w:name="_Toc145708713"/>
      <w:bookmarkStart w:id="3374" w:name="_Toc153827389"/>
      <w:bookmarkStart w:id="3375" w:name="_Toc185517541"/>
      <w:bookmarkStart w:id="3376" w:name="_Toc218800042"/>
      <w:r>
        <w:rPr>
          <w:noProof/>
        </w:rPr>
        <w:t>C.2</w:t>
      </w:r>
      <w:r>
        <w:rPr>
          <w:noProof/>
        </w:rPr>
        <w:tab/>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r>
        <w:t xml:space="preserve">YANG module </w:t>
      </w:r>
      <w:r w:rsidR="00BD55A7">
        <w:t>_</w:t>
      </w:r>
      <w:r>
        <w:t>3gpp-5gs-detnet-node</w:t>
      </w:r>
      <w:bookmarkEnd w:id="3372"/>
      <w:bookmarkEnd w:id="3373"/>
      <w:bookmarkEnd w:id="3374"/>
      <w:bookmarkEnd w:id="3375"/>
      <w:bookmarkEnd w:id="3376"/>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77" w:name="_MCCTEMPBM_CRPT55990152___5"/>
      <w:r>
        <w:rPr>
          <w:lang w:val="en-US"/>
        </w:rPr>
        <w:t xml:space="preserve">    url: </w:t>
      </w:r>
      <w:hyperlink r:id="rId67" w:history="1">
        <w:r w:rsidRPr="00111530">
          <w:rPr>
            <w:rStyle w:val="Hyperlink"/>
          </w:rPr>
          <w:t>https://www.3gpp.org/ftp/Specs/archive/23_series/23.503/</w:t>
        </w:r>
      </w:hyperlink>
    </w:p>
    <w:bookmarkEnd w:id="3377"/>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78" w:name="_MCCTEMPBM_CRPT55990153___5"/>
      <w:r>
        <w:t xml:space="preserve">    </w:t>
      </w:r>
      <w:r>
        <w:rPr>
          <w:lang w:val="en-US"/>
        </w:rPr>
        <w:t xml:space="preserve">url: </w:t>
      </w:r>
      <w:hyperlink r:id="rId68" w:history="1">
        <w:r w:rsidRPr="003E19CE">
          <w:rPr>
            <w:rStyle w:val="Hyperlink"/>
          </w:rPr>
          <w:t>https://www.3gpp.org/ftp/Specs/archive/29_series/29.513/</w:t>
        </w:r>
      </w:hyperlink>
      <w:r>
        <w:rPr>
          <w:lang w:val="en-US"/>
        </w:rPr>
        <w:t>";</w:t>
      </w:r>
    </w:p>
    <w:bookmarkEnd w:id="3378"/>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SimSun"/>
        </w:rPr>
      </w:pPr>
      <w:r w:rsidRPr="00642221">
        <w:rPr>
          <w:rFonts w:eastAsia="SimSun"/>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Heading8"/>
      </w:pPr>
      <w:bookmarkStart w:id="3379" w:name="_Toc89295788"/>
      <w:bookmarkStart w:id="3380" w:name="_Toc94261501"/>
      <w:bookmarkStart w:id="3381" w:name="_Toc104199206"/>
      <w:bookmarkStart w:id="3382" w:name="_Toc104489642"/>
      <w:bookmarkStart w:id="3383" w:name="_Toc138762520"/>
      <w:bookmarkStart w:id="3384" w:name="_Toc145708714"/>
      <w:bookmarkStart w:id="3385" w:name="_Toc153827390"/>
      <w:bookmarkStart w:id="3386" w:name="_Toc185517542"/>
      <w:bookmarkStart w:id="3387" w:name="_Toc218800043"/>
      <w:r w:rsidRPr="004D3578">
        <w:t xml:space="preserve">Annex </w:t>
      </w:r>
      <w:r w:rsidR="00560BC3">
        <w:t>D</w:t>
      </w:r>
      <w:r w:rsidRPr="004D3578">
        <w:t xml:space="preserve"> (informative):</w:t>
      </w:r>
      <w:r w:rsidRPr="004D3578">
        <w:br/>
        <w:t>Change history</w:t>
      </w:r>
      <w:bookmarkEnd w:id="3110"/>
      <w:bookmarkEnd w:id="3111"/>
      <w:bookmarkEnd w:id="3379"/>
      <w:bookmarkEnd w:id="3380"/>
      <w:bookmarkEnd w:id="3381"/>
      <w:bookmarkEnd w:id="3382"/>
      <w:bookmarkEnd w:id="3383"/>
      <w:bookmarkEnd w:id="3384"/>
      <w:bookmarkEnd w:id="3385"/>
      <w:bookmarkEnd w:id="3386"/>
      <w:bookmarkEnd w:id="3387"/>
    </w:p>
    <w:p w14:paraId="0824B759" w14:textId="77777777" w:rsidR="008A6D4A" w:rsidRPr="00235394" w:rsidRDefault="008A6D4A" w:rsidP="00795922">
      <w:bookmarkStart w:id="3388" w:name="historyclause"/>
      <w:bookmarkEnd w:id="3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8AEAFD" w14:textId="77777777" w:rsidR="005D00C3" w:rsidRDefault="005D00C3">
      <w:r>
        <w:separator/>
      </w:r>
    </w:p>
  </w:endnote>
  <w:endnote w:type="continuationSeparator" w:id="0">
    <w:p w14:paraId="1D42E730" w14:textId="77777777" w:rsidR="005D00C3" w:rsidRDefault="005D00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C32C0" w:rsidRDefault="00FC32C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6A417E" w14:textId="77777777" w:rsidR="005D00C3" w:rsidRDefault="005D00C3">
      <w:r>
        <w:separator/>
      </w:r>
    </w:p>
  </w:footnote>
  <w:footnote w:type="continuationSeparator" w:id="0">
    <w:p w14:paraId="3C1EE1FE" w14:textId="77777777" w:rsidR="005D00C3" w:rsidRDefault="005D00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C979D23"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3EA0">
      <w:rPr>
        <w:rFonts w:ascii="Arial" w:hAnsi="Arial" w:cs="Arial"/>
        <w:b/>
        <w:noProof/>
        <w:sz w:val="18"/>
        <w:szCs w:val="18"/>
      </w:rPr>
      <w:t>3GPP TS 29.565 V19.5.0 (2025-12)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7637EABF"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3EA0">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8C8E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582760312">
    <w:abstractNumId w:val="20"/>
  </w:num>
  <w:num w:numId="2" w16cid:durableId="1896963119">
    <w:abstractNumId w:val="2"/>
  </w:num>
  <w:num w:numId="3" w16cid:durableId="152373640">
    <w:abstractNumId w:val="1"/>
  </w:num>
  <w:num w:numId="4" w16cid:durableId="949052584">
    <w:abstractNumId w:val="0"/>
  </w:num>
  <w:num w:numId="5" w16cid:durableId="126499255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16cid:durableId="8667966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750464815">
    <w:abstractNumId w:val="11"/>
  </w:num>
  <w:num w:numId="8" w16cid:durableId="1281107706">
    <w:abstractNumId w:val="35"/>
  </w:num>
  <w:num w:numId="9" w16cid:durableId="1341004413">
    <w:abstractNumId w:val="33"/>
  </w:num>
  <w:num w:numId="10" w16cid:durableId="1348560467">
    <w:abstractNumId w:val="9"/>
  </w:num>
  <w:num w:numId="11" w16cid:durableId="349330953">
    <w:abstractNumId w:val="7"/>
  </w:num>
  <w:num w:numId="12" w16cid:durableId="1387529977">
    <w:abstractNumId w:val="6"/>
  </w:num>
  <w:num w:numId="13" w16cid:durableId="1807891029">
    <w:abstractNumId w:val="5"/>
  </w:num>
  <w:num w:numId="14" w16cid:durableId="1154100863">
    <w:abstractNumId w:val="4"/>
  </w:num>
  <w:num w:numId="15" w16cid:durableId="1226259172">
    <w:abstractNumId w:val="8"/>
  </w:num>
  <w:num w:numId="16" w16cid:durableId="1382706857">
    <w:abstractNumId w:val="3"/>
  </w:num>
  <w:num w:numId="17" w16cid:durableId="206528456">
    <w:abstractNumId w:val="37"/>
  </w:num>
  <w:num w:numId="18" w16cid:durableId="1818494983">
    <w:abstractNumId w:val="34"/>
  </w:num>
  <w:num w:numId="19" w16cid:durableId="1787768501">
    <w:abstractNumId w:val="13"/>
  </w:num>
  <w:num w:numId="20" w16cid:durableId="939681473">
    <w:abstractNumId w:val="36"/>
  </w:num>
  <w:num w:numId="21" w16cid:durableId="198131346">
    <w:abstractNumId w:val="12"/>
  </w:num>
  <w:num w:numId="22" w16cid:durableId="779568131">
    <w:abstractNumId w:val="30"/>
  </w:num>
  <w:num w:numId="23" w16cid:durableId="948512320">
    <w:abstractNumId w:val="29"/>
  </w:num>
  <w:num w:numId="24" w16cid:durableId="1056583906">
    <w:abstractNumId w:val="15"/>
  </w:num>
  <w:num w:numId="25" w16cid:durableId="717583570">
    <w:abstractNumId w:val="32"/>
  </w:num>
  <w:num w:numId="26" w16cid:durableId="1919703389">
    <w:abstractNumId w:val="27"/>
  </w:num>
  <w:num w:numId="27" w16cid:durableId="284043952">
    <w:abstractNumId w:val="16"/>
  </w:num>
  <w:num w:numId="28" w16cid:durableId="394086036">
    <w:abstractNumId w:val="19"/>
  </w:num>
  <w:num w:numId="29" w16cid:durableId="176384300">
    <w:abstractNumId w:val="22"/>
  </w:num>
  <w:num w:numId="30" w16cid:durableId="593560895">
    <w:abstractNumId w:val="18"/>
  </w:num>
  <w:num w:numId="31" w16cid:durableId="1208877590">
    <w:abstractNumId w:val="17"/>
  </w:num>
  <w:num w:numId="32" w16cid:durableId="1450199204">
    <w:abstractNumId w:val="28"/>
  </w:num>
  <w:num w:numId="33" w16cid:durableId="649480100">
    <w:abstractNumId w:val="24"/>
  </w:num>
  <w:num w:numId="34" w16cid:durableId="55322520">
    <w:abstractNumId w:val="25"/>
  </w:num>
  <w:num w:numId="35" w16cid:durableId="1223905551">
    <w:abstractNumId w:val="38"/>
  </w:num>
  <w:num w:numId="36" w16cid:durableId="132410022">
    <w:abstractNumId w:val="26"/>
  </w:num>
  <w:num w:numId="37" w16cid:durableId="1696420810">
    <w:abstractNumId w:val="23"/>
  </w:num>
  <w:num w:numId="38" w16cid:durableId="374934923">
    <w:abstractNumId w:val="14"/>
  </w:num>
  <w:num w:numId="39" w16cid:durableId="1352604524">
    <w:abstractNumId w:val="31"/>
  </w:num>
  <w:num w:numId="40" w16cid:durableId="971054816">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6ED5"/>
    <w:pPr>
      <w:spacing w:after="180"/>
    </w:pPr>
    <w:rPr>
      <w:lang w:eastAsia="en-US"/>
    </w:rPr>
  </w:style>
  <w:style w:type="paragraph" w:styleId="Heading1">
    <w:name w:val="heading 1"/>
    <w:next w:val="Normal"/>
    <w:link w:val="Heading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CF6ED5"/>
    <w:pPr>
      <w:pBdr>
        <w:top w:val="none" w:sz="0" w:space="0" w:color="auto"/>
      </w:pBdr>
      <w:spacing w:before="180"/>
      <w:outlineLvl w:val="1"/>
    </w:pPr>
    <w:rPr>
      <w:sz w:val="32"/>
    </w:rPr>
  </w:style>
  <w:style w:type="paragraph" w:styleId="Heading3">
    <w:name w:val="heading 3"/>
    <w:basedOn w:val="Heading2"/>
    <w:next w:val="Normal"/>
    <w:link w:val="Heading3Char"/>
    <w:qFormat/>
    <w:rsid w:val="00CF6ED5"/>
    <w:pPr>
      <w:spacing w:before="120"/>
      <w:outlineLvl w:val="2"/>
    </w:pPr>
    <w:rPr>
      <w:sz w:val="28"/>
    </w:rPr>
  </w:style>
  <w:style w:type="paragraph" w:styleId="Heading4">
    <w:name w:val="heading 4"/>
    <w:basedOn w:val="Heading3"/>
    <w:next w:val="Normal"/>
    <w:link w:val="Heading4Char"/>
    <w:qFormat/>
    <w:rsid w:val="00CF6ED5"/>
    <w:pPr>
      <w:ind w:left="1418" w:hanging="1418"/>
      <w:outlineLvl w:val="3"/>
    </w:pPr>
    <w:rPr>
      <w:sz w:val="24"/>
    </w:rPr>
  </w:style>
  <w:style w:type="paragraph" w:styleId="Heading5">
    <w:name w:val="heading 5"/>
    <w:basedOn w:val="Heading4"/>
    <w:next w:val="Normal"/>
    <w:link w:val="Heading5Char"/>
    <w:qFormat/>
    <w:rsid w:val="00CF6ED5"/>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basedOn w:val="H6"/>
    <w:next w:val="Normal"/>
    <w:link w:val="Heading7Char"/>
    <w:qFormat/>
    <w:rsid w:val="00CF6ED5"/>
    <w:pPr>
      <w:outlineLvl w:val="6"/>
    </w:pPr>
  </w:style>
  <w:style w:type="paragraph" w:styleId="Heading8">
    <w:name w:val="heading 8"/>
    <w:basedOn w:val="Heading1"/>
    <w:next w:val="Normal"/>
    <w:link w:val="Heading8Char"/>
    <w:qFormat/>
    <w:rsid w:val="00CF6ED5"/>
    <w:pPr>
      <w:ind w:left="0" w:firstLine="0"/>
      <w:outlineLvl w:val="7"/>
    </w:pPr>
  </w:style>
  <w:style w:type="paragraph" w:styleId="Heading9">
    <w:name w:val="heading 9"/>
    <w:basedOn w:val="Heading8"/>
    <w:next w:val="Normal"/>
    <w:link w:val="Heading9Char"/>
    <w:qFormat/>
    <w:rsid w:val="00CF6ED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662390"/>
    <w:rPr>
      <w:rFonts w:ascii="Arial" w:hAnsi="Arial"/>
      <w:sz w:val="32"/>
      <w:lang w:eastAsia="en-US"/>
    </w:rPr>
  </w:style>
  <w:style w:type="character" w:customStyle="1" w:styleId="Heading3Char">
    <w:name w:val="Heading 3 Char"/>
    <w:link w:val="Heading3"/>
    <w:rsid w:val="00461244"/>
    <w:rPr>
      <w:rFonts w:ascii="Arial" w:hAnsi="Arial"/>
      <w:sz w:val="28"/>
      <w:lang w:eastAsia="en-US"/>
    </w:rPr>
  </w:style>
  <w:style w:type="character" w:customStyle="1" w:styleId="Heading4Char">
    <w:name w:val="Heading 4 Char"/>
    <w:link w:val="Heading4"/>
    <w:rsid w:val="008A6D4A"/>
    <w:rPr>
      <w:rFonts w:ascii="Arial" w:hAnsi="Arial"/>
      <w:sz w:val="24"/>
      <w:lang w:eastAsia="en-US"/>
    </w:rPr>
  </w:style>
  <w:style w:type="character" w:customStyle="1" w:styleId="Heading5Char">
    <w:name w:val="Heading 5 Char"/>
    <w:basedOn w:val="DefaultParagraphFont"/>
    <w:link w:val="Heading5"/>
    <w:rsid w:val="000602BD"/>
    <w:rPr>
      <w:rFonts w:ascii="Arial" w:hAnsi="Arial"/>
      <w:sz w:val="22"/>
      <w:lang w:eastAsia="en-US"/>
    </w:rPr>
  </w:style>
  <w:style w:type="paragraph" w:customStyle="1" w:styleId="H6">
    <w:name w:val="H6"/>
    <w:basedOn w:val="Heading5"/>
    <w:next w:val="Normal"/>
    <w:rsid w:val="00CF6ED5"/>
    <w:pPr>
      <w:ind w:left="1985" w:hanging="1985"/>
      <w:outlineLvl w:val="9"/>
    </w:pPr>
    <w:rPr>
      <w:sz w:val="20"/>
    </w:rPr>
  </w:style>
  <w:style w:type="character" w:customStyle="1" w:styleId="Heading8Char">
    <w:name w:val="Heading 8 Char"/>
    <w:basedOn w:val="DefaultParagraphFont"/>
    <w:link w:val="Heading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F6ED5"/>
    <w:pPr>
      <w:keepLines/>
      <w:tabs>
        <w:tab w:val="center" w:pos="4536"/>
        <w:tab w:val="right" w:pos="9072"/>
      </w:tabs>
    </w:pPr>
  </w:style>
  <w:style w:type="character" w:customStyle="1" w:styleId="ZGSM">
    <w:name w:val="ZGSM"/>
    <w:rsid w:val="00CF6ED5"/>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Footer">
    <w:name w:val="footer"/>
    <w:basedOn w:val="Header"/>
    <w:link w:val="FooterChar"/>
    <w:rsid w:val="00CF6ED5"/>
    <w:pPr>
      <w:jc w:val="center"/>
    </w:pPr>
    <w:rPr>
      <w:i/>
    </w:rPr>
  </w:style>
  <w:style w:type="paragraph" w:customStyle="1" w:styleId="TT">
    <w:name w:val="TT"/>
    <w:basedOn w:val="Heading1"/>
    <w:next w:val="Normal"/>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Normal"/>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Normal"/>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Normal"/>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Normal"/>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Normal"/>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Normal"/>
    <w:uiPriority w:val="39"/>
    <w:rsid w:val="00CF6ED5"/>
    <w:pPr>
      <w:ind w:left="1985" w:hanging="1985"/>
    </w:pPr>
  </w:style>
  <w:style w:type="paragraph" w:styleId="TOC7">
    <w:name w:val="toc 7"/>
    <w:basedOn w:val="TOC6"/>
    <w:next w:val="Normal"/>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Normal"/>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Normal"/>
    <w:link w:val="B3Char2"/>
    <w:qFormat/>
    <w:rsid w:val="00CF6ED5"/>
    <w:pPr>
      <w:ind w:left="1135" w:hanging="284"/>
    </w:pPr>
  </w:style>
  <w:style w:type="paragraph" w:customStyle="1" w:styleId="B4">
    <w:name w:val="B4"/>
    <w:basedOn w:val="Normal"/>
    <w:rsid w:val="00CF6ED5"/>
    <w:pPr>
      <w:ind w:left="1418" w:hanging="284"/>
    </w:pPr>
  </w:style>
  <w:style w:type="paragraph" w:customStyle="1" w:styleId="B5">
    <w:name w:val="B5"/>
    <w:basedOn w:val="Normal"/>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Normal"/>
    <w:rsid w:val="00CF6ED5"/>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TempNote">
    <w:name w:val="TempNote"/>
    <w:basedOn w:val="Normal"/>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8A6D4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Normal"/>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8A6D4A"/>
    <w:pPr>
      <w:overflowPunct w:val="0"/>
      <w:autoSpaceDE w:val="0"/>
      <w:autoSpaceDN w:val="0"/>
      <w:adjustRightInd w:val="0"/>
      <w:textAlignment w:val="baseline"/>
    </w:pPr>
    <w:rPr>
      <w:rFonts w:ascii="Arial" w:hAnsi="Arial" w:cs="Arial"/>
      <w:sz w:val="32"/>
      <w:szCs w:val="32"/>
    </w:rPr>
  </w:style>
  <w:style w:type="paragraph" w:styleId="Revision">
    <w:name w:val="Revision"/>
    <w:hidden/>
    <w:uiPriority w:val="99"/>
    <w:semiHidden/>
    <w:rsid w:val="008A6D4A"/>
    <w:rPr>
      <w:lang w:eastAsia="en-US"/>
    </w:rPr>
  </w:style>
  <w:style w:type="paragraph" w:styleId="DocumentMap">
    <w:name w:val="Document Map"/>
    <w:basedOn w:val="Normal"/>
    <w:link w:val="DocumentMapChar"/>
    <w:rsid w:val="00B770CB"/>
    <w:rPr>
      <w:rFonts w:ascii="SimSun" w:eastAsia="SimSun"/>
      <w:sz w:val="18"/>
      <w:szCs w:val="18"/>
    </w:rPr>
  </w:style>
  <w:style w:type="character" w:customStyle="1" w:styleId="DocumentMapChar">
    <w:name w:val="Document Map Char"/>
    <w:link w:val="DocumentMap"/>
    <w:rsid w:val="00B770CB"/>
    <w:rPr>
      <w:rFonts w:ascii="SimSun" w:eastAsia="SimSun"/>
      <w:sz w:val="18"/>
      <w:szCs w:val="18"/>
      <w:lang w:eastAsia="en-US"/>
    </w:rPr>
  </w:style>
  <w:style w:type="character" w:styleId="CommentReference">
    <w:name w:val="annotation reference"/>
    <w:basedOn w:val="DefaultParagraphFont"/>
    <w:unhideWhenUsed/>
    <w:rsid w:val="00BA4E68"/>
    <w:rPr>
      <w:sz w:val="16"/>
      <w:szCs w:val="16"/>
    </w:rPr>
  </w:style>
  <w:style w:type="paragraph" w:styleId="CommentText">
    <w:name w:val="annotation text"/>
    <w:basedOn w:val="Normal"/>
    <w:link w:val="CommentTextChar"/>
    <w:unhideWhenUsed/>
    <w:rsid w:val="00BA4E68"/>
  </w:style>
  <w:style w:type="character" w:customStyle="1" w:styleId="CommentTextChar">
    <w:name w:val="Comment Text Char"/>
    <w:basedOn w:val="DefaultParagraphFont"/>
    <w:link w:val="CommentText"/>
    <w:rsid w:val="00BA4E68"/>
    <w:rPr>
      <w:lang w:eastAsia="en-US"/>
    </w:rPr>
  </w:style>
  <w:style w:type="paragraph" w:styleId="CommentSubject">
    <w:name w:val="annotation subject"/>
    <w:basedOn w:val="CommentText"/>
    <w:next w:val="CommentText"/>
    <w:link w:val="CommentSubjectChar"/>
    <w:unhideWhenUsed/>
    <w:rsid w:val="00BA4E68"/>
    <w:rPr>
      <w:b/>
      <w:bCs/>
    </w:rPr>
  </w:style>
  <w:style w:type="character" w:customStyle="1" w:styleId="CommentSubjectChar">
    <w:name w:val="Comment Subject Char"/>
    <w:basedOn w:val="CommentTextChar"/>
    <w:link w:val="CommentSubject"/>
    <w:rsid w:val="00BA4E68"/>
    <w:rPr>
      <w:b/>
      <w:bCs/>
      <w:lang w:eastAsia="en-US"/>
    </w:rPr>
  </w:style>
  <w:style w:type="paragraph" w:styleId="ListBullet">
    <w:name w:val="List Bullet"/>
    <w:basedOn w:val="List"/>
    <w:rsid w:val="00251121"/>
    <w:pPr>
      <w:ind w:left="568" w:firstLineChars="0" w:hanging="284"/>
      <w:contextualSpacing w:val="0"/>
    </w:pPr>
    <w:rPr>
      <w:rFonts w:eastAsia="SimSun"/>
    </w:rPr>
  </w:style>
  <w:style w:type="paragraph" w:styleId="List">
    <w:name w:val="List"/>
    <w:basedOn w:val="Normal"/>
    <w:rsid w:val="00251121"/>
    <w:pPr>
      <w:ind w:left="200" w:hangingChars="200" w:hanging="200"/>
      <w:contextualSpacing/>
    </w:pPr>
  </w:style>
  <w:style w:type="paragraph" w:styleId="List4">
    <w:name w:val="List 4"/>
    <w:basedOn w:val="Normal"/>
    <w:unhideWhenUsed/>
    <w:rsid w:val="000D3A48"/>
    <w:pPr>
      <w:ind w:leftChars="600" w:left="100" w:hangingChars="200" w:hanging="200"/>
      <w:contextualSpacing/>
    </w:pPr>
  </w:style>
  <w:style w:type="paragraph" w:styleId="Index1">
    <w:name w:val="index 1"/>
    <w:basedOn w:val="Normal"/>
    <w:rsid w:val="00461244"/>
    <w:pPr>
      <w:keepLines/>
      <w:spacing w:after="0"/>
    </w:pPr>
    <w:rPr>
      <w:rFonts w:eastAsia="SimSun"/>
    </w:rPr>
  </w:style>
  <w:style w:type="paragraph" w:styleId="ListNumber2">
    <w:name w:val="List Number 2"/>
    <w:basedOn w:val="ListNumber"/>
    <w:rsid w:val="00461244"/>
    <w:pPr>
      <w:ind w:left="851"/>
    </w:pPr>
  </w:style>
  <w:style w:type="paragraph" w:styleId="ListNumber">
    <w:name w:val="List Number"/>
    <w:basedOn w:val="List"/>
    <w:rsid w:val="00461244"/>
    <w:pPr>
      <w:ind w:left="568" w:firstLineChars="0" w:hanging="284"/>
      <w:contextualSpacing w:val="0"/>
    </w:pPr>
    <w:rPr>
      <w:rFonts w:eastAsia="SimSun"/>
    </w:rPr>
  </w:style>
  <w:style w:type="paragraph" w:styleId="FootnoteText">
    <w:name w:val="footnote text"/>
    <w:basedOn w:val="Normal"/>
    <w:link w:val="FootnoteTextChar"/>
    <w:semiHidden/>
    <w:rsid w:val="00461244"/>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461244"/>
    <w:rPr>
      <w:rFonts w:eastAsia="SimSun"/>
      <w:sz w:val="16"/>
      <w:lang w:eastAsia="en-US"/>
    </w:rPr>
  </w:style>
  <w:style w:type="paragraph" w:styleId="ListBullet2">
    <w:name w:val="List Bullet 2"/>
    <w:basedOn w:val="ListBullet"/>
    <w:rsid w:val="00461244"/>
    <w:pPr>
      <w:ind w:left="851"/>
    </w:pPr>
  </w:style>
  <w:style w:type="paragraph" w:styleId="ListBullet3">
    <w:name w:val="List Bullet 3"/>
    <w:basedOn w:val="ListBullet2"/>
    <w:rsid w:val="00461244"/>
    <w:pPr>
      <w:ind w:left="1135"/>
    </w:pPr>
  </w:style>
  <w:style w:type="paragraph" w:styleId="List2">
    <w:name w:val="List 2"/>
    <w:basedOn w:val="List"/>
    <w:rsid w:val="00461244"/>
    <w:pPr>
      <w:ind w:left="851" w:firstLineChars="0" w:hanging="284"/>
      <w:contextualSpacing w:val="0"/>
    </w:pPr>
    <w:rPr>
      <w:rFonts w:eastAsia="SimSun"/>
    </w:rPr>
  </w:style>
  <w:style w:type="paragraph" w:styleId="List3">
    <w:name w:val="List 3"/>
    <w:basedOn w:val="List2"/>
    <w:rsid w:val="00461244"/>
    <w:pPr>
      <w:ind w:left="1135"/>
    </w:pPr>
  </w:style>
  <w:style w:type="paragraph" w:styleId="List5">
    <w:name w:val="List 5"/>
    <w:basedOn w:val="List4"/>
    <w:rsid w:val="00461244"/>
    <w:pPr>
      <w:ind w:leftChars="0" w:left="1702" w:firstLineChars="0" w:hanging="284"/>
      <w:contextualSpacing w:val="0"/>
    </w:pPr>
    <w:rPr>
      <w:rFonts w:eastAsia="SimSun"/>
    </w:rPr>
  </w:style>
  <w:style w:type="paragraph" w:styleId="ListBullet4">
    <w:name w:val="List Bullet 4"/>
    <w:basedOn w:val="ListBullet3"/>
    <w:rsid w:val="00461244"/>
    <w:pPr>
      <w:ind w:left="1418"/>
    </w:pPr>
  </w:style>
  <w:style w:type="paragraph" w:styleId="ListBullet5">
    <w:name w:val="List Bullet 5"/>
    <w:basedOn w:val="ListBullet4"/>
    <w:rsid w:val="00461244"/>
    <w:pPr>
      <w:ind w:left="1702"/>
    </w:pPr>
  </w:style>
  <w:style w:type="paragraph" w:customStyle="1" w:styleId="CRCoverPage">
    <w:name w:val="CR Cover Page"/>
    <w:link w:val="CRCoverPageZchn"/>
    <w:rsid w:val="00461244"/>
    <w:pPr>
      <w:spacing w:after="120"/>
    </w:pPr>
    <w:rPr>
      <w:rFonts w:ascii="Arial" w:eastAsia="SimSun" w:hAnsi="Arial"/>
      <w:lang w:eastAsia="en-US"/>
    </w:rPr>
  </w:style>
  <w:style w:type="character" w:customStyle="1" w:styleId="CRCoverPageZchn">
    <w:name w:val="CR Cover Page Zchn"/>
    <w:link w:val="CRCoverPage"/>
    <w:rsid w:val="00461244"/>
    <w:rPr>
      <w:rFonts w:ascii="Arial" w:eastAsia="SimSun" w:hAnsi="Arial"/>
      <w:lang w:eastAsia="en-US"/>
    </w:rPr>
  </w:style>
  <w:style w:type="paragraph" w:customStyle="1" w:styleId="tdoc-header">
    <w:name w:val="tdoc-header"/>
    <w:rsid w:val="00461244"/>
    <w:rPr>
      <w:rFonts w:ascii="Arial" w:eastAsia="SimSun"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BodyText">
    <w:name w:val="Body Text"/>
    <w:basedOn w:val="Normal"/>
    <w:link w:val="BodyTextChar"/>
    <w:rsid w:val="00461244"/>
    <w:pPr>
      <w:spacing w:after="120"/>
    </w:pPr>
    <w:rPr>
      <w:rFonts w:eastAsia="Batang"/>
      <w:lang w:eastAsia="x-none"/>
    </w:rPr>
  </w:style>
  <w:style w:type="character" w:customStyle="1" w:styleId="BodyTextChar">
    <w:name w:val="Body Text Char"/>
    <w:basedOn w:val="DefaultParagraphFont"/>
    <w:link w:val="BodyText"/>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NormalWeb">
    <w:name w:val="Normal (Web)"/>
    <w:basedOn w:val="Normal"/>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DefaultParagraphFont"/>
    <w:rsid w:val="003416B7"/>
  </w:style>
  <w:style w:type="paragraph" w:styleId="Index2">
    <w:name w:val="index 2"/>
    <w:basedOn w:val="Index1"/>
    <w:semiHidden/>
    <w:rsid w:val="000A047E"/>
    <w:pPr>
      <w:ind w:left="284"/>
    </w:pPr>
  </w:style>
  <w:style w:type="character" w:styleId="FootnoteReference">
    <w:name w:val="footnote reference"/>
    <w:semiHidden/>
    <w:rsid w:val="000A047E"/>
    <w:rPr>
      <w:b/>
      <w:position w:val="6"/>
      <w:sz w:val="16"/>
    </w:rPr>
  </w:style>
  <w:style w:type="character" w:customStyle="1" w:styleId="UnresolvedMention2">
    <w:name w:val="Unresolved Mention2"/>
    <w:basedOn w:val="DefaultParagraphFont"/>
    <w:uiPriority w:val="99"/>
    <w:semiHidden/>
    <w:unhideWhenUsed/>
    <w:rsid w:val="000A047E"/>
    <w:rPr>
      <w:color w:val="605E5C"/>
      <w:shd w:val="clear" w:color="auto" w:fill="E1DFDD"/>
    </w:rPr>
  </w:style>
  <w:style w:type="paragraph" w:styleId="Bibliography">
    <w:name w:val="Bibliography"/>
    <w:basedOn w:val="Normal"/>
    <w:next w:val="Normal"/>
    <w:uiPriority w:val="37"/>
    <w:semiHidden/>
    <w:unhideWhenUsed/>
    <w:rsid w:val="001C0E53"/>
  </w:style>
  <w:style w:type="paragraph" w:styleId="BlockText">
    <w:name w:val="Block Text"/>
    <w:basedOn w:val="Normal"/>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semiHidden/>
    <w:unhideWhenUsed/>
    <w:rsid w:val="001C0E53"/>
    <w:pPr>
      <w:spacing w:after="120" w:line="480" w:lineRule="auto"/>
    </w:pPr>
  </w:style>
  <w:style w:type="character" w:customStyle="1" w:styleId="BodyText2Char">
    <w:name w:val="Body Text 2 Char"/>
    <w:basedOn w:val="DefaultParagraphFont"/>
    <w:link w:val="BodyText2"/>
    <w:semiHidden/>
    <w:rsid w:val="001C0E53"/>
    <w:rPr>
      <w:lang w:eastAsia="en-US"/>
    </w:rPr>
  </w:style>
  <w:style w:type="paragraph" w:styleId="BodyText3">
    <w:name w:val="Body Text 3"/>
    <w:basedOn w:val="Normal"/>
    <w:link w:val="BodyText3Char"/>
    <w:semiHidden/>
    <w:unhideWhenUsed/>
    <w:rsid w:val="001C0E53"/>
    <w:pPr>
      <w:spacing w:after="120"/>
    </w:pPr>
    <w:rPr>
      <w:sz w:val="16"/>
      <w:szCs w:val="16"/>
    </w:rPr>
  </w:style>
  <w:style w:type="character" w:customStyle="1" w:styleId="BodyText3Char">
    <w:name w:val="Body Text 3 Char"/>
    <w:basedOn w:val="DefaultParagraphFont"/>
    <w:link w:val="BodyText3"/>
    <w:semiHidden/>
    <w:rsid w:val="001C0E53"/>
    <w:rPr>
      <w:sz w:val="16"/>
      <w:szCs w:val="16"/>
      <w:lang w:eastAsia="en-US"/>
    </w:rPr>
  </w:style>
  <w:style w:type="paragraph" w:styleId="BodyTextFirstIndent">
    <w:name w:val="Body Text First Indent"/>
    <w:basedOn w:val="BodyText"/>
    <w:link w:val="BodyTextFirstIndentChar"/>
    <w:semiHidden/>
    <w:unhideWhenUsed/>
    <w:rsid w:val="001C0E53"/>
    <w:pPr>
      <w:spacing w:after="180"/>
      <w:ind w:firstLine="360"/>
    </w:pPr>
    <w:rPr>
      <w:rFonts w:eastAsia="DengXian"/>
      <w:lang w:eastAsia="en-US"/>
    </w:rPr>
  </w:style>
  <w:style w:type="character" w:customStyle="1" w:styleId="BodyTextFirstIndentChar">
    <w:name w:val="Body Text First Indent Char"/>
    <w:basedOn w:val="BodyTextChar"/>
    <w:link w:val="BodyTextFirstIndent"/>
    <w:semiHidden/>
    <w:rsid w:val="001C0E53"/>
    <w:rPr>
      <w:rFonts w:eastAsia="Batang"/>
      <w:lang w:eastAsia="en-US"/>
    </w:rPr>
  </w:style>
  <w:style w:type="paragraph" w:styleId="BodyTextIndent">
    <w:name w:val="Body Text Indent"/>
    <w:basedOn w:val="Normal"/>
    <w:link w:val="BodyTextIndentChar"/>
    <w:semiHidden/>
    <w:unhideWhenUsed/>
    <w:rsid w:val="001C0E53"/>
    <w:pPr>
      <w:spacing w:after="120"/>
      <w:ind w:left="283"/>
    </w:pPr>
  </w:style>
  <w:style w:type="character" w:customStyle="1" w:styleId="BodyTextIndentChar">
    <w:name w:val="Body Text Indent Char"/>
    <w:basedOn w:val="DefaultParagraphFont"/>
    <w:link w:val="BodyTextIndent"/>
    <w:semiHidden/>
    <w:rsid w:val="001C0E53"/>
    <w:rPr>
      <w:lang w:eastAsia="en-US"/>
    </w:rPr>
  </w:style>
  <w:style w:type="paragraph" w:styleId="BodyTextFirstIndent2">
    <w:name w:val="Body Text First Indent 2"/>
    <w:basedOn w:val="BodyTextIndent"/>
    <w:link w:val="BodyTextFirstIndent2Char"/>
    <w:semiHidden/>
    <w:unhideWhenUsed/>
    <w:rsid w:val="001C0E53"/>
    <w:pPr>
      <w:spacing w:after="180"/>
      <w:ind w:left="360" w:firstLine="360"/>
    </w:pPr>
  </w:style>
  <w:style w:type="character" w:customStyle="1" w:styleId="BodyTextFirstIndent2Char">
    <w:name w:val="Body Text First Indent 2 Char"/>
    <w:basedOn w:val="BodyTextIndentChar"/>
    <w:link w:val="BodyTextFirstIndent2"/>
    <w:semiHidden/>
    <w:rsid w:val="001C0E53"/>
    <w:rPr>
      <w:lang w:eastAsia="en-US"/>
    </w:rPr>
  </w:style>
  <w:style w:type="paragraph" w:styleId="BodyTextIndent2">
    <w:name w:val="Body Text Indent 2"/>
    <w:basedOn w:val="Normal"/>
    <w:link w:val="BodyTextIndent2Char"/>
    <w:semiHidden/>
    <w:unhideWhenUsed/>
    <w:rsid w:val="001C0E53"/>
    <w:pPr>
      <w:spacing w:after="120" w:line="480" w:lineRule="auto"/>
      <w:ind w:left="283"/>
    </w:pPr>
  </w:style>
  <w:style w:type="character" w:customStyle="1" w:styleId="BodyTextIndent2Char">
    <w:name w:val="Body Text Indent 2 Char"/>
    <w:basedOn w:val="DefaultParagraphFont"/>
    <w:link w:val="BodyTextIndent2"/>
    <w:semiHidden/>
    <w:rsid w:val="001C0E53"/>
    <w:rPr>
      <w:lang w:eastAsia="en-US"/>
    </w:rPr>
  </w:style>
  <w:style w:type="paragraph" w:styleId="BodyTextIndent3">
    <w:name w:val="Body Text Indent 3"/>
    <w:basedOn w:val="Normal"/>
    <w:link w:val="BodyTextIndent3Char"/>
    <w:semiHidden/>
    <w:unhideWhenUsed/>
    <w:rsid w:val="001C0E53"/>
    <w:pPr>
      <w:spacing w:after="120"/>
      <w:ind w:left="283"/>
    </w:pPr>
    <w:rPr>
      <w:sz w:val="16"/>
      <w:szCs w:val="16"/>
    </w:rPr>
  </w:style>
  <w:style w:type="character" w:customStyle="1" w:styleId="BodyTextIndent3Char">
    <w:name w:val="Body Text Indent 3 Char"/>
    <w:basedOn w:val="DefaultParagraphFont"/>
    <w:link w:val="BodyTextIndent3"/>
    <w:semiHidden/>
    <w:rsid w:val="001C0E53"/>
    <w:rPr>
      <w:sz w:val="16"/>
      <w:szCs w:val="16"/>
      <w:lang w:eastAsia="en-US"/>
    </w:rPr>
  </w:style>
  <w:style w:type="paragraph" w:styleId="Caption">
    <w:name w:val="caption"/>
    <w:basedOn w:val="Normal"/>
    <w:next w:val="Normal"/>
    <w:semiHidden/>
    <w:unhideWhenUsed/>
    <w:qFormat/>
    <w:rsid w:val="001C0E53"/>
    <w:pPr>
      <w:spacing w:after="200"/>
    </w:pPr>
    <w:rPr>
      <w:i/>
      <w:iCs/>
      <w:color w:val="44546A" w:themeColor="text2"/>
      <w:sz w:val="18"/>
      <w:szCs w:val="18"/>
    </w:rPr>
  </w:style>
  <w:style w:type="paragraph" w:styleId="Closing">
    <w:name w:val="Closing"/>
    <w:basedOn w:val="Normal"/>
    <w:link w:val="ClosingChar"/>
    <w:semiHidden/>
    <w:unhideWhenUsed/>
    <w:rsid w:val="001C0E53"/>
    <w:pPr>
      <w:spacing w:after="0"/>
      <w:ind w:left="4252"/>
    </w:pPr>
  </w:style>
  <w:style w:type="character" w:customStyle="1" w:styleId="ClosingChar">
    <w:name w:val="Closing Char"/>
    <w:basedOn w:val="DefaultParagraphFont"/>
    <w:link w:val="Closing"/>
    <w:semiHidden/>
    <w:rsid w:val="001C0E53"/>
    <w:rPr>
      <w:lang w:eastAsia="en-US"/>
    </w:rPr>
  </w:style>
  <w:style w:type="paragraph" w:styleId="Date">
    <w:name w:val="Date"/>
    <w:basedOn w:val="Normal"/>
    <w:next w:val="Normal"/>
    <w:link w:val="DateChar"/>
    <w:semiHidden/>
    <w:unhideWhenUsed/>
    <w:rsid w:val="001C0E53"/>
  </w:style>
  <w:style w:type="character" w:customStyle="1" w:styleId="DateChar">
    <w:name w:val="Date Char"/>
    <w:basedOn w:val="DefaultParagraphFont"/>
    <w:link w:val="Date"/>
    <w:semiHidden/>
    <w:rsid w:val="001C0E53"/>
    <w:rPr>
      <w:lang w:eastAsia="en-US"/>
    </w:rPr>
  </w:style>
  <w:style w:type="paragraph" w:styleId="E-mailSignature">
    <w:name w:val="E-mail Signature"/>
    <w:basedOn w:val="Normal"/>
    <w:link w:val="E-mailSignatureChar"/>
    <w:semiHidden/>
    <w:unhideWhenUsed/>
    <w:rsid w:val="001C0E53"/>
    <w:pPr>
      <w:spacing w:after="0"/>
    </w:pPr>
  </w:style>
  <w:style w:type="character" w:customStyle="1" w:styleId="E-mailSignatureChar">
    <w:name w:val="E-mail Signature Char"/>
    <w:basedOn w:val="DefaultParagraphFont"/>
    <w:link w:val="E-mailSignature"/>
    <w:semiHidden/>
    <w:rsid w:val="001C0E53"/>
    <w:rPr>
      <w:lang w:eastAsia="en-US"/>
    </w:rPr>
  </w:style>
  <w:style w:type="paragraph" w:styleId="EndnoteText">
    <w:name w:val="endnote text"/>
    <w:basedOn w:val="Normal"/>
    <w:link w:val="EndnoteTextChar"/>
    <w:rsid w:val="001C0E53"/>
    <w:pPr>
      <w:spacing w:after="0"/>
    </w:pPr>
  </w:style>
  <w:style w:type="character" w:customStyle="1" w:styleId="EndnoteTextChar">
    <w:name w:val="Endnote Text Char"/>
    <w:basedOn w:val="DefaultParagraphFont"/>
    <w:link w:val="EndnoteText"/>
    <w:rsid w:val="001C0E53"/>
    <w:rPr>
      <w:lang w:eastAsia="en-US"/>
    </w:rPr>
  </w:style>
  <w:style w:type="paragraph" w:styleId="EnvelopeAddress">
    <w:name w:val="envelope address"/>
    <w:basedOn w:val="Normal"/>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1C0E53"/>
    <w:pPr>
      <w:spacing w:after="0"/>
    </w:pPr>
    <w:rPr>
      <w:rFonts w:asciiTheme="majorHAnsi" w:eastAsiaTheme="majorEastAsia" w:hAnsiTheme="majorHAnsi" w:cstheme="majorBidi"/>
    </w:rPr>
  </w:style>
  <w:style w:type="paragraph" w:styleId="HTMLAddress">
    <w:name w:val="HTML Address"/>
    <w:basedOn w:val="Normal"/>
    <w:link w:val="HTMLAddressChar"/>
    <w:semiHidden/>
    <w:unhideWhenUsed/>
    <w:rsid w:val="001C0E53"/>
    <w:pPr>
      <w:spacing w:after="0"/>
    </w:pPr>
    <w:rPr>
      <w:i/>
      <w:iCs/>
    </w:rPr>
  </w:style>
  <w:style w:type="character" w:customStyle="1" w:styleId="HTMLAddressChar">
    <w:name w:val="HTML Address Char"/>
    <w:basedOn w:val="DefaultParagraphFont"/>
    <w:link w:val="HTMLAddress"/>
    <w:semiHidden/>
    <w:rsid w:val="001C0E53"/>
    <w:rPr>
      <w:i/>
      <w:iCs/>
      <w:lang w:eastAsia="en-US"/>
    </w:rPr>
  </w:style>
  <w:style w:type="paragraph" w:styleId="HTMLPreformatted">
    <w:name w:val="HTML Preformatted"/>
    <w:basedOn w:val="Normal"/>
    <w:link w:val="HTMLPreformattedChar"/>
    <w:uiPriority w:val="99"/>
    <w:unhideWhenUsed/>
    <w:rsid w:val="001C0E53"/>
    <w:pPr>
      <w:spacing w:after="0"/>
    </w:pPr>
    <w:rPr>
      <w:rFonts w:ascii="Consolas" w:hAnsi="Consolas"/>
    </w:rPr>
  </w:style>
  <w:style w:type="character" w:customStyle="1" w:styleId="HTMLPreformattedChar">
    <w:name w:val="HTML Preformatted Char"/>
    <w:basedOn w:val="DefaultParagraphFont"/>
    <w:link w:val="HTMLPreformatted"/>
    <w:uiPriority w:val="99"/>
    <w:rsid w:val="001C0E53"/>
    <w:rPr>
      <w:rFonts w:ascii="Consolas" w:hAnsi="Consolas"/>
      <w:lang w:eastAsia="en-US"/>
    </w:rPr>
  </w:style>
  <w:style w:type="paragraph" w:styleId="Index3">
    <w:name w:val="index 3"/>
    <w:basedOn w:val="Normal"/>
    <w:next w:val="Normal"/>
    <w:semiHidden/>
    <w:unhideWhenUsed/>
    <w:rsid w:val="001C0E53"/>
    <w:pPr>
      <w:spacing w:after="0"/>
      <w:ind w:left="600" w:hanging="200"/>
    </w:pPr>
  </w:style>
  <w:style w:type="paragraph" w:styleId="Index4">
    <w:name w:val="index 4"/>
    <w:basedOn w:val="Normal"/>
    <w:next w:val="Normal"/>
    <w:semiHidden/>
    <w:unhideWhenUsed/>
    <w:rsid w:val="001C0E53"/>
    <w:pPr>
      <w:spacing w:after="0"/>
      <w:ind w:left="800" w:hanging="200"/>
    </w:pPr>
  </w:style>
  <w:style w:type="paragraph" w:styleId="Index5">
    <w:name w:val="index 5"/>
    <w:basedOn w:val="Normal"/>
    <w:next w:val="Normal"/>
    <w:semiHidden/>
    <w:unhideWhenUsed/>
    <w:rsid w:val="001C0E53"/>
    <w:pPr>
      <w:spacing w:after="0"/>
      <w:ind w:left="1000" w:hanging="200"/>
    </w:pPr>
  </w:style>
  <w:style w:type="paragraph" w:styleId="Index6">
    <w:name w:val="index 6"/>
    <w:basedOn w:val="Normal"/>
    <w:next w:val="Normal"/>
    <w:semiHidden/>
    <w:unhideWhenUsed/>
    <w:rsid w:val="001C0E53"/>
    <w:pPr>
      <w:spacing w:after="0"/>
      <w:ind w:left="1200" w:hanging="200"/>
    </w:pPr>
  </w:style>
  <w:style w:type="paragraph" w:styleId="Index7">
    <w:name w:val="index 7"/>
    <w:basedOn w:val="Normal"/>
    <w:next w:val="Normal"/>
    <w:semiHidden/>
    <w:unhideWhenUsed/>
    <w:rsid w:val="001C0E53"/>
    <w:pPr>
      <w:spacing w:after="0"/>
      <w:ind w:left="1400" w:hanging="200"/>
    </w:pPr>
  </w:style>
  <w:style w:type="paragraph" w:styleId="Index8">
    <w:name w:val="index 8"/>
    <w:basedOn w:val="Normal"/>
    <w:next w:val="Normal"/>
    <w:semiHidden/>
    <w:unhideWhenUsed/>
    <w:rsid w:val="001C0E53"/>
    <w:pPr>
      <w:spacing w:after="0"/>
      <w:ind w:left="1600" w:hanging="200"/>
    </w:pPr>
  </w:style>
  <w:style w:type="paragraph" w:styleId="Index9">
    <w:name w:val="index 9"/>
    <w:basedOn w:val="Normal"/>
    <w:next w:val="Normal"/>
    <w:semiHidden/>
    <w:unhideWhenUsed/>
    <w:rsid w:val="001C0E53"/>
    <w:pPr>
      <w:spacing w:after="0"/>
      <w:ind w:left="1800" w:hanging="200"/>
    </w:pPr>
  </w:style>
  <w:style w:type="paragraph" w:styleId="IndexHeading">
    <w:name w:val="index heading"/>
    <w:basedOn w:val="Normal"/>
    <w:next w:val="Index1"/>
    <w:semiHidden/>
    <w:unhideWhenUsed/>
    <w:rsid w:val="001C0E5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C0E53"/>
    <w:rPr>
      <w:i/>
      <w:iCs/>
      <w:color w:val="4472C4" w:themeColor="accent1"/>
      <w:lang w:eastAsia="en-US"/>
    </w:rPr>
  </w:style>
  <w:style w:type="paragraph" w:styleId="ListContinue">
    <w:name w:val="List Continue"/>
    <w:basedOn w:val="Normal"/>
    <w:rsid w:val="001C0E53"/>
    <w:pPr>
      <w:spacing w:after="120"/>
      <w:ind w:left="283"/>
      <w:contextualSpacing/>
    </w:pPr>
  </w:style>
  <w:style w:type="paragraph" w:styleId="ListContinue2">
    <w:name w:val="List Continue 2"/>
    <w:basedOn w:val="Normal"/>
    <w:rsid w:val="001C0E53"/>
    <w:pPr>
      <w:spacing w:after="120"/>
      <w:ind w:left="566"/>
      <w:contextualSpacing/>
    </w:pPr>
  </w:style>
  <w:style w:type="paragraph" w:styleId="ListContinue3">
    <w:name w:val="List Continue 3"/>
    <w:basedOn w:val="Normal"/>
    <w:rsid w:val="001C0E53"/>
    <w:pPr>
      <w:spacing w:after="120"/>
      <w:ind w:left="849"/>
      <w:contextualSpacing/>
    </w:pPr>
  </w:style>
  <w:style w:type="paragraph" w:styleId="ListContinue4">
    <w:name w:val="List Continue 4"/>
    <w:basedOn w:val="Normal"/>
    <w:rsid w:val="001C0E53"/>
    <w:pPr>
      <w:spacing w:after="120"/>
      <w:ind w:left="1132"/>
      <w:contextualSpacing/>
    </w:pPr>
  </w:style>
  <w:style w:type="paragraph" w:styleId="ListContinue5">
    <w:name w:val="List Continue 5"/>
    <w:basedOn w:val="Normal"/>
    <w:semiHidden/>
    <w:unhideWhenUsed/>
    <w:rsid w:val="001C0E53"/>
    <w:pPr>
      <w:spacing w:after="120"/>
      <w:ind w:left="1415"/>
      <w:contextualSpacing/>
    </w:pPr>
  </w:style>
  <w:style w:type="paragraph" w:styleId="ListNumber3">
    <w:name w:val="List Number 3"/>
    <w:basedOn w:val="Normal"/>
    <w:semiHidden/>
    <w:unhideWhenUsed/>
    <w:rsid w:val="001C0E53"/>
    <w:pPr>
      <w:numPr>
        <w:numId w:val="2"/>
      </w:numPr>
      <w:contextualSpacing/>
    </w:pPr>
  </w:style>
  <w:style w:type="paragraph" w:styleId="ListNumber4">
    <w:name w:val="List Number 4"/>
    <w:basedOn w:val="Normal"/>
    <w:semiHidden/>
    <w:unhideWhenUsed/>
    <w:rsid w:val="001C0E53"/>
    <w:pPr>
      <w:numPr>
        <w:numId w:val="3"/>
      </w:numPr>
      <w:tabs>
        <w:tab w:val="clear" w:pos="1209"/>
      </w:tabs>
      <w:ind w:left="283" w:hanging="283"/>
      <w:contextualSpacing/>
    </w:pPr>
  </w:style>
  <w:style w:type="paragraph" w:styleId="ListNumber5">
    <w:name w:val="List Number 5"/>
    <w:basedOn w:val="Normal"/>
    <w:semiHidden/>
    <w:unhideWhenUsed/>
    <w:rsid w:val="001C0E53"/>
    <w:pPr>
      <w:numPr>
        <w:numId w:val="4"/>
      </w:numPr>
      <w:contextualSpacing/>
    </w:pPr>
  </w:style>
  <w:style w:type="paragraph" w:styleId="MacroText">
    <w:name w:val="macro"/>
    <w:link w:val="MacroTextChar"/>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1C0E53"/>
    <w:rPr>
      <w:rFonts w:ascii="Consolas" w:hAnsi="Consolas"/>
      <w:lang w:eastAsia="en-US"/>
    </w:rPr>
  </w:style>
  <w:style w:type="paragraph" w:styleId="MessageHeader">
    <w:name w:val="Message Header"/>
    <w:basedOn w:val="Normal"/>
    <w:link w:val="MessageHeaderChar"/>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1C0E5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C0E53"/>
    <w:rPr>
      <w:lang w:eastAsia="en-US"/>
    </w:rPr>
  </w:style>
  <w:style w:type="paragraph" w:styleId="NormalIndent">
    <w:name w:val="Normal Indent"/>
    <w:basedOn w:val="Normal"/>
    <w:semiHidden/>
    <w:unhideWhenUsed/>
    <w:rsid w:val="001C0E53"/>
    <w:pPr>
      <w:ind w:left="720"/>
    </w:pPr>
  </w:style>
  <w:style w:type="paragraph" w:styleId="NoteHeading">
    <w:name w:val="Note Heading"/>
    <w:basedOn w:val="Normal"/>
    <w:next w:val="Normal"/>
    <w:link w:val="NoteHeadingChar"/>
    <w:semiHidden/>
    <w:unhideWhenUsed/>
    <w:rsid w:val="001C0E53"/>
    <w:pPr>
      <w:spacing w:after="0"/>
    </w:pPr>
  </w:style>
  <w:style w:type="character" w:customStyle="1" w:styleId="NoteHeadingChar">
    <w:name w:val="Note Heading Char"/>
    <w:basedOn w:val="DefaultParagraphFont"/>
    <w:link w:val="NoteHeading"/>
    <w:semiHidden/>
    <w:rsid w:val="001C0E53"/>
    <w:rPr>
      <w:lang w:eastAsia="en-US"/>
    </w:rPr>
  </w:style>
  <w:style w:type="paragraph" w:styleId="PlainText">
    <w:name w:val="Plain Text"/>
    <w:basedOn w:val="Normal"/>
    <w:link w:val="PlainTextChar"/>
    <w:semiHidden/>
    <w:unhideWhenUsed/>
    <w:rsid w:val="001C0E53"/>
    <w:pPr>
      <w:spacing w:after="0"/>
    </w:pPr>
    <w:rPr>
      <w:rFonts w:ascii="Consolas" w:hAnsi="Consolas"/>
      <w:sz w:val="21"/>
      <w:szCs w:val="21"/>
    </w:rPr>
  </w:style>
  <w:style w:type="character" w:customStyle="1" w:styleId="PlainTextChar">
    <w:name w:val="Plain Text Char"/>
    <w:basedOn w:val="DefaultParagraphFont"/>
    <w:link w:val="PlainText"/>
    <w:semiHidden/>
    <w:rsid w:val="001C0E53"/>
    <w:rPr>
      <w:rFonts w:ascii="Consolas" w:hAnsi="Consolas"/>
      <w:sz w:val="21"/>
      <w:szCs w:val="21"/>
      <w:lang w:eastAsia="en-US"/>
    </w:rPr>
  </w:style>
  <w:style w:type="paragraph" w:styleId="Quote">
    <w:name w:val="Quote"/>
    <w:basedOn w:val="Normal"/>
    <w:next w:val="Normal"/>
    <w:link w:val="QuoteChar"/>
    <w:uiPriority w:val="29"/>
    <w:qFormat/>
    <w:rsid w:val="001C0E5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C0E53"/>
    <w:rPr>
      <w:i/>
      <w:iCs/>
      <w:color w:val="404040" w:themeColor="text1" w:themeTint="BF"/>
      <w:lang w:eastAsia="en-US"/>
    </w:rPr>
  </w:style>
  <w:style w:type="paragraph" w:styleId="Salutation">
    <w:name w:val="Salutation"/>
    <w:basedOn w:val="Normal"/>
    <w:next w:val="Normal"/>
    <w:link w:val="SalutationChar"/>
    <w:semiHidden/>
    <w:unhideWhenUsed/>
    <w:rsid w:val="001C0E53"/>
  </w:style>
  <w:style w:type="character" w:customStyle="1" w:styleId="SalutationChar">
    <w:name w:val="Salutation Char"/>
    <w:basedOn w:val="DefaultParagraphFont"/>
    <w:link w:val="Salutation"/>
    <w:semiHidden/>
    <w:rsid w:val="001C0E53"/>
    <w:rPr>
      <w:lang w:eastAsia="en-US"/>
    </w:rPr>
  </w:style>
  <w:style w:type="paragraph" w:styleId="Signature">
    <w:name w:val="Signature"/>
    <w:basedOn w:val="Normal"/>
    <w:link w:val="SignatureChar"/>
    <w:semiHidden/>
    <w:unhideWhenUsed/>
    <w:rsid w:val="001C0E53"/>
    <w:pPr>
      <w:spacing w:after="0"/>
      <w:ind w:left="4252"/>
    </w:pPr>
  </w:style>
  <w:style w:type="character" w:customStyle="1" w:styleId="SignatureChar">
    <w:name w:val="Signature Char"/>
    <w:basedOn w:val="DefaultParagraphFont"/>
    <w:link w:val="Signature"/>
    <w:semiHidden/>
    <w:rsid w:val="001C0E53"/>
    <w:rPr>
      <w:lang w:eastAsia="en-US"/>
    </w:rPr>
  </w:style>
  <w:style w:type="paragraph" w:styleId="Subtitle">
    <w:name w:val="Subtitle"/>
    <w:basedOn w:val="Normal"/>
    <w:next w:val="Normal"/>
    <w:link w:val="SubtitleChar"/>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C0E5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1C0E53"/>
    <w:pPr>
      <w:spacing w:after="0"/>
      <w:ind w:left="200" w:hanging="200"/>
    </w:pPr>
  </w:style>
  <w:style w:type="paragraph" w:styleId="TableofFigures">
    <w:name w:val="table of figures"/>
    <w:basedOn w:val="Normal"/>
    <w:next w:val="Normal"/>
    <w:semiHidden/>
    <w:unhideWhenUsed/>
    <w:rsid w:val="001C0E53"/>
    <w:pPr>
      <w:spacing w:after="0"/>
    </w:pPr>
  </w:style>
  <w:style w:type="paragraph" w:styleId="Title">
    <w:name w:val="Title"/>
    <w:basedOn w:val="Normal"/>
    <w:next w:val="Normal"/>
    <w:link w:val="TitleChar"/>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C0E5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C0E5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DefaultParagraphFont"/>
    <w:rsid w:val="00FE2976"/>
  </w:style>
  <w:style w:type="character" w:customStyle="1" w:styleId="normaltextrun">
    <w:name w:val="normaltextrun"/>
    <w:basedOn w:val="DefaultParagraphFont"/>
    <w:rsid w:val="00D67514"/>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Heading1Char">
    <w:name w:val="Heading 1 Char"/>
    <w:link w:val="Heading1"/>
    <w:rsid w:val="00D90982"/>
    <w:rPr>
      <w:rFonts w:ascii="Arial" w:hAnsi="Arial"/>
      <w:sz w:val="36"/>
      <w:lang w:eastAsia="en-US"/>
    </w:rPr>
  </w:style>
  <w:style w:type="character" w:customStyle="1" w:styleId="Heading6Char">
    <w:name w:val="Heading 6 Char"/>
    <w:link w:val="Heading6"/>
    <w:rsid w:val="00D90982"/>
    <w:rPr>
      <w:rFonts w:ascii="Arial" w:hAnsi="Arial"/>
      <w:lang w:eastAsia="en-US"/>
    </w:rPr>
  </w:style>
  <w:style w:type="character" w:customStyle="1" w:styleId="Heading7Char">
    <w:name w:val="Heading 7 Char"/>
    <w:link w:val="Heading7"/>
    <w:rsid w:val="00D90982"/>
    <w:rPr>
      <w:rFonts w:ascii="Arial" w:hAnsi="Arial"/>
      <w:lang w:eastAsia="en-US"/>
    </w:rPr>
  </w:style>
  <w:style w:type="character" w:customStyle="1" w:styleId="Heading9Char">
    <w:name w:val="Heading 9 Char"/>
    <w:link w:val="Heading9"/>
    <w:rsid w:val="00D90982"/>
    <w:rPr>
      <w:rFonts w:ascii="Arial" w:hAnsi="Arial"/>
      <w:sz w:val="36"/>
      <w:lang w:eastAsia="en-US"/>
    </w:rPr>
  </w:style>
  <w:style w:type="character" w:customStyle="1" w:styleId="FooterChar">
    <w:name w:val="Footer Char"/>
    <w:link w:val="Footer"/>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Normal"/>
    <w:rsid w:val="00D90982"/>
    <w:pPr>
      <w:spacing w:before="100" w:beforeAutospacing="1" w:after="100" w:afterAutospacing="1"/>
    </w:pPr>
    <w:rPr>
      <w:rFonts w:ascii="SimSun" w:eastAsia="SimSun" w:hAnsi="SimSun" w:cs="SimSun"/>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2</Pages>
  <Words>62703</Words>
  <Characters>403183</Characters>
  <Application>Microsoft Office Word</Application>
  <DocSecurity>0</DocSecurity>
  <Lines>13902</Lines>
  <Paragraphs>11092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454794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MCC</cp:lastModifiedBy>
  <cp:revision>11</cp:revision>
  <cp:lastPrinted>2019-02-25T14:05:00Z</cp:lastPrinted>
  <dcterms:created xsi:type="dcterms:W3CDTF">2025-12-11T03:41:00Z</dcterms:created>
  <dcterms:modified xsi:type="dcterms:W3CDTF">2026-01-08T20:26:00Z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