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77777777"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r w:rsidR="005E119F">
        <w:t>1</w:t>
      </w:r>
      <w:r w:rsidRPr="0018365C">
        <w:t>.</w:t>
      </w:r>
      <w:r w:rsidRPr="0018365C">
        <w:rPr>
          <w:lang w:eastAsia="zh-CN"/>
        </w:rPr>
        <w:t>0</w:t>
      </w:r>
      <w:r w:rsidRPr="0018365C">
        <w:t xml:space="preserve"> </w:t>
      </w:r>
      <w:r w:rsidRPr="0018365C">
        <w:rPr>
          <w:sz w:val="32"/>
        </w:rPr>
        <w:t>(</w:t>
      </w:r>
      <w:r w:rsidRPr="0018365C">
        <w:rPr>
          <w:sz w:val="32"/>
          <w:lang w:eastAsia="zh-CN"/>
        </w:rPr>
        <w:t>202</w:t>
      </w:r>
      <w:r w:rsidR="00D755ED">
        <w:rPr>
          <w:sz w:val="32"/>
          <w:lang w:eastAsia="zh-CN"/>
        </w:rPr>
        <w:t>5</w:t>
      </w:r>
      <w:r w:rsidRPr="0018365C">
        <w:rPr>
          <w:sz w:val="32"/>
        </w:rPr>
        <w:t>-</w:t>
      </w:r>
      <w:r w:rsidR="005E119F">
        <w:rPr>
          <w:sz w:val="32"/>
        </w:rPr>
        <w:t>09</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9" o:title=""/>
          </v:shape>
          <o:OLEObject Type="Embed" ProgID="Word.Picture.8" ShapeID="_x0000_i1025" DrawAspect="Content" ObjectID="_1820131639"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77777777" w:rsidR="00374E6C" w:rsidRPr="0018365C" w:rsidRDefault="00374E6C">
      <w:pPr>
        <w:pStyle w:val="FP"/>
        <w:framePr w:h="3057" w:hRule="exact" w:wrap="notBeside" w:vAnchor="page" w:hAnchor="margin" w:y="12605"/>
        <w:jc w:val="center"/>
        <w:rPr>
          <w:noProof/>
          <w:sz w:val="18"/>
        </w:rPr>
      </w:pPr>
      <w:r w:rsidRPr="0018365C">
        <w:rPr>
          <w:noProof/>
          <w:sz w:val="18"/>
        </w:rPr>
        <w:t>© 202</w:t>
      </w:r>
      <w:r w:rsidR="00D755ED">
        <w:rPr>
          <w:noProof/>
          <w:sz w:val="18"/>
        </w:rPr>
        <w:t>5</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noProof/>
          <w:kern w:val="2"/>
          <w:sz w:val="24"/>
          <w:szCs w:val="24"/>
          <w:lang w:eastAsia="en-GB"/>
          <w14:ligatures w14:val="standardContextual"/>
        </w:rPr>
      </w:pPr>
      <w:r w:rsidRPr="0018365C">
        <w:rPr>
          <w:noProof/>
        </w:rPr>
        <w:fldChar w:fldCharType="begin" w:fldLock="1"/>
      </w:r>
      <w:r w:rsidRPr="0018365C">
        <w:rPr>
          <w:noProof/>
        </w:rPr>
        <w:instrText xml:space="preserve"> TOC \o "1-9" </w:instrText>
      </w:r>
      <w:r w:rsidRPr="0018365C">
        <w:rPr>
          <w:noProof/>
        </w:rPr>
        <w:fldChar w:fldCharType="separate"/>
      </w:r>
      <w:r w:rsidR="007864A9">
        <w:rPr>
          <w:noProof/>
        </w:rPr>
        <w:t>Foreword</w:t>
      </w:r>
      <w:r w:rsidR="007864A9">
        <w:rPr>
          <w:noProof/>
        </w:rPr>
        <w:tab/>
      </w:r>
      <w:r w:rsidR="007864A9">
        <w:rPr>
          <w:noProof/>
        </w:rPr>
        <w:fldChar w:fldCharType="begin" w:fldLock="1"/>
      </w:r>
      <w:r w:rsidR="007864A9">
        <w:rPr>
          <w:noProof/>
        </w:rPr>
        <w:instrText xml:space="preserve"> PAGEREF _Toc209520334 \h </w:instrText>
      </w:r>
      <w:r w:rsidR="007864A9">
        <w:rPr>
          <w:noProof/>
        </w:rPr>
      </w:r>
      <w:r w:rsidR="007864A9">
        <w:rPr>
          <w:noProof/>
        </w:rPr>
        <w:fldChar w:fldCharType="separate"/>
      </w:r>
      <w:r w:rsidR="007864A9">
        <w:rPr>
          <w:noProof/>
        </w:rPr>
        <w:t>5</w:t>
      </w:r>
      <w:r w:rsidR="007864A9">
        <w:rPr>
          <w:noProof/>
        </w:rPr>
        <w:fldChar w:fldCharType="end"/>
      </w:r>
    </w:p>
    <w:p w14:paraId="3518A85A" w14:textId="124C2A3A"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_Toc209520335 \h </w:instrText>
      </w:r>
      <w:r>
        <w:rPr>
          <w:noProof/>
        </w:rPr>
      </w:r>
      <w:r>
        <w:rPr>
          <w:noProof/>
        </w:rPr>
        <w:fldChar w:fldCharType="separate"/>
      </w:r>
      <w:r>
        <w:rPr>
          <w:noProof/>
        </w:rPr>
        <w:t>6</w:t>
      </w:r>
      <w:r>
        <w:rPr>
          <w:noProof/>
        </w:rPr>
        <w:fldChar w:fldCharType="end"/>
      </w:r>
    </w:p>
    <w:p w14:paraId="0DFF4E5A" w14:textId="0C40A989"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_Toc209520336 \h </w:instrText>
      </w:r>
      <w:r>
        <w:rPr>
          <w:noProof/>
        </w:rPr>
      </w:r>
      <w:r>
        <w:rPr>
          <w:noProof/>
        </w:rPr>
        <w:fldChar w:fldCharType="separate"/>
      </w:r>
      <w:r>
        <w:rPr>
          <w:noProof/>
        </w:rPr>
        <w:t>6</w:t>
      </w:r>
      <w:r>
        <w:rPr>
          <w:noProof/>
        </w:rPr>
        <w:fldChar w:fldCharType="end"/>
      </w:r>
    </w:p>
    <w:p w14:paraId="166D9B61" w14:textId="5A0984D0"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_Toc209520337 \h </w:instrText>
      </w:r>
      <w:r>
        <w:rPr>
          <w:noProof/>
        </w:rPr>
      </w:r>
      <w:r>
        <w:rPr>
          <w:noProof/>
        </w:rPr>
        <w:fldChar w:fldCharType="separate"/>
      </w:r>
      <w:r>
        <w:rPr>
          <w:noProof/>
        </w:rPr>
        <w:t>7</w:t>
      </w:r>
      <w:r>
        <w:rPr>
          <w:noProof/>
        </w:rPr>
        <w:fldChar w:fldCharType="end"/>
      </w:r>
    </w:p>
    <w:p w14:paraId="05EE9310" w14:textId="3862A3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_Toc209520338 \h </w:instrText>
      </w:r>
      <w:r>
        <w:rPr>
          <w:noProof/>
        </w:rPr>
      </w:r>
      <w:r>
        <w:rPr>
          <w:noProof/>
        </w:rPr>
        <w:fldChar w:fldCharType="separate"/>
      </w:r>
      <w:r>
        <w:rPr>
          <w:noProof/>
        </w:rPr>
        <w:t>7</w:t>
      </w:r>
      <w:r>
        <w:rPr>
          <w:noProof/>
        </w:rPr>
        <w:fldChar w:fldCharType="end"/>
      </w:r>
    </w:p>
    <w:p w14:paraId="2C8C707B" w14:textId="3AF4AFD0"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_Toc209520339 \h </w:instrText>
      </w:r>
      <w:r>
        <w:rPr>
          <w:noProof/>
        </w:rPr>
      </w:r>
      <w:r>
        <w:rPr>
          <w:noProof/>
        </w:rPr>
        <w:fldChar w:fldCharType="separate"/>
      </w:r>
      <w:r>
        <w:rPr>
          <w:noProof/>
        </w:rPr>
        <w:t>7</w:t>
      </w:r>
      <w:r>
        <w:rPr>
          <w:noProof/>
        </w:rPr>
        <w:fldChar w:fldCharType="end"/>
      </w:r>
    </w:p>
    <w:p w14:paraId="22C3E3D8" w14:textId="7FCA1FE2"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fldLock="1"/>
      </w:r>
      <w:r>
        <w:rPr>
          <w:noProof/>
        </w:rPr>
        <w:instrText xml:space="preserve"> PAGEREF _Toc209520340 \h </w:instrText>
      </w:r>
      <w:r>
        <w:rPr>
          <w:noProof/>
        </w:rPr>
      </w:r>
      <w:r>
        <w:rPr>
          <w:noProof/>
        </w:rPr>
        <w:fldChar w:fldCharType="separate"/>
      </w:r>
      <w:r>
        <w:rPr>
          <w:noProof/>
        </w:rPr>
        <w:t>8</w:t>
      </w:r>
      <w:r>
        <w:rPr>
          <w:noProof/>
        </w:rPr>
        <w:fldChar w:fldCharType="end"/>
      </w:r>
    </w:p>
    <w:p w14:paraId="5008A20B" w14:textId="20E4B0DC"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_Toc209520341 \h </w:instrText>
      </w:r>
      <w:r>
        <w:rPr>
          <w:noProof/>
        </w:rPr>
      </w:r>
      <w:r>
        <w:rPr>
          <w:noProof/>
        </w:rPr>
        <w:fldChar w:fldCharType="separate"/>
      </w:r>
      <w:r>
        <w:rPr>
          <w:noProof/>
        </w:rPr>
        <w:t>8</w:t>
      </w:r>
      <w:r>
        <w:rPr>
          <w:noProof/>
        </w:rPr>
        <w:fldChar w:fldCharType="end"/>
      </w:r>
    </w:p>
    <w:p w14:paraId="763D7242" w14:textId="3D9BB25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_Toc209520342 \h </w:instrText>
      </w:r>
      <w:r>
        <w:rPr>
          <w:noProof/>
        </w:rPr>
      </w:r>
      <w:r>
        <w:rPr>
          <w:noProof/>
        </w:rPr>
        <w:fldChar w:fldCharType="separate"/>
      </w:r>
      <w:r>
        <w:rPr>
          <w:noProof/>
        </w:rPr>
        <w:t>8</w:t>
      </w:r>
      <w:r>
        <w:rPr>
          <w:noProof/>
        </w:rPr>
        <w:fldChar w:fldCharType="end"/>
      </w:r>
    </w:p>
    <w:p w14:paraId="2E554E41" w14:textId="4B83B7A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_Toc209520343 \h </w:instrText>
      </w:r>
      <w:r>
        <w:rPr>
          <w:noProof/>
        </w:rPr>
      </w:r>
      <w:r>
        <w:rPr>
          <w:noProof/>
        </w:rPr>
        <w:fldChar w:fldCharType="separate"/>
      </w:r>
      <w:r>
        <w:rPr>
          <w:noProof/>
        </w:rPr>
        <w:t>8</w:t>
      </w:r>
      <w:r>
        <w:rPr>
          <w:noProof/>
        </w:rPr>
        <w:fldChar w:fldCharType="end"/>
      </w:r>
    </w:p>
    <w:p w14:paraId="19A7EC42" w14:textId="5048738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_Toc209520344 \h </w:instrText>
      </w:r>
      <w:r>
        <w:rPr>
          <w:noProof/>
        </w:rPr>
      </w:r>
      <w:r>
        <w:rPr>
          <w:noProof/>
        </w:rPr>
        <w:fldChar w:fldCharType="separate"/>
      </w:r>
      <w:r>
        <w:rPr>
          <w:noProof/>
        </w:rPr>
        <w:t>9</w:t>
      </w:r>
      <w:r>
        <w:rPr>
          <w:noProof/>
        </w:rPr>
        <w:fldChar w:fldCharType="end"/>
      </w:r>
    </w:p>
    <w:p w14:paraId="5A1F4EE1" w14:textId="149D30B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_Toc209520345 \h </w:instrText>
      </w:r>
      <w:r>
        <w:rPr>
          <w:noProof/>
        </w:rPr>
      </w:r>
      <w:r>
        <w:rPr>
          <w:noProof/>
        </w:rPr>
        <w:fldChar w:fldCharType="separate"/>
      </w:r>
      <w:r>
        <w:rPr>
          <w:noProof/>
        </w:rPr>
        <w:t>9</w:t>
      </w:r>
      <w:r>
        <w:rPr>
          <w:noProof/>
        </w:rPr>
        <w:fldChar w:fldCharType="end"/>
      </w:r>
    </w:p>
    <w:p w14:paraId="7E2202B3" w14:textId="6BE5752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_Toc209520346 \h </w:instrText>
      </w:r>
      <w:r>
        <w:rPr>
          <w:noProof/>
        </w:rPr>
      </w:r>
      <w:r>
        <w:rPr>
          <w:noProof/>
        </w:rPr>
        <w:fldChar w:fldCharType="separate"/>
      </w:r>
      <w:r>
        <w:rPr>
          <w:noProof/>
        </w:rPr>
        <w:t>9</w:t>
      </w:r>
      <w:r>
        <w:rPr>
          <w:noProof/>
        </w:rPr>
        <w:fldChar w:fldCharType="end"/>
      </w:r>
    </w:p>
    <w:p w14:paraId="79CE7B9E" w14:textId="51AB72A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_Toc209520347 \h </w:instrText>
      </w:r>
      <w:r>
        <w:rPr>
          <w:noProof/>
        </w:rPr>
      </w:r>
      <w:r>
        <w:rPr>
          <w:noProof/>
        </w:rPr>
        <w:fldChar w:fldCharType="separate"/>
      </w:r>
      <w:r>
        <w:rPr>
          <w:noProof/>
        </w:rPr>
        <w:t>9</w:t>
      </w:r>
      <w:r>
        <w:rPr>
          <w:noProof/>
        </w:rPr>
        <w:fldChar w:fldCharType="end"/>
      </w:r>
    </w:p>
    <w:p w14:paraId="01696080" w14:textId="5043A6F8"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_Toc209520348 \h </w:instrText>
      </w:r>
      <w:r>
        <w:rPr>
          <w:noProof/>
        </w:rPr>
      </w:r>
      <w:r>
        <w:rPr>
          <w:noProof/>
        </w:rPr>
        <w:fldChar w:fldCharType="separate"/>
      </w:r>
      <w:r>
        <w:rPr>
          <w:noProof/>
        </w:rPr>
        <w:t>9</w:t>
      </w:r>
      <w:r>
        <w:rPr>
          <w:noProof/>
        </w:rPr>
        <w:fldChar w:fldCharType="end"/>
      </w:r>
    </w:p>
    <w:p w14:paraId="42A7CAF8" w14:textId="3A4AE60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Npcf_BDTPolicyControl_Create service operation</w:t>
      </w:r>
      <w:r>
        <w:rPr>
          <w:noProof/>
        </w:rPr>
        <w:tab/>
      </w:r>
      <w:r>
        <w:rPr>
          <w:noProof/>
        </w:rPr>
        <w:fldChar w:fldCharType="begin" w:fldLock="1"/>
      </w:r>
      <w:r>
        <w:rPr>
          <w:noProof/>
        </w:rPr>
        <w:instrText xml:space="preserve"> PAGEREF _Toc209520349 \h </w:instrText>
      </w:r>
      <w:r>
        <w:rPr>
          <w:noProof/>
        </w:rPr>
      </w:r>
      <w:r>
        <w:rPr>
          <w:noProof/>
        </w:rPr>
        <w:fldChar w:fldCharType="separate"/>
      </w:r>
      <w:r>
        <w:rPr>
          <w:noProof/>
        </w:rPr>
        <w:t>10</w:t>
      </w:r>
      <w:r>
        <w:rPr>
          <w:noProof/>
        </w:rPr>
        <w:fldChar w:fldCharType="end"/>
      </w:r>
    </w:p>
    <w:p w14:paraId="3A2255FA" w14:textId="52FE6C1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_Toc209520350 \h </w:instrText>
      </w:r>
      <w:r>
        <w:rPr>
          <w:noProof/>
        </w:rPr>
      </w:r>
      <w:r>
        <w:rPr>
          <w:noProof/>
        </w:rPr>
        <w:fldChar w:fldCharType="separate"/>
      </w:r>
      <w:r>
        <w:rPr>
          <w:noProof/>
        </w:rPr>
        <w:t>10</w:t>
      </w:r>
      <w:r>
        <w:rPr>
          <w:noProof/>
        </w:rPr>
        <w:fldChar w:fldCharType="end"/>
      </w:r>
    </w:p>
    <w:p w14:paraId="52491A81" w14:textId="51A3677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Creation of a BDT Policy</w:t>
      </w:r>
      <w:r>
        <w:rPr>
          <w:noProof/>
        </w:rPr>
        <w:tab/>
      </w:r>
      <w:r>
        <w:rPr>
          <w:noProof/>
        </w:rPr>
        <w:fldChar w:fldCharType="begin" w:fldLock="1"/>
      </w:r>
      <w:r>
        <w:rPr>
          <w:noProof/>
        </w:rPr>
        <w:instrText xml:space="preserve"> PAGEREF _Toc209520351 \h </w:instrText>
      </w:r>
      <w:r>
        <w:rPr>
          <w:noProof/>
        </w:rPr>
      </w:r>
      <w:r>
        <w:rPr>
          <w:noProof/>
        </w:rPr>
        <w:fldChar w:fldCharType="separate"/>
      </w:r>
      <w:r>
        <w:rPr>
          <w:noProof/>
        </w:rPr>
        <w:t>10</w:t>
      </w:r>
      <w:r>
        <w:rPr>
          <w:noProof/>
        </w:rPr>
        <w:fldChar w:fldCharType="end"/>
      </w:r>
    </w:p>
    <w:p w14:paraId="598ABA07" w14:textId="6ED4F665"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Npcf_BDTPolicyControl_Update service operation</w:t>
      </w:r>
      <w:r>
        <w:rPr>
          <w:noProof/>
        </w:rPr>
        <w:tab/>
      </w:r>
      <w:r>
        <w:rPr>
          <w:noProof/>
        </w:rPr>
        <w:fldChar w:fldCharType="begin" w:fldLock="1"/>
      </w:r>
      <w:r>
        <w:rPr>
          <w:noProof/>
        </w:rPr>
        <w:instrText xml:space="preserve"> PAGEREF _Toc209520352 \h </w:instrText>
      </w:r>
      <w:r>
        <w:rPr>
          <w:noProof/>
        </w:rPr>
      </w:r>
      <w:r>
        <w:rPr>
          <w:noProof/>
        </w:rPr>
        <w:fldChar w:fldCharType="separate"/>
      </w:r>
      <w:r>
        <w:rPr>
          <w:noProof/>
        </w:rPr>
        <w:t>12</w:t>
      </w:r>
      <w:r>
        <w:rPr>
          <w:noProof/>
        </w:rPr>
        <w:fldChar w:fldCharType="end"/>
      </w:r>
    </w:p>
    <w:p w14:paraId="3A0F7F5A" w14:textId="69638D1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_Toc209520353 \h </w:instrText>
      </w:r>
      <w:r>
        <w:rPr>
          <w:noProof/>
        </w:rPr>
      </w:r>
      <w:r>
        <w:rPr>
          <w:noProof/>
        </w:rPr>
        <w:fldChar w:fldCharType="separate"/>
      </w:r>
      <w:r>
        <w:rPr>
          <w:noProof/>
        </w:rPr>
        <w:t>12</w:t>
      </w:r>
      <w:r>
        <w:rPr>
          <w:noProof/>
        </w:rPr>
        <w:fldChar w:fldCharType="end"/>
      </w:r>
    </w:p>
    <w:p w14:paraId="7F956D3E" w14:textId="3E08C7E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transfer policy</w:t>
      </w:r>
      <w:r>
        <w:rPr>
          <w:noProof/>
        </w:rPr>
        <w:tab/>
      </w:r>
      <w:r>
        <w:rPr>
          <w:noProof/>
        </w:rPr>
        <w:fldChar w:fldCharType="begin" w:fldLock="1"/>
      </w:r>
      <w:r>
        <w:rPr>
          <w:noProof/>
        </w:rPr>
        <w:instrText xml:space="preserve"> PAGEREF _Toc209520354 \h </w:instrText>
      </w:r>
      <w:r>
        <w:rPr>
          <w:noProof/>
        </w:rPr>
      </w:r>
      <w:r>
        <w:rPr>
          <w:noProof/>
        </w:rPr>
        <w:fldChar w:fldCharType="separate"/>
      </w:r>
      <w:r>
        <w:rPr>
          <w:noProof/>
        </w:rPr>
        <w:t>12</w:t>
      </w:r>
      <w:r>
        <w:rPr>
          <w:noProof/>
        </w:rPr>
        <w:fldChar w:fldCharType="end"/>
      </w:r>
    </w:p>
    <w:p w14:paraId="228CE3A7" w14:textId="51181F9A"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sidRPr="00BF3B81">
        <w:rPr>
          <w:rFonts w:cs="Arial"/>
          <w:noProof/>
        </w:rPr>
        <w:t xml:space="preserve">Modification of </w:t>
      </w:r>
      <w:r>
        <w:rPr>
          <w:noProof/>
        </w:rPr>
        <w:t>BDT warning notification request indication</w:t>
      </w:r>
      <w:r>
        <w:rPr>
          <w:noProof/>
        </w:rPr>
        <w:tab/>
      </w:r>
      <w:r>
        <w:rPr>
          <w:noProof/>
        </w:rPr>
        <w:fldChar w:fldCharType="begin" w:fldLock="1"/>
      </w:r>
      <w:r>
        <w:rPr>
          <w:noProof/>
        </w:rPr>
        <w:instrText xml:space="preserve"> PAGEREF _Toc209520355 \h </w:instrText>
      </w:r>
      <w:r>
        <w:rPr>
          <w:noProof/>
        </w:rPr>
      </w:r>
      <w:r>
        <w:rPr>
          <w:noProof/>
        </w:rPr>
        <w:fldChar w:fldCharType="separate"/>
      </w:r>
      <w:r>
        <w:rPr>
          <w:noProof/>
        </w:rPr>
        <w:t>13</w:t>
      </w:r>
      <w:r>
        <w:rPr>
          <w:noProof/>
        </w:rPr>
        <w:fldChar w:fldCharType="end"/>
      </w:r>
    </w:p>
    <w:p w14:paraId="12064886" w14:textId="6992512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Npcf_BDTPolicyControl_Notify service operation</w:t>
      </w:r>
      <w:r>
        <w:rPr>
          <w:noProof/>
        </w:rPr>
        <w:tab/>
      </w:r>
      <w:r>
        <w:rPr>
          <w:noProof/>
        </w:rPr>
        <w:fldChar w:fldCharType="begin" w:fldLock="1"/>
      </w:r>
      <w:r>
        <w:rPr>
          <w:noProof/>
        </w:rPr>
        <w:instrText xml:space="preserve"> PAGEREF _Toc209520356 \h </w:instrText>
      </w:r>
      <w:r>
        <w:rPr>
          <w:noProof/>
        </w:rPr>
      </w:r>
      <w:r>
        <w:rPr>
          <w:noProof/>
        </w:rPr>
        <w:fldChar w:fldCharType="separate"/>
      </w:r>
      <w:r>
        <w:rPr>
          <w:noProof/>
        </w:rPr>
        <w:t>13</w:t>
      </w:r>
      <w:r>
        <w:rPr>
          <w:noProof/>
        </w:rPr>
        <w:fldChar w:fldCharType="end"/>
      </w:r>
    </w:p>
    <w:p w14:paraId="161901C4" w14:textId="2D40CFD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_Toc209520357 \h </w:instrText>
      </w:r>
      <w:r>
        <w:rPr>
          <w:noProof/>
        </w:rPr>
      </w:r>
      <w:r>
        <w:rPr>
          <w:noProof/>
        </w:rPr>
        <w:fldChar w:fldCharType="separate"/>
      </w:r>
      <w:r>
        <w:rPr>
          <w:noProof/>
        </w:rPr>
        <w:t>13</w:t>
      </w:r>
      <w:r>
        <w:rPr>
          <w:noProof/>
        </w:rPr>
        <w:fldChar w:fldCharType="end"/>
      </w:r>
    </w:p>
    <w:p w14:paraId="586581CF" w14:textId="175717D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Sending the BDT warning notification</w:t>
      </w:r>
      <w:r>
        <w:rPr>
          <w:noProof/>
        </w:rPr>
        <w:tab/>
      </w:r>
      <w:r>
        <w:rPr>
          <w:noProof/>
        </w:rPr>
        <w:fldChar w:fldCharType="begin" w:fldLock="1"/>
      </w:r>
      <w:r>
        <w:rPr>
          <w:noProof/>
        </w:rPr>
        <w:instrText xml:space="preserve"> PAGEREF _Toc209520358 \h </w:instrText>
      </w:r>
      <w:r>
        <w:rPr>
          <w:noProof/>
        </w:rPr>
      </w:r>
      <w:r>
        <w:rPr>
          <w:noProof/>
        </w:rPr>
        <w:fldChar w:fldCharType="separate"/>
      </w:r>
      <w:r>
        <w:rPr>
          <w:noProof/>
        </w:rPr>
        <w:t>14</w:t>
      </w:r>
      <w:r>
        <w:rPr>
          <w:noProof/>
        </w:rPr>
        <w:fldChar w:fldCharType="end"/>
      </w:r>
    </w:p>
    <w:p w14:paraId="4931D896" w14:textId="107043AB"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API</w:t>
      </w:r>
      <w:r>
        <w:rPr>
          <w:noProof/>
        </w:rPr>
        <w:tab/>
      </w:r>
      <w:r>
        <w:rPr>
          <w:noProof/>
        </w:rPr>
        <w:fldChar w:fldCharType="begin" w:fldLock="1"/>
      </w:r>
      <w:r>
        <w:rPr>
          <w:noProof/>
        </w:rPr>
        <w:instrText xml:space="preserve"> PAGEREF _Toc209520359 \h </w:instrText>
      </w:r>
      <w:r>
        <w:rPr>
          <w:noProof/>
        </w:rPr>
      </w:r>
      <w:r>
        <w:rPr>
          <w:noProof/>
        </w:rPr>
        <w:fldChar w:fldCharType="separate"/>
      </w:r>
      <w:r>
        <w:rPr>
          <w:noProof/>
        </w:rPr>
        <w:t>15</w:t>
      </w:r>
      <w:r>
        <w:rPr>
          <w:noProof/>
        </w:rPr>
        <w:fldChar w:fldCharType="end"/>
      </w:r>
    </w:p>
    <w:p w14:paraId="184ECC09" w14:textId="72956EDF"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_Toc209520360 \h </w:instrText>
      </w:r>
      <w:r>
        <w:rPr>
          <w:noProof/>
        </w:rPr>
      </w:r>
      <w:r>
        <w:rPr>
          <w:noProof/>
        </w:rPr>
        <w:fldChar w:fldCharType="separate"/>
      </w:r>
      <w:r>
        <w:rPr>
          <w:noProof/>
        </w:rPr>
        <w:t>15</w:t>
      </w:r>
      <w:r>
        <w:rPr>
          <w:noProof/>
        </w:rPr>
        <w:fldChar w:fldCharType="end"/>
      </w:r>
    </w:p>
    <w:p w14:paraId="21F62B12" w14:textId="36C855E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_Toc209520361 \h </w:instrText>
      </w:r>
      <w:r>
        <w:rPr>
          <w:noProof/>
        </w:rPr>
      </w:r>
      <w:r>
        <w:rPr>
          <w:noProof/>
        </w:rPr>
        <w:fldChar w:fldCharType="separate"/>
      </w:r>
      <w:r>
        <w:rPr>
          <w:noProof/>
        </w:rPr>
        <w:t>15</w:t>
      </w:r>
      <w:r>
        <w:rPr>
          <w:noProof/>
        </w:rPr>
        <w:fldChar w:fldCharType="end"/>
      </w:r>
    </w:p>
    <w:p w14:paraId="7BDF150C" w14:textId="635628FD"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_Toc209520362 \h </w:instrText>
      </w:r>
      <w:r>
        <w:rPr>
          <w:noProof/>
        </w:rPr>
      </w:r>
      <w:r>
        <w:rPr>
          <w:noProof/>
        </w:rPr>
        <w:fldChar w:fldCharType="separate"/>
      </w:r>
      <w:r>
        <w:rPr>
          <w:noProof/>
        </w:rPr>
        <w:t>15</w:t>
      </w:r>
      <w:r>
        <w:rPr>
          <w:noProof/>
        </w:rPr>
        <w:fldChar w:fldCharType="end"/>
      </w:r>
    </w:p>
    <w:p w14:paraId="38376073" w14:textId="7CFDF9C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_Toc209520363 \h </w:instrText>
      </w:r>
      <w:r>
        <w:rPr>
          <w:noProof/>
        </w:rPr>
      </w:r>
      <w:r>
        <w:rPr>
          <w:noProof/>
        </w:rPr>
        <w:fldChar w:fldCharType="separate"/>
      </w:r>
      <w:r>
        <w:rPr>
          <w:noProof/>
        </w:rPr>
        <w:t>15</w:t>
      </w:r>
      <w:r>
        <w:rPr>
          <w:noProof/>
        </w:rPr>
        <w:fldChar w:fldCharType="end"/>
      </w:r>
    </w:p>
    <w:p w14:paraId="3F7BF59E" w14:textId="2C99856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_Toc209520364 \h </w:instrText>
      </w:r>
      <w:r>
        <w:rPr>
          <w:noProof/>
        </w:rPr>
      </w:r>
      <w:r>
        <w:rPr>
          <w:noProof/>
        </w:rPr>
        <w:fldChar w:fldCharType="separate"/>
      </w:r>
      <w:r>
        <w:rPr>
          <w:noProof/>
        </w:rPr>
        <w:t>15</w:t>
      </w:r>
      <w:r>
        <w:rPr>
          <w:noProof/>
        </w:rPr>
        <w:fldChar w:fldCharType="end"/>
      </w:r>
    </w:p>
    <w:p w14:paraId="118A8013" w14:textId="307162F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_Toc209520365 \h </w:instrText>
      </w:r>
      <w:r>
        <w:rPr>
          <w:noProof/>
        </w:rPr>
      </w:r>
      <w:r>
        <w:rPr>
          <w:noProof/>
        </w:rPr>
        <w:fldChar w:fldCharType="separate"/>
      </w:r>
      <w:r>
        <w:rPr>
          <w:noProof/>
        </w:rPr>
        <w:t>16</w:t>
      </w:r>
      <w:r>
        <w:rPr>
          <w:noProof/>
        </w:rPr>
        <w:fldChar w:fldCharType="end"/>
      </w:r>
    </w:p>
    <w:p w14:paraId="09600BEF" w14:textId="45308B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_Toc209520366 \h </w:instrText>
      </w:r>
      <w:r>
        <w:rPr>
          <w:noProof/>
        </w:rPr>
      </w:r>
      <w:r>
        <w:rPr>
          <w:noProof/>
        </w:rPr>
        <w:fldChar w:fldCharType="separate"/>
      </w:r>
      <w:r>
        <w:rPr>
          <w:noProof/>
        </w:rPr>
        <w:t>16</w:t>
      </w:r>
      <w:r>
        <w:rPr>
          <w:noProof/>
        </w:rPr>
        <w:fldChar w:fldCharType="end"/>
      </w:r>
    </w:p>
    <w:p w14:paraId="44B677B0" w14:textId="518259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_Toc209520367 \h </w:instrText>
      </w:r>
      <w:r>
        <w:rPr>
          <w:noProof/>
        </w:rPr>
      </w:r>
      <w:r>
        <w:rPr>
          <w:noProof/>
        </w:rPr>
        <w:fldChar w:fldCharType="separate"/>
      </w:r>
      <w:r>
        <w:rPr>
          <w:noProof/>
        </w:rPr>
        <w:t>16</w:t>
      </w:r>
      <w:r>
        <w:rPr>
          <w:noProof/>
        </w:rPr>
        <w:fldChar w:fldCharType="end"/>
      </w:r>
    </w:p>
    <w:p w14:paraId="271A66B1" w14:textId="2E1AD20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_Toc209520368 \h </w:instrText>
      </w:r>
      <w:r>
        <w:rPr>
          <w:noProof/>
        </w:rPr>
      </w:r>
      <w:r>
        <w:rPr>
          <w:noProof/>
        </w:rPr>
        <w:fldChar w:fldCharType="separate"/>
      </w:r>
      <w:r>
        <w:rPr>
          <w:noProof/>
        </w:rPr>
        <w:t>16</w:t>
      </w:r>
      <w:r>
        <w:rPr>
          <w:noProof/>
        </w:rPr>
        <w:fldChar w:fldCharType="end"/>
      </w:r>
    </w:p>
    <w:p w14:paraId="3AE26047" w14:textId="451BE023"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BDT policies (Collection)</w:t>
      </w:r>
      <w:r>
        <w:rPr>
          <w:noProof/>
        </w:rPr>
        <w:tab/>
      </w:r>
      <w:r>
        <w:rPr>
          <w:noProof/>
        </w:rPr>
        <w:fldChar w:fldCharType="begin" w:fldLock="1"/>
      </w:r>
      <w:r>
        <w:rPr>
          <w:noProof/>
        </w:rPr>
        <w:instrText xml:space="preserve"> PAGEREF _Toc209520369 \h </w:instrText>
      </w:r>
      <w:r>
        <w:rPr>
          <w:noProof/>
        </w:rPr>
      </w:r>
      <w:r>
        <w:rPr>
          <w:noProof/>
        </w:rPr>
        <w:fldChar w:fldCharType="separate"/>
      </w:r>
      <w:r>
        <w:rPr>
          <w:noProof/>
        </w:rPr>
        <w:t>17</w:t>
      </w:r>
      <w:r>
        <w:rPr>
          <w:noProof/>
        </w:rPr>
        <w:fldChar w:fldCharType="end"/>
      </w:r>
    </w:p>
    <w:p w14:paraId="199464AE" w14:textId="182E69C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_Toc209520370 \h </w:instrText>
      </w:r>
      <w:r>
        <w:rPr>
          <w:noProof/>
        </w:rPr>
      </w:r>
      <w:r>
        <w:rPr>
          <w:noProof/>
        </w:rPr>
        <w:fldChar w:fldCharType="separate"/>
      </w:r>
      <w:r>
        <w:rPr>
          <w:noProof/>
        </w:rPr>
        <w:t>17</w:t>
      </w:r>
      <w:r>
        <w:rPr>
          <w:noProof/>
        </w:rPr>
        <w:fldChar w:fldCharType="end"/>
      </w:r>
    </w:p>
    <w:p w14:paraId="6CE7155D" w14:textId="47ECB22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_Toc209520371 \h </w:instrText>
      </w:r>
      <w:r>
        <w:rPr>
          <w:noProof/>
        </w:rPr>
      </w:r>
      <w:r>
        <w:rPr>
          <w:noProof/>
        </w:rPr>
        <w:fldChar w:fldCharType="separate"/>
      </w:r>
      <w:r>
        <w:rPr>
          <w:noProof/>
        </w:rPr>
        <w:t>17</w:t>
      </w:r>
      <w:r>
        <w:rPr>
          <w:noProof/>
        </w:rPr>
        <w:fldChar w:fldCharType="end"/>
      </w:r>
    </w:p>
    <w:p w14:paraId="782B8CCA" w14:textId="228D01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_Toc209520372 \h </w:instrText>
      </w:r>
      <w:r>
        <w:rPr>
          <w:noProof/>
        </w:rPr>
      </w:r>
      <w:r>
        <w:rPr>
          <w:noProof/>
        </w:rPr>
        <w:fldChar w:fldCharType="separate"/>
      </w:r>
      <w:r>
        <w:rPr>
          <w:noProof/>
        </w:rPr>
        <w:t>17</w:t>
      </w:r>
      <w:r>
        <w:rPr>
          <w:noProof/>
        </w:rPr>
        <w:fldChar w:fldCharType="end"/>
      </w:r>
    </w:p>
    <w:p w14:paraId="39C512E6" w14:textId="0A151099"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_Toc209520373 \h </w:instrText>
      </w:r>
      <w:r>
        <w:rPr>
          <w:noProof/>
        </w:rPr>
      </w:r>
      <w:r>
        <w:rPr>
          <w:noProof/>
        </w:rPr>
        <w:fldChar w:fldCharType="separate"/>
      </w:r>
      <w:r>
        <w:rPr>
          <w:noProof/>
        </w:rPr>
        <w:t>17</w:t>
      </w:r>
      <w:r>
        <w:rPr>
          <w:noProof/>
        </w:rPr>
        <w:fldChar w:fldCharType="end"/>
      </w:r>
    </w:p>
    <w:p w14:paraId="5872E296" w14:textId="28FDD59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_Toc209520374 \h </w:instrText>
      </w:r>
      <w:r>
        <w:rPr>
          <w:noProof/>
        </w:rPr>
      </w:r>
      <w:r>
        <w:rPr>
          <w:noProof/>
        </w:rPr>
        <w:fldChar w:fldCharType="separate"/>
      </w:r>
      <w:r>
        <w:rPr>
          <w:noProof/>
        </w:rPr>
        <w:t>18</w:t>
      </w:r>
      <w:r>
        <w:rPr>
          <w:noProof/>
        </w:rPr>
        <w:fldChar w:fldCharType="end"/>
      </w:r>
    </w:p>
    <w:p w14:paraId="4A6B76F3" w14:textId="355ED647"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BDT policy (Document)</w:t>
      </w:r>
      <w:r>
        <w:rPr>
          <w:noProof/>
        </w:rPr>
        <w:tab/>
      </w:r>
      <w:r>
        <w:rPr>
          <w:noProof/>
        </w:rPr>
        <w:fldChar w:fldCharType="begin" w:fldLock="1"/>
      </w:r>
      <w:r>
        <w:rPr>
          <w:noProof/>
        </w:rPr>
        <w:instrText xml:space="preserve"> PAGEREF _Toc209520375 \h </w:instrText>
      </w:r>
      <w:r>
        <w:rPr>
          <w:noProof/>
        </w:rPr>
      </w:r>
      <w:r>
        <w:rPr>
          <w:noProof/>
        </w:rPr>
        <w:fldChar w:fldCharType="separate"/>
      </w:r>
      <w:r>
        <w:rPr>
          <w:noProof/>
        </w:rPr>
        <w:t>18</w:t>
      </w:r>
      <w:r>
        <w:rPr>
          <w:noProof/>
        </w:rPr>
        <w:fldChar w:fldCharType="end"/>
      </w:r>
    </w:p>
    <w:p w14:paraId="17BF15AE" w14:textId="023CE3B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_Toc209520376 \h </w:instrText>
      </w:r>
      <w:r>
        <w:rPr>
          <w:noProof/>
        </w:rPr>
      </w:r>
      <w:r>
        <w:rPr>
          <w:noProof/>
        </w:rPr>
        <w:fldChar w:fldCharType="separate"/>
      </w:r>
      <w:r>
        <w:rPr>
          <w:noProof/>
        </w:rPr>
        <w:t>18</w:t>
      </w:r>
      <w:r>
        <w:rPr>
          <w:noProof/>
        </w:rPr>
        <w:fldChar w:fldCharType="end"/>
      </w:r>
    </w:p>
    <w:p w14:paraId="18AF800B" w14:textId="07D9A991"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_Toc209520377 \h </w:instrText>
      </w:r>
      <w:r>
        <w:rPr>
          <w:noProof/>
        </w:rPr>
      </w:r>
      <w:r>
        <w:rPr>
          <w:noProof/>
        </w:rPr>
        <w:fldChar w:fldCharType="separate"/>
      </w:r>
      <w:r>
        <w:rPr>
          <w:noProof/>
        </w:rPr>
        <w:t>18</w:t>
      </w:r>
      <w:r>
        <w:rPr>
          <w:noProof/>
        </w:rPr>
        <w:fldChar w:fldCharType="end"/>
      </w:r>
    </w:p>
    <w:p w14:paraId="1FCFD295" w14:textId="06FD808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_Toc209520378 \h </w:instrText>
      </w:r>
      <w:r>
        <w:rPr>
          <w:noProof/>
        </w:rPr>
      </w:r>
      <w:r>
        <w:rPr>
          <w:noProof/>
        </w:rPr>
        <w:fldChar w:fldCharType="separate"/>
      </w:r>
      <w:r>
        <w:rPr>
          <w:noProof/>
        </w:rPr>
        <w:t>18</w:t>
      </w:r>
      <w:r>
        <w:rPr>
          <w:noProof/>
        </w:rPr>
        <w:fldChar w:fldCharType="end"/>
      </w:r>
    </w:p>
    <w:p w14:paraId="02CE5488" w14:textId="1D4E4CEA"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_Toc209520379 \h </w:instrText>
      </w:r>
      <w:r>
        <w:rPr>
          <w:noProof/>
        </w:rPr>
      </w:r>
      <w:r>
        <w:rPr>
          <w:noProof/>
        </w:rPr>
        <w:fldChar w:fldCharType="separate"/>
      </w:r>
      <w:r>
        <w:rPr>
          <w:noProof/>
        </w:rPr>
        <w:t>18</w:t>
      </w:r>
      <w:r>
        <w:rPr>
          <w:noProof/>
        </w:rPr>
        <w:fldChar w:fldCharType="end"/>
      </w:r>
    </w:p>
    <w:p w14:paraId="408D93F0" w14:textId="17890253"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_Toc209520380 \h </w:instrText>
      </w:r>
      <w:r>
        <w:rPr>
          <w:noProof/>
        </w:rPr>
      </w:r>
      <w:r>
        <w:rPr>
          <w:noProof/>
        </w:rPr>
        <w:fldChar w:fldCharType="separate"/>
      </w:r>
      <w:r>
        <w:rPr>
          <w:noProof/>
        </w:rPr>
        <w:t>19</w:t>
      </w:r>
      <w:r>
        <w:rPr>
          <w:noProof/>
        </w:rPr>
        <w:fldChar w:fldCharType="end"/>
      </w:r>
    </w:p>
    <w:p w14:paraId="12713050" w14:textId="4F73A4EA"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_Toc209520381 \h </w:instrText>
      </w:r>
      <w:r>
        <w:rPr>
          <w:noProof/>
        </w:rPr>
      </w:r>
      <w:r>
        <w:rPr>
          <w:noProof/>
        </w:rPr>
        <w:fldChar w:fldCharType="separate"/>
      </w:r>
      <w:r>
        <w:rPr>
          <w:noProof/>
        </w:rPr>
        <w:t>20</w:t>
      </w:r>
      <w:r>
        <w:rPr>
          <w:noProof/>
        </w:rPr>
        <w:fldChar w:fldCharType="end"/>
      </w:r>
    </w:p>
    <w:p w14:paraId="1B573A8A" w14:textId="3927FA5D"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_Toc209520382 \h </w:instrText>
      </w:r>
      <w:r>
        <w:rPr>
          <w:noProof/>
        </w:rPr>
      </w:r>
      <w:r>
        <w:rPr>
          <w:noProof/>
        </w:rPr>
        <w:fldChar w:fldCharType="separate"/>
      </w:r>
      <w:r>
        <w:rPr>
          <w:noProof/>
        </w:rPr>
        <w:t>20</w:t>
      </w:r>
      <w:r>
        <w:rPr>
          <w:noProof/>
        </w:rPr>
        <w:fldChar w:fldCharType="end"/>
      </w:r>
    </w:p>
    <w:p w14:paraId="7C6D92ED" w14:textId="5588F3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_Toc209520383 \h </w:instrText>
      </w:r>
      <w:r>
        <w:rPr>
          <w:noProof/>
        </w:rPr>
      </w:r>
      <w:r>
        <w:rPr>
          <w:noProof/>
        </w:rPr>
        <w:fldChar w:fldCharType="separate"/>
      </w:r>
      <w:r>
        <w:rPr>
          <w:noProof/>
        </w:rPr>
        <w:t>20</w:t>
      </w:r>
      <w:r>
        <w:rPr>
          <w:noProof/>
        </w:rPr>
        <w:fldChar w:fldCharType="end"/>
      </w:r>
    </w:p>
    <w:p w14:paraId="12AA834A" w14:textId="06ADBF3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BDT Notification</w:t>
      </w:r>
      <w:r>
        <w:rPr>
          <w:noProof/>
        </w:rPr>
        <w:tab/>
      </w:r>
      <w:r>
        <w:rPr>
          <w:noProof/>
        </w:rPr>
        <w:fldChar w:fldCharType="begin" w:fldLock="1"/>
      </w:r>
      <w:r>
        <w:rPr>
          <w:noProof/>
        </w:rPr>
        <w:instrText xml:space="preserve"> PAGEREF _Toc209520384 \h </w:instrText>
      </w:r>
      <w:r>
        <w:rPr>
          <w:noProof/>
        </w:rPr>
      </w:r>
      <w:r>
        <w:rPr>
          <w:noProof/>
        </w:rPr>
        <w:fldChar w:fldCharType="separate"/>
      </w:r>
      <w:r>
        <w:rPr>
          <w:noProof/>
        </w:rPr>
        <w:t>21</w:t>
      </w:r>
      <w:r>
        <w:rPr>
          <w:noProof/>
        </w:rPr>
        <w:fldChar w:fldCharType="end"/>
      </w:r>
    </w:p>
    <w:p w14:paraId="327B64A8" w14:textId="021BF6E7"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_Toc209520385 \h </w:instrText>
      </w:r>
      <w:r>
        <w:rPr>
          <w:noProof/>
        </w:rPr>
      </w:r>
      <w:r>
        <w:rPr>
          <w:noProof/>
        </w:rPr>
        <w:fldChar w:fldCharType="separate"/>
      </w:r>
      <w:r>
        <w:rPr>
          <w:noProof/>
        </w:rPr>
        <w:t>21</w:t>
      </w:r>
      <w:r>
        <w:rPr>
          <w:noProof/>
        </w:rPr>
        <w:fldChar w:fldCharType="end"/>
      </w:r>
    </w:p>
    <w:p w14:paraId="42D15267" w14:textId="5974156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_Toc209520386 \h </w:instrText>
      </w:r>
      <w:r>
        <w:rPr>
          <w:noProof/>
        </w:rPr>
      </w:r>
      <w:r>
        <w:rPr>
          <w:noProof/>
        </w:rPr>
        <w:fldChar w:fldCharType="separate"/>
      </w:r>
      <w:r>
        <w:rPr>
          <w:noProof/>
        </w:rPr>
        <w:t>21</w:t>
      </w:r>
      <w:r>
        <w:rPr>
          <w:noProof/>
        </w:rPr>
        <w:fldChar w:fldCharType="end"/>
      </w:r>
    </w:p>
    <w:p w14:paraId="73531D4B" w14:textId="2E9F39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_Toc209520387 \h </w:instrText>
      </w:r>
      <w:r>
        <w:rPr>
          <w:noProof/>
        </w:rPr>
      </w:r>
      <w:r>
        <w:rPr>
          <w:noProof/>
        </w:rPr>
        <w:fldChar w:fldCharType="separate"/>
      </w:r>
      <w:r>
        <w:rPr>
          <w:noProof/>
        </w:rPr>
        <w:t>21</w:t>
      </w:r>
      <w:r>
        <w:rPr>
          <w:noProof/>
        </w:rPr>
        <w:fldChar w:fldCharType="end"/>
      </w:r>
    </w:p>
    <w:p w14:paraId="5697CB51" w14:textId="44781205"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_Toc209520388 \h </w:instrText>
      </w:r>
      <w:r>
        <w:rPr>
          <w:noProof/>
        </w:rPr>
      </w:r>
      <w:r>
        <w:rPr>
          <w:noProof/>
        </w:rPr>
        <w:fldChar w:fldCharType="separate"/>
      </w:r>
      <w:r>
        <w:rPr>
          <w:noProof/>
        </w:rPr>
        <w:t>21</w:t>
      </w:r>
      <w:r>
        <w:rPr>
          <w:noProof/>
        </w:rPr>
        <w:fldChar w:fldCharType="end"/>
      </w:r>
    </w:p>
    <w:p w14:paraId="185FD30C" w14:textId="4831C327"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_Toc209520389 \h </w:instrText>
      </w:r>
      <w:r>
        <w:rPr>
          <w:noProof/>
        </w:rPr>
      </w:r>
      <w:r>
        <w:rPr>
          <w:noProof/>
        </w:rPr>
        <w:fldChar w:fldCharType="separate"/>
      </w:r>
      <w:r>
        <w:rPr>
          <w:noProof/>
        </w:rPr>
        <w:t>22</w:t>
      </w:r>
      <w:r>
        <w:rPr>
          <w:noProof/>
        </w:rPr>
        <w:fldChar w:fldCharType="end"/>
      </w:r>
    </w:p>
    <w:p w14:paraId="2F302710" w14:textId="213898C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_Toc209520390 \h </w:instrText>
      </w:r>
      <w:r>
        <w:rPr>
          <w:noProof/>
        </w:rPr>
      </w:r>
      <w:r>
        <w:rPr>
          <w:noProof/>
        </w:rPr>
        <w:fldChar w:fldCharType="separate"/>
      </w:r>
      <w:r>
        <w:rPr>
          <w:noProof/>
        </w:rPr>
        <w:t>22</w:t>
      </w:r>
      <w:r>
        <w:rPr>
          <w:noProof/>
        </w:rPr>
        <w:fldChar w:fldCharType="end"/>
      </w:r>
    </w:p>
    <w:p w14:paraId="65575106" w14:textId="2CC9294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_Toc209520391 \h </w:instrText>
      </w:r>
      <w:r>
        <w:rPr>
          <w:noProof/>
        </w:rPr>
      </w:r>
      <w:r>
        <w:rPr>
          <w:noProof/>
        </w:rPr>
        <w:fldChar w:fldCharType="separate"/>
      </w:r>
      <w:r>
        <w:rPr>
          <w:noProof/>
        </w:rPr>
        <w:t>23</w:t>
      </w:r>
      <w:r>
        <w:rPr>
          <w:noProof/>
        </w:rPr>
        <w:fldChar w:fldCharType="end"/>
      </w:r>
    </w:p>
    <w:p w14:paraId="61CC4691" w14:textId="22CDB23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_Toc209520392 \h </w:instrText>
      </w:r>
      <w:r>
        <w:rPr>
          <w:noProof/>
        </w:rPr>
      </w:r>
      <w:r>
        <w:rPr>
          <w:noProof/>
        </w:rPr>
        <w:fldChar w:fldCharType="separate"/>
      </w:r>
      <w:r>
        <w:rPr>
          <w:noProof/>
        </w:rPr>
        <w:t>23</w:t>
      </w:r>
      <w:r>
        <w:rPr>
          <w:noProof/>
        </w:rPr>
        <w:fldChar w:fldCharType="end"/>
      </w:r>
    </w:p>
    <w:p w14:paraId="74BC1E63" w14:textId="64406C4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BdtPolicy</w:t>
      </w:r>
      <w:r>
        <w:rPr>
          <w:noProof/>
        </w:rPr>
        <w:tab/>
      </w:r>
      <w:r>
        <w:rPr>
          <w:noProof/>
        </w:rPr>
        <w:fldChar w:fldCharType="begin" w:fldLock="1"/>
      </w:r>
      <w:r>
        <w:rPr>
          <w:noProof/>
        </w:rPr>
        <w:instrText xml:space="preserve"> PAGEREF _Toc209520393 \h </w:instrText>
      </w:r>
      <w:r>
        <w:rPr>
          <w:noProof/>
        </w:rPr>
      </w:r>
      <w:r>
        <w:rPr>
          <w:noProof/>
        </w:rPr>
        <w:fldChar w:fldCharType="separate"/>
      </w:r>
      <w:r>
        <w:rPr>
          <w:noProof/>
        </w:rPr>
        <w:t>24</w:t>
      </w:r>
      <w:r>
        <w:rPr>
          <w:noProof/>
        </w:rPr>
        <w:fldChar w:fldCharType="end"/>
      </w:r>
    </w:p>
    <w:p w14:paraId="6FE6A383" w14:textId="366FE9A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BdtReqData</w:t>
      </w:r>
      <w:r>
        <w:rPr>
          <w:noProof/>
        </w:rPr>
        <w:tab/>
      </w:r>
      <w:r>
        <w:rPr>
          <w:noProof/>
        </w:rPr>
        <w:fldChar w:fldCharType="begin" w:fldLock="1"/>
      </w:r>
      <w:r>
        <w:rPr>
          <w:noProof/>
        </w:rPr>
        <w:instrText xml:space="preserve"> PAGEREF _Toc209520394 \h </w:instrText>
      </w:r>
      <w:r>
        <w:rPr>
          <w:noProof/>
        </w:rPr>
      </w:r>
      <w:r>
        <w:rPr>
          <w:noProof/>
        </w:rPr>
        <w:fldChar w:fldCharType="separate"/>
      </w:r>
      <w:r>
        <w:rPr>
          <w:noProof/>
        </w:rPr>
        <w:t>25</w:t>
      </w:r>
      <w:r>
        <w:rPr>
          <w:noProof/>
        </w:rPr>
        <w:fldChar w:fldCharType="end"/>
      </w:r>
    </w:p>
    <w:p w14:paraId="7E1BD9FD" w14:textId="32FE32A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BdtPolicyData</w:t>
      </w:r>
      <w:r>
        <w:rPr>
          <w:noProof/>
        </w:rPr>
        <w:tab/>
      </w:r>
      <w:r>
        <w:rPr>
          <w:noProof/>
        </w:rPr>
        <w:fldChar w:fldCharType="begin" w:fldLock="1"/>
      </w:r>
      <w:r>
        <w:rPr>
          <w:noProof/>
        </w:rPr>
        <w:instrText xml:space="preserve"> PAGEREF _Toc209520395 \h </w:instrText>
      </w:r>
      <w:r>
        <w:rPr>
          <w:noProof/>
        </w:rPr>
      </w:r>
      <w:r>
        <w:rPr>
          <w:noProof/>
        </w:rPr>
        <w:fldChar w:fldCharType="separate"/>
      </w:r>
      <w:r>
        <w:rPr>
          <w:noProof/>
        </w:rPr>
        <w:t>27</w:t>
      </w:r>
      <w:r>
        <w:rPr>
          <w:noProof/>
        </w:rPr>
        <w:fldChar w:fldCharType="end"/>
      </w:r>
    </w:p>
    <w:p w14:paraId="0D86B36D" w14:textId="1EA9B4F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TransferPolicy</w:t>
      </w:r>
      <w:r>
        <w:rPr>
          <w:noProof/>
        </w:rPr>
        <w:tab/>
      </w:r>
      <w:r>
        <w:rPr>
          <w:noProof/>
        </w:rPr>
        <w:fldChar w:fldCharType="begin" w:fldLock="1"/>
      </w:r>
      <w:r>
        <w:rPr>
          <w:noProof/>
        </w:rPr>
        <w:instrText xml:space="preserve"> PAGEREF _Toc209520396 \h </w:instrText>
      </w:r>
      <w:r>
        <w:rPr>
          <w:noProof/>
        </w:rPr>
      </w:r>
      <w:r>
        <w:rPr>
          <w:noProof/>
        </w:rPr>
        <w:fldChar w:fldCharType="separate"/>
      </w:r>
      <w:r>
        <w:rPr>
          <w:noProof/>
        </w:rPr>
        <w:t>28</w:t>
      </w:r>
      <w:r>
        <w:rPr>
          <w:noProof/>
        </w:rPr>
        <w:fldChar w:fldCharType="end"/>
      </w:r>
    </w:p>
    <w:p w14:paraId="039E2176" w14:textId="05A75AF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BdtPolicyDataPatch</w:t>
      </w:r>
      <w:r>
        <w:rPr>
          <w:noProof/>
        </w:rPr>
        <w:tab/>
      </w:r>
      <w:r>
        <w:rPr>
          <w:noProof/>
        </w:rPr>
        <w:fldChar w:fldCharType="begin" w:fldLock="1"/>
      </w:r>
      <w:r>
        <w:rPr>
          <w:noProof/>
        </w:rPr>
        <w:instrText xml:space="preserve"> PAGEREF _Toc209520397 \h </w:instrText>
      </w:r>
      <w:r>
        <w:rPr>
          <w:noProof/>
        </w:rPr>
      </w:r>
      <w:r>
        <w:rPr>
          <w:noProof/>
        </w:rPr>
        <w:fldChar w:fldCharType="separate"/>
      </w:r>
      <w:r>
        <w:rPr>
          <w:noProof/>
        </w:rPr>
        <w:t>28</w:t>
      </w:r>
      <w:r>
        <w:rPr>
          <w:noProof/>
        </w:rPr>
        <w:fldChar w:fldCharType="end"/>
      </w:r>
    </w:p>
    <w:p w14:paraId="64765C92" w14:textId="1B103D7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_Toc209520398 \h </w:instrText>
      </w:r>
      <w:r>
        <w:rPr>
          <w:noProof/>
        </w:rPr>
      </w:r>
      <w:r>
        <w:rPr>
          <w:noProof/>
        </w:rPr>
        <w:fldChar w:fldCharType="separate"/>
      </w:r>
      <w:r>
        <w:rPr>
          <w:noProof/>
        </w:rPr>
        <w:t>28</w:t>
      </w:r>
      <w:r>
        <w:rPr>
          <w:noProof/>
        </w:rPr>
        <w:fldChar w:fldCharType="end"/>
      </w:r>
    </w:p>
    <w:p w14:paraId="2BCA296D" w14:textId="20CFD40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NetworkAreaInfo</w:t>
      </w:r>
      <w:r>
        <w:rPr>
          <w:noProof/>
        </w:rPr>
        <w:tab/>
      </w:r>
      <w:r>
        <w:rPr>
          <w:noProof/>
        </w:rPr>
        <w:fldChar w:fldCharType="begin" w:fldLock="1"/>
      </w:r>
      <w:r>
        <w:rPr>
          <w:noProof/>
        </w:rPr>
        <w:instrText xml:space="preserve"> PAGEREF _Toc209520399 \h </w:instrText>
      </w:r>
      <w:r>
        <w:rPr>
          <w:noProof/>
        </w:rPr>
      </w:r>
      <w:r>
        <w:rPr>
          <w:noProof/>
        </w:rPr>
        <w:fldChar w:fldCharType="separate"/>
      </w:r>
      <w:r>
        <w:rPr>
          <w:noProof/>
        </w:rPr>
        <w:t>28</w:t>
      </w:r>
      <w:r>
        <w:rPr>
          <w:noProof/>
        </w:rPr>
        <w:fldChar w:fldCharType="end"/>
      </w:r>
    </w:p>
    <w:p w14:paraId="05A41304" w14:textId="3F2DE62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_Toc209520400 \h </w:instrText>
      </w:r>
      <w:r>
        <w:rPr>
          <w:noProof/>
        </w:rPr>
      </w:r>
      <w:r>
        <w:rPr>
          <w:noProof/>
        </w:rPr>
        <w:fldChar w:fldCharType="separate"/>
      </w:r>
      <w:r>
        <w:rPr>
          <w:noProof/>
        </w:rPr>
        <w:t>29</w:t>
      </w:r>
      <w:r>
        <w:rPr>
          <w:noProof/>
        </w:rPr>
        <w:fldChar w:fldCharType="end"/>
      </w:r>
    </w:p>
    <w:p w14:paraId="027A40D2" w14:textId="4231B32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_Toc209520401 \h </w:instrText>
      </w:r>
      <w:r>
        <w:rPr>
          <w:noProof/>
        </w:rPr>
      </w:r>
      <w:r>
        <w:rPr>
          <w:noProof/>
        </w:rPr>
        <w:fldChar w:fldCharType="separate"/>
      </w:r>
      <w:r>
        <w:rPr>
          <w:noProof/>
        </w:rPr>
        <w:t>29</w:t>
      </w:r>
      <w:r>
        <w:rPr>
          <w:noProof/>
        </w:rPr>
        <w:fldChar w:fldCharType="end"/>
      </w:r>
    </w:p>
    <w:p w14:paraId="27156CE4" w14:textId="4374C27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PatchBdtPolicy</w:t>
      </w:r>
      <w:r>
        <w:rPr>
          <w:noProof/>
        </w:rPr>
        <w:tab/>
      </w:r>
      <w:r>
        <w:rPr>
          <w:noProof/>
        </w:rPr>
        <w:fldChar w:fldCharType="begin" w:fldLock="1"/>
      </w:r>
      <w:r>
        <w:rPr>
          <w:noProof/>
        </w:rPr>
        <w:instrText xml:space="preserve"> PAGEREF _Toc209520402 \h </w:instrText>
      </w:r>
      <w:r>
        <w:rPr>
          <w:noProof/>
        </w:rPr>
      </w:r>
      <w:r>
        <w:rPr>
          <w:noProof/>
        </w:rPr>
        <w:fldChar w:fldCharType="separate"/>
      </w:r>
      <w:r>
        <w:rPr>
          <w:noProof/>
        </w:rPr>
        <w:t>29</w:t>
      </w:r>
      <w:r>
        <w:rPr>
          <w:noProof/>
        </w:rPr>
        <w:fldChar w:fldCharType="end"/>
      </w:r>
    </w:p>
    <w:p w14:paraId="7BFF2DEF" w14:textId="60BB207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BdtReqDataPatch</w:t>
      </w:r>
      <w:r>
        <w:rPr>
          <w:noProof/>
        </w:rPr>
        <w:tab/>
      </w:r>
      <w:r>
        <w:rPr>
          <w:noProof/>
        </w:rPr>
        <w:fldChar w:fldCharType="begin" w:fldLock="1"/>
      </w:r>
      <w:r>
        <w:rPr>
          <w:noProof/>
        </w:rPr>
        <w:instrText xml:space="preserve"> PAGEREF _Toc209520403 \h </w:instrText>
      </w:r>
      <w:r>
        <w:rPr>
          <w:noProof/>
        </w:rPr>
      </w:r>
      <w:r>
        <w:rPr>
          <w:noProof/>
        </w:rPr>
        <w:fldChar w:fldCharType="separate"/>
      </w:r>
      <w:r>
        <w:rPr>
          <w:noProof/>
        </w:rPr>
        <w:t>29</w:t>
      </w:r>
      <w:r>
        <w:rPr>
          <w:noProof/>
        </w:rPr>
        <w:fldChar w:fldCharType="end"/>
      </w:r>
    </w:p>
    <w:p w14:paraId="07922922" w14:textId="65EA3E00"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_Toc209520404 \h </w:instrText>
      </w:r>
      <w:r>
        <w:rPr>
          <w:noProof/>
        </w:rPr>
      </w:r>
      <w:r>
        <w:rPr>
          <w:noProof/>
        </w:rPr>
        <w:fldChar w:fldCharType="separate"/>
      </w:r>
      <w:r>
        <w:rPr>
          <w:noProof/>
        </w:rPr>
        <w:t>29</w:t>
      </w:r>
      <w:r>
        <w:rPr>
          <w:noProof/>
        </w:rPr>
        <w:fldChar w:fldCharType="end"/>
      </w:r>
    </w:p>
    <w:p w14:paraId="0D40A1D8" w14:textId="0F4B3AE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_Toc209520405 \h </w:instrText>
      </w:r>
      <w:r>
        <w:rPr>
          <w:noProof/>
        </w:rPr>
      </w:r>
      <w:r>
        <w:rPr>
          <w:noProof/>
        </w:rPr>
        <w:fldChar w:fldCharType="separate"/>
      </w:r>
      <w:r>
        <w:rPr>
          <w:noProof/>
        </w:rPr>
        <w:t>29</w:t>
      </w:r>
      <w:r>
        <w:rPr>
          <w:noProof/>
        </w:rPr>
        <w:fldChar w:fldCharType="end"/>
      </w:r>
    </w:p>
    <w:p w14:paraId="038DA08F" w14:textId="02244EC9"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_Toc209520406 \h </w:instrText>
      </w:r>
      <w:r>
        <w:rPr>
          <w:noProof/>
        </w:rPr>
      </w:r>
      <w:r>
        <w:rPr>
          <w:noProof/>
        </w:rPr>
        <w:fldChar w:fldCharType="separate"/>
      </w:r>
      <w:r>
        <w:rPr>
          <w:noProof/>
        </w:rPr>
        <w:t>29</w:t>
      </w:r>
      <w:r>
        <w:rPr>
          <w:noProof/>
        </w:rPr>
        <w:fldChar w:fldCharType="end"/>
      </w:r>
    </w:p>
    <w:p w14:paraId="6B552D31" w14:textId="02BDA42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_Toc209520407 \h </w:instrText>
      </w:r>
      <w:r>
        <w:rPr>
          <w:noProof/>
        </w:rPr>
      </w:r>
      <w:r>
        <w:rPr>
          <w:noProof/>
        </w:rPr>
        <w:fldChar w:fldCharType="separate"/>
      </w:r>
      <w:r>
        <w:rPr>
          <w:noProof/>
        </w:rPr>
        <w:t>30</w:t>
      </w:r>
      <w:r>
        <w:rPr>
          <w:noProof/>
        </w:rPr>
        <w:fldChar w:fldCharType="end"/>
      </w:r>
    </w:p>
    <w:p w14:paraId="3DB3A730" w14:textId="283E12B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_Toc209520408 \h </w:instrText>
      </w:r>
      <w:r>
        <w:rPr>
          <w:noProof/>
        </w:rPr>
      </w:r>
      <w:r>
        <w:rPr>
          <w:noProof/>
        </w:rPr>
        <w:fldChar w:fldCharType="separate"/>
      </w:r>
      <w:r>
        <w:rPr>
          <w:noProof/>
        </w:rPr>
        <w:t>30</w:t>
      </w:r>
      <w:r>
        <w:rPr>
          <w:noProof/>
        </w:rPr>
        <w:fldChar w:fldCharType="end"/>
      </w:r>
    </w:p>
    <w:p w14:paraId="3021B5FA" w14:textId="6399A8CF"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_Toc209520409 \h </w:instrText>
      </w:r>
      <w:r>
        <w:rPr>
          <w:noProof/>
        </w:rPr>
      </w:r>
      <w:r>
        <w:rPr>
          <w:noProof/>
        </w:rPr>
        <w:fldChar w:fldCharType="separate"/>
      </w:r>
      <w:r>
        <w:rPr>
          <w:noProof/>
        </w:rPr>
        <w:t>30</w:t>
      </w:r>
      <w:r>
        <w:rPr>
          <w:noProof/>
        </w:rPr>
        <w:fldChar w:fldCharType="end"/>
      </w:r>
    </w:p>
    <w:p w14:paraId="184F13FC" w14:textId="7A9FB279"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_Toc209520410 \h </w:instrText>
      </w:r>
      <w:r>
        <w:rPr>
          <w:noProof/>
        </w:rPr>
      </w:r>
      <w:r>
        <w:rPr>
          <w:noProof/>
        </w:rPr>
        <w:fldChar w:fldCharType="separate"/>
      </w:r>
      <w:r>
        <w:rPr>
          <w:noProof/>
        </w:rPr>
        <w:t>30</w:t>
      </w:r>
      <w:r>
        <w:rPr>
          <w:noProof/>
        </w:rPr>
        <w:fldChar w:fldCharType="end"/>
      </w:r>
    </w:p>
    <w:p w14:paraId="2CBE6E0F" w14:textId="0F385E49"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_Toc209520411 \h </w:instrText>
      </w:r>
      <w:r>
        <w:rPr>
          <w:noProof/>
        </w:rPr>
      </w:r>
      <w:r>
        <w:rPr>
          <w:noProof/>
        </w:rPr>
        <w:fldChar w:fldCharType="separate"/>
      </w:r>
      <w:r>
        <w:rPr>
          <w:noProof/>
        </w:rPr>
        <w:t>30</w:t>
      </w:r>
      <w:r>
        <w:rPr>
          <w:noProof/>
        </w:rPr>
        <w:fldChar w:fldCharType="end"/>
      </w:r>
    </w:p>
    <w:p w14:paraId="2091022E" w14:textId="26B4780B"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_Toc209520412 \h </w:instrText>
      </w:r>
      <w:r>
        <w:rPr>
          <w:noProof/>
        </w:rPr>
      </w:r>
      <w:r>
        <w:rPr>
          <w:noProof/>
        </w:rPr>
        <w:fldChar w:fldCharType="separate"/>
      </w:r>
      <w:r>
        <w:rPr>
          <w:noProof/>
        </w:rPr>
        <w:t>31</w:t>
      </w:r>
      <w:r>
        <w:rPr>
          <w:noProof/>
        </w:rPr>
        <w:fldChar w:fldCharType="end"/>
      </w:r>
    </w:p>
    <w:p w14:paraId="760D522F" w14:textId="50389C1D"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_Toc209520413 \h </w:instrText>
      </w:r>
      <w:r>
        <w:rPr>
          <w:noProof/>
        </w:rPr>
      </w:r>
      <w:r>
        <w:rPr>
          <w:noProof/>
        </w:rPr>
        <w:fldChar w:fldCharType="separate"/>
      </w:r>
      <w:r>
        <w:rPr>
          <w:noProof/>
        </w:rPr>
        <w:t>31</w:t>
      </w:r>
      <w:r>
        <w:rPr>
          <w:noProof/>
        </w:rPr>
        <w:fldChar w:fldCharType="end"/>
      </w:r>
    </w:p>
    <w:p w14:paraId="7816CD1B" w14:textId="49F656DE"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_Toc209520414 \h </w:instrText>
      </w:r>
      <w:r>
        <w:rPr>
          <w:noProof/>
        </w:rPr>
      </w:r>
      <w:r>
        <w:rPr>
          <w:noProof/>
        </w:rPr>
        <w:fldChar w:fldCharType="separate"/>
      </w:r>
      <w:r>
        <w:rPr>
          <w:noProof/>
        </w:rPr>
        <w:t>31</w:t>
      </w:r>
      <w:r>
        <w:rPr>
          <w:noProof/>
        </w:rPr>
        <w:fldChar w:fldCharType="end"/>
      </w:r>
    </w:p>
    <w:p w14:paraId="1DC784B7" w14:textId="6D0DFB26"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fldLock="1"/>
      </w:r>
      <w:r>
        <w:rPr>
          <w:noProof/>
        </w:rPr>
        <w:instrText xml:space="preserve"> PAGEREF _Toc209520415 \h </w:instrText>
      </w:r>
      <w:r>
        <w:rPr>
          <w:noProof/>
        </w:rPr>
      </w:r>
      <w:r>
        <w:rPr>
          <w:noProof/>
        </w:rPr>
        <w:fldChar w:fldCharType="separate"/>
      </w:r>
      <w:r>
        <w:rPr>
          <w:noProof/>
        </w:rPr>
        <w:t>32</w:t>
      </w:r>
      <w:r>
        <w:rPr>
          <w:noProof/>
        </w:rPr>
        <w:fldChar w:fldCharType="end"/>
      </w:r>
    </w:p>
    <w:p w14:paraId="0A3B165C" w14:textId="2BC35F43"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_Toc209520416 \h </w:instrText>
      </w:r>
      <w:r>
        <w:rPr>
          <w:noProof/>
        </w:rPr>
      </w:r>
      <w:r>
        <w:rPr>
          <w:noProof/>
        </w:rPr>
        <w:fldChar w:fldCharType="separate"/>
      </w:r>
      <w:r>
        <w:rPr>
          <w:noProof/>
        </w:rPr>
        <w:t>38</w:t>
      </w:r>
      <w:r>
        <w:rPr>
          <w:noProof/>
        </w:rP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r w:rsidRPr="0018365C">
        <w:rPr>
          <w:noProof/>
        </w:rPr>
        <w:lastRenderedPageBreak/>
        <w:t>Foreword</w:t>
      </w:r>
      <w:bookmarkEnd w:id="4"/>
      <w:bookmarkEnd w:id="5"/>
      <w:bookmarkEnd w:id="6"/>
      <w:bookmarkEnd w:id="7"/>
      <w:bookmarkEnd w:id="8"/>
      <w:bookmarkEnd w:id="9"/>
      <w:bookmarkEnd w:id="10"/>
      <w:bookmarkEnd w:id="11"/>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2" w:name="_Toc20407929"/>
      <w:bookmarkStart w:id="13" w:name="_Toc24719927"/>
      <w:bookmarkStart w:id="14" w:name="_Toc36041275"/>
      <w:bookmarkStart w:id="15" w:name="_Toc36041356"/>
      <w:bookmarkStart w:id="16" w:name="_Toc36041439"/>
      <w:bookmarkStart w:id="17" w:name="_Toc45134576"/>
      <w:bookmarkStart w:id="18" w:name="_Toc59019601"/>
      <w:bookmarkStart w:id="19" w:name="_Toc209520335"/>
      <w:r w:rsidRPr="0018365C">
        <w:rPr>
          <w:noProof/>
        </w:rPr>
        <w:lastRenderedPageBreak/>
        <w:t>1</w:t>
      </w:r>
      <w:r w:rsidRPr="0018365C">
        <w:rPr>
          <w:noProof/>
        </w:rPr>
        <w:tab/>
        <w:t>Scope</w:t>
      </w:r>
      <w:bookmarkEnd w:id="12"/>
      <w:bookmarkEnd w:id="13"/>
      <w:bookmarkEnd w:id="14"/>
      <w:bookmarkEnd w:id="15"/>
      <w:bookmarkEnd w:id="16"/>
      <w:bookmarkEnd w:id="17"/>
      <w:bookmarkEnd w:id="18"/>
      <w:bookmarkEnd w:id="19"/>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0" w:name="_Toc20407930"/>
      <w:bookmarkStart w:id="21" w:name="_Toc24719928"/>
      <w:bookmarkStart w:id="22" w:name="_Toc36041276"/>
      <w:bookmarkStart w:id="23" w:name="_Toc36041357"/>
      <w:bookmarkStart w:id="24" w:name="_Toc36041440"/>
      <w:bookmarkStart w:id="25" w:name="_Toc45134577"/>
      <w:bookmarkStart w:id="26" w:name="_Toc59019602"/>
      <w:bookmarkStart w:id="27" w:name="_Toc209520336"/>
      <w:r w:rsidRPr="0018365C">
        <w:rPr>
          <w:noProof/>
        </w:rPr>
        <w:t>2</w:t>
      </w:r>
      <w:r w:rsidRPr="0018365C">
        <w:rPr>
          <w:noProof/>
        </w:rPr>
        <w:tab/>
        <w:t>References</w:t>
      </w:r>
      <w:bookmarkEnd w:id="20"/>
      <w:bookmarkEnd w:id="21"/>
      <w:bookmarkEnd w:id="22"/>
      <w:bookmarkEnd w:id="23"/>
      <w:bookmarkEnd w:id="24"/>
      <w:bookmarkEnd w:id="25"/>
      <w:bookmarkEnd w:id="26"/>
      <w:bookmarkEnd w:id="27"/>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pPr>
        <w:pStyle w:val="EX"/>
        <w:rPr>
          <w:noProof/>
          <w:lang w:eastAsia="zh-CN"/>
        </w:rPr>
      </w:pPr>
      <w:r w:rsidRPr="0018365C">
        <w:rPr>
          <w:noProof/>
          <w:lang w:eastAsia="zh-CN"/>
        </w:rPr>
        <w:t>[10]</w:t>
      </w:r>
      <w:r w:rsidRPr="0018365C">
        <w:rPr>
          <w:noProof/>
          <w:lang w:eastAsia="zh-CN"/>
        </w:rPr>
        <w:tab/>
      </w:r>
      <w:r w:rsidRPr="0018365C">
        <w:rPr>
          <w:noProof/>
        </w:rPr>
        <w:t xml:space="preserve">OpenAPI: "OpenAPI Specification Version 3.0.0", </w:t>
      </w:r>
      <w:hyperlink r:id="rId12" w:history="1">
        <w:r w:rsidRPr="0018365C">
          <w:rPr>
            <w:rStyle w:val="Hyperlink"/>
            <w:noProof/>
          </w:rPr>
          <w:t>https://spec.openapis.org/oas/v3.0.0</w:t>
        </w:r>
      </w:hyperlink>
      <w:r w:rsidRPr="0018365C">
        <w:rPr>
          <w:noProof/>
        </w:rPr>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lang w:eastAsia="en-GB"/>
        </w:rPr>
      </w:pPr>
      <w:r w:rsidRPr="0018365C">
        <w:rPr>
          <w:noProof/>
          <w:lang w:eastAsia="zh-CN"/>
        </w:rPr>
        <w:t>[14]</w:t>
      </w:r>
      <w:r w:rsidRPr="0018365C">
        <w:rPr>
          <w:noProof/>
          <w:lang w:eastAsia="zh-CN"/>
        </w:rPr>
        <w:tab/>
      </w:r>
      <w:r w:rsidRPr="0018365C">
        <w:rPr>
          <w:noProof/>
          <w:lang w:eastAsia="en-GB"/>
        </w:rPr>
        <w:t>3GPP TS 29.122: "</w:t>
      </w:r>
      <w:r w:rsidRPr="0018365C">
        <w:rPr>
          <w:bCs/>
          <w:noProof/>
          <w:lang w:eastAsia="ja-JP"/>
        </w:rPr>
        <w:t>T8 reference point for Northbound APIs</w:t>
      </w:r>
      <w:r w:rsidRPr="0018365C">
        <w:rPr>
          <w:noProof/>
          <w:lang w:eastAsia="en-GB"/>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28" w:name="_Toc20407931"/>
      <w:bookmarkStart w:id="29" w:name="_Toc24719929"/>
      <w:bookmarkStart w:id="30" w:name="_Toc36041277"/>
      <w:bookmarkStart w:id="31" w:name="_Toc36041358"/>
      <w:bookmarkStart w:id="32" w:name="_Toc36041441"/>
      <w:bookmarkStart w:id="33" w:name="_Toc45134578"/>
      <w:bookmarkStart w:id="34" w:name="_Toc59019603"/>
      <w:bookmarkStart w:id="35"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28"/>
      <w:bookmarkEnd w:id="29"/>
      <w:bookmarkEnd w:id="30"/>
      <w:bookmarkEnd w:id="31"/>
      <w:bookmarkEnd w:id="32"/>
      <w:bookmarkEnd w:id="33"/>
      <w:bookmarkEnd w:id="34"/>
      <w:bookmarkEnd w:id="35"/>
    </w:p>
    <w:p w14:paraId="4C62BBAD" w14:textId="77777777" w:rsidR="00374E6C" w:rsidRPr="0018365C" w:rsidRDefault="00374E6C">
      <w:pPr>
        <w:pStyle w:val="Heading2"/>
        <w:rPr>
          <w:noProof/>
        </w:rPr>
      </w:pPr>
      <w:bookmarkStart w:id="36" w:name="_Toc20407932"/>
      <w:bookmarkStart w:id="37" w:name="_Toc24719930"/>
      <w:bookmarkStart w:id="38" w:name="_Toc36041278"/>
      <w:bookmarkStart w:id="39" w:name="_Toc36041359"/>
      <w:bookmarkStart w:id="40" w:name="_Toc36041442"/>
      <w:bookmarkStart w:id="41" w:name="_Toc45134579"/>
      <w:bookmarkStart w:id="42" w:name="_Toc59019604"/>
      <w:bookmarkStart w:id="43" w:name="_Toc209520338"/>
      <w:r w:rsidRPr="0018365C">
        <w:rPr>
          <w:noProof/>
        </w:rPr>
        <w:t>3.1</w:t>
      </w:r>
      <w:r w:rsidRPr="0018365C">
        <w:rPr>
          <w:noProof/>
        </w:rPr>
        <w:tab/>
        <w:t>Definitions</w:t>
      </w:r>
      <w:bookmarkEnd w:id="36"/>
      <w:bookmarkEnd w:id="37"/>
      <w:bookmarkEnd w:id="38"/>
      <w:bookmarkEnd w:id="39"/>
      <w:bookmarkEnd w:id="40"/>
      <w:bookmarkEnd w:id="41"/>
      <w:bookmarkEnd w:id="42"/>
      <w:bookmarkEnd w:id="43"/>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4" w:name="_Toc20407933"/>
      <w:bookmarkStart w:id="45" w:name="_Toc24719931"/>
      <w:bookmarkStart w:id="46" w:name="_Toc36041279"/>
      <w:bookmarkStart w:id="47" w:name="_Toc36041360"/>
      <w:bookmarkStart w:id="48" w:name="_Toc36041443"/>
      <w:bookmarkStart w:id="49" w:name="_Toc45134580"/>
      <w:bookmarkStart w:id="50" w:name="_Toc59019605"/>
      <w:bookmarkStart w:id="51" w:name="_Toc209520339"/>
      <w:r w:rsidRPr="0018365C">
        <w:rPr>
          <w:noProof/>
        </w:rPr>
        <w:t>3.2</w:t>
      </w:r>
      <w:r w:rsidRPr="0018365C">
        <w:rPr>
          <w:noProof/>
        </w:rPr>
        <w:tab/>
        <w:t>Abbreviations</w:t>
      </w:r>
      <w:bookmarkEnd w:id="44"/>
      <w:bookmarkEnd w:id="45"/>
      <w:bookmarkEnd w:id="46"/>
      <w:bookmarkEnd w:id="47"/>
      <w:bookmarkEnd w:id="48"/>
      <w:bookmarkEnd w:id="49"/>
      <w:bookmarkEnd w:id="50"/>
      <w:bookmarkEnd w:id="5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overflowPunct w:val="0"/>
        <w:autoSpaceDE w:val="0"/>
        <w:autoSpaceDN w:val="0"/>
        <w:adjustRightInd w:val="0"/>
        <w:textAlignment w:val="baseline"/>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2" w:name="_Toc20407934"/>
      <w:bookmarkStart w:id="53" w:name="_Toc24719932"/>
      <w:bookmarkStart w:id="54" w:name="_Toc36041280"/>
      <w:bookmarkStart w:id="55" w:name="_Toc36041361"/>
      <w:bookmarkStart w:id="56" w:name="_Toc36041444"/>
      <w:bookmarkStart w:id="57" w:name="_Toc45134581"/>
      <w:bookmarkStart w:id="58" w:name="_Toc59019606"/>
      <w:bookmarkStart w:id="59" w:name="historyclause"/>
      <w:bookmarkStart w:id="60" w:name="_Toc209520340"/>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2"/>
      <w:bookmarkEnd w:id="53"/>
      <w:bookmarkEnd w:id="54"/>
      <w:bookmarkEnd w:id="55"/>
      <w:bookmarkEnd w:id="56"/>
      <w:bookmarkEnd w:id="57"/>
      <w:bookmarkEnd w:id="58"/>
      <w:bookmarkEnd w:id="60"/>
    </w:p>
    <w:p w14:paraId="21083E9F" w14:textId="77777777" w:rsidR="00374E6C" w:rsidRPr="0018365C" w:rsidRDefault="00374E6C">
      <w:pPr>
        <w:pStyle w:val="Heading2"/>
        <w:rPr>
          <w:noProof/>
        </w:rPr>
      </w:pPr>
      <w:bookmarkStart w:id="61" w:name="_Toc20407935"/>
      <w:bookmarkStart w:id="62" w:name="_Toc24719933"/>
      <w:bookmarkStart w:id="63" w:name="_Toc36041281"/>
      <w:bookmarkStart w:id="64" w:name="_Toc36041362"/>
      <w:bookmarkStart w:id="65" w:name="_Toc36041445"/>
      <w:bookmarkStart w:id="66" w:name="_Toc45134582"/>
      <w:bookmarkStart w:id="67" w:name="_Toc59019607"/>
      <w:bookmarkStart w:id="68" w:name="_Toc209520341"/>
      <w:r w:rsidRPr="0018365C">
        <w:rPr>
          <w:noProof/>
        </w:rPr>
        <w:t>4.1</w:t>
      </w:r>
      <w:r w:rsidRPr="0018365C">
        <w:rPr>
          <w:noProof/>
        </w:rPr>
        <w:tab/>
        <w:t>Service Description</w:t>
      </w:r>
      <w:bookmarkEnd w:id="61"/>
      <w:bookmarkEnd w:id="62"/>
      <w:bookmarkEnd w:id="63"/>
      <w:bookmarkEnd w:id="64"/>
      <w:bookmarkEnd w:id="65"/>
      <w:bookmarkEnd w:id="66"/>
      <w:bookmarkEnd w:id="67"/>
      <w:bookmarkEnd w:id="68"/>
    </w:p>
    <w:p w14:paraId="54570E5C" w14:textId="77777777" w:rsidR="00374E6C" w:rsidRPr="0018365C" w:rsidRDefault="00374E6C">
      <w:pPr>
        <w:pStyle w:val="Heading3"/>
        <w:rPr>
          <w:noProof/>
          <w:lang w:eastAsia="zh-CN"/>
        </w:rPr>
      </w:pPr>
      <w:bookmarkStart w:id="69" w:name="_Toc20407936"/>
      <w:bookmarkStart w:id="70" w:name="_Toc24719934"/>
      <w:bookmarkStart w:id="71" w:name="_Toc36041282"/>
      <w:bookmarkStart w:id="72" w:name="_Toc36041363"/>
      <w:bookmarkStart w:id="73" w:name="_Toc36041446"/>
      <w:bookmarkStart w:id="74" w:name="_Toc45134583"/>
      <w:bookmarkStart w:id="75" w:name="_Toc59019608"/>
      <w:bookmarkStart w:id="76" w:name="_Toc209520342"/>
      <w:r w:rsidRPr="0018365C">
        <w:rPr>
          <w:noProof/>
        </w:rPr>
        <w:t>4.</w:t>
      </w:r>
      <w:r w:rsidRPr="0018365C">
        <w:rPr>
          <w:noProof/>
          <w:lang w:eastAsia="zh-CN"/>
        </w:rPr>
        <w:t>1.1</w:t>
      </w:r>
      <w:r w:rsidRPr="0018365C">
        <w:rPr>
          <w:noProof/>
        </w:rPr>
        <w:tab/>
      </w:r>
      <w:r w:rsidRPr="0018365C">
        <w:rPr>
          <w:noProof/>
          <w:lang w:eastAsia="zh-CN"/>
        </w:rPr>
        <w:t>Overview</w:t>
      </w:r>
      <w:bookmarkEnd w:id="69"/>
      <w:bookmarkEnd w:id="70"/>
      <w:bookmarkEnd w:id="71"/>
      <w:bookmarkEnd w:id="72"/>
      <w:bookmarkEnd w:id="73"/>
      <w:bookmarkEnd w:id="74"/>
      <w:bookmarkEnd w:id="75"/>
      <w:bookmarkEnd w:id="76"/>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get background data transfer policies based on the request from the </w:t>
      </w:r>
      <w:r w:rsidRPr="0018365C">
        <w:rPr>
          <w:noProof/>
        </w:rPr>
        <w:t>NF service consumer</w:t>
      </w:r>
      <w:r w:rsidRPr="0018365C">
        <w:rPr>
          <w:noProof/>
          <w:lang w:eastAsia="zh-CN"/>
        </w:rPr>
        <w:t>;</w:t>
      </w:r>
    </w:p>
    <w:p w14:paraId="63464708"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 and</w:t>
      </w:r>
    </w:p>
    <w:p w14:paraId="1A1FEE3A" w14:textId="77777777" w:rsidR="00374E6C" w:rsidRPr="0018365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p>
    <w:p w14:paraId="5602E543" w14:textId="77777777" w:rsidR="00374E6C" w:rsidRPr="0018365C" w:rsidRDefault="00374E6C">
      <w:pPr>
        <w:pStyle w:val="Heading3"/>
        <w:rPr>
          <w:noProof/>
        </w:rPr>
      </w:pPr>
      <w:bookmarkStart w:id="77" w:name="_Toc20407937"/>
      <w:bookmarkStart w:id="78" w:name="_Toc24719935"/>
      <w:bookmarkStart w:id="79" w:name="_Toc36041283"/>
      <w:bookmarkStart w:id="80" w:name="_Toc36041364"/>
      <w:bookmarkStart w:id="81" w:name="_Toc36041447"/>
      <w:bookmarkStart w:id="82" w:name="_Toc45134584"/>
      <w:bookmarkStart w:id="83" w:name="_Toc59019609"/>
      <w:bookmarkStart w:id="84" w:name="_Toc209520343"/>
      <w:r w:rsidRPr="0018365C">
        <w:rPr>
          <w:noProof/>
        </w:rPr>
        <w:t>4.1.2</w:t>
      </w:r>
      <w:r w:rsidRPr="0018365C">
        <w:rPr>
          <w:noProof/>
        </w:rPr>
        <w:tab/>
        <w:t>Service Architecture</w:t>
      </w:r>
      <w:bookmarkEnd w:id="77"/>
      <w:bookmarkEnd w:id="78"/>
      <w:bookmarkEnd w:id="79"/>
      <w:bookmarkEnd w:id="80"/>
      <w:bookmarkEnd w:id="81"/>
      <w:bookmarkEnd w:id="82"/>
      <w:bookmarkEnd w:id="83"/>
      <w:bookmarkEnd w:id="8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1.35pt;height:160.35pt" o:ole="">
            <v:imagedata r:id="rId13" o:title=""/>
          </v:shape>
          <o:OLEObject Type="Embed" ProgID="Visio.Drawing.11" ShapeID="_x0000_i1026" DrawAspect="Content" ObjectID="_1820131640"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1.35pt;height:160.35pt" o:ole="">
            <v:imagedata r:id="rId15" o:title=""/>
          </v:shape>
          <o:OLEObject Type="Embed" ProgID="Visio.Drawing.11" ShapeID="_x0000_i1027" DrawAspect="Content" ObjectID="_1820131641"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w:t>
      </w:r>
      <w:bookmarkStart w:id="85" w:name="_Hlk496757574"/>
      <w:r w:rsidR="00374E6C" w:rsidRPr="0018365C">
        <w:rPr>
          <w:noProof/>
        </w:rPr>
        <w:t>reference point representation</w:t>
      </w:r>
      <w:bookmarkEnd w:id="85"/>
    </w:p>
    <w:p w14:paraId="60116304" w14:textId="77777777" w:rsidR="00374E6C" w:rsidRPr="0018365C" w:rsidRDefault="00374E6C">
      <w:pPr>
        <w:pStyle w:val="Heading3"/>
        <w:rPr>
          <w:noProof/>
        </w:rPr>
      </w:pPr>
      <w:bookmarkStart w:id="86" w:name="_Toc20407938"/>
      <w:bookmarkStart w:id="87" w:name="_Toc24719936"/>
      <w:bookmarkStart w:id="88" w:name="_Toc36041284"/>
      <w:bookmarkStart w:id="89" w:name="_Toc36041365"/>
      <w:bookmarkStart w:id="90" w:name="_Toc36041448"/>
      <w:bookmarkStart w:id="91" w:name="_Toc45134585"/>
      <w:bookmarkStart w:id="92" w:name="_Toc59019610"/>
      <w:bookmarkStart w:id="93" w:name="_Toc209520344"/>
      <w:r w:rsidRPr="0018365C">
        <w:rPr>
          <w:noProof/>
        </w:rPr>
        <w:t>4.</w:t>
      </w:r>
      <w:r w:rsidRPr="0018365C">
        <w:rPr>
          <w:noProof/>
          <w:lang w:eastAsia="zh-CN"/>
        </w:rPr>
        <w:t>1.3</w:t>
      </w:r>
      <w:r w:rsidRPr="0018365C">
        <w:rPr>
          <w:noProof/>
        </w:rPr>
        <w:tab/>
        <w:t>Network Functions</w:t>
      </w:r>
      <w:bookmarkEnd w:id="86"/>
      <w:bookmarkEnd w:id="87"/>
      <w:bookmarkEnd w:id="88"/>
      <w:bookmarkEnd w:id="89"/>
      <w:bookmarkEnd w:id="90"/>
      <w:bookmarkEnd w:id="91"/>
      <w:bookmarkEnd w:id="92"/>
      <w:bookmarkEnd w:id="93"/>
    </w:p>
    <w:p w14:paraId="16108A37" w14:textId="77777777" w:rsidR="00374E6C" w:rsidRPr="0018365C" w:rsidRDefault="00374E6C">
      <w:pPr>
        <w:pStyle w:val="Heading4"/>
        <w:rPr>
          <w:noProof/>
          <w:lang w:eastAsia="zh-CN"/>
        </w:rPr>
      </w:pPr>
      <w:bookmarkStart w:id="94" w:name="_Toc20407939"/>
      <w:bookmarkStart w:id="95" w:name="_Toc24719937"/>
      <w:bookmarkStart w:id="96" w:name="_Toc36041285"/>
      <w:bookmarkStart w:id="97" w:name="_Toc36041366"/>
      <w:bookmarkStart w:id="98" w:name="_Toc36041449"/>
      <w:bookmarkStart w:id="99" w:name="_Toc45134586"/>
      <w:bookmarkStart w:id="100" w:name="_Toc59019611"/>
      <w:bookmarkStart w:id="101"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94"/>
      <w:bookmarkEnd w:id="95"/>
      <w:bookmarkEnd w:id="96"/>
      <w:bookmarkEnd w:id="97"/>
      <w:bookmarkEnd w:id="98"/>
      <w:bookmarkEnd w:id="99"/>
      <w:bookmarkEnd w:id="100"/>
      <w:bookmarkEnd w:id="101"/>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02" w:name="_Toc20407940"/>
      <w:bookmarkStart w:id="103" w:name="_Toc24719938"/>
      <w:bookmarkStart w:id="104" w:name="_Toc36041286"/>
      <w:bookmarkStart w:id="105" w:name="_Toc36041367"/>
      <w:bookmarkStart w:id="106" w:name="_Toc36041450"/>
      <w:bookmarkStart w:id="107" w:name="_Toc45134587"/>
      <w:bookmarkStart w:id="108" w:name="_Toc59019612"/>
      <w:bookmarkStart w:id="109"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02"/>
      <w:bookmarkEnd w:id="103"/>
      <w:bookmarkEnd w:id="104"/>
      <w:bookmarkEnd w:id="105"/>
      <w:bookmarkEnd w:id="106"/>
      <w:bookmarkEnd w:id="107"/>
      <w:bookmarkEnd w:id="108"/>
      <w:bookmarkEnd w:id="109"/>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10" w:name="_Toc20407941"/>
      <w:bookmarkStart w:id="111" w:name="_Toc24719939"/>
      <w:bookmarkStart w:id="112" w:name="_Toc36041287"/>
      <w:bookmarkStart w:id="113" w:name="_Toc36041368"/>
      <w:bookmarkStart w:id="114" w:name="_Toc36041451"/>
      <w:bookmarkStart w:id="115" w:name="_Toc45134588"/>
      <w:bookmarkStart w:id="116" w:name="_Toc59019613"/>
      <w:bookmarkStart w:id="117"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10"/>
      <w:bookmarkEnd w:id="111"/>
      <w:bookmarkEnd w:id="112"/>
      <w:bookmarkEnd w:id="113"/>
      <w:bookmarkEnd w:id="114"/>
      <w:bookmarkEnd w:id="115"/>
      <w:bookmarkEnd w:id="116"/>
      <w:bookmarkEnd w:id="117"/>
    </w:p>
    <w:p w14:paraId="3A8B82C1" w14:textId="77777777" w:rsidR="00374E6C" w:rsidRPr="0018365C" w:rsidRDefault="00374E6C">
      <w:pPr>
        <w:pStyle w:val="Heading3"/>
        <w:rPr>
          <w:noProof/>
          <w:lang w:eastAsia="zh-CN"/>
        </w:rPr>
      </w:pPr>
      <w:bookmarkStart w:id="118" w:name="_Toc20407942"/>
      <w:bookmarkStart w:id="119" w:name="_Toc24719940"/>
      <w:bookmarkStart w:id="120" w:name="_Toc36041288"/>
      <w:bookmarkStart w:id="121" w:name="_Toc36041369"/>
      <w:bookmarkStart w:id="122" w:name="_Toc36041452"/>
      <w:bookmarkStart w:id="123" w:name="_Toc45134589"/>
      <w:bookmarkStart w:id="124" w:name="_Toc59019614"/>
      <w:bookmarkStart w:id="125" w:name="_Toc209520348"/>
      <w:r w:rsidRPr="0018365C">
        <w:rPr>
          <w:noProof/>
        </w:rPr>
        <w:t>4.</w:t>
      </w:r>
      <w:r w:rsidRPr="0018365C">
        <w:rPr>
          <w:noProof/>
          <w:lang w:eastAsia="zh-CN"/>
        </w:rPr>
        <w:t>2</w:t>
      </w:r>
      <w:r w:rsidRPr="0018365C">
        <w:rPr>
          <w:noProof/>
        </w:rPr>
        <w:t>.1</w:t>
      </w:r>
      <w:r w:rsidRPr="0018365C">
        <w:rPr>
          <w:noProof/>
        </w:rPr>
        <w:tab/>
        <w:t>Introduction</w:t>
      </w:r>
      <w:bookmarkEnd w:id="118"/>
      <w:bookmarkEnd w:id="119"/>
      <w:bookmarkEnd w:id="120"/>
      <w:bookmarkEnd w:id="121"/>
      <w:bookmarkEnd w:id="122"/>
      <w:bookmarkEnd w:id="123"/>
      <w:bookmarkEnd w:id="124"/>
      <w:bookmarkEnd w:id="125"/>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26" w:name="_Toc20407943"/>
      <w:bookmarkStart w:id="127" w:name="_Toc24719941"/>
      <w:bookmarkStart w:id="128" w:name="_Toc36041289"/>
      <w:bookmarkStart w:id="129" w:name="_Toc36041370"/>
      <w:bookmarkStart w:id="130" w:name="_Toc36041453"/>
      <w:bookmarkStart w:id="131" w:name="_Toc45134590"/>
      <w:bookmarkStart w:id="132" w:name="_Toc59019615"/>
      <w:bookmarkStart w:id="133" w:name="_Toc209520349"/>
      <w:r w:rsidRPr="0018365C">
        <w:rPr>
          <w:noProof/>
        </w:rPr>
        <w:lastRenderedPageBreak/>
        <w:t>4.2.2</w:t>
      </w:r>
      <w:r w:rsidRPr="0018365C">
        <w:rPr>
          <w:noProof/>
        </w:rPr>
        <w:tab/>
        <w:t>Npcf_BDTPolicyControl_Create service operation</w:t>
      </w:r>
      <w:bookmarkEnd w:id="126"/>
      <w:bookmarkEnd w:id="127"/>
      <w:bookmarkEnd w:id="128"/>
      <w:bookmarkEnd w:id="129"/>
      <w:bookmarkEnd w:id="130"/>
      <w:bookmarkEnd w:id="131"/>
      <w:bookmarkEnd w:id="132"/>
      <w:bookmarkEnd w:id="133"/>
    </w:p>
    <w:p w14:paraId="10E43519" w14:textId="77777777" w:rsidR="00374E6C" w:rsidRPr="0018365C" w:rsidRDefault="00374E6C">
      <w:pPr>
        <w:pStyle w:val="Heading4"/>
        <w:rPr>
          <w:noProof/>
        </w:rPr>
      </w:pPr>
      <w:bookmarkStart w:id="134" w:name="_Toc20407944"/>
      <w:bookmarkStart w:id="135" w:name="_Toc24719942"/>
      <w:bookmarkStart w:id="136" w:name="_Toc36041290"/>
      <w:bookmarkStart w:id="137" w:name="_Toc36041371"/>
      <w:bookmarkStart w:id="138" w:name="_Toc36041454"/>
      <w:bookmarkStart w:id="139" w:name="_Toc45134591"/>
      <w:bookmarkStart w:id="140" w:name="_Toc59019616"/>
      <w:bookmarkStart w:id="141" w:name="_Toc209520350"/>
      <w:r w:rsidRPr="0018365C">
        <w:rPr>
          <w:noProof/>
        </w:rPr>
        <w:t>4.2.2.1</w:t>
      </w:r>
      <w:r w:rsidRPr="0018365C">
        <w:rPr>
          <w:noProof/>
        </w:rPr>
        <w:tab/>
        <w:t>General</w:t>
      </w:r>
      <w:bookmarkEnd w:id="134"/>
      <w:bookmarkEnd w:id="135"/>
      <w:bookmarkEnd w:id="136"/>
      <w:bookmarkEnd w:id="137"/>
      <w:bookmarkEnd w:id="138"/>
      <w:bookmarkEnd w:id="139"/>
      <w:bookmarkEnd w:id="140"/>
      <w:bookmarkEnd w:id="141"/>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42" w:name="_Toc20407945"/>
      <w:bookmarkStart w:id="143" w:name="_Toc24719943"/>
      <w:bookmarkStart w:id="144" w:name="_Toc36041291"/>
      <w:bookmarkStart w:id="145" w:name="_Toc36041372"/>
      <w:bookmarkStart w:id="146" w:name="_Toc36041455"/>
      <w:bookmarkStart w:id="147" w:name="_Toc45134592"/>
      <w:bookmarkStart w:id="148" w:name="_Toc59019617"/>
      <w:bookmarkStart w:id="149"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42"/>
      <w:bookmarkEnd w:id="143"/>
      <w:bookmarkEnd w:id="144"/>
      <w:bookmarkEnd w:id="145"/>
      <w:bookmarkEnd w:id="146"/>
      <w:bookmarkEnd w:id="147"/>
      <w:bookmarkEnd w:id="148"/>
      <w:bookmarkEnd w:id="149"/>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bookmarkStart w:id="150" w:name="_Hlk505778999"/>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4pt;height:149.3pt" o:ole="">
            <v:imagedata r:id="rId17" o:title=""/>
          </v:shape>
          <o:OLEObject Type="Embed" ProgID="Visio.Drawing.15" ShapeID="_x0000_i1028" DrawAspect="Content" ObjectID="_1820131642"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bookmarkStart w:id="151" w:name="_Hlk505257778"/>
      <w:bookmarkEnd w:id="150"/>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51"/>
      <w:r w:rsidRPr="0018365C">
        <w:rPr>
          <w:noProof/>
        </w:rPr>
        <w:t xml:space="preserve"> </w:t>
      </w:r>
      <w:bookmarkStart w:id="152" w:name="_Hlk505257851"/>
      <w:r w:rsidRPr="0018365C">
        <w:rPr>
          <w:noProof/>
        </w:rPr>
        <w:t>the NF service consumer shall invoke the Npcf_BDTPolicyControl_Create service operation by sending an HTTP POST request</w:t>
      </w:r>
      <w:bookmarkEnd w:id="152"/>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53" w:name="_Hlk505258018"/>
      <w:r w:rsidRPr="0018365C">
        <w:rPr>
          <w:noProof/>
        </w:rPr>
        <w:t xml:space="preserve">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bookmarkStart w:id="154" w:name="_Hlk505258184"/>
      <w:bookmarkEnd w:id="153"/>
      <w:r w:rsidRPr="0018365C">
        <w:rPr>
          <w:noProof/>
        </w:rPr>
        <w:t>-</w:t>
      </w:r>
      <w:r w:rsidRPr="0018365C">
        <w:rPr>
          <w:noProof/>
        </w:rPr>
        <w:tab/>
        <w:t>an ASP identifier in the "aspId" attribute;</w:t>
      </w:r>
    </w:p>
    <w:bookmarkEnd w:id="154"/>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77777777" w:rsidR="00374E6C" w:rsidRPr="0018365C" w:rsidRDefault="00374E6C">
      <w:pPr>
        <w:pStyle w:val="B1"/>
        <w:rPr>
          <w:noProof/>
        </w:rPr>
      </w:pPr>
      <w:r w:rsidRPr="0018365C">
        <w:rPr>
          <w:noProof/>
        </w:rPr>
        <w:t>-</w:t>
      </w:r>
      <w:r w:rsidRPr="0018365C">
        <w:rPr>
          <w:noProof/>
        </w:rPr>
        <w:tab/>
        <w:t>a desired time window in the "desTimeInt" attribute;</w:t>
      </w:r>
    </w:p>
    <w:p w14:paraId="44E7E814" w14:textId="77777777" w:rsidR="00C004D0" w:rsidRDefault="00C004D0">
      <w:pPr>
        <w:pStyle w:val="B1"/>
        <w:rPr>
          <w:noProof/>
        </w:rPr>
      </w:pPr>
      <w:r>
        <w:rPr>
          <w:noProof/>
        </w:rPr>
        <w:t>-</w:t>
      </w:r>
      <w:r>
        <w:rPr>
          <w:noProof/>
        </w:rPr>
        <w:tab/>
        <w:t xml:space="preserve">if </w:t>
      </w:r>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r>
        <w:rPr>
          <w:noProof/>
        </w:rPr>
        <w:t xml:space="preserve">energy indicator </w:t>
      </w:r>
      <w:r w:rsidR="00CB3832">
        <w:rPr>
          <w:noProof/>
        </w:rPr>
        <w:t>with</w:t>
      </w:r>
      <w:r>
        <w:rPr>
          <w:noProof/>
        </w:rPr>
        <w:t>in the "energyInd</w:t>
      </w:r>
      <w:r w:rsidRPr="0018365C">
        <w:rPr>
          <w:noProof/>
        </w:rPr>
        <w:t>" attribute</w:t>
      </w:r>
      <w:r>
        <w:rPr>
          <w:noProof/>
        </w:rPr>
        <w:t>; and</w:t>
      </w:r>
    </w:p>
    <w:p w14:paraId="0FBF266E" w14:textId="77777777" w:rsidR="00374E6C" w:rsidRPr="0018365C" w:rsidRDefault="00374E6C">
      <w:pPr>
        <w:pStyle w:val="B1"/>
        <w:rPr>
          <w:noProof/>
        </w:rPr>
      </w:pPr>
      <w:r w:rsidRPr="0018365C">
        <w:rPr>
          <w:noProof/>
        </w:rPr>
        <w:t>-</w:t>
      </w:r>
      <w:r w:rsidRPr="0018365C">
        <w:rPr>
          <w:noProof/>
        </w:rPr>
        <w:tab/>
        <w:t>if "BdtNotification_5G" feature is supported a notification URI in the "notifUri" attribute</w:t>
      </w:r>
      <w:r w:rsidR="00CB3832">
        <w:rPr>
          <w:noProof/>
        </w:rPr>
        <w:t>;</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bookmarkStart w:id="155" w:name="_Hlk505258671"/>
      <w:r w:rsidRPr="0018365C">
        <w:rPr>
          <w:noProof/>
        </w:rPr>
        <w:t>-</w:t>
      </w:r>
      <w:r w:rsidRPr="0018365C">
        <w:rPr>
          <w:noProof/>
        </w:rPr>
        <w:tab/>
        <w:t>a traffic descriptor of background data within the "trafficDes" attribute;</w:t>
      </w:r>
    </w:p>
    <w:p w14:paraId="3D53FD82" w14:textId="77777777"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 and</w:t>
      </w:r>
    </w:p>
    <w:p w14:paraId="5A313EAA" w14:textId="77777777" w:rsidR="00374E6C" w:rsidRPr="0018365C" w:rsidRDefault="00374E6C">
      <w:pPr>
        <w:pStyle w:val="B1"/>
        <w:rPr>
          <w:noProof/>
        </w:rPr>
      </w:pPr>
      <w:r w:rsidRPr="0018365C">
        <w:rPr>
          <w:noProof/>
        </w:rPr>
        <w:lastRenderedPageBreak/>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56" w:name="_Hlk505259253"/>
      <w:r w:rsidRPr="0018365C">
        <w:rPr>
          <w:noProof/>
        </w:rPr>
        <w:t>as described in 3GPP TS 29.504 [11] and 3GPP TS 29.519 [12]</w:t>
      </w:r>
      <w:r w:rsidRPr="0018365C">
        <w:rPr>
          <w:noProof/>
          <w:lang w:eastAsia="zh-CN"/>
        </w:rPr>
        <w:t>,</w:t>
      </w:r>
      <w:bookmarkEnd w:id="156"/>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bookmarkEnd w:id="155"/>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77777777"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EE1668">
        <w:rPr>
          <w:noProof/>
        </w:rPr>
        <w:t xml:space="preserve">energy indicator if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bookmarkStart w:id="157" w:name="_Hlk505258049"/>
      <w:r w:rsidRPr="0018365C">
        <w:rPr>
          <w:noProof/>
        </w:rPr>
        <w:t>-</w:t>
      </w:r>
      <w:r w:rsidRPr="0018365C">
        <w:rPr>
          <w:noProof/>
        </w:rPr>
        <w:tab/>
        <w:t>shall create a BDT Reference ID.</w:t>
      </w:r>
    </w:p>
    <w:bookmarkEnd w:id="157"/>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r>
      <w:bookmarkStart w:id="158" w:name="_Hlk505258108"/>
      <w:r w:rsidRPr="0018365C">
        <w:rPr>
          <w:noProof/>
        </w:rPr>
        <w:t>a transfer policy ID</w:t>
      </w:r>
      <w:bookmarkEnd w:id="158"/>
      <w:r w:rsidRPr="0018365C">
        <w:rPr>
          <w:noProof/>
        </w:rPr>
        <w:t xml:space="preserve">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bookmarkStart w:id="159"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update the UDR </w:t>
      </w:r>
      <w:bookmarkStart w:id="160"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160"/>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w:t>
      </w:r>
      <w:bookmarkStart w:id="161" w:name="_Hlk145508995"/>
      <w:r w:rsidR="00C927B4" w:rsidRPr="0018365C">
        <w:rPr>
          <w:noProof/>
        </w:rPr>
        <w:t>an indication whether BDT warning notification is requested</w:t>
      </w:r>
      <w:bookmarkEnd w:id="161"/>
      <w:r w:rsidR="00CB3832">
        <w:rPr>
          <w:noProof/>
        </w:rPr>
        <w:t>,</w:t>
      </w:r>
      <w:r w:rsidR="00E66656" w:rsidRPr="00E66656">
        <w:rPr>
          <w:noProof/>
        </w:rPr>
        <w:t xml:space="preserve"> </w:t>
      </w:r>
      <w:r w:rsidR="00E66656">
        <w:rPr>
          <w:noProof/>
        </w:rPr>
        <w:t xml:space="preserve">and if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energy indicator</w:t>
      </w:r>
      <w:r w:rsidRPr="0018365C">
        <w:rPr>
          <w:noProof/>
        </w:rPr>
        <w:t>.</w:t>
      </w:r>
    </w:p>
    <w:p w14:paraId="42A4A3E9" w14:textId="77777777" w:rsidR="00374E6C" w:rsidRPr="0018365C" w:rsidRDefault="00374E6C">
      <w:pPr>
        <w:pStyle w:val="NO"/>
        <w:rPr>
          <w:noProof/>
        </w:rPr>
      </w:pPr>
      <w:r w:rsidRPr="0018365C">
        <w:rPr>
          <w:noProof/>
        </w:rPr>
        <w:lastRenderedPageBreak/>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62" w:name="_Toc20407946"/>
      <w:bookmarkStart w:id="163" w:name="_Toc24719944"/>
      <w:bookmarkStart w:id="164" w:name="_Toc36041292"/>
      <w:bookmarkStart w:id="165" w:name="_Toc36041373"/>
      <w:bookmarkStart w:id="166" w:name="_Toc36041456"/>
      <w:bookmarkStart w:id="167" w:name="_Toc45134593"/>
      <w:bookmarkStart w:id="168" w:name="_Toc59019618"/>
      <w:bookmarkStart w:id="169" w:name="_Toc209520352"/>
      <w:bookmarkEnd w:id="159"/>
      <w:r w:rsidRPr="0018365C">
        <w:rPr>
          <w:noProof/>
        </w:rPr>
        <w:t>4.2.3</w:t>
      </w:r>
      <w:r w:rsidRPr="0018365C">
        <w:rPr>
          <w:noProof/>
        </w:rPr>
        <w:tab/>
        <w:t>Npcf_BDTPolicyControl_Update service operation</w:t>
      </w:r>
      <w:bookmarkEnd w:id="162"/>
      <w:bookmarkEnd w:id="163"/>
      <w:bookmarkEnd w:id="164"/>
      <w:bookmarkEnd w:id="165"/>
      <w:bookmarkEnd w:id="166"/>
      <w:bookmarkEnd w:id="167"/>
      <w:bookmarkEnd w:id="168"/>
      <w:bookmarkEnd w:id="169"/>
    </w:p>
    <w:p w14:paraId="0EDC1958" w14:textId="77777777" w:rsidR="00374E6C" w:rsidRPr="0018365C" w:rsidRDefault="00374E6C">
      <w:pPr>
        <w:pStyle w:val="Heading4"/>
        <w:rPr>
          <w:noProof/>
        </w:rPr>
      </w:pPr>
      <w:bookmarkStart w:id="170" w:name="_Toc20407947"/>
      <w:bookmarkStart w:id="171" w:name="_Toc24719945"/>
      <w:bookmarkStart w:id="172" w:name="_Toc36041293"/>
      <w:bookmarkStart w:id="173" w:name="_Toc36041374"/>
      <w:bookmarkStart w:id="174" w:name="_Toc36041457"/>
      <w:bookmarkStart w:id="175" w:name="_Toc45134594"/>
      <w:bookmarkStart w:id="176" w:name="_Toc59019619"/>
      <w:bookmarkStart w:id="177" w:name="_Toc209520353"/>
      <w:r w:rsidRPr="0018365C">
        <w:rPr>
          <w:noProof/>
        </w:rPr>
        <w:t>4.2.3.1</w:t>
      </w:r>
      <w:r w:rsidRPr="0018365C">
        <w:rPr>
          <w:noProof/>
        </w:rPr>
        <w:tab/>
        <w:t>General</w:t>
      </w:r>
      <w:bookmarkEnd w:id="170"/>
      <w:bookmarkEnd w:id="171"/>
      <w:bookmarkEnd w:id="172"/>
      <w:bookmarkEnd w:id="173"/>
      <w:bookmarkEnd w:id="174"/>
      <w:bookmarkEnd w:id="175"/>
      <w:bookmarkEnd w:id="176"/>
      <w:bookmarkEnd w:id="177"/>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r>
      <w:bookmarkStart w:id="178" w:name="_Hlk16532505"/>
      <w:r w:rsidRPr="0018365C">
        <w:rPr>
          <w:noProof/>
        </w:rPr>
        <w:t>modification of a BDT warning notification request indication</w:t>
      </w:r>
      <w:bookmarkEnd w:id="178"/>
      <w:r w:rsidRPr="0018365C">
        <w:rPr>
          <w:noProof/>
        </w:rPr>
        <w:t>.</w:t>
      </w:r>
    </w:p>
    <w:p w14:paraId="57175307" w14:textId="77777777" w:rsidR="00374E6C" w:rsidRPr="0018365C" w:rsidRDefault="00374E6C">
      <w:pPr>
        <w:pStyle w:val="Heading4"/>
        <w:rPr>
          <w:noProof/>
        </w:rPr>
      </w:pPr>
      <w:bookmarkStart w:id="179" w:name="_Toc20407948"/>
      <w:bookmarkStart w:id="180" w:name="_Toc24719946"/>
      <w:bookmarkStart w:id="181" w:name="_Toc36041294"/>
      <w:bookmarkStart w:id="182" w:name="_Toc36041375"/>
      <w:bookmarkStart w:id="183" w:name="_Toc36041458"/>
      <w:bookmarkStart w:id="184" w:name="_Toc45134595"/>
      <w:bookmarkStart w:id="185" w:name="_Toc59019620"/>
      <w:bookmarkStart w:id="186" w:name="_Toc209520354"/>
      <w:r w:rsidRPr="0018365C">
        <w:rPr>
          <w:noProof/>
        </w:rPr>
        <w:t>4.2.3.2</w:t>
      </w:r>
      <w:r w:rsidRPr="0018365C">
        <w:rPr>
          <w:noProof/>
        </w:rPr>
        <w:tab/>
        <w:t>Indication about selected transfer policy</w:t>
      </w:r>
      <w:bookmarkEnd w:id="179"/>
      <w:bookmarkEnd w:id="180"/>
      <w:bookmarkEnd w:id="181"/>
      <w:bookmarkEnd w:id="182"/>
      <w:bookmarkEnd w:id="183"/>
      <w:bookmarkEnd w:id="184"/>
      <w:bookmarkEnd w:id="185"/>
      <w:bookmarkEnd w:id="186"/>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29" type="#_x0000_t75" style="width:455.4pt;height:160.8pt" o:ole="">
            <v:imagedata r:id="rId19" o:title=""/>
          </v:shape>
          <o:OLEObject Type="Embed" ProgID="Visio.Drawing.15" ShapeID="_x0000_i1029" DrawAspect="Content" ObjectID="_1820131643"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187" w:name="_Hlk54300796"/>
      <w:r w:rsidRPr="0018365C">
        <w:rPr>
          <w:noProof/>
        </w:rPr>
        <w:t>set the "</w:t>
      </w:r>
      <w:r w:rsidRPr="0018365C">
        <w:rPr>
          <w:noProof/>
          <w:lang w:eastAsia="zh-CN"/>
        </w:rPr>
        <w:t>selTransPolicyId</w:t>
      </w:r>
      <w:r w:rsidRPr="0018365C">
        <w:rPr>
          <w:noProof/>
        </w:rPr>
        <w:t>" attribute to value "0"</w:t>
      </w:r>
      <w:bookmarkEnd w:id="187"/>
      <w:r w:rsidRPr="0018365C">
        <w:rPr>
          <w:noProof/>
        </w:rPr>
        <w:t xml:space="preserve">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77777777" w:rsidR="00374E6C" w:rsidRPr="0018365C" w:rsidRDefault="00374E6C">
      <w:pPr>
        <w:pStyle w:val="B1"/>
        <w:rPr>
          <w:noProof/>
        </w:rPr>
      </w:pPr>
      <w:r w:rsidRPr="0018365C">
        <w:rPr>
          <w:noProof/>
        </w:rPr>
        <w:lastRenderedPageBreak/>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to update 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E66656">
        <w:rPr>
          <w:noProof/>
        </w:rPr>
        <w:t>energy indicator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188" w:name="_Toc20407949"/>
      <w:bookmarkStart w:id="189" w:name="_Toc24719947"/>
      <w:bookmarkStart w:id="190" w:name="_Toc36041295"/>
      <w:bookmarkStart w:id="191" w:name="_Toc36041376"/>
      <w:bookmarkStart w:id="192" w:name="_Toc36041459"/>
      <w:bookmarkStart w:id="193" w:name="_Toc45134596"/>
      <w:bookmarkStart w:id="194" w:name="_Toc59019621"/>
      <w:bookmarkStart w:id="195" w:name="_Toc209520355"/>
      <w:r w:rsidRPr="0018365C">
        <w:rPr>
          <w:noProof/>
        </w:rPr>
        <w:t>4.2.3.3</w:t>
      </w:r>
      <w:r w:rsidRPr="0018365C">
        <w:rPr>
          <w:noProof/>
        </w:rPr>
        <w:tab/>
      </w:r>
      <w:bookmarkStart w:id="196" w:name="_Hlk16533059"/>
      <w:r w:rsidRPr="0018365C">
        <w:rPr>
          <w:rFonts w:cs="Arial"/>
          <w:noProof/>
        </w:rPr>
        <w:t xml:space="preserve">Modification of </w:t>
      </w:r>
      <w:r w:rsidRPr="0018365C">
        <w:rPr>
          <w:noProof/>
        </w:rPr>
        <w:t>BDT warning notification request indication</w:t>
      </w:r>
      <w:bookmarkEnd w:id="188"/>
      <w:bookmarkEnd w:id="189"/>
      <w:bookmarkEnd w:id="190"/>
      <w:bookmarkEnd w:id="191"/>
      <w:bookmarkEnd w:id="192"/>
      <w:bookmarkEnd w:id="193"/>
      <w:bookmarkEnd w:id="194"/>
      <w:bookmarkEnd w:id="195"/>
      <w:bookmarkEnd w:id="196"/>
    </w:p>
    <w:p w14:paraId="1EDB0083" w14:textId="77777777" w:rsidR="00374E6C" w:rsidRPr="0018365C" w:rsidRDefault="00374E6C">
      <w:pPr>
        <w:rPr>
          <w:noProof/>
        </w:rPr>
      </w:pPr>
      <w:r w:rsidRPr="0018365C">
        <w:rPr>
          <w:noProof/>
        </w:rPr>
        <w:t>This procedure is used by an AF to modify a BDT warning notification request indication when the feature "</w:t>
      </w:r>
      <w:bookmarkStart w:id="197" w:name="_Hlk16595645"/>
      <w:r w:rsidRPr="0018365C">
        <w:rPr>
          <w:noProof/>
        </w:rPr>
        <w:t>BdtNotification_5G</w:t>
      </w:r>
      <w:bookmarkEnd w:id="197"/>
      <w:r w:rsidRPr="0018365C">
        <w:rPr>
          <w:noProof/>
        </w:rPr>
        <w:t>"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77777777"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198" w:name="_Toc20407950"/>
      <w:bookmarkStart w:id="199" w:name="_Toc24719948"/>
      <w:bookmarkStart w:id="200" w:name="_Toc36041296"/>
      <w:bookmarkStart w:id="201" w:name="_Toc36041377"/>
      <w:bookmarkStart w:id="202" w:name="_Toc36041460"/>
      <w:bookmarkStart w:id="203" w:name="_Toc45134597"/>
      <w:bookmarkStart w:id="204" w:name="_Toc59019622"/>
      <w:bookmarkStart w:id="205" w:name="_Toc209520356"/>
      <w:r w:rsidRPr="0018365C">
        <w:rPr>
          <w:noProof/>
        </w:rPr>
        <w:t>4.2.4</w:t>
      </w:r>
      <w:r w:rsidRPr="0018365C">
        <w:rPr>
          <w:noProof/>
        </w:rPr>
        <w:tab/>
        <w:t>Npcf_BDTPolicyControl_Notify service operation</w:t>
      </w:r>
      <w:bookmarkEnd w:id="198"/>
      <w:bookmarkEnd w:id="199"/>
      <w:bookmarkEnd w:id="200"/>
      <w:bookmarkEnd w:id="201"/>
      <w:bookmarkEnd w:id="202"/>
      <w:bookmarkEnd w:id="203"/>
      <w:bookmarkEnd w:id="204"/>
      <w:bookmarkEnd w:id="205"/>
    </w:p>
    <w:p w14:paraId="3AF45196" w14:textId="77777777" w:rsidR="00374E6C" w:rsidRPr="0018365C" w:rsidRDefault="00374E6C">
      <w:pPr>
        <w:pStyle w:val="Heading4"/>
        <w:rPr>
          <w:noProof/>
        </w:rPr>
      </w:pPr>
      <w:bookmarkStart w:id="206" w:name="_Toc20407951"/>
      <w:bookmarkStart w:id="207" w:name="_Toc24719949"/>
      <w:bookmarkStart w:id="208" w:name="_Toc36041297"/>
      <w:bookmarkStart w:id="209" w:name="_Toc36041378"/>
      <w:bookmarkStart w:id="210" w:name="_Toc36041461"/>
      <w:bookmarkStart w:id="211" w:name="_Toc45134598"/>
      <w:bookmarkStart w:id="212" w:name="_Toc59019623"/>
      <w:bookmarkStart w:id="213" w:name="_Toc209520357"/>
      <w:r w:rsidRPr="0018365C">
        <w:rPr>
          <w:noProof/>
        </w:rPr>
        <w:t>4.2.4.1</w:t>
      </w:r>
      <w:r w:rsidRPr="0018365C">
        <w:rPr>
          <w:noProof/>
        </w:rPr>
        <w:tab/>
        <w:t>General</w:t>
      </w:r>
      <w:bookmarkEnd w:id="206"/>
      <w:bookmarkEnd w:id="207"/>
      <w:bookmarkEnd w:id="208"/>
      <w:bookmarkEnd w:id="209"/>
      <w:bookmarkEnd w:id="210"/>
      <w:bookmarkEnd w:id="211"/>
      <w:bookmarkEnd w:id="212"/>
      <w:bookmarkEnd w:id="213"/>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lastRenderedPageBreak/>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14" w:name="_Toc20407952"/>
      <w:bookmarkStart w:id="215" w:name="_Toc24719950"/>
      <w:bookmarkStart w:id="216" w:name="_Toc36041298"/>
      <w:bookmarkStart w:id="217" w:name="_Toc36041379"/>
      <w:bookmarkStart w:id="218" w:name="_Toc36041462"/>
      <w:bookmarkStart w:id="219" w:name="_Toc45134599"/>
      <w:bookmarkStart w:id="220" w:name="_Toc59019624"/>
      <w:bookmarkStart w:id="221" w:name="_Toc209520358"/>
      <w:r w:rsidRPr="0018365C">
        <w:rPr>
          <w:noProof/>
        </w:rPr>
        <w:t>4.2.4.2</w:t>
      </w:r>
      <w:r w:rsidRPr="0018365C">
        <w:rPr>
          <w:noProof/>
        </w:rPr>
        <w:tab/>
        <w:t>Sending the BDT warning notification</w:t>
      </w:r>
      <w:bookmarkEnd w:id="214"/>
      <w:bookmarkEnd w:id="215"/>
      <w:bookmarkEnd w:id="216"/>
      <w:bookmarkEnd w:id="217"/>
      <w:bookmarkEnd w:id="218"/>
      <w:bookmarkEnd w:id="219"/>
      <w:bookmarkEnd w:id="220"/>
      <w:bookmarkEnd w:id="221"/>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4pt;height:160.8pt" o:ole="">
            <v:imagedata r:id="rId21" o:title=""/>
          </v:shape>
          <o:OLEObject Type="Embed" ProgID="Visio.Drawing.15" ShapeID="_x0000_i1030" DrawAspect="Content" ObjectID="_1820131644"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ＭＳ 明朝"/>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lastRenderedPageBreak/>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Pr="0018365C" w:rsidRDefault="00374E6C">
      <w:pPr>
        <w:rPr>
          <w:noProof/>
        </w:rPr>
      </w:pPr>
      <w:bookmarkStart w:id="222" w:name="_Toc20407953"/>
      <w:bookmarkStart w:id="223" w:name="_Toc24719951"/>
      <w:bookmarkStart w:id="224" w:name="_Toc36041299"/>
      <w:bookmarkStart w:id="225" w:name="_Toc36041380"/>
      <w:bookmarkStart w:id="226" w:name="_Toc36041463"/>
      <w:bookmarkStart w:id="227" w:name="_Toc45134600"/>
      <w:bookmarkStart w:id="228"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0D594964" w14:textId="77777777" w:rsidR="00374E6C" w:rsidRPr="0018365C" w:rsidRDefault="00374E6C">
      <w:pPr>
        <w:pStyle w:val="Heading1"/>
        <w:rPr>
          <w:noProof/>
          <w:lang w:eastAsia="zh-CN"/>
        </w:rPr>
      </w:pPr>
      <w:bookmarkStart w:id="229" w:name="_Toc209520359"/>
      <w:r w:rsidRPr="0018365C">
        <w:rPr>
          <w:noProof/>
          <w:lang w:eastAsia="zh-CN"/>
        </w:rPr>
        <w:t>5</w:t>
      </w:r>
      <w:r w:rsidRPr="0018365C">
        <w:rPr>
          <w:noProof/>
        </w:rPr>
        <w:tab/>
        <w:t>Npcf_BDTPolicyControl</w:t>
      </w:r>
      <w:r w:rsidRPr="0018365C">
        <w:rPr>
          <w:noProof/>
          <w:lang w:eastAsia="zh-CN"/>
        </w:rPr>
        <w:t xml:space="preserve"> API</w:t>
      </w:r>
      <w:bookmarkEnd w:id="222"/>
      <w:bookmarkEnd w:id="223"/>
      <w:bookmarkEnd w:id="224"/>
      <w:bookmarkEnd w:id="225"/>
      <w:bookmarkEnd w:id="226"/>
      <w:bookmarkEnd w:id="227"/>
      <w:bookmarkEnd w:id="228"/>
      <w:bookmarkEnd w:id="229"/>
    </w:p>
    <w:p w14:paraId="35614C08" w14:textId="77777777" w:rsidR="00374E6C" w:rsidRPr="0018365C" w:rsidRDefault="00374E6C">
      <w:pPr>
        <w:pStyle w:val="Heading2"/>
        <w:rPr>
          <w:noProof/>
        </w:rPr>
      </w:pPr>
      <w:bookmarkStart w:id="230" w:name="_Toc20407954"/>
      <w:bookmarkStart w:id="231" w:name="_Toc24719952"/>
      <w:bookmarkStart w:id="232" w:name="_Toc36041300"/>
      <w:bookmarkStart w:id="233" w:name="_Toc36041381"/>
      <w:bookmarkStart w:id="234" w:name="_Toc36041464"/>
      <w:bookmarkStart w:id="235" w:name="_Toc45134601"/>
      <w:bookmarkStart w:id="236" w:name="_Toc59019626"/>
      <w:bookmarkStart w:id="237" w:name="_Toc209520360"/>
      <w:r w:rsidRPr="0018365C">
        <w:rPr>
          <w:noProof/>
          <w:lang w:eastAsia="zh-CN"/>
        </w:rPr>
        <w:t>5</w:t>
      </w:r>
      <w:r w:rsidRPr="0018365C">
        <w:rPr>
          <w:noProof/>
        </w:rPr>
        <w:t>.1</w:t>
      </w:r>
      <w:r w:rsidRPr="0018365C">
        <w:rPr>
          <w:noProof/>
        </w:rPr>
        <w:tab/>
        <w:t>Introduction</w:t>
      </w:r>
      <w:bookmarkEnd w:id="230"/>
      <w:bookmarkEnd w:id="231"/>
      <w:bookmarkEnd w:id="232"/>
      <w:bookmarkEnd w:id="233"/>
      <w:bookmarkEnd w:id="234"/>
      <w:bookmarkEnd w:id="235"/>
      <w:bookmarkEnd w:id="236"/>
      <w:bookmarkEnd w:id="237"/>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38" w:name="_Toc20407955"/>
      <w:bookmarkStart w:id="239" w:name="_Toc24719953"/>
      <w:bookmarkStart w:id="240" w:name="_Toc36041301"/>
      <w:bookmarkStart w:id="241" w:name="_Toc36041382"/>
      <w:bookmarkStart w:id="242" w:name="_Toc36041465"/>
      <w:bookmarkStart w:id="243" w:name="_Toc45134602"/>
      <w:bookmarkStart w:id="244" w:name="_Toc59019627"/>
      <w:bookmarkStart w:id="245" w:name="_Toc209520361"/>
      <w:r w:rsidRPr="0018365C">
        <w:rPr>
          <w:noProof/>
        </w:rPr>
        <w:t>5.2</w:t>
      </w:r>
      <w:r w:rsidRPr="0018365C">
        <w:rPr>
          <w:noProof/>
        </w:rPr>
        <w:tab/>
        <w:t>Usage of HTTP</w:t>
      </w:r>
      <w:bookmarkEnd w:id="238"/>
      <w:bookmarkEnd w:id="239"/>
      <w:bookmarkEnd w:id="240"/>
      <w:bookmarkEnd w:id="241"/>
      <w:bookmarkEnd w:id="242"/>
      <w:bookmarkEnd w:id="243"/>
      <w:bookmarkEnd w:id="244"/>
      <w:bookmarkEnd w:id="245"/>
    </w:p>
    <w:p w14:paraId="2BEC5116" w14:textId="77777777" w:rsidR="00374E6C" w:rsidRPr="0018365C" w:rsidRDefault="00374E6C">
      <w:pPr>
        <w:pStyle w:val="Heading3"/>
        <w:rPr>
          <w:noProof/>
        </w:rPr>
      </w:pPr>
      <w:bookmarkStart w:id="246" w:name="_Toc20407956"/>
      <w:bookmarkStart w:id="247" w:name="_Toc24719954"/>
      <w:bookmarkStart w:id="248" w:name="_Toc36041302"/>
      <w:bookmarkStart w:id="249" w:name="_Toc36041383"/>
      <w:bookmarkStart w:id="250" w:name="_Toc36041466"/>
      <w:bookmarkStart w:id="251" w:name="_Toc45134603"/>
      <w:bookmarkStart w:id="252" w:name="_Toc59019628"/>
      <w:bookmarkStart w:id="253" w:name="_Toc209520362"/>
      <w:r w:rsidRPr="0018365C">
        <w:rPr>
          <w:noProof/>
        </w:rPr>
        <w:t>5.2.1</w:t>
      </w:r>
      <w:r w:rsidRPr="0018365C">
        <w:rPr>
          <w:noProof/>
        </w:rPr>
        <w:tab/>
        <w:t>General</w:t>
      </w:r>
      <w:bookmarkEnd w:id="246"/>
      <w:bookmarkEnd w:id="247"/>
      <w:bookmarkEnd w:id="248"/>
      <w:bookmarkEnd w:id="249"/>
      <w:bookmarkEnd w:id="250"/>
      <w:bookmarkEnd w:id="251"/>
      <w:bookmarkEnd w:id="252"/>
      <w:bookmarkEnd w:id="253"/>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54" w:name="_Toc20407957"/>
      <w:bookmarkStart w:id="255" w:name="_Toc24719955"/>
      <w:bookmarkStart w:id="256" w:name="_Toc36041303"/>
      <w:bookmarkStart w:id="257" w:name="_Toc36041384"/>
      <w:bookmarkStart w:id="258" w:name="_Toc36041467"/>
      <w:bookmarkStart w:id="259" w:name="_Toc45134604"/>
      <w:bookmarkStart w:id="260" w:name="_Toc59019629"/>
      <w:bookmarkStart w:id="261" w:name="_Toc209520363"/>
      <w:r w:rsidRPr="0018365C">
        <w:rPr>
          <w:noProof/>
        </w:rPr>
        <w:t>5.2.2</w:t>
      </w:r>
      <w:r w:rsidRPr="0018365C">
        <w:rPr>
          <w:noProof/>
        </w:rPr>
        <w:tab/>
        <w:t>HTTP standard headers</w:t>
      </w:r>
      <w:bookmarkEnd w:id="254"/>
      <w:bookmarkEnd w:id="255"/>
      <w:bookmarkEnd w:id="256"/>
      <w:bookmarkEnd w:id="257"/>
      <w:bookmarkEnd w:id="258"/>
      <w:bookmarkEnd w:id="259"/>
      <w:bookmarkEnd w:id="260"/>
      <w:bookmarkEnd w:id="261"/>
    </w:p>
    <w:p w14:paraId="157A1D2F" w14:textId="77777777" w:rsidR="00374E6C" w:rsidRPr="0018365C" w:rsidRDefault="00374E6C">
      <w:pPr>
        <w:pStyle w:val="Heading4"/>
        <w:rPr>
          <w:noProof/>
          <w:lang w:eastAsia="zh-CN"/>
        </w:rPr>
      </w:pPr>
      <w:bookmarkStart w:id="262" w:name="_Toc20407958"/>
      <w:bookmarkStart w:id="263" w:name="_Toc24719956"/>
      <w:bookmarkStart w:id="264" w:name="_Toc36041304"/>
      <w:bookmarkStart w:id="265" w:name="_Toc36041385"/>
      <w:bookmarkStart w:id="266" w:name="_Toc36041468"/>
      <w:bookmarkStart w:id="267" w:name="_Toc45134605"/>
      <w:bookmarkStart w:id="268" w:name="_Toc59019630"/>
      <w:bookmarkStart w:id="269" w:name="_Toc209520364"/>
      <w:r w:rsidRPr="0018365C">
        <w:rPr>
          <w:noProof/>
        </w:rPr>
        <w:t>5.2.2.1</w:t>
      </w:r>
      <w:r w:rsidRPr="0018365C">
        <w:rPr>
          <w:noProof/>
          <w:lang w:eastAsia="zh-CN"/>
        </w:rPr>
        <w:tab/>
        <w:t>General</w:t>
      </w:r>
      <w:bookmarkEnd w:id="262"/>
      <w:bookmarkEnd w:id="263"/>
      <w:bookmarkEnd w:id="264"/>
      <w:bookmarkEnd w:id="265"/>
      <w:bookmarkEnd w:id="266"/>
      <w:bookmarkEnd w:id="267"/>
      <w:bookmarkEnd w:id="268"/>
      <w:bookmarkEnd w:id="269"/>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70" w:name="_Toc20407959"/>
      <w:bookmarkStart w:id="271" w:name="_Toc24719957"/>
      <w:bookmarkStart w:id="272" w:name="_Toc36041305"/>
      <w:bookmarkStart w:id="273" w:name="_Toc36041386"/>
      <w:bookmarkStart w:id="274" w:name="_Toc36041469"/>
      <w:bookmarkStart w:id="275" w:name="_Toc45134606"/>
      <w:bookmarkStart w:id="276" w:name="_Toc59019631"/>
      <w:bookmarkStart w:id="277" w:name="_Toc209520365"/>
      <w:r w:rsidRPr="0018365C">
        <w:rPr>
          <w:noProof/>
        </w:rPr>
        <w:lastRenderedPageBreak/>
        <w:t>5.2.2.2</w:t>
      </w:r>
      <w:r w:rsidRPr="0018365C">
        <w:rPr>
          <w:noProof/>
        </w:rPr>
        <w:tab/>
        <w:t>Content type</w:t>
      </w:r>
      <w:bookmarkEnd w:id="270"/>
      <w:bookmarkEnd w:id="271"/>
      <w:bookmarkEnd w:id="272"/>
      <w:bookmarkEnd w:id="273"/>
      <w:bookmarkEnd w:id="274"/>
      <w:bookmarkEnd w:id="275"/>
      <w:bookmarkEnd w:id="276"/>
      <w:bookmarkEnd w:id="277"/>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bookmarkStart w:id="278" w:name="_Hlk525213471"/>
      <w:bookmarkStart w:id="279" w:name="_Hlk525213025"/>
      <w:r w:rsidRPr="0018365C">
        <w:rPr>
          <w:noProof/>
        </w:rPr>
        <w:t xml:space="preserve">"Problem Details" JSON object shall be used to indicate </w:t>
      </w:r>
      <w:r w:rsidRPr="0018365C">
        <w:rPr>
          <w:noProof/>
          <w:lang w:eastAsia="fr-FR"/>
        </w:rPr>
        <w:t xml:space="preserve">additional details of the error </w:t>
      </w:r>
      <w:r w:rsidRPr="0018365C">
        <w:rPr>
          <w:noProof/>
        </w:rPr>
        <w:t xml:space="preserve">in a HTTP response body and </w:t>
      </w:r>
      <w:bookmarkEnd w:id="278"/>
      <w:r w:rsidRPr="0018365C">
        <w:rPr>
          <w:noProof/>
        </w:rPr>
        <w:t>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80" w:name="_Toc20407960"/>
      <w:bookmarkStart w:id="281" w:name="_Toc24719958"/>
      <w:bookmarkStart w:id="282" w:name="_Toc36041306"/>
      <w:bookmarkStart w:id="283" w:name="_Toc36041387"/>
      <w:bookmarkStart w:id="284" w:name="_Toc36041470"/>
      <w:bookmarkStart w:id="285" w:name="_Toc45134607"/>
      <w:bookmarkStart w:id="286" w:name="_Toc59019632"/>
      <w:bookmarkStart w:id="287" w:name="_Toc209520366"/>
      <w:bookmarkEnd w:id="279"/>
      <w:r w:rsidRPr="0018365C">
        <w:rPr>
          <w:noProof/>
        </w:rPr>
        <w:t>5.2.3</w:t>
      </w:r>
      <w:r w:rsidRPr="0018365C">
        <w:rPr>
          <w:noProof/>
        </w:rPr>
        <w:tab/>
        <w:t>HTTP custom headers</w:t>
      </w:r>
      <w:bookmarkEnd w:id="280"/>
      <w:bookmarkEnd w:id="281"/>
      <w:bookmarkEnd w:id="282"/>
      <w:bookmarkEnd w:id="283"/>
      <w:bookmarkEnd w:id="284"/>
      <w:bookmarkEnd w:id="285"/>
      <w:bookmarkEnd w:id="286"/>
      <w:bookmarkEnd w:id="287"/>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288" w:name="_Toc20407961"/>
      <w:bookmarkStart w:id="289" w:name="_Toc24719959"/>
      <w:bookmarkStart w:id="290" w:name="_Toc36041307"/>
      <w:bookmarkStart w:id="291" w:name="_Toc36041388"/>
      <w:bookmarkStart w:id="292" w:name="_Toc36041471"/>
      <w:bookmarkStart w:id="293" w:name="_Toc45134608"/>
      <w:bookmarkStart w:id="294" w:name="_Toc59019633"/>
      <w:bookmarkStart w:id="295" w:name="_Toc209520367"/>
      <w:r w:rsidRPr="0018365C">
        <w:rPr>
          <w:noProof/>
        </w:rPr>
        <w:t>5.3</w:t>
      </w:r>
      <w:r w:rsidRPr="0018365C">
        <w:rPr>
          <w:noProof/>
        </w:rPr>
        <w:tab/>
        <w:t>Resources</w:t>
      </w:r>
      <w:bookmarkEnd w:id="288"/>
      <w:bookmarkEnd w:id="289"/>
      <w:bookmarkEnd w:id="290"/>
      <w:bookmarkEnd w:id="291"/>
      <w:bookmarkEnd w:id="292"/>
      <w:bookmarkEnd w:id="293"/>
      <w:bookmarkEnd w:id="294"/>
      <w:bookmarkEnd w:id="295"/>
    </w:p>
    <w:p w14:paraId="334D0711" w14:textId="77777777" w:rsidR="00374E6C" w:rsidRPr="0018365C" w:rsidRDefault="00374E6C">
      <w:pPr>
        <w:pStyle w:val="Heading3"/>
        <w:rPr>
          <w:noProof/>
        </w:rPr>
      </w:pPr>
      <w:bookmarkStart w:id="296" w:name="_Toc20407962"/>
      <w:bookmarkStart w:id="297" w:name="_Toc24719960"/>
      <w:bookmarkStart w:id="298" w:name="_Toc36041308"/>
      <w:bookmarkStart w:id="299" w:name="_Toc36041389"/>
      <w:bookmarkStart w:id="300" w:name="_Toc36041472"/>
      <w:bookmarkStart w:id="301" w:name="_Toc45134609"/>
      <w:bookmarkStart w:id="302" w:name="_Toc59019634"/>
      <w:bookmarkStart w:id="303" w:name="_Toc209520368"/>
      <w:r w:rsidRPr="0018365C">
        <w:rPr>
          <w:noProof/>
        </w:rPr>
        <w:t>5.3.1</w:t>
      </w:r>
      <w:r w:rsidRPr="0018365C">
        <w:rPr>
          <w:noProof/>
        </w:rPr>
        <w:tab/>
        <w:t>Resource Structure</w:t>
      </w:r>
      <w:bookmarkEnd w:id="296"/>
      <w:bookmarkEnd w:id="297"/>
      <w:bookmarkEnd w:id="298"/>
      <w:bookmarkEnd w:id="299"/>
      <w:bookmarkEnd w:id="300"/>
      <w:bookmarkEnd w:id="301"/>
      <w:bookmarkEnd w:id="302"/>
      <w:bookmarkEnd w:id="303"/>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 xml:space="preserve">Figure 5.3.1-1 depicts the resource URIs structure for the </w:t>
      </w:r>
      <w:bookmarkStart w:id="304" w:name="_Hlk102381732"/>
      <w:r w:rsidRPr="0018365C">
        <w:rPr>
          <w:noProof/>
        </w:rPr>
        <w:t>Npcf_BDTPolicyControl API</w:t>
      </w:r>
      <w:bookmarkEnd w:id="304"/>
      <w:r w:rsidRPr="0018365C">
        <w:rPr>
          <w:noProof/>
        </w:rPr>
        <w:t>.</w:t>
      </w:r>
    </w:p>
    <w:p w14:paraId="5C8E88B5" w14:textId="77777777" w:rsidR="00374E6C" w:rsidRPr="0018365C" w:rsidRDefault="00374E6C">
      <w:pPr>
        <w:pStyle w:val="TH"/>
        <w:rPr>
          <w:noProof/>
        </w:rPr>
      </w:pPr>
      <w:r w:rsidRPr="0018365C">
        <w:rPr>
          <w:noProof/>
        </w:rPr>
        <w:object w:dxaOrig="7531" w:dyaOrig="2991" w14:anchorId="0A00C468">
          <v:shape id="_x0000_i1031" type="#_x0000_t75" style="width:376.35pt;height:149.75pt" o:ole="">
            <v:imagedata r:id="rId23" o:title=""/>
          </v:shape>
          <o:OLEObject Type="Embed" ProgID="Visio.Drawing.15" ShapeID="_x0000_i1031" DrawAspect="Content" ObjectID="_1820131645" r:id="rId24"/>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374E6C" w:rsidRPr="0018365C" w14:paraId="10D716DB" w14:textId="77777777" w:rsidTr="002765B5">
        <w:trPr>
          <w:cantSplit/>
          <w:jc w:val="center"/>
        </w:trPr>
        <w:tc>
          <w:tcPr>
            <w:tcW w:w="1027" w:type="pct"/>
            <w:vMerge w:val="restart"/>
          </w:tcPr>
          <w:p w14:paraId="18E60C6E" w14:textId="77777777" w:rsidR="00374E6C" w:rsidRPr="0018365C" w:rsidRDefault="00374E6C">
            <w:pPr>
              <w:pStyle w:val="TAL"/>
              <w:rPr>
                <w:noProof/>
              </w:rPr>
            </w:pPr>
            <w:r w:rsidRPr="0018365C">
              <w:rPr>
                <w:noProof/>
              </w:rPr>
              <w:t>Individual BDT policy</w:t>
            </w:r>
          </w:p>
        </w:tc>
        <w:tc>
          <w:tcPr>
            <w:tcW w:w="1547" w:type="pct"/>
            <w:vMerge w:val="restart"/>
          </w:tcPr>
          <w:p w14:paraId="4C779806" w14:textId="77777777" w:rsidR="00374E6C" w:rsidRPr="0018365C" w:rsidRDefault="00374E6C">
            <w:pPr>
              <w:pStyle w:val="TAL"/>
              <w:rPr>
                <w:noProof/>
              </w:rPr>
            </w:pPr>
            <w:r w:rsidRPr="0018365C">
              <w:rPr>
                <w:noProof/>
              </w:rPr>
              <w:t>/bdtpolicies/{bdtPolicyId}</w:t>
            </w:r>
          </w:p>
        </w:tc>
        <w:tc>
          <w:tcPr>
            <w:tcW w:w="884" w:type="pct"/>
          </w:tcPr>
          <w:p w14:paraId="231003A2" w14:textId="77777777" w:rsidR="00374E6C" w:rsidRPr="0018365C" w:rsidRDefault="00374E6C">
            <w:pPr>
              <w:pStyle w:val="TAL"/>
              <w:rPr>
                <w:noProof/>
              </w:rPr>
            </w:pPr>
            <w:r w:rsidRPr="0018365C">
              <w:rPr>
                <w:noProof/>
              </w:rPr>
              <w:t>GET</w:t>
            </w:r>
          </w:p>
        </w:tc>
        <w:tc>
          <w:tcPr>
            <w:tcW w:w="1542" w:type="pct"/>
          </w:tcPr>
          <w:p w14:paraId="38683572" w14:textId="77777777" w:rsidR="00374E6C" w:rsidRPr="0018365C" w:rsidRDefault="00374E6C">
            <w:pPr>
              <w:pStyle w:val="TAL"/>
              <w:rPr>
                <w:noProof/>
              </w:rPr>
            </w:pPr>
            <w:r w:rsidRPr="0018365C">
              <w:rPr>
                <w:noProof/>
              </w:rPr>
              <w:t>Reads an Individual BDT policy resource.</w:t>
            </w:r>
          </w:p>
        </w:tc>
      </w:tr>
      <w:tr w:rsidR="00374E6C" w:rsidRPr="0018365C" w14:paraId="09561A50" w14:textId="77777777" w:rsidTr="002765B5">
        <w:trPr>
          <w:cantSplit/>
          <w:jc w:val="center"/>
        </w:trPr>
        <w:tc>
          <w:tcPr>
            <w:tcW w:w="1027" w:type="pct"/>
            <w:vMerge/>
          </w:tcPr>
          <w:p w14:paraId="26948B21" w14:textId="77777777" w:rsidR="00374E6C" w:rsidRPr="0018365C" w:rsidRDefault="00374E6C">
            <w:pPr>
              <w:pStyle w:val="TAL"/>
              <w:rPr>
                <w:noProof/>
              </w:rPr>
            </w:pPr>
          </w:p>
        </w:tc>
        <w:tc>
          <w:tcPr>
            <w:tcW w:w="1547" w:type="pct"/>
            <w:vMerge/>
          </w:tcPr>
          <w:p w14:paraId="2BAA33FA" w14:textId="77777777" w:rsidR="00374E6C" w:rsidRPr="0018365C" w:rsidRDefault="00374E6C">
            <w:pPr>
              <w:pStyle w:val="TAL"/>
              <w:rPr>
                <w:noProof/>
              </w:rPr>
            </w:pPr>
          </w:p>
        </w:tc>
        <w:tc>
          <w:tcPr>
            <w:tcW w:w="884" w:type="pct"/>
          </w:tcPr>
          <w:p w14:paraId="3B98C022" w14:textId="77777777" w:rsidR="00374E6C" w:rsidRPr="0018365C" w:rsidRDefault="00374E6C">
            <w:pPr>
              <w:pStyle w:val="TAL"/>
              <w:rPr>
                <w:noProof/>
              </w:rPr>
            </w:pPr>
            <w:r w:rsidRPr="0018365C">
              <w:rPr>
                <w:noProof/>
              </w:rPr>
              <w:t>PATCH</w:t>
            </w:r>
          </w:p>
        </w:tc>
        <w:tc>
          <w:tcPr>
            <w:tcW w:w="1542" w:type="pct"/>
          </w:tcPr>
          <w:p w14:paraId="6E0FA8AC" w14:textId="77777777" w:rsidR="00374E6C" w:rsidRPr="0018365C" w:rsidRDefault="00374E6C">
            <w:pPr>
              <w:pStyle w:val="TAL"/>
              <w:rPr>
                <w:noProof/>
              </w:rPr>
            </w:pPr>
            <w:r w:rsidRPr="0018365C">
              <w:rPr>
                <w:noProof/>
              </w:rPr>
              <w:t>Npcf_BDTPolicyControl_Update.</w:t>
            </w:r>
          </w:p>
          <w:p w14:paraId="69C6C3E5" w14:textId="77777777" w:rsidR="00374E6C" w:rsidRPr="0018365C" w:rsidRDefault="00374E6C">
            <w:pPr>
              <w:pStyle w:val="TAL"/>
              <w:rPr>
                <w:noProof/>
              </w:rPr>
            </w:pPr>
            <w:r w:rsidRPr="0018365C">
              <w:rPr>
                <w:noProof/>
              </w:rPr>
              <w:t>Modifies an existing Individual BDT policy resource by selecting or reselecting a transfer policy.</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05" w:name="_Toc20407963"/>
      <w:bookmarkStart w:id="306" w:name="_Toc24719961"/>
      <w:bookmarkStart w:id="307" w:name="_Toc36041309"/>
      <w:bookmarkStart w:id="308" w:name="_Toc36041390"/>
      <w:bookmarkStart w:id="309" w:name="_Toc36041473"/>
      <w:bookmarkStart w:id="310" w:name="_Toc45134610"/>
      <w:bookmarkStart w:id="311" w:name="_Toc59019635"/>
      <w:bookmarkStart w:id="312" w:name="_Toc209520369"/>
      <w:r w:rsidRPr="0018365C">
        <w:rPr>
          <w:noProof/>
        </w:rPr>
        <w:lastRenderedPageBreak/>
        <w:t>5.3.2</w:t>
      </w:r>
      <w:r w:rsidRPr="0018365C">
        <w:rPr>
          <w:noProof/>
        </w:rPr>
        <w:tab/>
        <w:t>Resource: BDT policies (Collection)</w:t>
      </w:r>
      <w:bookmarkEnd w:id="305"/>
      <w:bookmarkEnd w:id="306"/>
      <w:bookmarkEnd w:id="307"/>
      <w:bookmarkEnd w:id="308"/>
      <w:bookmarkEnd w:id="309"/>
      <w:bookmarkEnd w:id="310"/>
      <w:bookmarkEnd w:id="311"/>
      <w:bookmarkEnd w:id="312"/>
    </w:p>
    <w:p w14:paraId="6F9F0773" w14:textId="77777777" w:rsidR="00374E6C" w:rsidRPr="0018365C" w:rsidRDefault="00374E6C">
      <w:pPr>
        <w:pStyle w:val="Heading4"/>
        <w:rPr>
          <w:noProof/>
        </w:rPr>
      </w:pPr>
      <w:bookmarkStart w:id="313" w:name="_Toc20407964"/>
      <w:bookmarkStart w:id="314" w:name="_Toc24719962"/>
      <w:bookmarkStart w:id="315" w:name="_Toc36041310"/>
      <w:bookmarkStart w:id="316" w:name="_Toc36041391"/>
      <w:bookmarkStart w:id="317" w:name="_Toc36041474"/>
      <w:bookmarkStart w:id="318" w:name="_Toc45134611"/>
      <w:bookmarkStart w:id="319" w:name="_Toc59019636"/>
      <w:bookmarkStart w:id="320" w:name="_Toc209520370"/>
      <w:r w:rsidRPr="0018365C">
        <w:rPr>
          <w:noProof/>
        </w:rPr>
        <w:t>5.3.2.1</w:t>
      </w:r>
      <w:r w:rsidRPr="0018365C">
        <w:rPr>
          <w:noProof/>
        </w:rPr>
        <w:tab/>
        <w:t>Description</w:t>
      </w:r>
      <w:bookmarkEnd w:id="313"/>
      <w:bookmarkEnd w:id="314"/>
      <w:bookmarkEnd w:id="315"/>
      <w:bookmarkEnd w:id="316"/>
      <w:bookmarkEnd w:id="317"/>
      <w:bookmarkEnd w:id="318"/>
      <w:bookmarkEnd w:id="319"/>
      <w:bookmarkEnd w:id="320"/>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21" w:name="_Toc20407965"/>
      <w:bookmarkStart w:id="322" w:name="_Toc24719963"/>
      <w:bookmarkStart w:id="323" w:name="_Toc36041311"/>
      <w:bookmarkStart w:id="324" w:name="_Toc36041392"/>
      <w:bookmarkStart w:id="325" w:name="_Toc36041475"/>
      <w:bookmarkStart w:id="326" w:name="_Toc45134612"/>
      <w:bookmarkStart w:id="327" w:name="_Toc59019637"/>
      <w:bookmarkStart w:id="328" w:name="_Toc209520371"/>
      <w:r w:rsidRPr="0018365C">
        <w:rPr>
          <w:noProof/>
        </w:rPr>
        <w:t>5.3.2.2</w:t>
      </w:r>
      <w:r w:rsidRPr="0018365C">
        <w:rPr>
          <w:noProof/>
        </w:rPr>
        <w:tab/>
        <w:t>Resource definition</w:t>
      </w:r>
      <w:bookmarkEnd w:id="321"/>
      <w:bookmarkEnd w:id="322"/>
      <w:bookmarkEnd w:id="323"/>
      <w:bookmarkEnd w:id="324"/>
      <w:bookmarkEnd w:id="325"/>
      <w:bookmarkEnd w:id="326"/>
      <w:bookmarkEnd w:id="327"/>
      <w:bookmarkEnd w:id="328"/>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pPr>
        <w:rPr>
          <w:rFonts w:ascii="Arial" w:hAnsi="Arial" w:cs="Arial"/>
          <w:noProof/>
        </w:rPr>
      </w:pPr>
      <w:r w:rsidRPr="0018365C">
        <w:rPr>
          <w:noProof/>
        </w:rPr>
        <w:t>This resource shall support the resource URI variables defined in table 5.3.2.2-1</w:t>
      </w:r>
      <w:r w:rsidRPr="0018365C">
        <w:rPr>
          <w:rFonts w:ascii="Arial" w:hAnsi="Arial" w:cs="Arial"/>
          <w:noProof/>
        </w:rPr>
        <w:t>.</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29" w:name="_Toc20407966"/>
      <w:bookmarkStart w:id="330" w:name="_Toc24719964"/>
      <w:bookmarkStart w:id="331" w:name="_Toc36041312"/>
      <w:bookmarkStart w:id="332" w:name="_Toc36041393"/>
      <w:bookmarkStart w:id="333" w:name="_Toc36041476"/>
      <w:bookmarkStart w:id="334" w:name="_Toc45134613"/>
      <w:bookmarkStart w:id="335" w:name="_Toc59019638"/>
      <w:bookmarkStart w:id="336" w:name="_Toc209520372"/>
      <w:r w:rsidRPr="0018365C">
        <w:rPr>
          <w:noProof/>
        </w:rPr>
        <w:t>5.3.2.3</w:t>
      </w:r>
      <w:r w:rsidRPr="0018365C">
        <w:rPr>
          <w:noProof/>
        </w:rPr>
        <w:tab/>
        <w:t>Resource Standard Methods</w:t>
      </w:r>
      <w:bookmarkEnd w:id="329"/>
      <w:bookmarkEnd w:id="330"/>
      <w:bookmarkEnd w:id="331"/>
      <w:bookmarkEnd w:id="332"/>
      <w:bookmarkEnd w:id="333"/>
      <w:bookmarkEnd w:id="334"/>
      <w:bookmarkEnd w:id="335"/>
      <w:bookmarkEnd w:id="336"/>
    </w:p>
    <w:p w14:paraId="2D3B1E5D" w14:textId="77777777" w:rsidR="00374E6C" w:rsidRPr="0018365C" w:rsidRDefault="00374E6C">
      <w:pPr>
        <w:pStyle w:val="Heading5"/>
        <w:rPr>
          <w:noProof/>
        </w:rPr>
      </w:pPr>
      <w:bookmarkStart w:id="337" w:name="_Toc20407967"/>
      <w:bookmarkStart w:id="338" w:name="_Toc24719965"/>
      <w:bookmarkStart w:id="339" w:name="_Toc36041313"/>
      <w:bookmarkStart w:id="340" w:name="_Toc36041394"/>
      <w:bookmarkStart w:id="341" w:name="_Toc36041477"/>
      <w:bookmarkStart w:id="342" w:name="_Toc45134614"/>
      <w:bookmarkStart w:id="343" w:name="_Toc59019639"/>
      <w:bookmarkStart w:id="344" w:name="_Toc209520373"/>
      <w:r w:rsidRPr="0018365C">
        <w:rPr>
          <w:noProof/>
        </w:rPr>
        <w:t>5.3.2.3.1</w:t>
      </w:r>
      <w:r w:rsidRPr="0018365C">
        <w:rPr>
          <w:noProof/>
        </w:rPr>
        <w:tab/>
        <w:t>POST</w:t>
      </w:r>
      <w:bookmarkEnd w:id="337"/>
      <w:bookmarkEnd w:id="338"/>
      <w:bookmarkEnd w:id="339"/>
      <w:bookmarkEnd w:id="340"/>
      <w:bookmarkEnd w:id="341"/>
      <w:bookmarkEnd w:id="342"/>
      <w:bookmarkEnd w:id="343"/>
      <w:bookmarkEnd w:id="344"/>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45" w:name="_Toc20407968"/>
      <w:bookmarkStart w:id="346" w:name="_Toc24719966"/>
      <w:bookmarkStart w:id="347" w:name="_Toc36041314"/>
      <w:bookmarkStart w:id="348" w:name="_Toc36041395"/>
      <w:bookmarkStart w:id="349"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lastRenderedPageBreak/>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50" w:name="_Toc45134615"/>
      <w:bookmarkStart w:id="351" w:name="_Toc59019640"/>
      <w:bookmarkStart w:id="352" w:name="_Toc209520374"/>
      <w:r w:rsidRPr="0018365C">
        <w:rPr>
          <w:noProof/>
        </w:rPr>
        <w:t>5.3.2.4</w:t>
      </w:r>
      <w:r w:rsidRPr="0018365C">
        <w:rPr>
          <w:noProof/>
        </w:rPr>
        <w:tab/>
        <w:t>Resource Custom Operations</w:t>
      </w:r>
      <w:bookmarkEnd w:id="345"/>
      <w:bookmarkEnd w:id="346"/>
      <w:bookmarkEnd w:id="347"/>
      <w:bookmarkEnd w:id="348"/>
      <w:bookmarkEnd w:id="349"/>
      <w:bookmarkEnd w:id="350"/>
      <w:bookmarkEnd w:id="351"/>
      <w:bookmarkEnd w:id="352"/>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53" w:name="_Toc20407969"/>
      <w:bookmarkStart w:id="354" w:name="_Toc24719967"/>
      <w:bookmarkStart w:id="355" w:name="_Toc36041315"/>
      <w:bookmarkStart w:id="356" w:name="_Toc36041396"/>
      <w:bookmarkStart w:id="357" w:name="_Toc36041479"/>
      <w:bookmarkStart w:id="358" w:name="_Toc45134616"/>
      <w:bookmarkStart w:id="359" w:name="_Toc59019641"/>
      <w:bookmarkStart w:id="360" w:name="_Toc209520375"/>
      <w:r w:rsidRPr="0018365C">
        <w:rPr>
          <w:noProof/>
        </w:rPr>
        <w:t>5.3.3</w:t>
      </w:r>
      <w:r w:rsidRPr="0018365C">
        <w:rPr>
          <w:noProof/>
        </w:rPr>
        <w:tab/>
        <w:t>Resource: Individual BDT policy (Document)</w:t>
      </w:r>
      <w:bookmarkEnd w:id="353"/>
      <w:bookmarkEnd w:id="354"/>
      <w:bookmarkEnd w:id="355"/>
      <w:bookmarkEnd w:id="356"/>
      <w:bookmarkEnd w:id="357"/>
      <w:bookmarkEnd w:id="358"/>
      <w:bookmarkEnd w:id="359"/>
      <w:bookmarkEnd w:id="360"/>
    </w:p>
    <w:p w14:paraId="3C0E883C" w14:textId="77777777" w:rsidR="00374E6C" w:rsidRPr="0018365C" w:rsidRDefault="00374E6C">
      <w:pPr>
        <w:pStyle w:val="Heading4"/>
        <w:rPr>
          <w:noProof/>
        </w:rPr>
      </w:pPr>
      <w:bookmarkStart w:id="361" w:name="_Toc20407970"/>
      <w:bookmarkStart w:id="362" w:name="_Toc24719968"/>
      <w:bookmarkStart w:id="363" w:name="_Toc36041316"/>
      <w:bookmarkStart w:id="364" w:name="_Toc36041397"/>
      <w:bookmarkStart w:id="365" w:name="_Toc36041480"/>
      <w:bookmarkStart w:id="366" w:name="_Toc45134617"/>
      <w:bookmarkStart w:id="367" w:name="_Toc59019642"/>
      <w:bookmarkStart w:id="368" w:name="_Toc209520376"/>
      <w:r w:rsidRPr="0018365C">
        <w:rPr>
          <w:noProof/>
        </w:rPr>
        <w:t>5.3.3.1</w:t>
      </w:r>
      <w:r w:rsidRPr="0018365C">
        <w:rPr>
          <w:noProof/>
        </w:rPr>
        <w:tab/>
        <w:t>Description</w:t>
      </w:r>
      <w:bookmarkEnd w:id="361"/>
      <w:bookmarkEnd w:id="362"/>
      <w:bookmarkEnd w:id="363"/>
      <w:bookmarkEnd w:id="364"/>
      <w:bookmarkEnd w:id="365"/>
      <w:bookmarkEnd w:id="366"/>
      <w:bookmarkEnd w:id="367"/>
      <w:bookmarkEnd w:id="368"/>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69" w:name="_Toc20407971"/>
      <w:bookmarkStart w:id="370" w:name="_Toc24719969"/>
      <w:bookmarkStart w:id="371" w:name="_Toc36041317"/>
      <w:bookmarkStart w:id="372" w:name="_Toc36041398"/>
      <w:bookmarkStart w:id="373" w:name="_Toc36041481"/>
      <w:bookmarkStart w:id="374" w:name="_Toc45134618"/>
      <w:bookmarkStart w:id="375" w:name="_Toc59019643"/>
      <w:bookmarkStart w:id="376" w:name="_Toc209520377"/>
      <w:r w:rsidRPr="0018365C">
        <w:rPr>
          <w:noProof/>
        </w:rPr>
        <w:t>5.3.3.2</w:t>
      </w:r>
      <w:r w:rsidRPr="0018365C">
        <w:rPr>
          <w:noProof/>
        </w:rPr>
        <w:tab/>
        <w:t>Resource definition</w:t>
      </w:r>
      <w:bookmarkEnd w:id="369"/>
      <w:bookmarkEnd w:id="370"/>
      <w:bookmarkEnd w:id="371"/>
      <w:bookmarkEnd w:id="372"/>
      <w:bookmarkEnd w:id="373"/>
      <w:bookmarkEnd w:id="374"/>
      <w:bookmarkEnd w:id="375"/>
      <w:bookmarkEnd w:id="376"/>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377" w:name="_Toc20407972"/>
      <w:bookmarkStart w:id="378" w:name="_Toc24719970"/>
      <w:bookmarkStart w:id="379" w:name="_Toc36041318"/>
      <w:bookmarkStart w:id="380" w:name="_Toc36041399"/>
      <w:bookmarkStart w:id="381" w:name="_Toc36041482"/>
      <w:bookmarkStart w:id="382" w:name="_Toc45134619"/>
      <w:bookmarkStart w:id="383" w:name="_Toc59019644"/>
      <w:bookmarkStart w:id="384" w:name="_Toc209520378"/>
      <w:r w:rsidRPr="0018365C">
        <w:rPr>
          <w:noProof/>
        </w:rPr>
        <w:t>5.3.3.3</w:t>
      </w:r>
      <w:r w:rsidRPr="0018365C">
        <w:rPr>
          <w:noProof/>
        </w:rPr>
        <w:tab/>
        <w:t>Resource Standard Methods</w:t>
      </w:r>
      <w:bookmarkEnd w:id="377"/>
      <w:bookmarkEnd w:id="378"/>
      <w:bookmarkEnd w:id="379"/>
      <w:bookmarkEnd w:id="380"/>
      <w:bookmarkEnd w:id="381"/>
      <w:bookmarkEnd w:id="382"/>
      <w:bookmarkEnd w:id="383"/>
      <w:bookmarkEnd w:id="384"/>
    </w:p>
    <w:p w14:paraId="43D50883" w14:textId="77777777" w:rsidR="00374E6C" w:rsidRPr="0018365C" w:rsidRDefault="00374E6C">
      <w:pPr>
        <w:pStyle w:val="Heading5"/>
        <w:rPr>
          <w:noProof/>
        </w:rPr>
      </w:pPr>
      <w:bookmarkStart w:id="385" w:name="_Toc20407973"/>
      <w:bookmarkStart w:id="386" w:name="_Toc24719971"/>
      <w:bookmarkStart w:id="387" w:name="_Toc36041319"/>
      <w:bookmarkStart w:id="388" w:name="_Toc36041400"/>
      <w:bookmarkStart w:id="389" w:name="_Toc36041483"/>
      <w:bookmarkStart w:id="390" w:name="_Toc45134620"/>
      <w:bookmarkStart w:id="391" w:name="_Toc59019645"/>
      <w:bookmarkStart w:id="392" w:name="_Toc209520379"/>
      <w:r w:rsidRPr="0018365C">
        <w:rPr>
          <w:noProof/>
        </w:rPr>
        <w:t>5.3.3.3.1</w:t>
      </w:r>
      <w:r w:rsidRPr="0018365C">
        <w:rPr>
          <w:noProof/>
        </w:rPr>
        <w:tab/>
        <w:t>GET</w:t>
      </w:r>
      <w:bookmarkEnd w:id="385"/>
      <w:bookmarkEnd w:id="386"/>
      <w:bookmarkEnd w:id="387"/>
      <w:bookmarkEnd w:id="388"/>
      <w:bookmarkEnd w:id="389"/>
      <w:bookmarkEnd w:id="390"/>
      <w:bookmarkEnd w:id="391"/>
      <w:bookmarkEnd w:id="392"/>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lastRenderedPageBreak/>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393" w:name="_Toc20407974"/>
      <w:bookmarkStart w:id="394" w:name="_Toc24719972"/>
      <w:bookmarkStart w:id="395" w:name="_Toc36041320"/>
      <w:bookmarkStart w:id="396" w:name="_Toc36041401"/>
      <w:bookmarkStart w:id="397" w:name="_Toc36041484"/>
      <w:bookmarkStart w:id="398"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399" w:name="_Toc59019646"/>
      <w:bookmarkStart w:id="400" w:name="_Toc209520380"/>
      <w:r w:rsidRPr="0018365C">
        <w:rPr>
          <w:noProof/>
        </w:rPr>
        <w:t>5.3.3.3.2</w:t>
      </w:r>
      <w:r w:rsidRPr="0018365C">
        <w:rPr>
          <w:noProof/>
        </w:rPr>
        <w:tab/>
        <w:t>PATCH</w:t>
      </w:r>
      <w:bookmarkEnd w:id="393"/>
      <w:bookmarkEnd w:id="394"/>
      <w:bookmarkEnd w:id="395"/>
      <w:bookmarkEnd w:id="396"/>
      <w:bookmarkEnd w:id="397"/>
      <w:bookmarkEnd w:id="398"/>
      <w:bookmarkEnd w:id="399"/>
      <w:bookmarkEnd w:id="400"/>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lastRenderedPageBreak/>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01" w:name="_Toc20407975"/>
      <w:bookmarkStart w:id="402" w:name="_Toc24719973"/>
      <w:bookmarkStart w:id="403" w:name="_Toc36041321"/>
      <w:bookmarkStart w:id="404" w:name="_Toc36041402"/>
      <w:bookmarkStart w:id="405" w:name="_Toc36041485"/>
      <w:bookmarkStart w:id="406"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Pr="0018365C" w:rsidRDefault="00374E6C">
      <w:pPr>
        <w:rPr>
          <w:noProof/>
        </w:rPr>
      </w:pPr>
    </w:p>
    <w:p w14:paraId="0F1C707D" w14:textId="77777777" w:rsidR="00374E6C" w:rsidRPr="0018365C" w:rsidRDefault="00374E6C">
      <w:pPr>
        <w:pStyle w:val="Heading2"/>
        <w:rPr>
          <w:noProof/>
        </w:rPr>
      </w:pPr>
      <w:bookmarkStart w:id="407" w:name="_Toc59019647"/>
      <w:bookmarkStart w:id="408" w:name="_Toc209520381"/>
      <w:r w:rsidRPr="0018365C">
        <w:rPr>
          <w:noProof/>
        </w:rPr>
        <w:t>5.4</w:t>
      </w:r>
      <w:r w:rsidRPr="0018365C">
        <w:rPr>
          <w:noProof/>
        </w:rPr>
        <w:tab/>
        <w:t>Custom Operations without associated resources</w:t>
      </w:r>
      <w:bookmarkEnd w:id="401"/>
      <w:bookmarkEnd w:id="402"/>
      <w:bookmarkEnd w:id="403"/>
      <w:bookmarkEnd w:id="404"/>
      <w:bookmarkEnd w:id="405"/>
      <w:bookmarkEnd w:id="406"/>
      <w:bookmarkEnd w:id="407"/>
      <w:bookmarkEnd w:id="408"/>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09" w:name="_Toc20407976"/>
      <w:bookmarkStart w:id="410" w:name="_Toc24719974"/>
      <w:bookmarkStart w:id="411" w:name="_Toc36041322"/>
      <w:bookmarkStart w:id="412" w:name="_Toc36041403"/>
      <w:bookmarkStart w:id="413" w:name="_Toc36041486"/>
      <w:bookmarkStart w:id="414" w:name="_Toc45134623"/>
      <w:bookmarkStart w:id="415" w:name="_Toc59019648"/>
      <w:bookmarkStart w:id="416" w:name="_Toc209520382"/>
      <w:r w:rsidRPr="0018365C">
        <w:rPr>
          <w:noProof/>
        </w:rPr>
        <w:t>5.5</w:t>
      </w:r>
      <w:r w:rsidRPr="0018365C">
        <w:rPr>
          <w:noProof/>
        </w:rPr>
        <w:tab/>
        <w:t>Notifications</w:t>
      </w:r>
      <w:bookmarkEnd w:id="409"/>
      <w:bookmarkEnd w:id="410"/>
      <w:bookmarkEnd w:id="411"/>
      <w:bookmarkEnd w:id="412"/>
      <w:bookmarkEnd w:id="413"/>
      <w:bookmarkEnd w:id="414"/>
      <w:bookmarkEnd w:id="415"/>
      <w:bookmarkEnd w:id="416"/>
    </w:p>
    <w:p w14:paraId="28211619" w14:textId="77777777" w:rsidR="00374E6C" w:rsidRPr="0018365C" w:rsidRDefault="00374E6C">
      <w:pPr>
        <w:pStyle w:val="Heading3"/>
        <w:rPr>
          <w:noProof/>
        </w:rPr>
      </w:pPr>
      <w:bookmarkStart w:id="417" w:name="_Toc20407977"/>
      <w:bookmarkStart w:id="418" w:name="_Toc24719975"/>
      <w:bookmarkStart w:id="419" w:name="_Toc36041323"/>
      <w:bookmarkStart w:id="420" w:name="_Toc36041404"/>
      <w:bookmarkStart w:id="421" w:name="_Toc36041487"/>
      <w:bookmarkStart w:id="422" w:name="_Toc45134624"/>
      <w:bookmarkStart w:id="423" w:name="_Toc59019649"/>
      <w:bookmarkStart w:id="424" w:name="_Toc209520383"/>
      <w:r w:rsidRPr="0018365C">
        <w:rPr>
          <w:noProof/>
        </w:rPr>
        <w:t>5.5.1</w:t>
      </w:r>
      <w:r w:rsidRPr="0018365C">
        <w:rPr>
          <w:noProof/>
        </w:rPr>
        <w:tab/>
        <w:t>General</w:t>
      </w:r>
      <w:bookmarkEnd w:id="417"/>
      <w:bookmarkEnd w:id="418"/>
      <w:bookmarkEnd w:id="419"/>
      <w:bookmarkEnd w:id="420"/>
      <w:bookmarkEnd w:id="421"/>
      <w:bookmarkEnd w:id="422"/>
      <w:bookmarkEnd w:id="423"/>
      <w:bookmarkEnd w:id="424"/>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25" w:name="_Toc20407978"/>
      <w:bookmarkStart w:id="426" w:name="_Toc24719976"/>
      <w:bookmarkStart w:id="427" w:name="_Toc36041324"/>
      <w:bookmarkStart w:id="428" w:name="_Toc36041405"/>
      <w:bookmarkStart w:id="429" w:name="_Toc36041488"/>
      <w:r w:rsidRPr="0018365C">
        <w:rPr>
          <w:noProof/>
        </w:rPr>
        <w:lastRenderedPageBreak/>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430" w:name="_Toc45134625"/>
      <w:bookmarkStart w:id="431" w:name="_Toc59019650"/>
      <w:bookmarkStart w:id="432" w:name="_Toc209520384"/>
      <w:r w:rsidRPr="0018365C">
        <w:rPr>
          <w:noProof/>
        </w:rPr>
        <w:t>5.5.2</w:t>
      </w:r>
      <w:r w:rsidRPr="0018365C">
        <w:rPr>
          <w:noProof/>
        </w:rPr>
        <w:tab/>
        <w:t>BDT Notification</w:t>
      </w:r>
      <w:bookmarkEnd w:id="425"/>
      <w:bookmarkEnd w:id="426"/>
      <w:bookmarkEnd w:id="427"/>
      <w:bookmarkEnd w:id="428"/>
      <w:bookmarkEnd w:id="429"/>
      <w:bookmarkEnd w:id="430"/>
      <w:bookmarkEnd w:id="431"/>
      <w:bookmarkEnd w:id="432"/>
    </w:p>
    <w:p w14:paraId="35C86C43" w14:textId="77777777" w:rsidR="00374E6C" w:rsidRPr="0018365C" w:rsidRDefault="00374E6C">
      <w:pPr>
        <w:pStyle w:val="Heading4"/>
        <w:rPr>
          <w:noProof/>
        </w:rPr>
      </w:pPr>
      <w:bookmarkStart w:id="433" w:name="_Toc20407979"/>
      <w:bookmarkStart w:id="434" w:name="_Toc24719977"/>
      <w:bookmarkStart w:id="435" w:name="_Toc36041325"/>
      <w:bookmarkStart w:id="436" w:name="_Toc36041406"/>
      <w:bookmarkStart w:id="437" w:name="_Toc36041489"/>
      <w:bookmarkStart w:id="438" w:name="_Toc45134626"/>
      <w:bookmarkStart w:id="439" w:name="_Toc59019651"/>
      <w:bookmarkStart w:id="440" w:name="_Toc209520385"/>
      <w:r w:rsidRPr="0018365C">
        <w:rPr>
          <w:noProof/>
        </w:rPr>
        <w:t>5.5.2.1</w:t>
      </w:r>
      <w:r w:rsidRPr="0018365C">
        <w:rPr>
          <w:noProof/>
        </w:rPr>
        <w:tab/>
        <w:t>Description</w:t>
      </w:r>
      <w:bookmarkEnd w:id="433"/>
      <w:bookmarkEnd w:id="434"/>
      <w:bookmarkEnd w:id="435"/>
      <w:bookmarkEnd w:id="436"/>
      <w:bookmarkEnd w:id="437"/>
      <w:bookmarkEnd w:id="438"/>
      <w:bookmarkEnd w:id="439"/>
      <w:bookmarkEnd w:id="440"/>
    </w:p>
    <w:p w14:paraId="64EE09C6" w14:textId="77777777" w:rsidR="00374E6C" w:rsidRPr="0018365C" w:rsidRDefault="00374E6C">
      <w:pPr>
        <w:rPr>
          <w:noProof/>
        </w:rPr>
      </w:pPr>
      <w:r w:rsidRPr="0018365C">
        <w:rPr>
          <w:noProof/>
        </w:rPr>
        <w:t xml:space="preserve">The </w:t>
      </w:r>
      <w:bookmarkStart w:id="441" w:name="_Hlk7472499"/>
      <w:r w:rsidRPr="0018365C">
        <w:rPr>
          <w:noProof/>
        </w:rPr>
        <w:t xml:space="preserve">BDT Notification </w:t>
      </w:r>
      <w:bookmarkEnd w:id="441"/>
      <w:r w:rsidRPr="0018365C">
        <w:rPr>
          <w:noProof/>
        </w:rPr>
        <w:t>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442" w:name="_Toc20407980"/>
      <w:bookmarkStart w:id="443" w:name="_Toc24719978"/>
      <w:bookmarkStart w:id="444" w:name="_Toc36041326"/>
      <w:bookmarkStart w:id="445" w:name="_Toc36041407"/>
      <w:bookmarkStart w:id="446" w:name="_Toc36041490"/>
      <w:bookmarkStart w:id="447" w:name="_Toc45134627"/>
      <w:bookmarkStart w:id="448" w:name="_Toc59019652"/>
      <w:bookmarkStart w:id="449" w:name="_Toc209520386"/>
      <w:r w:rsidRPr="0018365C">
        <w:rPr>
          <w:noProof/>
        </w:rPr>
        <w:t>5.5.2.2</w:t>
      </w:r>
      <w:r w:rsidRPr="0018365C">
        <w:rPr>
          <w:noProof/>
        </w:rPr>
        <w:tab/>
        <w:t>Target URI</w:t>
      </w:r>
      <w:bookmarkEnd w:id="442"/>
      <w:bookmarkEnd w:id="443"/>
      <w:bookmarkEnd w:id="444"/>
      <w:bookmarkEnd w:id="445"/>
      <w:bookmarkEnd w:id="446"/>
      <w:bookmarkEnd w:id="447"/>
      <w:bookmarkEnd w:id="448"/>
      <w:bookmarkEnd w:id="449"/>
    </w:p>
    <w:p w14:paraId="7EA219AE" w14:textId="77777777" w:rsidR="00374E6C" w:rsidRPr="0018365C" w:rsidRDefault="00374E6C">
      <w:pPr>
        <w:rPr>
          <w:noProof/>
        </w:rPr>
      </w:pPr>
      <w:r w:rsidRPr="0018365C">
        <w:rPr>
          <w:noProof/>
        </w:rPr>
        <w:t xml:space="preserve">The </w:t>
      </w:r>
      <w:bookmarkStart w:id="450" w:name="_Hlk7472481"/>
      <w:r w:rsidRPr="0018365C">
        <w:rPr>
          <w:noProof/>
        </w:rPr>
        <w:t>Callback URI "</w:t>
      </w:r>
      <w:r w:rsidRPr="0018365C">
        <w:rPr>
          <w:b/>
          <w:noProof/>
        </w:rPr>
        <w:t>{notifUri}</w:t>
      </w:r>
      <w:r w:rsidRPr="0018365C">
        <w:rPr>
          <w:noProof/>
        </w:rPr>
        <w:t>"</w:t>
      </w:r>
      <w:bookmarkEnd w:id="450"/>
      <w:r w:rsidRPr="0018365C">
        <w:rPr>
          <w:noProof/>
        </w:rPr>
        <w:t xml:space="preserve">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451" w:name="_Toc20407981"/>
      <w:bookmarkStart w:id="452" w:name="_Toc24719979"/>
      <w:bookmarkStart w:id="453" w:name="_Toc36041327"/>
      <w:bookmarkStart w:id="454" w:name="_Toc36041408"/>
      <w:bookmarkStart w:id="455" w:name="_Toc36041491"/>
      <w:bookmarkStart w:id="456" w:name="_Toc45134628"/>
      <w:bookmarkStart w:id="457" w:name="_Toc59019653"/>
      <w:bookmarkStart w:id="458" w:name="_Toc209520387"/>
      <w:r w:rsidRPr="0018365C">
        <w:rPr>
          <w:noProof/>
        </w:rPr>
        <w:t>5.5.2.3</w:t>
      </w:r>
      <w:r w:rsidRPr="0018365C">
        <w:rPr>
          <w:noProof/>
        </w:rPr>
        <w:tab/>
        <w:t>Standard Methods</w:t>
      </w:r>
      <w:bookmarkEnd w:id="451"/>
      <w:bookmarkEnd w:id="452"/>
      <w:bookmarkEnd w:id="453"/>
      <w:bookmarkEnd w:id="454"/>
      <w:bookmarkEnd w:id="455"/>
      <w:bookmarkEnd w:id="456"/>
      <w:bookmarkEnd w:id="457"/>
      <w:bookmarkEnd w:id="458"/>
    </w:p>
    <w:p w14:paraId="61ADF1D5" w14:textId="77777777" w:rsidR="00374E6C" w:rsidRPr="0018365C" w:rsidRDefault="00374E6C">
      <w:pPr>
        <w:pStyle w:val="Heading5"/>
        <w:rPr>
          <w:noProof/>
        </w:rPr>
      </w:pPr>
      <w:bookmarkStart w:id="459" w:name="_Toc20407982"/>
      <w:bookmarkStart w:id="460" w:name="_Toc24719980"/>
      <w:bookmarkStart w:id="461" w:name="_Toc36041328"/>
      <w:bookmarkStart w:id="462" w:name="_Toc36041409"/>
      <w:bookmarkStart w:id="463" w:name="_Toc36041492"/>
      <w:bookmarkStart w:id="464" w:name="_Toc45134629"/>
      <w:bookmarkStart w:id="465" w:name="_Toc59019654"/>
      <w:bookmarkStart w:id="466" w:name="_Toc209520388"/>
      <w:r w:rsidRPr="0018365C">
        <w:rPr>
          <w:noProof/>
        </w:rPr>
        <w:t>5.5.2.3.1</w:t>
      </w:r>
      <w:r w:rsidRPr="0018365C">
        <w:rPr>
          <w:noProof/>
        </w:rPr>
        <w:tab/>
        <w:t>POST</w:t>
      </w:r>
      <w:bookmarkEnd w:id="459"/>
      <w:bookmarkEnd w:id="460"/>
      <w:bookmarkEnd w:id="461"/>
      <w:bookmarkEnd w:id="462"/>
      <w:bookmarkEnd w:id="463"/>
      <w:bookmarkEnd w:id="464"/>
      <w:bookmarkEnd w:id="465"/>
      <w:bookmarkEnd w:id="466"/>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467" w:name="_Toc20407983"/>
      <w:bookmarkStart w:id="468" w:name="_Toc24719981"/>
      <w:bookmarkStart w:id="469" w:name="_Toc36041329"/>
      <w:bookmarkStart w:id="470" w:name="_Toc36041410"/>
      <w:bookmarkStart w:id="471" w:name="_Toc36041493"/>
      <w:bookmarkStart w:id="472"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473" w:name="_Toc59019655"/>
      <w:bookmarkStart w:id="474" w:name="_Toc209520389"/>
      <w:r w:rsidRPr="0018365C">
        <w:rPr>
          <w:noProof/>
        </w:rPr>
        <w:t>5.6</w:t>
      </w:r>
      <w:r w:rsidRPr="0018365C">
        <w:rPr>
          <w:noProof/>
        </w:rPr>
        <w:tab/>
        <w:t>Data Model</w:t>
      </w:r>
      <w:bookmarkEnd w:id="467"/>
      <w:bookmarkEnd w:id="468"/>
      <w:bookmarkEnd w:id="469"/>
      <w:bookmarkEnd w:id="470"/>
      <w:bookmarkEnd w:id="471"/>
      <w:bookmarkEnd w:id="472"/>
      <w:bookmarkEnd w:id="473"/>
      <w:bookmarkEnd w:id="474"/>
    </w:p>
    <w:p w14:paraId="0E76C23E" w14:textId="77777777" w:rsidR="00374E6C" w:rsidRPr="0018365C" w:rsidRDefault="00374E6C">
      <w:pPr>
        <w:pStyle w:val="Heading3"/>
        <w:rPr>
          <w:noProof/>
        </w:rPr>
      </w:pPr>
      <w:bookmarkStart w:id="475" w:name="_Toc20407984"/>
      <w:bookmarkStart w:id="476" w:name="_Toc24719982"/>
      <w:bookmarkStart w:id="477" w:name="_Toc36041330"/>
      <w:bookmarkStart w:id="478" w:name="_Toc36041411"/>
      <w:bookmarkStart w:id="479" w:name="_Toc36041494"/>
      <w:bookmarkStart w:id="480" w:name="_Toc45134631"/>
      <w:bookmarkStart w:id="481" w:name="_Toc59019656"/>
      <w:bookmarkStart w:id="482" w:name="_Toc209520390"/>
      <w:r w:rsidRPr="0018365C">
        <w:rPr>
          <w:noProof/>
        </w:rPr>
        <w:t>5.6.1</w:t>
      </w:r>
      <w:r w:rsidRPr="0018365C">
        <w:rPr>
          <w:noProof/>
        </w:rPr>
        <w:tab/>
        <w:t>General</w:t>
      </w:r>
      <w:bookmarkEnd w:id="475"/>
      <w:bookmarkEnd w:id="476"/>
      <w:bookmarkEnd w:id="477"/>
      <w:bookmarkEnd w:id="478"/>
      <w:bookmarkEnd w:id="479"/>
      <w:bookmarkEnd w:id="480"/>
      <w:bookmarkEnd w:id="481"/>
      <w:bookmarkEnd w:id="482"/>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483" w:name="_Toc20407985"/>
      <w:bookmarkStart w:id="484" w:name="_Toc24719983"/>
      <w:bookmarkStart w:id="485" w:name="_Toc36041331"/>
      <w:bookmarkStart w:id="486" w:name="_Toc36041412"/>
      <w:bookmarkStart w:id="487" w:name="_Toc36041495"/>
      <w:bookmarkStart w:id="488" w:name="_Toc45134632"/>
      <w:bookmarkStart w:id="489" w:name="_Toc59019657"/>
      <w:bookmarkStart w:id="490" w:name="_Toc209520391"/>
      <w:r w:rsidRPr="0018365C">
        <w:rPr>
          <w:noProof/>
        </w:rPr>
        <w:t>5.6.2</w:t>
      </w:r>
      <w:r w:rsidRPr="0018365C">
        <w:rPr>
          <w:noProof/>
        </w:rPr>
        <w:tab/>
        <w:t>Structured data types</w:t>
      </w:r>
      <w:bookmarkEnd w:id="483"/>
      <w:bookmarkEnd w:id="484"/>
      <w:bookmarkEnd w:id="485"/>
      <w:bookmarkEnd w:id="486"/>
      <w:bookmarkEnd w:id="487"/>
      <w:bookmarkEnd w:id="488"/>
      <w:bookmarkEnd w:id="489"/>
      <w:bookmarkEnd w:id="490"/>
    </w:p>
    <w:p w14:paraId="1E61E9B4" w14:textId="77777777" w:rsidR="00374E6C" w:rsidRPr="0018365C" w:rsidRDefault="00374E6C">
      <w:pPr>
        <w:pStyle w:val="Heading4"/>
        <w:rPr>
          <w:noProof/>
        </w:rPr>
      </w:pPr>
      <w:bookmarkStart w:id="491" w:name="_Toc20407986"/>
      <w:bookmarkStart w:id="492" w:name="_Toc24719984"/>
      <w:bookmarkStart w:id="493" w:name="_Toc36041332"/>
      <w:bookmarkStart w:id="494" w:name="_Toc36041413"/>
      <w:bookmarkStart w:id="495" w:name="_Toc36041496"/>
      <w:bookmarkStart w:id="496" w:name="_Toc45134633"/>
      <w:bookmarkStart w:id="497" w:name="_Toc59019658"/>
      <w:bookmarkStart w:id="498" w:name="_Toc209520392"/>
      <w:r w:rsidRPr="0018365C">
        <w:rPr>
          <w:noProof/>
        </w:rPr>
        <w:t>5.6.2.1</w:t>
      </w:r>
      <w:r w:rsidRPr="0018365C">
        <w:rPr>
          <w:noProof/>
        </w:rPr>
        <w:tab/>
        <w:t>Introduction</w:t>
      </w:r>
      <w:bookmarkEnd w:id="491"/>
      <w:bookmarkEnd w:id="492"/>
      <w:bookmarkEnd w:id="493"/>
      <w:bookmarkEnd w:id="494"/>
      <w:bookmarkEnd w:id="495"/>
      <w:bookmarkEnd w:id="496"/>
      <w:bookmarkEnd w:id="497"/>
      <w:bookmarkEnd w:id="498"/>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499" w:name="_Toc20407987"/>
      <w:bookmarkStart w:id="500" w:name="_Toc24719985"/>
      <w:bookmarkStart w:id="501" w:name="_Toc36041333"/>
      <w:bookmarkStart w:id="502" w:name="_Toc36041414"/>
      <w:bookmarkStart w:id="503" w:name="_Toc36041497"/>
      <w:bookmarkStart w:id="504" w:name="_Toc45134634"/>
      <w:bookmarkStart w:id="505" w:name="_Toc59019659"/>
      <w:bookmarkStart w:id="506" w:name="_Toc209520393"/>
      <w:r w:rsidRPr="0018365C">
        <w:rPr>
          <w:noProof/>
        </w:rPr>
        <w:lastRenderedPageBreak/>
        <w:t>5.6.2.2</w:t>
      </w:r>
      <w:r w:rsidRPr="0018365C">
        <w:rPr>
          <w:noProof/>
        </w:rPr>
        <w:tab/>
        <w:t>Type BdtPolicy</w:t>
      </w:r>
      <w:bookmarkEnd w:id="499"/>
      <w:bookmarkEnd w:id="500"/>
      <w:bookmarkEnd w:id="501"/>
      <w:bookmarkEnd w:id="502"/>
      <w:bookmarkEnd w:id="503"/>
      <w:bookmarkEnd w:id="504"/>
      <w:bookmarkEnd w:id="505"/>
      <w:bookmarkEnd w:id="506"/>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07" w:name="_Toc20407988"/>
      <w:bookmarkStart w:id="508" w:name="_Toc24719986"/>
      <w:bookmarkStart w:id="509" w:name="_Toc36041334"/>
      <w:bookmarkStart w:id="510" w:name="_Toc36041415"/>
      <w:bookmarkStart w:id="511" w:name="_Toc36041498"/>
      <w:bookmarkStart w:id="512" w:name="_Toc45134635"/>
      <w:bookmarkStart w:id="513" w:name="_Toc59019660"/>
      <w:bookmarkStart w:id="514" w:name="_Toc209520394"/>
      <w:r w:rsidRPr="0018365C">
        <w:rPr>
          <w:noProof/>
        </w:rPr>
        <w:lastRenderedPageBreak/>
        <w:t>5.6.2.3</w:t>
      </w:r>
      <w:r w:rsidRPr="0018365C">
        <w:rPr>
          <w:noProof/>
        </w:rPr>
        <w:tab/>
        <w:t>Type BdtReqData</w:t>
      </w:r>
      <w:bookmarkEnd w:id="507"/>
      <w:bookmarkEnd w:id="508"/>
      <w:bookmarkEnd w:id="509"/>
      <w:bookmarkEnd w:id="510"/>
      <w:bookmarkEnd w:id="511"/>
      <w:bookmarkEnd w:id="512"/>
      <w:bookmarkEnd w:id="513"/>
      <w:bookmarkEnd w:id="514"/>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77777777" w:rsidR="00374E6C" w:rsidRPr="0018365C" w:rsidRDefault="00374E6C">
            <w:pPr>
              <w:pStyle w:val="TAL"/>
              <w:rPr>
                <w:noProof/>
              </w:rPr>
            </w:pPr>
            <w:r w:rsidRPr="0018365C">
              <w:rPr>
                <w:rFonts w:cs="Arial"/>
                <w:noProof/>
                <w:szCs w:val="18"/>
                <w:lang w:eastAsia="zh-CN"/>
              </w:rPr>
              <w:t>This IE represents a l</w:t>
            </w:r>
            <w:r w:rsidRPr="0018365C">
              <w:rPr>
                <w:noProof/>
              </w:rPr>
              <w:t xml:space="preserve">ist of Supported features used as described in </w:t>
            </w:r>
            <w:r w:rsidR="00EE2823" w:rsidRPr="0018365C">
              <w:rPr>
                <w:noProof/>
              </w:rPr>
              <w:t>clause</w:t>
            </w:r>
            <w:r w:rsidRPr="0018365C">
              <w:rPr>
                <w:noProof/>
              </w:rPr>
              <w:t> 5.8.</w:t>
            </w:r>
          </w:p>
          <w:p w14:paraId="1E163ABD"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FDAAF06" w14:textId="77777777" w:rsidR="00374E6C" w:rsidRPr="0018365C" w:rsidRDefault="00374E6C">
            <w:pPr>
              <w:pStyle w:val="TAL"/>
              <w:rPr>
                <w:noProof/>
              </w:rPr>
            </w:pPr>
            <w:r w:rsidRPr="0018365C">
              <w:rPr>
                <w:rFonts w:cs="Arial"/>
                <w:noProof/>
                <w:szCs w:val="18"/>
                <w:lang w:eastAsia="zh-CN"/>
              </w:rPr>
              <w:t>It may be present:</w:t>
            </w:r>
          </w:p>
          <w:p w14:paraId="1379684D" w14:textId="77777777" w:rsidR="00374E6C" w:rsidRPr="0018365C" w:rsidRDefault="00374E6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3A313C3" w14:textId="77777777" w:rsidR="00374E6C" w:rsidRPr="0018365C" w:rsidRDefault="00374E6C">
            <w:pPr>
              <w:pStyle w:val="TAL"/>
              <w:rPr>
                <w:noProof/>
              </w:rPr>
            </w:pPr>
            <w:r w:rsidRPr="0018365C">
              <w:rPr>
                <w:noProof/>
              </w:rPr>
              <w:t>-</w:t>
            </w:r>
            <w:r w:rsidRPr="0018365C">
              <w:rPr>
                <w:rFonts w:cs="Arial"/>
                <w:noProof/>
              </w:rPr>
              <w:tab/>
            </w:r>
            <w:r w:rsidRPr="0018365C">
              <w:rPr>
                <w:noProof/>
              </w:rPr>
              <w:t>in responses to GET and PATCH requests.</w:t>
            </w:r>
          </w:p>
          <w:p w14:paraId="1239E5C0" w14:textId="77777777" w:rsidR="00374E6C" w:rsidRPr="0018365C" w:rsidRDefault="00374E6C">
            <w:pPr>
              <w:pStyle w:val="TAL"/>
              <w:rPr>
                <w:rFonts w:cs="Arial"/>
                <w:noProof/>
                <w:szCs w:val="18"/>
                <w:lang w:eastAsia="zh-CN"/>
              </w:rPr>
            </w:pPr>
          </w:p>
          <w:p w14:paraId="522FBC48" w14:textId="77777777" w:rsidR="00374E6C" w:rsidRPr="0018365C" w:rsidRDefault="00374E6C">
            <w:pPr>
              <w:pStyle w:val="TAL"/>
              <w:rPr>
                <w:rFonts w:cs="Arial"/>
                <w:noProof/>
                <w:szCs w:val="18"/>
              </w:rPr>
            </w:pPr>
            <w:r w:rsidRPr="0018365C">
              <w:rPr>
                <w:rFonts w:cs="Arial"/>
                <w:noProof/>
                <w:szCs w:val="18"/>
              </w:rPr>
              <w:t>true: enabled;</w:t>
            </w:r>
          </w:p>
          <w:p w14:paraId="0C570594" w14:textId="77777777" w:rsidR="00374E6C" w:rsidRPr="0018365C" w:rsidRDefault="00374E6C">
            <w:pPr>
              <w:pStyle w:val="TAL"/>
              <w:rPr>
                <w:rFonts w:cs="Arial"/>
                <w:noProof/>
                <w:szCs w:val="18"/>
                <w:lang w:eastAsia="zh-CN"/>
              </w:rPr>
            </w:pPr>
            <w:r w:rsidRPr="0018365C">
              <w:rPr>
                <w:rFonts w:cs="Arial"/>
                <w:noProof/>
                <w:szCs w:val="18"/>
              </w:rPr>
              <w:t>false: disabled (default).</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proofErr w:type="spellStart"/>
            <w:r w:rsidRPr="009A793A">
              <w:lastRenderedPageBreak/>
              <w:t>energyI</w:t>
            </w:r>
            <w:r w:rsidRPr="009A793A">
              <w:rPr>
                <w:rFonts w:hint="eastAsia"/>
              </w:rPr>
              <w:t>nd</w:t>
            </w:r>
            <w:proofErr w:type="spellEnd"/>
          </w:p>
        </w:tc>
        <w:tc>
          <w:tcPr>
            <w:tcW w:w="1701" w:type="dxa"/>
          </w:tcPr>
          <w:p w14:paraId="0A302C9F" w14:textId="77777777" w:rsidR="00DA02CF" w:rsidRPr="0018365C" w:rsidRDefault="00DA02CF" w:rsidP="00DA02CF">
            <w:pPr>
              <w:pStyle w:val="TAL"/>
              <w:rPr>
                <w:noProof/>
              </w:rPr>
            </w:pPr>
            <w:proofErr w:type="spellStart"/>
            <w:r w:rsidRPr="009A793A">
              <w:t>boolean</w:t>
            </w:r>
            <w:proofErr w:type="spellEnd"/>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77777777" w:rsidR="00CB3832" w:rsidRDefault="00CB3832" w:rsidP="00CB3832">
            <w:pPr>
              <w:pStyle w:val="TAL"/>
              <w:rPr>
                <w:rFonts w:cs="Arial"/>
                <w:noProof/>
                <w:szCs w:val="18"/>
                <w:lang w:eastAsia="zh-CN"/>
              </w:rPr>
            </w:pPr>
            <w:r w:rsidRPr="000A0A5F">
              <w:rPr>
                <w:rFonts w:cs="Arial"/>
                <w:noProof/>
                <w:szCs w:val="18"/>
                <w:lang w:eastAsia="zh-CN"/>
              </w:rPr>
              <w:t>Indicates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p>
          <w:p w14:paraId="3A86D8C5" w14:textId="77777777" w:rsidR="00CB3832" w:rsidRPr="00DF6230" w:rsidRDefault="00CB3832" w:rsidP="00CB3832">
            <w:pPr>
              <w:pStyle w:val="TAL"/>
              <w:ind w:left="284" w:hanging="284"/>
              <w:rPr>
                <w:rFonts w:cs="Arial"/>
                <w:szCs w:val="18"/>
              </w:rPr>
            </w:pPr>
          </w:p>
          <w:p w14:paraId="6236C5B8" w14:textId="77777777" w:rsidR="00CB3832" w:rsidRPr="00C63D38" w:rsidRDefault="00CB3832" w:rsidP="00CB3832">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6A4C20F9" w14:textId="77777777" w:rsidR="00DA02CF" w:rsidRPr="0018365C" w:rsidRDefault="00CB3832" w:rsidP="00DF6230">
            <w:pPr>
              <w:pStyle w:val="TAL"/>
              <w:ind w:left="284" w:hanging="284"/>
              <w:rPr>
                <w:rFonts w:cs="Arial"/>
                <w:szCs w:val="18"/>
              </w:rPr>
            </w:pPr>
            <w:r w:rsidRPr="003813BB">
              <w:rPr>
                <w:rFonts w:cs="Arial"/>
                <w:szCs w:val="18"/>
              </w:rPr>
              <w:t>-</w:t>
            </w:r>
            <w:r>
              <w:rPr>
                <w:rFonts w:cs="Arial"/>
                <w:szCs w:val="18"/>
              </w:rPr>
              <w:tab/>
            </w:r>
            <w:r w:rsidRPr="00DF6230">
              <w:rPr>
                <w:rFonts w:cs="Arial"/>
                <w:szCs w:val="18"/>
              </w:rPr>
              <w:t>"false"(default) indicates that the AF is not interested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15" w:name="_Toc20407989"/>
      <w:bookmarkStart w:id="516" w:name="_Toc24719987"/>
      <w:bookmarkStart w:id="517" w:name="_Toc36041335"/>
      <w:bookmarkStart w:id="518" w:name="_Toc36041416"/>
      <w:bookmarkStart w:id="519" w:name="_Toc36041499"/>
      <w:bookmarkStart w:id="520" w:name="_Toc45134636"/>
      <w:bookmarkStart w:id="521" w:name="_Toc59019661"/>
      <w:bookmarkStart w:id="522" w:name="_Toc209520395"/>
      <w:r w:rsidRPr="0018365C">
        <w:rPr>
          <w:noProof/>
        </w:rPr>
        <w:t>5.6.2.4</w:t>
      </w:r>
      <w:r w:rsidRPr="0018365C">
        <w:rPr>
          <w:noProof/>
        </w:rPr>
        <w:tab/>
        <w:t>Type BdtPolicyData</w:t>
      </w:r>
      <w:bookmarkEnd w:id="515"/>
      <w:bookmarkEnd w:id="516"/>
      <w:bookmarkEnd w:id="517"/>
      <w:bookmarkEnd w:id="518"/>
      <w:bookmarkEnd w:id="519"/>
      <w:bookmarkEnd w:id="520"/>
      <w:bookmarkEnd w:id="521"/>
      <w:bookmarkEnd w:id="522"/>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77777777" w:rsidR="00374E6C" w:rsidRPr="0018365C" w:rsidRDefault="00374E6C">
            <w:pPr>
              <w:pStyle w:val="TAL"/>
              <w:rPr>
                <w:noProof/>
              </w:rPr>
            </w:pPr>
            <w:r w:rsidRPr="0018365C">
              <w:rPr>
                <w:rFonts w:cs="Arial"/>
                <w:noProof/>
                <w:szCs w:val="18"/>
                <w:lang w:eastAsia="zh-CN"/>
              </w:rPr>
              <w:t>This IE represents a l</w:t>
            </w:r>
            <w:r w:rsidRPr="0018365C">
              <w:rPr>
                <w:noProof/>
              </w:rPr>
              <w:t xml:space="preserve">ist of Supported features used as described in </w:t>
            </w:r>
            <w:r w:rsidR="00EE2823" w:rsidRPr="0018365C">
              <w:rPr>
                <w:noProof/>
              </w:rPr>
              <w:t>clause</w:t>
            </w:r>
            <w:r w:rsidRPr="0018365C">
              <w:rPr>
                <w:noProof/>
              </w:rPr>
              <w:t> 5.8.</w:t>
            </w:r>
          </w:p>
          <w:p w14:paraId="26C7C30D"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523" w:name="_Toc20407990"/>
      <w:bookmarkStart w:id="524" w:name="_Toc24719988"/>
      <w:bookmarkStart w:id="525" w:name="_Toc36041336"/>
      <w:bookmarkStart w:id="526" w:name="_Toc36041417"/>
      <w:bookmarkStart w:id="527" w:name="_Toc36041500"/>
      <w:bookmarkStart w:id="528" w:name="_Toc45134637"/>
      <w:bookmarkStart w:id="529" w:name="_Toc59019662"/>
      <w:bookmarkStart w:id="530" w:name="_Toc209520396"/>
      <w:r w:rsidRPr="0018365C">
        <w:rPr>
          <w:noProof/>
        </w:rPr>
        <w:lastRenderedPageBreak/>
        <w:t>5.6.2.5</w:t>
      </w:r>
      <w:r w:rsidRPr="0018365C">
        <w:rPr>
          <w:noProof/>
        </w:rPr>
        <w:tab/>
        <w:t>Type TransferPolicy</w:t>
      </w:r>
      <w:bookmarkEnd w:id="523"/>
      <w:bookmarkEnd w:id="524"/>
      <w:bookmarkEnd w:id="525"/>
      <w:bookmarkEnd w:id="526"/>
      <w:bookmarkEnd w:id="527"/>
      <w:bookmarkEnd w:id="528"/>
      <w:bookmarkEnd w:id="529"/>
      <w:bookmarkEnd w:id="530"/>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531" w:name="_Toc20407991"/>
      <w:bookmarkStart w:id="532" w:name="_Toc24719989"/>
      <w:bookmarkStart w:id="533" w:name="_Toc36041337"/>
      <w:bookmarkStart w:id="534" w:name="_Toc36041418"/>
      <w:bookmarkStart w:id="535" w:name="_Toc36041501"/>
      <w:bookmarkStart w:id="536" w:name="_Toc45134638"/>
      <w:bookmarkStart w:id="537" w:name="_Toc59019663"/>
      <w:bookmarkStart w:id="538" w:name="_Toc209520397"/>
      <w:r w:rsidRPr="0018365C">
        <w:rPr>
          <w:noProof/>
        </w:rPr>
        <w:t>5.6.2.6</w:t>
      </w:r>
      <w:r w:rsidRPr="0018365C">
        <w:rPr>
          <w:noProof/>
        </w:rPr>
        <w:tab/>
        <w:t>Type BdtPolicyDataPatch</w:t>
      </w:r>
      <w:bookmarkEnd w:id="531"/>
      <w:bookmarkEnd w:id="532"/>
      <w:bookmarkEnd w:id="533"/>
      <w:bookmarkEnd w:id="534"/>
      <w:bookmarkEnd w:id="535"/>
      <w:bookmarkEnd w:id="536"/>
      <w:bookmarkEnd w:id="537"/>
      <w:bookmarkEnd w:id="538"/>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539" w:name="_Toc20407992"/>
      <w:bookmarkStart w:id="540" w:name="_Toc24719990"/>
      <w:bookmarkStart w:id="541" w:name="_Toc36041338"/>
      <w:bookmarkStart w:id="542" w:name="_Toc36041419"/>
      <w:bookmarkStart w:id="543" w:name="_Toc36041502"/>
      <w:bookmarkStart w:id="544" w:name="_Toc45134639"/>
      <w:bookmarkStart w:id="545" w:name="_Toc59019664"/>
      <w:bookmarkStart w:id="546" w:name="_Toc209520398"/>
      <w:r w:rsidRPr="0018365C">
        <w:rPr>
          <w:noProof/>
        </w:rPr>
        <w:t>5.6.2.7</w:t>
      </w:r>
      <w:r w:rsidRPr="0018365C">
        <w:rPr>
          <w:noProof/>
        </w:rPr>
        <w:tab/>
        <w:t>Void</w:t>
      </w:r>
      <w:bookmarkEnd w:id="539"/>
      <w:bookmarkEnd w:id="540"/>
      <w:bookmarkEnd w:id="541"/>
      <w:bookmarkEnd w:id="542"/>
      <w:bookmarkEnd w:id="543"/>
      <w:bookmarkEnd w:id="544"/>
      <w:bookmarkEnd w:id="545"/>
      <w:bookmarkEnd w:id="546"/>
    </w:p>
    <w:p w14:paraId="02D461C1" w14:textId="77777777" w:rsidR="00374E6C" w:rsidRPr="0018365C" w:rsidRDefault="00374E6C">
      <w:pPr>
        <w:pStyle w:val="Heading4"/>
        <w:rPr>
          <w:noProof/>
        </w:rPr>
      </w:pPr>
      <w:bookmarkStart w:id="547" w:name="_Toc20407993"/>
      <w:bookmarkStart w:id="548" w:name="_Toc24719991"/>
      <w:bookmarkStart w:id="549" w:name="_Toc36041339"/>
      <w:bookmarkStart w:id="550" w:name="_Toc36041420"/>
      <w:bookmarkStart w:id="551" w:name="_Toc36041503"/>
      <w:bookmarkStart w:id="552" w:name="_Toc45134640"/>
      <w:bookmarkStart w:id="553" w:name="_Toc59019665"/>
      <w:bookmarkStart w:id="554" w:name="_Toc209520399"/>
      <w:r w:rsidRPr="0018365C">
        <w:rPr>
          <w:noProof/>
        </w:rPr>
        <w:t>5.6.2.8</w:t>
      </w:r>
      <w:r w:rsidRPr="0018365C">
        <w:rPr>
          <w:noProof/>
        </w:rPr>
        <w:tab/>
        <w:t>Type NetworkAreaInfo</w:t>
      </w:r>
      <w:bookmarkEnd w:id="547"/>
      <w:bookmarkEnd w:id="548"/>
      <w:bookmarkEnd w:id="549"/>
      <w:bookmarkEnd w:id="550"/>
      <w:bookmarkEnd w:id="551"/>
      <w:bookmarkEnd w:id="552"/>
      <w:bookmarkEnd w:id="553"/>
      <w:bookmarkEnd w:id="554"/>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ＭＳ 明朝"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555" w:name="_Toc20407994"/>
      <w:bookmarkStart w:id="556" w:name="_Toc24719992"/>
      <w:bookmarkStart w:id="557" w:name="_Toc36041340"/>
      <w:bookmarkStart w:id="558" w:name="_Toc36041421"/>
      <w:bookmarkStart w:id="559" w:name="_Toc36041504"/>
      <w:bookmarkStart w:id="560" w:name="_Toc45134641"/>
      <w:bookmarkStart w:id="561" w:name="_Toc59019666"/>
      <w:bookmarkStart w:id="562" w:name="_Toc209520400"/>
      <w:r w:rsidRPr="0018365C">
        <w:rPr>
          <w:noProof/>
        </w:rPr>
        <w:lastRenderedPageBreak/>
        <w:t>5.6.2.9</w:t>
      </w:r>
      <w:r w:rsidRPr="0018365C">
        <w:rPr>
          <w:noProof/>
        </w:rPr>
        <w:tab/>
        <w:t>Void</w:t>
      </w:r>
      <w:bookmarkEnd w:id="555"/>
      <w:bookmarkEnd w:id="556"/>
      <w:bookmarkEnd w:id="557"/>
      <w:bookmarkEnd w:id="558"/>
      <w:bookmarkEnd w:id="559"/>
      <w:bookmarkEnd w:id="560"/>
      <w:bookmarkEnd w:id="561"/>
      <w:bookmarkEnd w:id="562"/>
    </w:p>
    <w:p w14:paraId="4575E788" w14:textId="77777777" w:rsidR="00374E6C" w:rsidRPr="0018365C" w:rsidRDefault="00374E6C">
      <w:pPr>
        <w:pStyle w:val="Heading4"/>
        <w:rPr>
          <w:noProof/>
        </w:rPr>
      </w:pPr>
      <w:bookmarkStart w:id="563" w:name="_Toc20407995"/>
      <w:bookmarkStart w:id="564" w:name="_Toc24719993"/>
      <w:bookmarkStart w:id="565" w:name="_Toc36041341"/>
      <w:bookmarkStart w:id="566" w:name="_Toc36041422"/>
      <w:bookmarkStart w:id="567" w:name="_Toc36041505"/>
      <w:bookmarkStart w:id="568" w:name="_Toc45134642"/>
      <w:bookmarkStart w:id="569" w:name="_Toc59019667"/>
      <w:bookmarkStart w:id="570" w:name="_Toc209520401"/>
      <w:r w:rsidRPr="0018365C">
        <w:rPr>
          <w:noProof/>
        </w:rPr>
        <w:t>5.6.2.10</w:t>
      </w:r>
      <w:r w:rsidRPr="0018365C">
        <w:rPr>
          <w:noProof/>
        </w:rPr>
        <w:tab/>
        <w:t>Type Notification</w:t>
      </w:r>
      <w:bookmarkEnd w:id="563"/>
      <w:bookmarkEnd w:id="564"/>
      <w:bookmarkEnd w:id="565"/>
      <w:bookmarkEnd w:id="566"/>
      <w:bookmarkEnd w:id="567"/>
      <w:bookmarkEnd w:id="568"/>
      <w:bookmarkEnd w:id="569"/>
      <w:bookmarkEnd w:id="570"/>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571" w:name="_Toc20407996"/>
      <w:bookmarkStart w:id="572" w:name="_Toc24719994"/>
      <w:bookmarkStart w:id="573" w:name="_Toc36041342"/>
      <w:bookmarkStart w:id="574" w:name="_Toc36041423"/>
      <w:bookmarkStart w:id="575" w:name="_Toc36041506"/>
      <w:bookmarkStart w:id="576" w:name="_Toc45134643"/>
      <w:bookmarkStart w:id="577" w:name="_Toc59019668"/>
      <w:bookmarkStart w:id="578" w:name="_Toc209520402"/>
      <w:r w:rsidRPr="0018365C">
        <w:rPr>
          <w:noProof/>
        </w:rPr>
        <w:t>5.6.2.11</w:t>
      </w:r>
      <w:r w:rsidRPr="0018365C">
        <w:rPr>
          <w:noProof/>
        </w:rPr>
        <w:tab/>
        <w:t>Type PatchBdtPolicy</w:t>
      </w:r>
      <w:bookmarkEnd w:id="578"/>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579" w:name="_Toc209520403"/>
      <w:r w:rsidRPr="0018365C">
        <w:rPr>
          <w:noProof/>
        </w:rPr>
        <w:t>5.6.2.12</w:t>
      </w:r>
      <w:r w:rsidRPr="0018365C">
        <w:rPr>
          <w:noProof/>
        </w:rPr>
        <w:tab/>
        <w:t>Type BdtReqDataPatch</w:t>
      </w:r>
      <w:bookmarkEnd w:id="579"/>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4A6913BC" w14:textId="77777777" w:rsidR="00374E6C" w:rsidRPr="0018365C" w:rsidRDefault="00374E6C">
            <w:pPr>
              <w:pStyle w:val="TAL"/>
              <w:rPr>
                <w:rFonts w:cs="Arial"/>
                <w:noProof/>
                <w:szCs w:val="18"/>
                <w:lang w:eastAsia="zh-CN"/>
              </w:rPr>
            </w:pPr>
            <w:r w:rsidRPr="0018365C">
              <w:rPr>
                <w:rFonts w:cs="Arial"/>
                <w:noProof/>
                <w:szCs w:val="18"/>
                <w:lang w:eastAsia="zh-CN"/>
              </w:rPr>
              <w:t>This IE indicates whether the BDT warning notification is enabled or disabled</w:t>
            </w:r>
            <w:r w:rsidRPr="0018365C">
              <w:rPr>
                <w:noProof/>
              </w:rPr>
              <w:t>.</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580" w:name="_Toc209520404"/>
      <w:r w:rsidRPr="0018365C">
        <w:rPr>
          <w:noProof/>
        </w:rPr>
        <w:t>5.6.3</w:t>
      </w:r>
      <w:r w:rsidRPr="0018365C">
        <w:rPr>
          <w:noProof/>
        </w:rPr>
        <w:tab/>
        <w:t>Simple data types and enumerations</w:t>
      </w:r>
      <w:bookmarkEnd w:id="571"/>
      <w:bookmarkEnd w:id="572"/>
      <w:bookmarkEnd w:id="573"/>
      <w:bookmarkEnd w:id="574"/>
      <w:bookmarkEnd w:id="575"/>
      <w:bookmarkEnd w:id="576"/>
      <w:bookmarkEnd w:id="577"/>
      <w:bookmarkEnd w:id="580"/>
    </w:p>
    <w:p w14:paraId="3C5D92D8" w14:textId="77777777" w:rsidR="00374E6C" w:rsidRPr="0018365C" w:rsidRDefault="00374E6C">
      <w:pPr>
        <w:pStyle w:val="Heading4"/>
        <w:rPr>
          <w:noProof/>
        </w:rPr>
      </w:pPr>
      <w:bookmarkStart w:id="581" w:name="_Toc20407997"/>
      <w:bookmarkStart w:id="582" w:name="_Toc24719995"/>
      <w:bookmarkStart w:id="583" w:name="_Toc36041343"/>
      <w:bookmarkStart w:id="584" w:name="_Toc36041424"/>
      <w:bookmarkStart w:id="585" w:name="_Toc36041507"/>
      <w:bookmarkStart w:id="586" w:name="_Toc45134644"/>
      <w:bookmarkStart w:id="587" w:name="_Toc59019669"/>
      <w:bookmarkStart w:id="588" w:name="_Toc209520405"/>
      <w:r w:rsidRPr="0018365C">
        <w:rPr>
          <w:noProof/>
        </w:rPr>
        <w:t>5.6.3.1</w:t>
      </w:r>
      <w:r w:rsidRPr="0018365C">
        <w:rPr>
          <w:noProof/>
        </w:rPr>
        <w:tab/>
        <w:t>Introduction</w:t>
      </w:r>
      <w:bookmarkEnd w:id="581"/>
      <w:bookmarkEnd w:id="582"/>
      <w:bookmarkEnd w:id="583"/>
      <w:bookmarkEnd w:id="584"/>
      <w:bookmarkEnd w:id="585"/>
      <w:bookmarkEnd w:id="586"/>
      <w:bookmarkEnd w:id="587"/>
      <w:bookmarkEnd w:id="588"/>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589" w:name="_Toc20407998"/>
      <w:bookmarkStart w:id="590" w:name="_Toc24719996"/>
      <w:bookmarkStart w:id="591" w:name="_Toc36041344"/>
      <w:bookmarkStart w:id="592" w:name="_Toc36041425"/>
      <w:bookmarkStart w:id="593" w:name="_Toc36041508"/>
      <w:bookmarkStart w:id="594" w:name="_Toc45134645"/>
      <w:bookmarkStart w:id="595" w:name="_Toc59019670"/>
      <w:bookmarkStart w:id="596" w:name="_Toc209520406"/>
      <w:r w:rsidRPr="0018365C">
        <w:rPr>
          <w:noProof/>
        </w:rPr>
        <w:t>5.6.3.2</w:t>
      </w:r>
      <w:r w:rsidRPr="0018365C">
        <w:rPr>
          <w:noProof/>
        </w:rPr>
        <w:tab/>
        <w:t>Simple data types</w:t>
      </w:r>
      <w:bookmarkEnd w:id="589"/>
      <w:bookmarkEnd w:id="590"/>
      <w:bookmarkEnd w:id="591"/>
      <w:bookmarkEnd w:id="592"/>
      <w:bookmarkEnd w:id="593"/>
      <w:bookmarkEnd w:id="594"/>
      <w:bookmarkEnd w:id="595"/>
      <w:bookmarkEnd w:id="596"/>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lastRenderedPageBreak/>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597" w:name="_Toc20407999"/>
      <w:bookmarkStart w:id="598" w:name="_Toc24719997"/>
      <w:bookmarkStart w:id="599" w:name="_Toc36041345"/>
      <w:bookmarkStart w:id="600" w:name="_Toc36041426"/>
      <w:bookmarkStart w:id="601" w:name="_Toc36041509"/>
      <w:bookmarkStart w:id="602" w:name="_Toc45134646"/>
      <w:bookmarkStart w:id="603" w:name="_Toc59019671"/>
      <w:bookmarkStart w:id="604" w:name="_Toc209520407"/>
      <w:r w:rsidRPr="0018365C">
        <w:rPr>
          <w:noProof/>
        </w:rPr>
        <w:t>5.7</w:t>
      </w:r>
      <w:r w:rsidRPr="0018365C">
        <w:rPr>
          <w:noProof/>
        </w:rPr>
        <w:tab/>
        <w:t>Error handling</w:t>
      </w:r>
      <w:bookmarkEnd w:id="597"/>
      <w:bookmarkEnd w:id="598"/>
      <w:bookmarkEnd w:id="599"/>
      <w:bookmarkEnd w:id="600"/>
      <w:bookmarkEnd w:id="601"/>
      <w:bookmarkEnd w:id="602"/>
      <w:bookmarkEnd w:id="603"/>
      <w:bookmarkEnd w:id="604"/>
    </w:p>
    <w:p w14:paraId="10C9AD3B" w14:textId="77777777" w:rsidR="00374E6C" w:rsidRPr="0018365C" w:rsidRDefault="00374E6C">
      <w:pPr>
        <w:pStyle w:val="Heading3"/>
        <w:rPr>
          <w:noProof/>
        </w:rPr>
      </w:pPr>
      <w:bookmarkStart w:id="605" w:name="_Toc20408000"/>
      <w:bookmarkStart w:id="606" w:name="_Toc24719998"/>
      <w:bookmarkStart w:id="607" w:name="_Toc36041346"/>
      <w:bookmarkStart w:id="608" w:name="_Toc36041427"/>
      <w:bookmarkStart w:id="609" w:name="_Toc36041510"/>
      <w:bookmarkStart w:id="610" w:name="_Toc45134647"/>
      <w:bookmarkStart w:id="611" w:name="_Toc59019672"/>
      <w:bookmarkStart w:id="612" w:name="_Toc209520408"/>
      <w:r w:rsidRPr="0018365C">
        <w:rPr>
          <w:noProof/>
        </w:rPr>
        <w:t>5.7.1</w:t>
      </w:r>
      <w:r w:rsidRPr="0018365C">
        <w:rPr>
          <w:noProof/>
        </w:rPr>
        <w:tab/>
        <w:t>General</w:t>
      </w:r>
      <w:bookmarkEnd w:id="605"/>
      <w:bookmarkEnd w:id="606"/>
      <w:bookmarkEnd w:id="607"/>
      <w:bookmarkEnd w:id="608"/>
      <w:bookmarkEnd w:id="609"/>
      <w:bookmarkEnd w:id="610"/>
      <w:bookmarkEnd w:id="611"/>
      <w:bookmarkEnd w:id="612"/>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613" w:name="_Toc20408001"/>
      <w:bookmarkStart w:id="614" w:name="_Toc24719999"/>
      <w:bookmarkStart w:id="615" w:name="_Toc36041347"/>
      <w:bookmarkStart w:id="616" w:name="_Toc36041428"/>
      <w:bookmarkStart w:id="617" w:name="_Toc36041511"/>
      <w:bookmarkStart w:id="618" w:name="_Toc45134648"/>
      <w:bookmarkStart w:id="619" w:name="_Toc59019673"/>
      <w:bookmarkStart w:id="620" w:name="_Toc209520409"/>
      <w:r w:rsidRPr="0018365C">
        <w:rPr>
          <w:noProof/>
        </w:rPr>
        <w:t>5.7.2</w:t>
      </w:r>
      <w:r w:rsidRPr="0018365C">
        <w:rPr>
          <w:noProof/>
        </w:rPr>
        <w:tab/>
        <w:t>Protocol Errors</w:t>
      </w:r>
      <w:bookmarkEnd w:id="613"/>
      <w:bookmarkEnd w:id="614"/>
      <w:bookmarkEnd w:id="615"/>
      <w:bookmarkEnd w:id="616"/>
      <w:bookmarkEnd w:id="617"/>
      <w:bookmarkEnd w:id="618"/>
      <w:bookmarkEnd w:id="619"/>
      <w:bookmarkEnd w:id="620"/>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621" w:name="_Toc20408002"/>
      <w:bookmarkStart w:id="622" w:name="_Toc24720000"/>
      <w:bookmarkStart w:id="623" w:name="_Toc36041348"/>
      <w:bookmarkStart w:id="624" w:name="_Toc36041429"/>
      <w:bookmarkStart w:id="625" w:name="_Toc36041512"/>
      <w:bookmarkStart w:id="626" w:name="_Toc45134649"/>
      <w:bookmarkStart w:id="627" w:name="_Toc59019674"/>
      <w:bookmarkStart w:id="628" w:name="_Toc209520410"/>
      <w:r w:rsidRPr="0018365C">
        <w:rPr>
          <w:noProof/>
        </w:rPr>
        <w:t>5.7.3</w:t>
      </w:r>
      <w:r w:rsidRPr="0018365C">
        <w:rPr>
          <w:noProof/>
        </w:rPr>
        <w:tab/>
        <w:t>Application Errors</w:t>
      </w:r>
      <w:bookmarkEnd w:id="621"/>
      <w:bookmarkEnd w:id="622"/>
      <w:bookmarkEnd w:id="623"/>
      <w:bookmarkEnd w:id="624"/>
      <w:bookmarkEnd w:id="625"/>
      <w:bookmarkEnd w:id="626"/>
      <w:bookmarkEnd w:id="627"/>
      <w:bookmarkEnd w:id="628"/>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629" w:name="_Toc20408003"/>
      <w:bookmarkStart w:id="630" w:name="_Toc24720001"/>
      <w:bookmarkStart w:id="631" w:name="_Toc36041349"/>
      <w:bookmarkStart w:id="632" w:name="_Toc36041430"/>
      <w:bookmarkStart w:id="633" w:name="_Toc36041513"/>
      <w:bookmarkStart w:id="634" w:name="_Toc45134650"/>
      <w:bookmarkStart w:id="635" w:name="_Toc59019675"/>
      <w:bookmarkStart w:id="636" w:name="_Toc209520411"/>
      <w:r w:rsidRPr="0018365C">
        <w:rPr>
          <w:noProof/>
        </w:rPr>
        <w:t>5.8</w:t>
      </w:r>
      <w:r w:rsidRPr="0018365C">
        <w:rPr>
          <w:noProof/>
          <w:lang w:eastAsia="zh-CN"/>
        </w:rPr>
        <w:tab/>
        <w:t>Feature negotiation</w:t>
      </w:r>
      <w:bookmarkEnd w:id="629"/>
      <w:bookmarkEnd w:id="630"/>
      <w:bookmarkEnd w:id="631"/>
      <w:bookmarkEnd w:id="632"/>
      <w:bookmarkEnd w:id="633"/>
      <w:bookmarkEnd w:id="634"/>
      <w:bookmarkEnd w:id="635"/>
      <w:bookmarkEnd w:id="636"/>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lastRenderedPageBreak/>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77777777" w:rsidR="00CB3832" w:rsidRPr="00856251" w:rsidRDefault="00CB3832" w:rsidP="00CB3832">
            <w:pPr>
              <w:pStyle w:val="TAL"/>
              <w:rPr>
                <w:lang w:eastAsia="zh-CN"/>
              </w:rPr>
            </w:pPr>
            <w:r w:rsidRPr="00856251">
              <w:rPr>
                <w:lang w:eastAsia="zh-CN"/>
              </w:rPr>
              <w:t xml:space="preserve">Indicates the support of the </w:t>
            </w:r>
            <w:r>
              <w:rPr>
                <w:lang w:eastAsia="zh-CN"/>
              </w:rPr>
              <w:t>network e</w:t>
            </w:r>
            <w:r w:rsidRPr="00856251">
              <w:rPr>
                <w:lang w:eastAsia="zh-CN"/>
              </w:rPr>
              <w:t>nergy</w:t>
            </w:r>
            <w:r>
              <w:rPr>
                <w:lang w:eastAsia="zh-CN"/>
              </w:rPr>
              <w:t>-related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77777777" w:rsidR="00737862" w:rsidRPr="0018365C" w:rsidRDefault="00CB3832" w:rsidP="0063306F">
            <w:pPr>
              <w:pStyle w:val="TAL"/>
              <w:rPr>
                <w:rFonts w:cs="Arial"/>
                <w:noProof/>
                <w:szCs w:val="18"/>
              </w:rPr>
            </w:pPr>
            <w:r w:rsidRPr="00B60F55">
              <w:t>-</w:t>
            </w:r>
            <w:r>
              <w:tab/>
              <w:t>S</w:t>
            </w:r>
            <w:r w:rsidR="00737862" w:rsidRPr="001218C5">
              <w:t xml:space="preserve">upport of </w:t>
            </w:r>
            <w:r>
              <w:t xml:space="preserve">provisioning the Energy Indicator to allow </w:t>
            </w:r>
            <w:r w:rsidR="00737862" w:rsidRPr="001218C5">
              <w:t>transferring data in time windows that consume lower energy.</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637" w:name="_Toc20408004"/>
      <w:bookmarkStart w:id="638" w:name="_Toc24720002"/>
      <w:bookmarkStart w:id="639" w:name="_Toc36041350"/>
      <w:bookmarkStart w:id="640" w:name="_Toc36041431"/>
      <w:bookmarkStart w:id="641" w:name="_Toc36041514"/>
      <w:bookmarkStart w:id="642" w:name="_Toc45134651"/>
      <w:bookmarkStart w:id="643" w:name="_Toc59019676"/>
      <w:bookmarkStart w:id="644" w:name="_Hlk525137310"/>
      <w:bookmarkStart w:id="645" w:name="_Toc209520412"/>
      <w:bookmarkEnd w:id="59"/>
      <w:r w:rsidRPr="0018365C">
        <w:rPr>
          <w:noProof/>
        </w:rPr>
        <w:t>5.9</w:t>
      </w:r>
      <w:r w:rsidRPr="0018365C">
        <w:rPr>
          <w:noProof/>
        </w:rPr>
        <w:tab/>
        <w:t>Security</w:t>
      </w:r>
      <w:bookmarkEnd w:id="637"/>
      <w:bookmarkEnd w:id="638"/>
      <w:bookmarkEnd w:id="639"/>
      <w:bookmarkEnd w:id="640"/>
      <w:bookmarkEnd w:id="641"/>
      <w:bookmarkEnd w:id="642"/>
      <w:bookmarkEnd w:id="643"/>
      <w:bookmarkEnd w:id="645"/>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bookmarkStart w:id="646" w:name="_Hlk529998106"/>
      <w:r w:rsidRPr="0018365C">
        <w:rPr>
          <w:noProof/>
        </w:rPr>
        <w:t>If OAuth2 authorization is used,</w:t>
      </w:r>
      <w:bookmarkEnd w:id="646"/>
      <w:r w:rsidRPr="0018365C">
        <w:rPr>
          <w:noProof/>
        </w:rPr>
        <w:t xml:space="preserve">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bookmarkEnd w:id="644"/>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647" w:name="_Toc20408005"/>
      <w:bookmarkStart w:id="648" w:name="_Toc24720003"/>
      <w:bookmarkStart w:id="649" w:name="_Toc36041351"/>
      <w:bookmarkStart w:id="650" w:name="_Toc36041432"/>
      <w:bookmarkStart w:id="651" w:name="_Toc36041515"/>
      <w:bookmarkStart w:id="652" w:name="_Toc45134652"/>
      <w:bookmarkStart w:id="653" w:name="_Toc59019677"/>
      <w:bookmarkStart w:id="654" w:name="_Toc209520413"/>
      <w:r w:rsidRPr="0018365C">
        <w:rPr>
          <w:noProof/>
        </w:rPr>
        <w:t>Annex A (normative):</w:t>
      </w:r>
      <w:r w:rsidRPr="0018365C">
        <w:rPr>
          <w:noProof/>
        </w:rPr>
        <w:br/>
        <w:t>OpenAPI specification</w:t>
      </w:r>
      <w:bookmarkEnd w:id="647"/>
      <w:bookmarkEnd w:id="648"/>
      <w:bookmarkEnd w:id="649"/>
      <w:bookmarkEnd w:id="650"/>
      <w:bookmarkEnd w:id="651"/>
      <w:bookmarkEnd w:id="652"/>
      <w:bookmarkEnd w:id="653"/>
      <w:bookmarkEnd w:id="654"/>
    </w:p>
    <w:p w14:paraId="1F804E01" w14:textId="77777777" w:rsidR="00374E6C" w:rsidRPr="0018365C" w:rsidRDefault="00374E6C">
      <w:pPr>
        <w:pStyle w:val="Heading1"/>
        <w:rPr>
          <w:noProof/>
        </w:rPr>
      </w:pPr>
      <w:bookmarkStart w:id="655" w:name="_Toc20408006"/>
      <w:bookmarkStart w:id="656" w:name="_Toc24720004"/>
      <w:bookmarkStart w:id="657" w:name="_Toc36041352"/>
      <w:bookmarkStart w:id="658" w:name="_Toc36041433"/>
      <w:bookmarkStart w:id="659" w:name="_Toc36041516"/>
      <w:bookmarkStart w:id="660" w:name="_Toc45134653"/>
      <w:bookmarkStart w:id="661" w:name="_Toc59019678"/>
      <w:bookmarkStart w:id="662" w:name="_Toc209520414"/>
      <w:r w:rsidRPr="0018365C">
        <w:rPr>
          <w:noProof/>
        </w:rPr>
        <w:t>A.1</w:t>
      </w:r>
      <w:r w:rsidRPr="0018365C">
        <w:rPr>
          <w:noProof/>
        </w:rPr>
        <w:tab/>
        <w:t>General</w:t>
      </w:r>
      <w:bookmarkEnd w:id="655"/>
      <w:bookmarkEnd w:id="656"/>
      <w:bookmarkEnd w:id="657"/>
      <w:bookmarkEnd w:id="658"/>
      <w:bookmarkEnd w:id="659"/>
      <w:bookmarkEnd w:id="660"/>
      <w:bookmarkEnd w:id="661"/>
      <w:bookmarkEnd w:id="662"/>
    </w:p>
    <w:p w14:paraId="183D493E" w14:textId="77777777" w:rsidR="00374E6C" w:rsidRPr="0018365C" w:rsidRDefault="00374E6C">
      <w:pPr>
        <w:rPr>
          <w:noProof/>
        </w:rPr>
      </w:pPr>
      <w:r w:rsidRPr="0018365C">
        <w:rPr>
          <w:noProof/>
        </w:rPr>
        <w:t xml:space="preserve">The present Annex contains an </w:t>
      </w:r>
      <w:bookmarkStart w:id="663" w:name="_Hlk499778317"/>
      <w:r w:rsidRPr="0018365C">
        <w:rPr>
          <w:noProof/>
        </w:rPr>
        <w:t xml:space="preserve">OpenAPI [10] specification of HTTP messages and content bodies </w:t>
      </w:r>
      <w:bookmarkEnd w:id="663"/>
      <w:r w:rsidRPr="0018365C">
        <w:rPr>
          <w:noProof/>
        </w:rPr>
        <w:t>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lastRenderedPageBreak/>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664" w:name="_Toc20408007"/>
      <w:bookmarkStart w:id="665" w:name="_Toc24720005"/>
      <w:bookmarkStart w:id="666" w:name="_Toc36041353"/>
      <w:bookmarkStart w:id="667" w:name="_Toc36041434"/>
      <w:bookmarkStart w:id="668" w:name="_Toc36041517"/>
      <w:bookmarkStart w:id="669" w:name="_Toc45134654"/>
      <w:bookmarkStart w:id="670" w:name="_Toc59019679"/>
      <w:bookmarkStart w:id="671"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664"/>
      <w:bookmarkEnd w:id="665"/>
      <w:bookmarkEnd w:id="666"/>
      <w:bookmarkEnd w:id="667"/>
      <w:bookmarkEnd w:id="668"/>
      <w:bookmarkEnd w:id="669"/>
      <w:bookmarkEnd w:id="670"/>
      <w:bookmarkEnd w:id="671"/>
    </w:p>
    <w:p w14:paraId="3B2234B4" w14:textId="77777777" w:rsidR="00374E6C" w:rsidRPr="0018365C" w:rsidRDefault="00374E6C">
      <w:pPr>
        <w:pStyle w:val="PL"/>
        <w:rPr>
          <w:noProof/>
        </w:rPr>
      </w:pPr>
      <w:r w:rsidRPr="0018365C">
        <w:rPr>
          <w:noProof/>
        </w:rPr>
        <w:t>openapi: 3.0.0</w:t>
      </w:r>
    </w:p>
    <w:p w14:paraId="2A4CB4E9" w14:textId="77777777" w:rsidR="0053068D" w:rsidRPr="0018365C" w:rsidRDefault="0053068D" w:rsidP="0053068D">
      <w:pPr>
        <w:pStyle w:val="PL"/>
        <w:rPr>
          <w:noProof/>
        </w:rPr>
      </w:pPr>
    </w:p>
    <w:p w14:paraId="5BC5081D" w14:textId="77777777" w:rsidR="00374E6C" w:rsidRPr="0018365C" w:rsidRDefault="00374E6C">
      <w:pPr>
        <w:pStyle w:val="PL"/>
        <w:rPr>
          <w:noProof/>
        </w:rPr>
      </w:pPr>
      <w:r w:rsidRPr="0018365C">
        <w:rPr>
          <w:noProof/>
        </w:rPr>
        <w:t>info:</w:t>
      </w:r>
    </w:p>
    <w:p w14:paraId="30D52697" w14:textId="77777777" w:rsidR="00374E6C" w:rsidRPr="0018365C" w:rsidRDefault="00374E6C">
      <w:pPr>
        <w:pStyle w:val="PL"/>
        <w:rPr>
          <w:noProof/>
        </w:rPr>
      </w:pPr>
      <w:r w:rsidRPr="0018365C">
        <w:rPr>
          <w:noProof/>
        </w:rPr>
        <w:t xml:space="preserve">  title: Npcf_BDTPolicyControl Service API</w:t>
      </w:r>
    </w:p>
    <w:p w14:paraId="7C363177" w14:textId="77777777" w:rsidR="00374E6C" w:rsidRPr="0018365C" w:rsidRDefault="00374E6C">
      <w:pPr>
        <w:pStyle w:val="PL"/>
        <w:rPr>
          <w:noProof/>
        </w:rPr>
      </w:pPr>
      <w:r w:rsidRPr="0018365C">
        <w:rPr>
          <w:noProof/>
        </w:rPr>
        <w:t xml:space="preserve">  version: </w:t>
      </w:r>
      <w:r w:rsidR="003A6CC9" w:rsidRPr="0018365C">
        <w:rPr>
          <w:rFonts w:cs="Courier New"/>
          <w:noProof/>
          <w:szCs w:val="16"/>
        </w:rPr>
        <w:t>1.</w:t>
      </w:r>
      <w:r w:rsidR="000C56EF">
        <w:rPr>
          <w:rFonts w:cs="Courier New"/>
          <w:noProof/>
          <w:szCs w:val="16"/>
        </w:rPr>
        <w:t>4</w:t>
      </w:r>
      <w:r w:rsidR="003A6CC9" w:rsidRPr="0018365C">
        <w:rPr>
          <w:rFonts w:cs="Courier New"/>
          <w:noProof/>
          <w:szCs w:val="16"/>
        </w:rPr>
        <w:t>.0</w:t>
      </w:r>
      <w:r w:rsidR="000C56EF">
        <w:rPr>
          <w:rFonts w:cs="Courier New"/>
          <w:noProof/>
          <w:szCs w:val="16"/>
        </w:rPr>
        <w:t>-alpha.</w:t>
      </w:r>
      <w:r w:rsidR="00CD7288">
        <w:rPr>
          <w:rFonts w:cs="Courier New"/>
          <w:noProof/>
          <w:szCs w:val="16"/>
        </w:rPr>
        <w:t>2</w:t>
      </w:r>
    </w:p>
    <w:p w14:paraId="46148E6D" w14:textId="77777777" w:rsidR="00374E6C" w:rsidRPr="0018365C" w:rsidRDefault="00374E6C">
      <w:pPr>
        <w:pStyle w:val="PL"/>
        <w:rPr>
          <w:noProof/>
        </w:rPr>
      </w:pPr>
      <w:r w:rsidRPr="0018365C">
        <w:rPr>
          <w:noProof/>
        </w:rPr>
        <w:t xml:space="preserve">  description: |</w:t>
      </w:r>
    </w:p>
    <w:p w14:paraId="1DA8D087" w14:textId="77777777" w:rsidR="00374E6C" w:rsidRPr="0018365C" w:rsidRDefault="00374E6C">
      <w:pPr>
        <w:pStyle w:val="PL"/>
        <w:rPr>
          <w:noProof/>
        </w:rPr>
      </w:pPr>
      <w:r w:rsidRPr="0018365C">
        <w:rPr>
          <w:noProof/>
        </w:rPr>
        <w:t xml:space="preserve">    PCF BDT Policy Control Service.</w:t>
      </w:r>
      <w:r w:rsidR="005634F4" w:rsidRPr="0018365C">
        <w:rPr>
          <w:noProof/>
        </w:rPr>
        <w:t xml:space="preserve">  </w:t>
      </w:r>
    </w:p>
    <w:p w14:paraId="70549837" w14:textId="77777777" w:rsidR="00374E6C" w:rsidRPr="0018365C" w:rsidRDefault="00374E6C">
      <w:pPr>
        <w:pStyle w:val="PL"/>
        <w:rPr>
          <w:noProof/>
        </w:rPr>
      </w:pPr>
      <w:r w:rsidRPr="0018365C">
        <w:rPr>
          <w:noProof/>
        </w:rPr>
        <w:t xml:space="preserve">    © 202</w:t>
      </w:r>
      <w:r w:rsidR="000C56EF">
        <w:rPr>
          <w:noProof/>
        </w:rPr>
        <w:t>5</w:t>
      </w:r>
      <w:r w:rsidRPr="0018365C">
        <w:rPr>
          <w:noProof/>
        </w:rPr>
        <w:t>, 3GPP Organizational Partners (ARIB, ATIS, CCSA, ETSI, TSDSI, TTA, TTC).</w:t>
      </w:r>
      <w:r w:rsidR="005634F4" w:rsidRPr="0018365C">
        <w:rPr>
          <w:noProof/>
        </w:rPr>
        <w:t xml:space="preserve">  </w:t>
      </w:r>
    </w:p>
    <w:p w14:paraId="786079A0" w14:textId="77777777" w:rsidR="00374E6C" w:rsidRPr="0018365C" w:rsidRDefault="00374E6C">
      <w:pPr>
        <w:pStyle w:val="PL"/>
        <w:rPr>
          <w:noProof/>
        </w:rPr>
      </w:pPr>
      <w:r w:rsidRPr="0018365C">
        <w:rPr>
          <w:noProof/>
        </w:rPr>
        <w:t xml:space="preserve">    All rights reserved.</w:t>
      </w:r>
    </w:p>
    <w:p w14:paraId="2826F4E0" w14:textId="77777777" w:rsidR="00374E6C" w:rsidRPr="0018365C" w:rsidRDefault="00374E6C">
      <w:pPr>
        <w:pStyle w:val="PL"/>
        <w:rPr>
          <w:noProof/>
        </w:rPr>
      </w:pPr>
    </w:p>
    <w:p w14:paraId="798CF1B0" w14:textId="77777777" w:rsidR="00374E6C" w:rsidRPr="0018365C" w:rsidRDefault="00374E6C">
      <w:pPr>
        <w:pStyle w:val="PL"/>
        <w:rPr>
          <w:noProof/>
        </w:rPr>
      </w:pPr>
      <w:r w:rsidRPr="0018365C">
        <w:rPr>
          <w:noProof/>
        </w:rPr>
        <w:t>externalDocs:</w:t>
      </w:r>
    </w:p>
    <w:p w14:paraId="2F20F59C" w14:textId="77777777" w:rsidR="00D24648" w:rsidRPr="0018365C" w:rsidRDefault="00374E6C" w:rsidP="00D24648">
      <w:pPr>
        <w:pStyle w:val="PL"/>
        <w:rPr>
          <w:noProof/>
        </w:rPr>
      </w:pPr>
      <w:r w:rsidRPr="0018365C">
        <w:rPr>
          <w:noProof/>
        </w:rPr>
        <w:t xml:space="preserve">  description: </w:t>
      </w:r>
      <w:r w:rsidR="00D24648" w:rsidRPr="0018365C">
        <w:rPr>
          <w:noProof/>
        </w:rPr>
        <w:t>&gt;</w:t>
      </w:r>
    </w:p>
    <w:p w14:paraId="1E7B2123" w14:textId="77777777" w:rsidR="00374E6C" w:rsidRPr="0018365C" w:rsidRDefault="00D24648" w:rsidP="00D24648">
      <w:pPr>
        <w:pStyle w:val="PL"/>
        <w:rPr>
          <w:noProof/>
        </w:rPr>
      </w:pPr>
      <w:r w:rsidRPr="0018365C">
        <w:rPr>
          <w:noProof/>
        </w:rPr>
        <w:t xml:space="preserve">    </w:t>
      </w:r>
      <w:r w:rsidR="00374E6C" w:rsidRPr="0018365C">
        <w:rPr>
          <w:noProof/>
        </w:rPr>
        <w:t>3GPP TS 29.554 V1</w:t>
      </w:r>
      <w:r w:rsidR="000C56EF">
        <w:rPr>
          <w:noProof/>
        </w:rPr>
        <w:t>9</w:t>
      </w:r>
      <w:r w:rsidR="00374E6C" w:rsidRPr="0018365C">
        <w:rPr>
          <w:noProof/>
        </w:rPr>
        <w:t>.</w:t>
      </w:r>
      <w:r w:rsidR="00CD7288">
        <w:rPr>
          <w:noProof/>
        </w:rPr>
        <w:t>1</w:t>
      </w:r>
      <w:r w:rsidR="00374E6C" w:rsidRPr="0018365C">
        <w:rPr>
          <w:noProof/>
        </w:rPr>
        <w:t>.0; 5G System; Background Data Transfer Policy Control Service.</w:t>
      </w:r>
    </w:p>
    <w:p w14:paraId="74B30FC8" w14:textId="77777777" w:rsidR="00374E6C" w:rsidRPr="0018365C" w:rsidRDefault="00374E6C">
      <w:pPr>
        <w:pStyle w:val="PL"/>
        <w:rPr>
          <w:noProof/>
        </w:rPr>
      </w:pPr>
      <w:r w:rsidRPr="0018365C">
        <w:rPr>
          <w:noProof/>
        </w:rPr>
        <w:t xml:space="preserve">  url: 'http</w:t>
      </w:r>
      <w:r w:rsidR="005634F4" w:rsidRPr="0018365C">
        <w:rPr>
          <w:noProof/>
        </w:rPr>
        <w:t>s</w:t>
      </w:r>
      <w:r w:rsidRPr="0018365C">
        <w:rPr>
          <w:noProof/>
        </w:rPr>
        <w:t>://www.3gpp.org/ftp/Specs/archive/29_series/29.554/'</w:t>
      </w:r>
    </w:p>
    <w:p w14:paraId="14716438" w14:textId="77777777" w:rsidR="00374E6C" w:rsidRPr="0018365C" w:rsidRDefault="00374E6C">
      <w:pPr>
        <w:pStyle w:val="PL"/>
        <w:rPr>
          <w:noProof/>
        </w:rPr>
      </w:pPr>
    </w:p>
    <w:p w14:paraId="5D1E75DC" w14:textId="77777777" w:rsidR="00374E6C" w:rsidRPr="0018365C" w:rsidRDefault="00374E6C">
      <w:pPr>
        <w:pStyle w:val="PL"/>
        <w:rPr>
          <w:noProof/>
        </w:rPr>
      </w:pPr>
      <w:r w:rsidRPr="0018365C">
        <w:rPr>
          <w:noProof/>
        </w:rPr>
        <w:t>servers:</w:t>
      </w:r>
    </w:p>
    <w:p w14:paraId="749C57A1" w14:textId="77777777" w:rsidR="00374E6C" w:rsidRPr="0018365C" w:rsidRDefault="00374E6C">
      <w:pPr>
        <w:pStyle w:val="PL"/>
        <w:rPr>
          <w:noProof/>
        </w:rPr>
      </w:pPr>
      <w:r w:rsidRPr="0018365C">
        <w:rPr>
          <w:noProof/>
        </w:rPr>
        <w:t xml:space="preserve">  - url: '{apiRoot}/npcf-bdtpolicycontrol/v1'</w:t>
      </w:r>
    </w:p>
    <w:p w14:paraId="2CDAAC1B" w14:textId="77777777" w:rsidR="00374E6C" w:rsidRPr="0018365C" w:rsidRDefault="00374E6C">
      <w:pPr>
        <w:pStyle w:val="PL"/>
        <w:rPr>
          <w:noProof/>
        </w:rPr>
      </w:pPr>
      <w:r w:rsidRPr="0018365C">
        <w:rPr>
          <w:noProof/>
        </w:rPr>
        <w:t xml:space="preserve">    variables:</w:t>
      </w:r>
    </w:p>
    <w:p w14:paraId="5C0961F2" w14:textId="77777777" w:rsidR="00374E6C" w:rsidRPr="0018365C" w:rsidRDefault="00374E6C">
      <w:pPr>
        <w:pStyle w:val="PL"/>
        <w:rPr>
          <w:noProof/>
        </w:rPr>
      </w:pPr>
      <w:r w:rsidRPr="0018365C">
        <w:rPr>
          <w:noProof/>
        </w:rPr>
        <w:t xml:space="preserve">      apiRoot:</w:t>
      </w:r>
    </w:p>
    <w:p w14:paraId="6EFF6E75" w14:textId="77777777" w:rsidR="00374E6C" w:rsidRPr="0018365C" w:rsidRDefault="00374E6C">
      <w:pPr>
        <w:pStyle w:val="PL"/>
        <w:rPr>
          <w:noProof/>
        </w:rPr>
      </w:pPr>
      <w:r w:rsidRPr="0018365C">
        <w:rPr>
          <w:noProof/>
        </w:rPr>
        <w:t xml:space="preserve">        default: https://example.com</w:t>
      </w:r>
    </w:p>
    <w:p w14:paraId="583D6DC5" w14:textId="77777777" w:rsidR="00374E6C" w:rsidRPr="0018365C" w:rsidRDefault="00374E6C">
      <w:pPr>
        <w:pStyle w:val="PL"/>
        <w:rPr>
          <w:noProof/>
        </w:rPr>
      </w:pPr>
      <w:r w:rsidRPr="0018365C">
        <w:rPr>
          <w:noProof/>
        </w:rPr>
        <w:t xml:space="preserve">        description: apiRoot as defined in </w:t>
      </w:r>
      <w:r w:rsidR="00EE2823" w:rsidRPr="0018365C">
        <w:rPr>
          <w:noProof/>
        </w:rPr>
        <w:t>clause</w:t>
      </w:r>
      <w:r w:rsidRPr="0018365C">
        <w:rPr>
          <w:noProof/>
        </w:rPr>
        <w:t xml:space="preserve"> 4.4 of 3GPP TS 29.501.</w:t>
      </w:r>
    </w:p>
    <w:p w14:paraId="47A914BA" w14:textId="77777777" w:rsidR="0053068D" w:rsidRPr="0018365C" w:rsidRDefault="0053068D" w:rsidP="0053068D">
      <w:pPr>
        <w:pStyle w:val="PL"/>
        <w:rPr>
          <w:noProof/>
        </w:rPr>
      </w:pPr>
    </w:p>
    <w:p w14:paraId="3C8D0E92" w14:textId="77777777" w:rsidR="00374E6C" w:rsidRPr="0018365C" w:rsidRDefault="00374E6C">
      <w:pPr>
        <w:pStyle w:val="PL"/>
        <w:rPr>
          <w:noProof/>
        </w:rPr>
      </w:pPr>
      <w:r w:rsidRPr="0018365C">
        <w:rPr>
          <w:noProof/>
        </w:rPr>
        <w:t>security:</w:t>
      </w:r>
    </w:p>
    <w:p w14:paraId="0A74B934" w14:textId="77777777" w:rsidR="00374E6C" w:rsidRPr="0018365C" w:rsidRDefault="00374E6C">
      <w:pPr>
        <w:pStyle w:val="PL"/>
        <w:rPr>
          <w:noProof/>
        </w:rPr>
      </w:pPr>
      <w:r w:rsidRPr="0018365C">
        <w:rPr>
          <w:noProof/>
        </w:rPr>
        <w:t xml:space="preserve">  - {}</w:t>
      </w:r>
    </w:p>
    <w:p w14:paraId="3AF1C247" w14:textId="77777777" w:rsidR="00374E6C" w:rsidRPr="0018365C" w:rsidRDefault="00374E6C">
      <w:pPr>
        <w:pStyle w:val="PL"/>
        <w:rPr>
          <w:noProof/>
        </w:rPr>
      </w:pPr>
      <w:r w:rsidRPr="0018365C">
        <w:rPr>
          <w:noProof/>
        </w:rPr>
        <w:t xml:space="preserve">  - oAuth2ClientCredentials:</w:t>
      </w:r>
    </w:p>
    <w:p w14:paraId="67B6F515" w14:textId="77777777" w:rsidR="00374E6C" w:rsidRPr="0018365C" w:rsidRDefault="00374E6C">
      <w:pPr>
        <w:pStyle w:val="PL"/>
        <w:rPr>
          <w:noProof/>
        </w:rPr>
      </w:pPr>
      <w:r w:rsidRPr="0018365C">
        <w:rPr>
          <w:noProof/>
        </w:rPr>
        <w:t xml:space="preserve">    - npcf-bdtpolicycontrol</w:t>
      </w:r>
    </w:p>
    <w:p w14:paraId="70E517EB" w14:textId="77777777" w:rsidR="0053068D" w:rsidRPr="0018365C" w:rsidRDefault="0053068D" w:rsidP="0053068D">
      <w:pPr>
        <w:pStyle w:val="PL"/>
        <w:rPr>
          <w:noProof/>
        </w:rPr>
      </w:pPr>
    </w:p>
    <w:p w14:paraId="1FD384CA" w14:textId="77777777" w:rsidR="00374E6C" w:rsidRPr="0018365C" w:rsidRDefault="00374E6C">
      <w:pPr>
        <w:pStyle w:val="PL"/>
        <w:rPr>
          <w:noProof/>
        </w:rPr>
      </w:pPr>
      <w:r w:rsidRPr="0018365C">
        <w:rPr>
          <w:noProof/>
        </w:rPr>
        <w:t>paths:</w:t>
      </w:r>
    </w:p>
    <w:p w14:paraId="1099FAF3" w14:textId="77777777" w:rsidR="00374E6C" w:rsidRPr="0018365C" w:rsidRDefault="00374E6C">
      <w:pPr>
        <w:pStyle w:val="PL"/>
        <w:rPr>
          <w:noProof/>
        </w:rPr>
      </w:pPr>
      <w:r w:rsidRPr="0018365C">
        <w:rPr>
          <w:noProof/>
        </w:rPr>
        <w:t xml:space="preserve">  /bdtpolicies:</w:t>
      </w:r>
    </w:p>
    <w:p w14:paraId="7E3CED47" w14:textId="77777777" w:rsidR="00374E6C" w:rsidRPr="0018365C" w:rsidRDefault="00374E6C">
      <w:pPr>
        <w:pStyle w:val="PL"/>
        <w:rPr>
          <w:noProof/>
        </w:rPr>
      </w:pPr>
      <w:r w:rsidRPr="0018365C">
        <w:rPr>
          <w:noProof/>
        </w:rPr>
        <w:t xml:space="preserve">    post:</w:t>
      </w:r>
    </w:p>
    <w:p w14:paraId="0267B50F"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14:paraId="5F99A217" w14:textId="77777777" w:rsidR="00374E6C" w:rsidRPr="0018365C" w:rsidRDefault="00374E6C">
      <w:pPr>
        <w:pStyle w:val="PL"/>
        <w:rPr>
          <w:noProof/>
        </w:rPr>
      </w:pPr>
      <w:r w:rsidRPr="0018365C">
        <w:rPr>
          <w:noProof/>
        </w:rPr>
        <w:t xml:space="preserve">      </w:t>
      </w:r>
      <w:r w:rsidRPr="0018365C">
        <w:rPr>
          <w:rFonts w:cs="Courier New"/>
          <w:noProof/>
          <w:szCs w:val="16"/>
        </w:rPr>
        <w:t>operationId: CreateBDTPolicy</w:t>
      </w:r>
    </w:p>
    <w:p w14:paraId="23EC3B8E" w14:textId="77777777" w:rsidR="00374E6C" w:rsidRPr="0018365C" w:rsidRDefault="00374E6C">
      <w:pPr>
        <w:pStyle w:val="PL"/>
        <w:rPr>
          <w:noProof/>
        </w:rPr>
      </w:pPr>
      <w:r w:rsidRPr="0018365C">
        <w:rPr>
          <w:noProof/>
        </w:rPr>
        <w:t xml:space="preserve">      tags:</w:t>
      </w:r>
    </w:p>
    <w:p w14:paraId="38B56FFB" w14:textId="77777777" w:rsidR="00374E6C" w:rsidRPr="0018365C" w:rsidRDefault="00374E6C">
      <w:pPr>
        <w:pStyle w:val="PL"/>
        <w:rPr>
          <w:noProof/>
        </w:rPr>
      </w:pPr>
      <w:r w:rsidRPr="0018365C">
        <w:rPr>
          <w:noProof/>
        </w:rPr>
        <w:t xml:space="preserve">        - BDT policies (Collection)</w:t>
      </w:r>
    </w:p>
    <w:p w14:paraId="2395CF45" w14:textId="77777777" w:rsidR="00374E6C" w:rsidRPr="0018365C" w:rsidRDefault="00374E6C">
      <w:pPr>
        <w:pStyle w:val="PL"/>
        <w:rPr>
          <w:noProof/>
        </w:rPr>
      </w:pPr>
      <w:r w:rsidRPr="0018365C">
        <w:rPr>
          <w:noProof/>
        </w:rPr>
        <w:t xml:space="preserve">      requestBody:</w:t>
      </w:r>
    </w:p>
    <w:p w14:paraId="453D50CC"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5C518DEE" w14:textId="77777777" w:rsidR="00374E6C" w:rsidRPr="0018365C" w:rsidRDefault="00254BBE" w:rsidP="00254BBE">
      <w:pPr>
        <w:pStyle w:val="PL"/>
        <w:rPr>
          <w:noProof/>
        </w:rPr>
      </w:pPr>
      <w:r w:rsidRPr="0018365C">
        <w:rPr>
          <w:noProof/>
        </w:rPr>
        <w:t xml:space="preserve">          </w:t>
      </w:r>
      <w:r w:rsidR="00374E6C" w:rsidRPr="0018365C">
        <w:rPr>
          <w:noProof/>
        </w:rPr>
        <w:t>Contains information for the creation of a new Individual BDT policy resource.</w:t>
      </w:r>
    </w:p>
    <w:p w14:paraId="3FBECBE9" w14:textId="77777777" w:rsidR="00374E6C" w:rsidRPr="0018365C" w:rsidRDefault="00374E6C">
      <w:pPr>
        <w:pStyle w:val="PL"/>
        <w:rPr>
          <w:noProof/>
        </w:rPr>
      </w:pPr>
      <w:r w:rsidRPr="0018365C">
        <w:rPr>
          <w:noProof/>
        </w:rPr>
        <w:t xml:space="preserve">        required: true</w:t>
      </w:r>
    </w:p>
    <w:p w14:paraId="15A18B6E" w14:textId="77777777" w:rsidR="00374E6C" w:rsidRPr="0018365C" w:rsidRDefault="00374E6C">
      <w:pPr>
        <w:pStyle w:val="PL"/>
        <w:rPr>
          <w:noProof/>
        </w:rPr>
      </w:pPr>
      <w:r w:rsidRPr="0018365C">
        <w:rPr>
          <w:noProof/>
        </w:rPr>
        <w:t xml:space="preserve">        content:</w:t>
      </w:r>
    </w:p>
    <w:p w14:paraId="716EB002" w14:textId="77777777" w:rsidR="00374E6C" w:rsidRPr="0018365C" w:rsidRDefault="00374E6C">
      <w:pPr>
        <w:pStyle w:val="PL"/>
        <w:rPr>
          <w:noProof/>
        </w:rPr>
      </w:pPr>
      <w:r w:rsidRPr="0018365C">
        <w:rPr>
          <w:noProof/>
        </w:rPr>
        <w:t xml:space="preserve">          application/json:</w:t>
      </w:r>
    </w:p>
    <w:p w14:paraId="3E632DA5" w14:textId="77777777" w:rsidR="00374E6C" w:rsidRPr="0018365C" w:rsidRDefault="00374E6C">
      <w:pPr>
        <w:pStyle w:val="PL"/>
        <w:rPr>
          <w:noProof/>
        </w:rPr>
      </w:pPr>
      <w:r w:rsidRPr="0018365C">
        <w:rPr>
          <w:noProof/>
        </w:rPr>
        <w:t xml:space="preserve">            schema:</w:t>
      </w:r>
    </w:p>
    <w:p w14:paraId="7DDAE296" w14:textId="77777777" w:rsidR="00374E6C" w:rsidRPr="0018365C" w:rsidRDefault="00374E6C">
      <w:pPr>
        <w:pStyle w:val="PL"/>
        <w:rPr>
          <w:noProof/>
        </w:rPr>
      </w:pPr>
      <w:r w:rsidRPr="0018365C">
        <w:rPr>
          <w:noProof/>
        </w:rPr>
        <w:t xml:space="preserve">              $ref: '#/components/schemas/BdtReqData'</w:t>
      </w:r>
    </w:p>
    <w:p w14:paraId="513397EA" w14:textId="77777777" w:rsidR="00374E6C" w:rsidRPr="0018365C" w:rsidRDefault="00374E6C">
      <w:pPr>
        <w:pStyle w:val="PL"/>
        <w:rPr>
          <w:noProof/>
        </w:rPr>
      </w:pPr>
      <w:r w:rsidRPr="0018365C">
        <w:rPr>
          <w:noProof/>
        </w:rPr>
        <w:t xml:space="preserve">      responses:</w:t>
      </w:r>
    </w:p>
    <w:p w14:paraId="4357DCED" w14:textId="77777777" w:rsidR="00374E6C" w:rsidRPr="0018365C" w:rsidRDefault="00374E6C">
      <w:pPr>
        <w:pStyle w:val="PL"/>
        <w:rPr>
          <w:noProof/>
        </w:rPr>
      </w:pPr>
      <w:r w:rsidRPr="0018365C">
        <w:rPr>
          <w:noProof/>
        </w:rPr>
        <w:t xml:space="preserve">        '201':</w:t>
      </w:r>
    </w:p>
    <w:p w14:paraId="1CC33FAD" w14:textId="77777777" w:rsidR="00374E6C" w:rsidRPr="0018365C" w:rsidRDefault="00374E6C">
      <w:pPr>
        <w:pStyle w:val="PL"/>
        <w:rPr>
          <w:noProof/>
        </w:rPr>
      </w:pPr>
      <w:r w:rsidRPr="0018365C">
        <w:rPr>
          <w:noProof/>
        </w:rPr>
        <w:t xml:space="preserve">          description: Background data transfer policies offered to an ASP.</w:t>
      </w:r>
    </w:p>
    <w:p w14:paraId="096E7F95" w14:textId="77777777" w:rsidR="00374E6C" w:rsidRPr="0018365C" w:rsidRDefault="00374E6C">
      <w:pPr>
        <w:pStyle w:val="PL"/>
        <w:rPr>
          <w:noProof/>
        </w:rPr>
      </w:pPr>
      <w:r w:rsidRPr="0018365C">
        <w:rPr>
          <w:noProof/>
        </w:rPr>
        <w:t xml:space="preserve">          content:</w:t>
      </w:r>
    </w:p>
    <w:p w14:paraId="6F211F4A" w14:textId="77777777" w:rsidR="00374E6C" w:rsidRPr="0018365C" w:rsidRDefault="00374E6C">
      <w:pPr>
        <w:pStyle w:val="PL"/>
        <w:rPr>
          <w:noProof/>
        </w:rPr>
      </w:pPr>
      <w:r w:rsidRPr="0018365C">
        <w:rPr>
          <w:noProof/>
        </w:rPr>
        <w:t xml:space="preserve">            application/json:</w:t>
      </w:r>
    </w:p>
    <w:p w14:paraId="64BA4182" w14:textId="77777777" w:rsidR="00374E6C" w:rsidRPr="0018365C" w:rsidRDefault="00374E6C">
      <w:pPr>
        <w:pStyle w:val="PL"/>
        <w:rPr>
          <w:noProof/>
        </w:rPr>
      </w:pPr>
      <w:r w:rsidRPr="0018365C">
        <w:rPr>
          <w:noProof/>
        </w:rPr>
        <w:t xml:space="preserve">              schema:</w:t>
      </w:r>
    </w:p>
    <w:p w14:paraId="586FFA28" w14:textId="77777777" w:rsidR="00374E6C" w:rsidRPr="0018365C" w:rsidRDefault="00374E6C">
      <w:pPr>
        <w:pStyle w:val="PL"/>
        <w:rPr>
          <w:noProof/>
        </w:rPr>
      </w:pPr>
      <w:r w:rsidRPr="0018365C">
        <w:rPr>
          <w:noProof/>
        </w:rPr>
        <w:t xml:space="preserve">                $ref: '#/components/schemas/BdtPolicy'</w:t>
      </w:r>
    </w:p>
    <w:p w14:paraId="5ADCB9E1" w14:textId="77777777" w:rsidR="00374E6C" w:rsidRPr="0018365C" w:rsidRDefault="00374E6C">
      <w:pPr>
        <w:pStyle w:val="PL"/>
        <w:rPr>
          <w:noProof/>
        </w:rPr>
      </w:pPr>
      <w:r w:rsidRPr="0018365C">
        <w:rPr>
          <w:noProof/>
        </w:rPr>
        <w:t xml:space="preserve">          headers:</w:t>
      </w:r>
    </w:p>
    <w:p w14:paraId="60D3D569" w14:textId="77777777" w:rsidR="00374E6C" w:rsidRPr="0018365C" w:rsidRDefault="00374E6C">
      <w:pPr>
        <w:pStyle w:val="PL"/>
        <w:rPr>
          <w:noProof/>
        </w:rPr>
      </w:pPr>
      <w:r w:rsidRPr="0018365C">
        <w:rPr>
          <w:noProof/>
        </w:rPr>
        <w:t xml:space="preserve">            Location:</w:t>
      </w:r>
    </w:p>
    <w:p w14:paraId="39AF13D5"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0C98A16F" w14:textId="77777777" w:rsidR="00254BBE" w:rsidRPr="0018365C" w:rsidRDefault="00254BBE" w:rsidP="00254BBE">
      <w:pPr>
        <w:pStyle w:val="PL"/>
        <w:rPr>
          <w:noProof/>
        </w:rPr>
      </w:pPr>
      <w:r w:rsidRPr="0018365C">
        <w:rPr>
          <w:noProof/>
        </w:rPr>
        <w:t xml:space="preserve">                </w:t>
      </w:r>
      <w:r w:rsidR="00374E6C" w:rsidRPr="0018365C">
        <w:rPr>
          <w:noProof/>
        </w:rPr>
        <w:t>Contains the URI of the created individual BDT policy resource,</w:t>
      </w:r>
    </w:p>
    <w:p w14:paraId="5675C4A3" w14:textId="77777777" w:rsidR="00254BBE" w:rsidRPr="0018365C" w:rsidRDefault="00254BBE" w:rsidP="00254BBE">
      <w:pPr>
        <w:pStyle w:val="PL"/>
        <w:rPr>
          <w:noProof/>
        </w:rPr>
      </w:pPr>
      <w:r w:rsidRPr="0018365C">
        <w:rPr>
          <w:noProof/>
        </w:rPr>
        <w:t xml:space="preserve">                </w:t>
      </w:r>
      <w:r w:rsidR="00374E6C" w:rsidRPr="0018365C">
        <w:rPr>
          <w:noProof/>
        </w:rPr>
        <w:t>according to the structure</w:t>
      </w:r>
    </w:p>
    <w:p w14:paraId="7F058C95" w14:textId="77777777" w:rsidR="00374E6C" w:rsidRPr="0018365C" w:rsidRDefault="00254BBE" w:rsidP="00254BBE">
      <w:pPr>
        <w:pStyle w:val="PL"/>
        <w:rPr>
          <w:noProof/>
        </w:rPr>
      </w:pPr>
      <w:r w:rsidRPr="0018365C">
        <w:rPr>
          <w:noProof/>
        </w:rPr>
        <w:t xml:space="preserve">                </w:t>
      </w:r>
      <w:r w:rsidR="00374E6C" w:rsidRPr="0018365C">
        <w:rPr>
          <w:noProof/>
        </w:rPr>
        <w:t>{apiRoot}/npcf-bdtpolicycontrol/v1/bdtpolicies/{bdtPolicyId}</w:t>
      </w:r>
    </w:p>
    <w:p w14:paraId="12EF3B80" w14:textId="77777777" w:rsidR="00374E6C" w:rsidRPr="0018365C" w:rsidRDefault="00374E6C">
      <w:pPr>
        <w:pStyle w:val="PL"/>
        <w:rPr>
          <w:noProof/>
        </w:rPr>
      </w:pPr>
      <w:r w:rsidRPr="0018365C">
        <w:rPr>
          <w:noProof/>
        </w:rPr>
        <w:t xml:space="preserve">              required: true</w:t>
      </w:r>
    </w:p>
    <w:p w14:paraId="7ECA4B47" w14:textId="77777777" w:rsidR="00374E6C" w:rsidRPr="0018365C" w:rsidRDefault="00374E6C">
      <w:pPr>
        <w:pStyle w:val="PL"/>
        <w:rPr>
          <w:noProof/>
        </w:rPr>
      </w:pPr>
      <w:r w:rsidRPr="0018365C">
        <w:rPr>
          <w:noProof/>
        </w:rPr>
        <w:t xml:space="preserve">              schema:</w:t>
      </w:r>
    </w:p>
    <w:p w14:paraId="31B6E252" w14:textId="77777777" w:rsidR="00374E6C" w:rsidRPr="0018365C" w:rsidRDefault="00374E6C">
      <w:pPr>
        <w:pStyle w:val="PL"/>
        <w:rPr>
          <w:noProof/>
        </w:rPr>
      </w:pPr>
      <w:r w:rsidRPr="0018365C">
        <w:rPr>
          <w:noProof/>
        </w:rPr>
        <w:t xml:space="preserve">                type: string</w:t>
      </w:r>
    </w:p>
    <w:p w14:paraId="5015439F" w14:textId="77777777" w:rsidR="00374E6C" w:rsidRPr="0018365C" w:rsidRDefault="00374E6C">
      <w:pPr>
        <w:pStyle w:val="PL"/>
        <w:rPr>
          <w:noProof/>
        </w:rPr>
      </w:pPr>
      <w:r w:rsidRPr="0018365C">
        <w:rPr>
          <w:noProof/>
        </w:rPr>
        <w:t xml:space="preserve">        '303':</w:t>
      </w:r>
    </w:p>
    <w:p w14:paraId="5AD010D0"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7B21E489" w14:textId="77777777" w:rsidR="00AA73F1" w:rsidRPr="0018365C" w:rsidRDefault="00AA73F1" w:rsidP="00AA73F1">
      <w:pPr>
        <w:pStyle w:val="PL"/>
        <w:rPr>
          <w:noProof/>
        </w:rPr>
      </w:pPr>
      <w:r w:rsidRPr="0018365C">
        <w:rPr>
          <w:noProof/>
        </w:rPr>
        <w:t xml:space="preserve">            </w:t>
      </w:r>
      <w:r w:rsidR="00374E6C" w:rsidRPr="0018365C">
        <w:rPr>
          <w:noProof/>
        </w:rPr>
        <w:t>See Other. The result of the POST request would be equivalent to the</w:t>
      </w:r>
    </w:p>
    <w:p w14:paraId="5E4947F7" w14:textId="77777777" w:rsidR="00374E6C" w:rsidRPr="0018365C" w:rsidRDefault="00AA73F1" w:rsidP="00AA73F1">
      <w:pPr>
        <w:pStyle w:val="PL"/>
        <w:rPr>
          <w:noProof/>
        </w:rPr>
      </w:pPr>
      <w:r w:rsidRPr="0018365C">
        <w:rPr>
          <w:noProof/>
        </w:rPr>
        <w:t xml:space="preserve">            </w:t>
      </w:r>
      <w:r w:rsidR="00374E6C" w:rsidRPr="0018365C">
        <w:rPr>
          <w:noProof/>
        </w:rPr>
        <w:t>existing Individual BDT policy resource.</w:t>
      </w:r>
    </w:p>
    <w:p w14:paraId="3C5AB3A9" w14:textId="77777777" w:rsidR="00374E6C" w:rsidRPr="0018365C" w:rsidRDefault="00374E6C">
      <w:pPr>
        <w:pStyle w:val="PL"/>
        <w:rPr>
          <w:noProof/>
        </w:rPr>
      </w:pPr>
      <w:r w:rsidRPr="0018365C">
        <w:rPr>
          <w:noProof/>
        </w:rPr>
        <w:t xml:space="preserve">          headers:</w:t>
      </w:r>
    </w:p>
    <w:p w14:paraId="7EAB2791" w14:textId="77777777" w:rsidR="00374E6C" w:rsidRPr="0018365C" w:rsidRDefault="00374E6C">
      <w:pPr>
        <w:pStyle w:val="PL"/>
        <w:rPr>
          <w:noProof/>
        </w:rPr>
      </w:pPr>
      <w:r w:rsidRPr="0018365C">
        <w:rPr>
          <w:noProof/>
        </w:rPr>
        <w:t xml:space="preserve">            Location:</w:t>
      </w:r>
    </w:p>
    <w:p w14:paraId="0719E954" w14:textId="77777777" w:rsidR="00374E6C" w:rsidRPr="0018365C" w:rsidRDefault="00374E6C">
      <w:pPr>
        <w:pStyle w:val="PL"/>
        <w:rPr>
          <w:noProof/>
        </w:rPr>
      </w:pPr>
      <w:r w:rsidRPr="0018365C">
        <w:rPr>
          <w:noProof/>
        </w:rPr>
        <w:t xml:space="preserve">              description: Contains the URI of the existing individual BDT policy resource.</w:t>
      </w:r>
    </w:p>
    <w:p w14:paraId="0818F48A" w14:textId="77777777" w:rsidR="00374E6C" w:rsidRPr="0018365C" w:rsidRDefault="00374E6C">
      <w:pPr>
        <w:pStyle w:val="PL"/>
        <w:rPr>
          <w:noProof/>
        </w:rPr>
      </w:pPr>
      <w:r w:rsidRPr="0018365C">
        <w:rPr>
          <w:noProof/>
        </w:rPr>
        <w:t xml:space="preserve">              required: true</w:t>
      </w:r>
    </w:p>
    <w:p w14:paraId="406A0E60" w14:textId="77777777" w:rsidR="00374E6C" w:rsidRPr="0018365C" w:rsidRDefault="00374E6C">
      <w:pPr>
        <w:pStyle w:val="PL"/>
        <w:rPr>
          <w:noProof/>
        </w:rPr>
      </w:pPr>
      <w:r w:rsidRPr="0018365C">
        <w:rPr>
          <w:noProof/>
        </w:rPr>
        <w:t xml:space="preserve">              schema:</w:t>
      </w:r>
    </w:p>
    <w:p w14:paraId="3FB65437" w14:textId="77777777" w:rsidR="00374E6C" w:rsidRPr="0018365C" w:rsidRDefault="00374E6C">
      <w:pPr>
        <w:pStyle w:val="PL"/>
        <w:rPr>
          <w:noProof/>
        </w:rPr>
      </w:pPr>
      <w:r w:rsidRPr="0018365C">
        <w:rPr>
          <w:noProof/>
        </w:rPr>
        <w:t xml:space="preserve">                type: string</w:t>
      </w:r>
    </w:p>
    <w:p w14:paraId="50C98591" w14:textId="77777777" w:rsidR="00374E6C" w:rsidRPr="0018365C" w:rsidRDefault="00374E6C">
      <w:pPr>
        <w:pStyle w:val="PL"/>
        <w:rPr>
          <w:noProof/>
        </w:rPr>
      </w:pPr>
      <w:r w:rsidRPr="0018365C">
        <w:rPr>
          <w:noProof/>
        </w:rPr>
        <w:lastRenderedPageBreak/>
        <w:t xml:space="preserve">        '400':</w:t>
      </w:r>
    </w:p>
    <w:p w14:paraId="5E15DF5F" w14:textId="77777777" w:rsidR="00374E6C" w:rsidRPr="0018365C" w:rsidRDefault="00374E6C">
      <w:pPr>
        <w:pStyle w:val="PL"/>
        <w:rPr>
          <w:noProof/>
        </w:rPr>
      </w:pPr>
      <w:r w:rsidRPr="0018365C">
        <w:rPr>
          <w:noProof/>
        </w:rPr>
        <w:t xml:space="preserve">          $ref: 'TS29571_CommonData.yaml#/components/responses/400'</w:t>
      </w:r>
    </w:p>
    <w:p w14:paraId="0827153C" w14:textId="77777777" w:rsidR="00374E6C" w:rsidRPr="0018365C" w:rsidRDefault="00374E6C">
      <w:pPr>
        <w:pStyle w:val="PL"/>
        <w:rPr>
          <w:noProof/>
        </w:rPr>
      </w:pPr>
      <w:r w:rsidRPr="0018365C">
        <w:rPr>
          <w:noProof/>
        </w:rPr>
        <w:t xml:space="preserve">        '401':</w:t>
      </w:r>
    </w:p>
    <w:p w14:paraId="5E664A7B" w14:textId="77777777" w:rsidR="00374E6C" w:rsidRPr="0018365C" w:rsidRDefault="00374E6C">
      <w:pPr>
        <w:pStyle w:val="PL"/>
        <w:rPr>
          <w:noProof/>
        </w:rPr>
      </w:pPr>
      <w:r w:rsidRPr="0018365C">
        <w:rPr>
          <w:noProof/>
        </w:rPr>
        <w:t xml:space="preserve">          $ref: 'TS29571_CommonData.yaml#/components/responses/401'</w:t>
      </w:r>
    </w:p>
    <w:p w14:paraId="1544268E" w14:textId="77777777" w:rsidR="00374E6C" w:rsidRPr="0018365C" w:rsidRDefault="00374E6C">
      <w:pPr>
        <w:pStyle w:val="PL"/>
        <w:rPr>
          <w:noProof/>
        </w:rPr>
      </w:pPr>
      <w:r w:rsidRPr="0018365C">
        <w:rPr>
          <w:noProof/>
        </w:rPr>
        <w:t xml:space="preserve">        '403':</w:t>
      </w:r>
    </w:p>
    <w:p w14:paraId="7287CF34" w14:textId="77777777" w:rsidR="00374E6C" w:rsidRPr="0018365C" w:rsidRDefault="00374E6C">
      <w:pPr>
        <w:pStyle w:val="PL"/>
        <w:rPr>
          <w:noProof/>
        </w:rPr>
      </w:pPr>
      <w:r w:rsidRPr="0018365C">
        <w:rPr>
          <w:noProof/>
        </w:rPr>
        <w:t xml:space="preserve">          $ref: 'TS29571_CommonData.yaml#/components/responses/403'</w:t>
      </w:r>
    </w:p>
    <w:p w14:paraId="5F24F1E1" w14:textId="77777777" w:rsidR="00374E6C" w:rsidRPr="0018365C" w:rsidRDefault="00374E6C">
      <w:pPr>
        <w:pStyle w:val="PL"/>
        <w:rPr>
          <w:noProof/>
        </w:rPr>
      </w:pPr>
      <w:r w:rsidRPr="0018365C">
        <w:rPr>
          <w:noProof/>
        </w:rPr>
        <w:t xml:space="preserve">        '404':</w:t>
      </w:r>
    </w:p>
    <w:p w14:paraId="27602579" w14:textId="77777777" w:rsidR="00374E6C" w:rsidRPr="0018365C" w:rsidRDefault="00374E6C">
      <w:pPr>
        <w:pStyle w:val="PL"/>
        <w:rPr>
          <w:noProof/>
        </w:rPr>
      </w:pPr>
      <w:r w:rsidRPr="0018365C">
        <w:rPr>
          <w:noProof/>
        </w:rPr>
        <w:t xml:space="preserve">          $ref: 'TS29571_CommonData.yaml#/components/responses/404'</w:t>
      </w:r>
    </w:p>
    <w:p w14:paraId="2E8A598A" w14:textId="77777777" w:rsidR="00374E6C" w:rsidRPr="0018365C" w:rsidRDefault="00374E6C">
      <w:pPr>
        <w:pStyle w:val="PL"/>
        <w:rPr>
          <w:noProof/>
        </w:rPr>
      </w:pPr>
      <w:r w:rsidRPr="0018365C">
        <w:rPr>
          <w:noProof/>
        </w:rPr>
        <w:t xml:space="preserve">        '411':</w:t>
      </w:r>
    </w:p>
    <w:p w14:paraId="0C99E105" w14:textId="77777777" w:rsidR="00374E6C" w:rsidRPr="0018365C" w:rsidRDefault="00374E6C">
      <w:pPr>
        <w:pStyle w:val="PL"/>
        <w:rPr>
          <w:noProof/>
        </w:rPr>
      </w:pPr>
      <w:r w:rsidRPr="0018365C">
        <w:rPr>
          <w:noProof/>
        </w:rPr>
        <w:t xml:space="preserve">          $ref: 'TS29571_CommonData.yaml#/components/responses/411'</w:t>
      </w:r>
    </w:p>
    <w:p w14:paraId="065A4726" w14:textId="77777777" w:rsidR="00374E6C" w:rsidRPr="0018365C" w:rsidRDefault="00374E6C">
      <w:pPr>
        <w:pStyle w:val="PL"/>
        <w:rPr>
          <w:noProof/>
        </w:rPr>
      </w:pPr>
      <w:r w:rsidRPr="0018365C">
        <w:rPr>
          <w:noProof/>
        </w:rPr>
        <w:t xml:space="preserve">        '413':</w:t>
      </w:r>
    </w:p>
    <w:p w14:paraId="50683779" w14:textId="77777777" w:rsidR="00374E6C" w:rsidRPr="0018365C" w:rsidRDefault="00374E6C">
      <w:pPr>
        <w:pStyle w:val="PL"/>
        <w:rPr>
          <w:noProof/>
        </w:rPr>
      </w:pPr>
      <w:r w:rsidRPr="0018365C">
        <w:rPr>
          <w:noProof/>
        </w:rPr>
        <w:t xml:space="preserve">          $ref: 'TS29571_CommonData.yaml#/components/responses/413'</w:t>
      </w:r>
    </w:p>
    <w:p w14:paraId="4924FF6A" w14:textId="77777777" w:rsidR="00374E6C" w:rsidRPr="0018365C" w:rsidRDefault="00374E6C">
      <w:pPr>
        <w:pStyle w:val="PL"/>
        <w:rPr>
          <w:noProof/>
        </w:rPr>
      </w:pPr>
      <w:r w:rsidRPr="0018365C">
        <w:rPr>
          <w:noProof/>
        </w:rPr>
        <w:t xml:space="preserve">        '415':</w:t>
      </w:r>
    </w:p>
    <w:p w14:paraId="2B6752E9" w14:textId="77777777" w:rsidR="00374E6C" w:rsidRPr="0018365C" w:rsidRDefault="00374E6C">
      <w:pPr>
        <w:pStyle w:val="PL"/>
        <w:rPr>
          <w:noProof/>
        </w:rPr>
      </w:pPr>
      <w:r w:rsidRPr="0018365C">
        <w:rPr>
          <w:noProof/>
        </w:rPr>
        <w:t xml:space="preserve">          $ref: 'TS29571_CommonData.yaml#/components/responses/415'</w:t>
      </w:r>
    </w:p>
    <w:p w14:paraId="35E48079" w14:textId="77777777" w:rsidR="00374E6C" w:rsidRPr="0018365C" w:rsidRDefault="00374E6C">
      <w:pPr>
        <w:pStyle w:val="PL"/>
        <w:rPr>
          <w:noProof/>
        </w:rPr>
      </w:pPr>
      <w:r w:rsidRPr="0018365C">
        <w:rPr>
          <w:noProof/>
        </w:rPr>
        <w:t xml:space="preserve">        '429':</w:t>
      </w:r>
    </w:p>
    <w:p w14:paraId="1A2174E8" w14:textId="77777777" w:rsidR="00374E6C" w:rsidRPr="0018365C" w:rsidRDefault="00374E6C">
      <w:pPr>
        <w:pStyle w:val="PL"/>
        <w:rPr>
          <w:noProof/>
        </w:rPr>
      </w:pPr>
      <w:r w:rsidRPr="0018365C">
        <w:rPr>
          <w:noProof/>
        </w:rPr>
        <w:t xml:space="preserve">          $ref: 'TS29571_CommonData.yaml#/components/responses/429'</w:t>
      </w:r>
    </w:p>
    <w:p w14:paraId="108E9EAF" w14:textId="77777777" w:rsidR="00374E6C" w:rsidRPr="0018365C" w:rsidRDefault="00374E6C">
      <w:pPr>
        <w:pStyle w:val="PL"/>
        <w:rPr>
          <w:noProof/>
        </w:rPr>
      </w:pPr>
      <w:r w:rsidRPr="0018365C">
        <w:rPr>
          <w:noProof/>
        </w:rPr>
        <w:t xml:space="preserve">        '500':</w:t>
      </w:r>
    </w:p>
    <w:p w14:paraId="4A6A4E1B" w14:textId="77777777" w:rsidR="00374E6C" w:rsidRPr="0018365C" w:rsidRDefault="00374E6C">
      <w:pPr>
        <w:pStyle w:val="PL"/>
        <w:rPr>
          <w:noProof/>
        </w:rPr>
      </w:pPr>
      <w:r w:rsidRPr="0018365C">
        <w:rPr>
          <w:noProof/>
        </w:rPr>
        <w:t xml:space="preserve">          $ref: 'TS29571_CommonData.yaml#/components/responses/500'</w:t>
      </w:r>
    </w:p>
    <w:p w14:paraId="6B4333ED" w14:textId="77777777" w:rsidR="005073F5" w:rsidRPr="0018365C" w:rsidRDefault="005073F5" w:rsidP="005073F5">
      <w:pPr>
        <w:pStyle w:val="PL"/>
        <w:rPr>
          <w:noProof/>
        </w:rPr>
      </w:pPr>
      <w:r w:rsidRPr="0018365C">
        <w:rPr>
          <w:noProof/>
        </w:rPr>
        <w:t xml:space="preserve">        '502':</w:t>
      </w:r>
    </w:p>
    <w:p w14:paraId="0C2C0E4D" w14:textId="77777777" w:rsidR="005073F5" w:rsidRPr="0018365C" w:rsidRDefault="005073F5" w:rsidP="005073F5">
      <w:pPr>
        <w:pStyle w:val="PL"/>
        <w:rPr>
          <w:noProof/>
        </w:rPr>
      </w:pPr>
      <w:r w:rsidRPr="0018365C">
        <w:rPr>
          <w:noProof/>
        </w:rPr>
        <w:t xml:space="preserve">          $ref: 'TS29571_CommonData.yaml#/components/responses/502'</w:t>
      </w:r>
    </w:p>
    <w:p w14:paraId="112D558D" w14:textId="77777777" w:rsidR="00374E6C" w:rsidRPr="0018365C" w:rsidRDefault="00374E6C">
      <w:pPr>
        <w:pStyle w:val="PL"/>
        <w:rPr>
          <w:noProof/>
        </w:rPr>
      </w:pPr>
      <w:r w:rsidRPr="0018365C">
        <w:rPr>
          <w:noProof/>
        </w:rPr>
        <w:t xml:space="preserve">        '503':</w:t>
      </w:r>
    </w:p>
    <w:p w14:paraId="1337B0D5" w14:textId="77777777" w:rsidR="00374E6C" w:rsidRPr="0018365C" w:rsidRDefault="00374E6C">
      <w:pPr>
        <w:pStyle w:val="PL"/>
        <w:rPr>
          <w:noProof/>
        </w:rPr>
      </w:pPr>
      <w:r w:rsidRPr="0018365C">
        <w:rPr>
          <w:noProof/>
        </w:rPr>
        <w:t xml:space="preserve">          $ref: 'TS29571_CommonData.yaml#/components/responses/503'</w:t>
      </w:r>
    </w:p>
    <w:p w14:paraId="5A878E1B" w14:textId="77777777" w:rsidR="00374E6C" w:rsidRPr="0018365C" w:rsidRDefault="00374E6C">
      <w:pPr>
        <w:pStyle w:val="PL"/>
        <w:rPr>
          <w:noProof/>
        </w:rPr>
      </w:pPr>
      <w:r w:rsidRPr="0018365C">
        <w:rPr>
          <w:noProof/>
        </w:rPr>
        <w:t xml:space="preserve">        default:</w:t>
      </w:r>
    </w:p>
    <w:p w14:paraId="1D637A87" w14:textId="77777777" w:rsidR="00374E6C" w:rsidRPr="0018365C" w:rsidRDefault="00374E6C">
      <w:pPr>
        <w:pStyle w:val="PL"/>
        <w:rPr>
          <w:noProof/>
        </w:rPr>
      </w:pPr>
      <w:r w:rsidRPr="0018365C">
        <w:rPr>
          <w:noProof/>
        </w:rPr>
        <w:t xml:space="preserve">          $ref: 'TS29571_CommonData.yaml#/components/responses/default'</w:t>
      </w:r>
    </w:p>
    <w:p w14:paraId="0C6042EB" w14:textId="77777777" w:rsidR="00374E6C" w:rsidRPr="0018365C" w:rsidRDefault="00374E6C">
      <w:pPr>
        <w:pStyle w:val="PL"/>
        <w:rPr>
          <w:noProof/>
        </w:rPr>
      </w:pPr>
      <w:r w:rsidRPr="0018365C">
        <w:rPr>
          <w:noProof/>
        </w:rPr>
        <w:t xml:space="preserve">      callbacks:</w:t>
      </w:r>
    </w:p>
    <w:p w14:paraId="63F3FBD9" w14:textId="77777777" w:rsidR="00374E6C" w:rsidRPr="0018365C" w:rsidRDefault="00374E6C">
      <w:pPr>
        <w:pStyle w:val="PL"/>
        <w:rPr>
          <w:noProof/>
        </w:rPr>
      </w:pPr>
      <w:r w:rsidRPr="0018365C">
        <w:rPr>
          <w:noProof/>
        </w:rPr>
        <w:t xml:space="preserve">        BdtNotification:</w:t>
      </w:r>
    </w:p>
    <w:p w14:paraId="2211A2CE" w14:textId="77777777" w:rsidR="00374E6C" w:rsidRPr="0018365C" w:rsidRDefault="00374E6C">
      <w:pPr>
        <w:pStyle w:val="PL"/>
        <w:rPr>
          <w:noProof/>
        </w:rPr>
      </w:pPr>
      <w:r w:rsidRPr="0018365C">
        <w:rPr>
          <w:noProof/>
        </w:rPr>
        <w:t xml:space="preserve">          '{$request.body#/notifUri}':</w:t>
      </w:r>
    </w:p>
    <w:p w14:paraId="199F6CB0" w14:textId="77777777" w:rsidR="00374E6C" w:rsidRPr="0018365C" w:rsidRDefault="00374E6C">
      <w:pPr>
        <w:pStyle w:val="PL"/>
        <w:rPr>
          <w:noProof/>
        </w:rPr>
      </w:pPr>
      <w:r w:rsidRPr="0018365C">
        <w:rPr>
          <w:noProof/>
        </w:rPr>
        <w:t xml:space="preserve">            post:</w:t>
      </w:r>
    </w:p>
    <w:p w14:paraId="14196A17" w14:textId="77777777" w:rsidR="00374E6C" w:rsidRPr="0018365C" w:rsidRDefault="00374E6C">
      <w:pPr>
        <w:pStyle w:val="PL"/>
        <w:rPr>
          <w:noProof/>
        </w:rPr>
      </w:pPr>
      <w:r w:rsidRPr="0018365C">
        <w:rPr>
          <w:noProof/>
        </w:rPr>
        <w:t xml:space="preserve">              requestBody:</w:t>
      </w:r>
    </w:p>
    <w:p w14:paraId="2E07B924" w14:textId="77777777" w:rsidR="00374E6C" w:rsidRPr="0018365C" w:rsidRDefault="00374E6C">
      <w:pPr>
        <w:pStyle w:val="PL"/>
        <w:rPr>
          <w:noProof/>
        </w:rPr>
      </w:pPr>
      <w:r w:rsidRPr="0018365C">
        <w:rPr>
          <w:noProof/>
        </w:rPr>
        <w:t xml:space="preserve">                required: true</w:t>
      </w:r>
    </w:p>
    <w:p w14:paraId="79566A2C" w14:textId="77777777" w:rsidR="00374E6C" w:rsidRPr="0018365C" w:rsidRDefault="00374E6C">
      <w:pPr>
        <w:pStyle w:val="PL"/>
        <w:rPr>
          <w:noProof/>
        </w:rPr>
      </w:pPr>
      <w:r w:rsidRPr="0018365C">
        <w:rPr>
          <w:noProof/>
        </w:rPr>
        <w:t xml:space="preserve">                content:</w:t>
      </w:r>
    </w:p>
    <w:p w14:paraId="033420DC" w14:textId="77777777" w:rsidR="00374E6C" w:rsidRPr="0018365C" w:rsidRDefault="00374E6C">
      <w:pPr>
        <w:pStyle w:val="PL"/>
        <w:rPr>
          <w:noProof/>
        </w:rPr>
      </w:pPr>
      <w:r w:rsidRPr="0018365C">
        <w:rPr>
          <w:noProof/>
        </w:rPr>
        <w:t xml:space="preserve">                  application/json:</w:t>
      </w:r>
    </w:p>
    <w:p w14:paraId="01DD499A" w14:textId="77777777" w:rsidR="00374E6C" w:rsidRPr="0018365C" w:rsidRDefault="00374E6C">
      <w:pPr>
        <w:pStyle w:val="PL"/>
        <w:rPr>
          <w:noProof/>
        </w:rPr>
      </w:pPr>
      <w:r w:rsidRPr="0018365C">
        <w:rPr>
          <w:noProof/>
        </w:rPr>
        <w:t xml:space="preserve">                    schema:</w:t>
      </w:r>
    </w:p>
    <w:p w14:paraId="215D5CD6" w14:textId="77777777" w:rsidR="00374E6C" w:rsidRPr="0018365C" w:rsidRDefault="00374E6C">
      <w:pPr>
        <w:pStyle w:val="PL"/>
        <w:rPr>
          <w:noProof/>
        </w:rPr>
      </w:pPr>
      <w:r w:rsidRPr="0018365C">
        <w:rPr>
          <w:noProof/>
        </w:rPr>
        <w:t xml:space="preserve">                      $ref: '#/components/schemas/Notification'</w:t>
      </w:r>
    </w:p>
    <w:p w14:paraId="15BF3796" w14:textId="77777777" w:rsidR="00374E6C" w:rsidRPr="0018365C" w:rsidRDefault="00374E6C">
      <w:pPr>
        <w:pStyle w:val="PL"/>
        <w:rPr>
          <w:noProof/>
        </w:rPr>
      </w:pPr>
      <w:r w:rsidRPr="0018365C">
        <w:rPr>
          <w:noProof/>
        </w:rPr>
        <w:t xml:space="preserve">              responses:</w:t>
      </w:r>
    </w:p>
    <w:p w14:paraId="63C42A04" w14:textId="77777777" w:rsidR="00374E6C" w:rsidRPr="0018365C" w:rsidRDefault="00374E6C">
      <w:pPr>
        <w:pStyle w:val="PL"/>
        <w:rPr>
          <w:noProof/>
        </w:rPr>
      </w:pPr>
      <w:r w:rsidRPr="0018365C">
        <w:rPr>
          <w:noProof/>
        </w:rPr>
        <w:t xml:space="preserve">                '204':</w:t>
      </w:r>
    </w:p>
    <w:p w14:paraId="778CC1F4" w14:textId="77777777" w:rsidR="00374E6C" w:rsidRPr="0018365C" w:rsidRDefault="00374E6C">
      <w:pPr>
        <w:pStyle w:val="PL"/>
        <w:rPr>
          <w:noProof/>
        </w:rPr>
      </w:pPr>
      <w:r w:rsidRPr="0018365C">
        <w:rPr>
          <w:noProof/>
        </w:rPr>
        <w:t xml:space="preserve">                  description: No Content, a reception of the BDT notification was successful.</w:t>
      </w:r>
    </w:p>
    <w:p w14:paraId="6DF99A0F" w14:textId="77777777" w:rsidR="00374E6C" w:rsidRPr="0018365C" w:rsidRDefault="00374E6C">
      <w:pPr>
        <w:pStyle w:val="PL"/>
        <w:rPr>
          <w:noProof/>
        </w:rPr>
      </w:pPr>
      <w:r w:rsidRPr="0018365C">
        <w:rPr>
          <w:noProof/>
        </w:rPr>
        <w:t xml:space="preserve">                '307':</w:t>
      </w:r>
    </w:p>
    <w:p w14:paraId="1B982B5C" w14:textId="77777777" w:rsidR="00374E6C" w:rsidRPr="0018365C" w:rsidRDefault="00374E6C">
      <w:pPr>
        <w:pStyle w:val="PL"/>
        <w:rPr>
          <w:noProof/>
        </w:rPr>
      </w:pPr>
      <w:r w:rsidRPr="0018365C">
        <w:rPr>
          <w:noProof/>
        </w:rPr>
        <w:t xml:space="preserve">                  $ref: 'TS29571_CommonData.yaml#/components/responses/307'</w:t>
      </w:r>
    </w:p>
    <w:p w14:paraId="37C43047" w14:textId="77777777" w:rsidR="00374E6C" w:rsidRPr="0018365C" w:rsidRDefault="00374E6C">
      <w:pPr>
        <w:pStyle w:val="PL"/>
        <w:rPr>
          <w:noProof/>
        </w:rPr>
      </w:pPr>
      <w:r w:rsidRPr="0018365C">
        <w:rPr>
          <w:noProof/>
        </w:rPr>
        <w:t xml:space="preserve">                '308':</w:t>
      </w:r>
    </w:p>
    <w:p w14:paraId="7C7CF50C" w14:textId="77777777" w:rsidR="00374E6C" w:rsidRPr="0018365C" w:rsidRDefault="00374E6C">
      <w:pPr>
        <w:pStyle w:val="PL"/>
        <w:rPr>
          <w:noProof/>
        </w:rPr>
      </w:pPr>
      <w:r w:rsidRPr="0018365C">
        <w:rPr>
          <w:noProof/>
        </w:rPr>
        <w:t xml:space="preserve">                  $ref: 'TS29571_CommonData.yaml#/components/responses/308'</w:t>
      </w:r>
    </w:p>
    <w:p w14:paraId="60D1C4B8" w14:textId="77777777" w:rsidR="00374E6C" w:rsidRPr="0018365C" w:rsidRDefault="00374E6C">
      <w:pPr>
        <w:pStyle w:val="PL"/>
        <w:rPr>
          <w:noProof/>
        </w:rPr>
      </w:pPr>
      <w:r w:rsidRPr="0018365C">
        <w:rPr>
          <w:noProof/>
        </w:rPr>
        <w:t xml:space="preserve">                '400':</w:t>
      </w:r>
    </w:p>
    <w:p w14:paraId="6A74AE51" w14:textId="77777777" w:rsidR="00374E6C" w:rsidRPr="0018365C" w:rsidRDefault="00374E6C">
      <w:pPr>
        <w:pStyle w:val="PL"/>
        <w:rPr>
          <w:noProof/>
        </w:rPr>
      </w:pPr>
      <w:r w:rsidRPr="0018365C">
        <w:rPr>
          <w:noProof/>
        </w:rPr>
        <w:t xml:space="preserve">                  $ref: 'TS29571_CommonData.yaml#/components/responses/400'</w:t>
      </w:r>
    </w:p>
    <w:p w14:paraId="195053B6" w14:textId="77777777" w:rsidR="00374E6C" w:rsidRPr="0018365C" w:rsidRDefault="00374E6C">
      <w:pPr>
        <w:pStyle w:val="PL"/>
        <w:rPr>
          <w:noProof/>
        </w:rPr>
      </w:pPr>
      <w:r w:rsidRPr="0018365C">
        <w:rPr>
          <w:noProof/>
        </w:rPr>
        <w:t xml:space="preserve">                '401':</w:t>
      </w:r>
    </w:p>
    <w:p w14:paraId="39A83161" w14:textId="77777777" w:rsidR="00374E6C" w:rsidRPr="0018365C" w:rsidRDefault="00374E6C">
      <w:pPr>
        <w:pStyle w:val="PL"/>
        <w:rPr>
          <w:noProof/>
        </w:rPr>
      </w:pPr>
      <w:r w:rsidRPr="0018365C">
        <w:rPr>
          <w:noProof/>
        </w:rPr>
        <w:t xml:space="preserve">                  $ref: 'TS29571_CommonData.yaml#/components/responses/401'</w:t>
      </w:r>
    </w:p>
    <w:p w14:paraId="047B1BED" w14:textId="77777777" w:rsidR="00374E6C" w:rsidRPr="0018365C" w:rsidRDefault="00374E6C">
      <w:pPr>
        <w:pStyle w:val="PL"/>
        <w:rPr>
          <w:noProof/>
        </w:rPr>
      </w:pPr>
      <w:r w:rsidRPr="0018365C">
        <w:rPr>
          <w:noProof/>
        </w:rPr>
        <w:t xml:space="preserve">                '403':</w:t>
      </w:r>
    </w:p>
    <w:p w14:paraId="01EB03BB" w14:textId="77777777" w:rsidR="00374E6C" w:rsidRPr="0018365C" w:rsidRDefault="00374E6C">
      <w:pPr>
        <w:pStyle w:val="PL"/>
        <w:rPr>
          <w:noProof/>
        </w:rPr>
      </w:pPr>
      <w:r w:rsidRPr="0018365C">
        <w:rPr>
          <w:noProof/>
        </w:rPr>
        <w:t xml:space="preserve">                  $ref: 'TS29571_CommonData.yaml#/components/responses/403'</w:t>
      </w:r>
    </w:p>
    <w:p w14:paraId="2FFACBFD" w14:textId="77777777" w:rsidR="00374E6C" w:rsidRPr="0018365C" w:rsidRDefault="00374E6C">
      <w:pPr>
        <w:pStyle w:val="PL"/>
        <w:rPr>
          <w:noProof/>
        </w:rPr>
      </w:pPr>
      <w:r w:rsidRPr="0018365C">
        <w:rPr>
          <w:noProof/>
        </w:rPr>
        <w:t xml:space="preserve">                '404':</w:t>
      </w:r>
    </w:p>
    <w:p w14:paraId="43708573" w14:textId="77777777" w:rsidR="00374E6C" w:rsidRPr="0018365C" w:rsidRDefault="00374E6C">
      <w:pPr>
        <w:pStyle w:val="PL"/>
        <w:rPr>
          <w:noProof/>
        </w:rPr>
      </w:pPr>
      <w:r w:rsidRPr="0018365C">
        <w:rPr>
          <w:noProof/>
        </w:rPr>
        <w:t xml:space="preserve">                  $ref: 'TS29571_CommonData.yaml#/components/responses/404'</w:t>
      </w:r>
    </w:p>
    <w:p w14:paraId="4EBC63C5" w14:textId="77777777" w:rsidR="00374E6C" w:rsidRPr="0018365C" w:rsidRDefault="00374E6C">
      <w:pPr>
        <w:pStyle w:val="PL"/>
        <w:rPr>
          <w:noProof/>
        </w:rPr>
      </w:pPr>
      <w:r w:rsidRPr="0018365C">
        <w:rPr>
          <w:noProof/>
        </w:rPr>
        <w:t xml:space="preserve">                '411':</w:t>
      </w:r>
    </w:p>
    <w:p w14:paraId="2C4C51FC" w14:textId="77777777" w:rsidR="00374E6C" w:rsidRPr="0018365C" w:rsidRDefault="00374E6C">
      <w:pPr>
        <w:pStyle w:val="PL"/>
        <w:rPr>
          <w:noProof/>
        </w:rPr>
      </w:pPr>
      <w:r w:rsidRPr="0018365C">
        <w:rPr>
          <w:noProof/>
        </w:rPr>
        <w:t xml:space="preserve">                  $ref: 'TS29571_CommonData.yaml#/components/responses/411'</w:t>
      </w:r>
    </w:p>
    <w:p w14:paraId="06F20D16" w14:textId="77777777" w:rsidR="00374E6C" w:rsidRPr="0018365C" w:rsidRDefault="00374E6C">
      <w:pPr>
        <w:pStyle w:val="PL"/>
        <w:rPr>
          <w:noProof/>
        </w:rPr>
      </w:pPr>
      <w:r w:rsidRPr="0018365C">
        <w:rPr>
          <w:noProof/>
        </w:rPr>
        <w:t xml:space="preserve">                '413':</w:t>
      </w:r>
    </w:p>
    <w:p w14:paraId="0EECC4FC" w14:textId="77777777" w:rsidR="00374E6C" w:rsidRPr="0018365C" w:rsidRDefault="00374E6C">
      <w:pPr>
        <w:pStyle w:val="PL"/>
        <w:rPr>
          <w:noProof/>
        </w:rPr>
      </w:pPr>
      <w:r w:rsidRPr="0018365C">
        <w:rPr>
          <w:noProof/>
        </w:rPr>
        <w:t xml:space="preserve">                  $ref: 'TS29571_CommonData.yaml#/components/responses/413'</w:t>
      </w:r>
    </w:p>
    <w:p w14:paraId="2C4DAFAB" w14:textId="77777777" w:rsidR="00374E6C" w:rsidRPr="0018365C" w:rsidRDefault="00374E6C">
      <w:pPr>
        <w:pStyle w:val="PL"/>
        <w:rPr>
          <w:noProof/>
        </w:rPr>
      </w:pPr>
      <w:r w:rsidRPr="0018365C">
        <w:rPr>
          <w:noProof/>
        </w:rPr>
        <w:t xml:space="preserve">                '415':</w:t>
      </w:r>
    </w:p>
    <w:p w14:paraId="3B590ED5" w14:textId="77777777" w:rsidR="00374E6C" w:rsidRPr="0018365C" w:rsidRDefault="00374E6C">
      <w:pPr>
        <w:pStyle w:val="PL"/>
        <w:rPr>
          <w:noProof/>
        </w:rPr>
      </w:pPr>
      <w:r w:rsidRPr="0018365C">
        <w:rPr>
          <w:noProof/>
        </w:rPr>
        <w:t xml:space="preserve">                  $ref: 'TS29571_CommonData.yaml#/components/responses/415'</w:t>
      </w:r>
    </w:p>
    <w:p w14:paraId="629AE7CE" w14:textId="77777777" w:rsidR="00374E6C" w:rsidRPr="0018365C" w:rsidRDefault="00374E6C">
      <w:pPr>
        <w:pStyle w:val="PL"/>
        <w:rPr>
          <w:noProof/>
        </w:rPr>
      </w:pPr>
      <w:r w:rsidRPr="0018365C">
        <w:rPr>
          <w:noProof/>
        </w:rPr>
        <w:t xml:space="preserve">                '429':</w:t>
      </w:r>
    </w:p>
    <w:p w14:paraId="6BBBAF49" w14:textId="77777777" w:rsidR="00374E6C" w:rsidRPr="0018365C" w:rsidRDefault="00374E6C">
      <w:pPr>
        <w:pStyle w:val="PL"/>
        <w:rPr>
          <w:noProof/>
        </w:rPr>
      </w:pPr>
      <w:r w:rsidRPr="0018365C">
        <w:rPr>
          <w:noProof/>
        </w:rPr>
        <w:t xml:space="preserve">                  $ref: 'TS29571_CommonData.yaml#/components/responses/429'</w:t>
      </w:r>
    </w:p>
    <w:p w14:paraId="1A40817A" w14:textId="77777777" w:rsidR="00374E6C" w:rsidRPr="0018365C" w:rsidRDefault="00374E6C">
      <w:pPr>
        <w:pStyle w:val="PL"/>
        <w:rPr>
          <w:noProof/>
        </w:rPr>
      </w:pPr>
      <w:r w:rsidRPr="0018365C">
        <w:rPr>
          <w:noProof/>
        </w:rPr>
        <w:t xml:space="preserve">                '500':</w:t>
      </w:r>
    </w:p>
    <w:p w14:paraId="37B3E5D6" w14:textId="77777777" w:rsidR="00374E6C" w:rsidRPr="0018365C" w:rsidRDefault="00374E6C">
      <w:pPr>
        <w:pStyle w:val="PL"/>
        <w:rPr>
          <w:noProof/>
        </w:rPr>
      </w:pPr>
      <w:r w:rsidRPr="0018365C">
        <w:rPr>
          <w:noProof/>
        </w:rPr>
        <w:t xml:space="preserve">                  $ref: 'TS29571_CommonData.yaml#/components/responses/500'</w:t>
      </w:r>
    </w:p>
    <w:p w14:paraId="0B850548" w14:textId="77777777" w:rsidR="00850C33" w:rsidRPr="0018365C" w:rsidRDefault="00850C33" w:rsidP="00850C33">
      <w:pPr>
        <w:pStyle w:val="PL"/>
        <w:rPr>
          <w:noProof/>
        </w:rPr>
      </w:pPr>
      <w:r w:rsidRPr="0018365C">
        <w:rPr>
          <w:noProof/>
        </w:rPr>
        <w:t xml:space="preserve">                '502':</w:t>
      </w:r>
    </w:p>
    <w:p w14:paraId="09285A06" w14:textId="77777777" w:rsidR="00850C33" w:rsidRPr="0018365C" w:rsidRDefault="00850C33" w:rsidP="00850C33">
      <w:pPr>
        <w:pStyle w:val="PL"/>
        <w:rPr>
          <w:noProof/>
        </w:rPr>
      </w:pPr>
      <w:r w:rsidRPr="0018365C">
        <w:rPr>
          <w:noProof/>
        </w:rPr>
        <w:t xml:space="preserve">                  $ref: 'TS29571_CommonData.yaml#/components/responses/502'</w:t>
      </w:r>
    </w:p>
    <w:p w14:paraId="6C125ADD" w14:textId="77777777" w:rsidR="00374E6C" w:rsidRPr="0018365C" w:rsidRDefault="00374E6C">
      <w:pPr>
        <w:pStyle w:val="PL"/>
        <w:rPr>
          <w:noProof/>
        </w:rPr>
      </w:pPr>
      <w:r w:rsidRPr="0018365C">
        <w:rPr>
          <w:noProof/>
        </w:rPr>
        <w:t xml:space="preserve">                '503':</w:t>
      </w:r>
    </w:p>
    <w:p w14:paraId="1734C374" w14:textId="77777777" w:rsidR="00374E6C" w:rsidRPr="0018365C" w:rsidRDefault="00374E6C">
      <w:pPr>
        <w:pStyle w:val="PL"/>
        <w:rPr>
          <w:noProof/>
        </w:rPr>
      </w:pPr>
      <w:r w:rsidRPr="0018365C">
        <w:rPr>
          <w:noProof/>
        </w:rPr>
        <w:t xml:space="preserve">                  $ref: 'TS29571_CommonData.yaml#/components/responses/503'</w:t>
      </w:r>
    </w:p>
    <w:p w14:paraId="5E3AF3A8" w14:textId="77777777" w:rsidR="00374E6C" w:rsidRPr="0018365C" w:rsidRDefault="00374E6C">
      <w:pPr>
        <w:pStyle w:val="PL"/>
        <w:rPr>
          <w:noProof/>
        </w:rPr>
      </w:pPr>
      <w:r w:rsidRPr="0018365C">
        <w:rPr>
          <w:noProof/>
        </w:rPr>
        <w:t xml:space="preserve">                default:</w:t>
      </w:r>
    </w:p>
    <w:p w14:paraId="16A26EEB" w14:textId="77777777" w:rsidR="00374E6C" w:rsidRPr="0018365C" w:rsidRDefault="00374E6C">
      <w:pPr>
        <w:pStyle w:val="PL"/>
        <w:rPr>
          <w:noProof/>
        </w:rPr>
      </w:pPr>
      <w:r w:rsidRPr="0018365C">
        <w:rPr>
          <w:noProof/>
        </w:rPr>
        <w:t xml:space="preserve">                  $ref: 'TS29571_CommonData.yaml#/components/responses/default'</w:t>
      </w:r>
    </w:p>
    <w:p w14:paraId="7085DCA6" w14:textId="77777777" w:rsidR="00374E6C" w:rsidRPr="0018365C" w:rsidRDefault="00374E6C">
      <w:pPr>
        <w:pStyle w:val="PL"/>
        <w:rPr>
          <w:noProof/>
        </w:rPr>
      </w:pPr>
    </w:p>
    <w:p w14:paraId="5A6EBDBF" w14:textId="77777777" w:rsidR="00374E6C" w:rsidRPr="0018365C" w:rsidRDefault="00374E6C">
      <w:pPr>
        <w:pStyle w:val="PL"/>
        <w:rPr>
          <w:noProof/>
        </w:rPr>
      </w:pPr>
      <w:r w:rsidRPr="0018365C">
        <w:rPr>
          <w:noProof/>
        </w:rPr>
        <w:t xml:space="preserve">  /bdtpolicies/{bdtPolicyId}:</w:t>
      </w:r>
    </w:p>
    <w:p w14:paraId="65722286" w14:textId="77777777" w:rsidR="00374E6C" w:rsidRPr="0018365C" w:rsidRDefault="00374E6C">
      <w:pPr>
        <w:pStyle w:val="PL"/>
        <w:rPr>
          <w:noProof/>
        </w:rPr>
      </w:pPr>
      <w:r w:rsidRPr="0018365C">
        <w:rPr>
          <w:noProof/>
        </w:rPr>
        <w:t xml:space="preserve">    get:</w:t>
      </w:r>
    </w:p>
    <w:p w14:paraId="66A35C39"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14:paraId="2415E5FA" w14:textId="77777777" w:rsidR="00374E6C" w:rsidRPr="0018365C" w:rsidRDefault="00374E6C">
      <w:pPr>
        <w:pStyle w:val="PL"/>
        <w:rPr>
          <w:noProof/>
        </w:rPr>
      </w:pPr>
      <w:r w:rsidRPr="0018365C">
        <w:rPr>
          <w:noProof/>
        </w:rPr>
        <w:t xml:space="preserve">      </w:t>
      </w:r>
      <w:r w:rsidRPr="0018365C">
        <w:rPr>
          <w:rFonts w:cs="Courier New"/>
          <w:noProof/>
          <w:szCs w:val="16"/>
        </w:rPr>
        <w:t>operationId: GetBDTPolicy</w:t>
      </w:r>
    </w:p>
    <w:p w14:paraId="7724778A" w14:textId="77777777" w:rsidR="00374E6C" w:rsidRPr="0018365C" w:rsidRDefault="00374E6C">
      <w:pPr>
        <w:pStyle w:val="PL"/>
        <w:rPr>
          <w:noProof/>
        </w:rPr>
      </w:pPr>
      <w:r w:rsidRPr="0018365C">
        <w:rPr>
          <w:noProof/>
        </w:rPr>
        <w:t xml:space="preserve">      tags:</w:t>
      </w:r>
    </w:p>
    <w:p w14:paraId="4D0AF386" w14:textId="77777777" w:rsidR="00374E6C" w:rsidRPr="0018365C" w:rsidRDefault="00374E6C">
      <w:pPr>
        <w:pStyle w:val="PL"/>
        <w:rPr>
          <w:noProof/>
        </w:rPr>
      </w:pPr>
      <w:r w:rsidRPr="0018365C">
        <w:rPr>
          <w:noProof/>
        </w:rPr>
        <w:t xml:space="preserve">        - Individual BDT policy (Document)</w:t>
      </w:r>
    </w:p>
    <w:p w14:paraId="382D4867" w14:textId="77777777" w:rsidR="00374E6C" w:rsidRPr="0018365C" w:rsidRDefault="00374E6C">
      <w:pPr>
        <w:pStyle w:val="PL"/>
        <w:rPr>
          <w:noProof/>
        </w:rPr>
      </w:pPr>
      <w:r w:rsidRPr="0018365C">
        <w:rPr>
          <w:noProof/>
        </w:rPr>
        <w:t xml:space="preserve">      parameters:</w:t>
      </w:r>
    </w:p>
    <w:p w14:paraId="3C3F6066" w14:textId="77777777" w:rsidR="00374E6C" w:rsidRPr="0018365C" w:rsidRDefault="00374E6C">
      <w:pPr>
        <w:pStyle w:val="PL"/>
        <w:rPr>
          <w:noProof/>
        </w:rPr>
      </w:pPr>
      <w:r w:rsidRPr="0018365C">
        <w:rPr>
          <w:noProof/>
        </w:rPr>
        <w:t xml:space="preserve">        - name: bdtPolicyId</w:t>
      </w:r>
    </w:p>
    <w:p w14:paraId="6661FFBF" w14:textId="77777777" w:rsidR="00374E6C" w:rsidRPr="0018365C" w:rsidRDefault="00374E6C">
      <w:pPr>
        <w:pStyle w:val="PL"/>
        <w:rPr>
          <w:noProof/>
        </w:rPr>
      </w:pPr>
      <w:r w:rsidRPr="0018365C">
        <w:rPr>
          <w:noProof/>
        </w:rPr>
        <w:t xml:space="preserve">          description: String identifying the individual BDT policy resource in the PCF.</w:t>
      </w:r>
    </w:p>
    <w:p w14:paraId="589D224B" w14:textId="77777777" w:rsidR="00374E6C" w:rsidRPr="0018365C" w:rsidRDefault="00374E6C">
      <w:pPr>
        <w:pStyle w:val="PL"/>
        <w:rPr>
          <w:noProof/>
        </w:rPr>
      </w:pPr>
      <w:r w:rsidRPr="0018365C">
        <w:rPr>
          <w:noProof/>
        </w:rPr>
        <w:t xml:space="preserve">          in: path</w:t>
      </w:r>
    </w:p>
    <w:p w14:paraId="1F398445" w14:textId="77777777" w:rsidR="00374E6C" w:rsidRPr="0018365C" w:rsidRDefault="00374E6C">
      <w:pPr>
        <w:pStyle w:val="PL"/>
        <w:rPr>
          <w:noProof/>
        </w:rPr>
      </w:pPr>
      <w:r w:rsidRPr="0018365C">
        <w:rPr>
          <w:noProof/>
        </w:rPr>
        <w:t xml:space="preserve">          required: true</w:t>
      </w:r>
    </w:p>
    <w:p w14:paraId="7C94098E" w14:textId="77777777" w:rsidR="00374E6C" w:rsidRPr="0018365C" w:rsidRDefault="00374E6C">
      <w:pPr>
        <w:pStyle w:val="PL"/>
        <w:rPr>
          <w:noProof/>
        </w:rPr>
      </w:pPr>
      <w:r w:rsidRPr="0018365C">
        <w:rPr>
          <w:noProof/>
        </w:rPr>
        <w:t xml:space="preserve">          schema:</w:t>
      </w:r>
    </w:p>
    <w:p w14:paraId="563F7928" w14:textId="77777777" w:rsidR="00374E6C" w:rsidRPr="0018365C" w:rsidRDefault="00374E6C">
      <w:pPr>
        <w:pStyle w:val="PL"/>
        <w:rPr>
          <w:noProof/>
        </w:rPr>
      </w:pPr>
      <w:r w:rsidRPr="0018365C">
        <w:rPr>
          <w:noProof/>
        </w:rPr>
        <w:lastRenderedPageBreak/>
        <w:t xml:space="preserve">            type: string</w:t>
      </w:r>
    </w:p>
    <w:p w14:paraId="5C17D503" w14:textId="77777777" w:rsidR="00374E6C" w:rsidRPr="0018365C" w:rsidRDefault="00374E6C">
      <w:pPr>
        <w:pStyle w:val="PL"/>
        <w:rPr>
          <w:noProof/>
        </w:rPr>
      </w:pPr>
      <w:r w:rsidRPr="0018365C">
        <w:rPr>
          <w:noProof/>
        </w:rPr>
        <w:t xml:space="preserve">      responses:</w:t>
      </w:r>
    </w:p>
    <w:p w14:paraId="1953B9FF" w14:textId="77777777" w:rsidR="00374E6C" w:rsidRPr="0018365C" w:rsidRDefault="00374E6C">
      <w:pPr>
        <w:pStyle w:val="PL"/>
        <w:rPr>
          <w:noProof/>
        </w:rPr>
      </w:pPr>
      <w:r w:rsidRPr="0018365C">
        <w:rPr>
          <w:noProof/>
        </w:rPr>
        <w:t xml:space="preserve">        '200':</w:t>
      </w:r>
    </w:p>
    <w:p w14:paraId="3C132050" w14:textId="77777777" w:rsidR="00374E6C" w:rsidRPr="0018365C" w:rsidRDefault="00374E6C">
      <w:pPr>
        <w:pStyle w:val="PL"/>
        <w:rPr>
          <w:noProof/>
        </w:rPr>
      </w:pPr>
      <w:r w:rsidRPr="0018365C">
        <w:rPr>
          <w:noProof/>
        </w:rPr>
        <w:t xml:space="preserve">          description: Background data transfer policies offered to and selected by an ASP.</w:t>
      </w:r>
    </w:p>
    <w:p w14:paraId="44CB6B23" w14:textId="77777777" w:rsidR="00374E6C" w:rsidRPr="0018365C" w:rsidRDefault="00374E6C">
      <w:pPr>
        <w:pStyle w:val="PL"/>
        <w:rPr>
          <w:noProof/>
        </w:rPr>
      </w:pPr>
      <w:r w:rsidRPr="0018365C">
        <w:rPr>
          <w:noProof/>
        </w:rPr>
        <w:t xml:space="preserve">          content:</w:t>
      </w:r>
    </w:p>
    <w:p w14:paraId="4ADA01E5" w14:textId="77777777" w:rsidR="00374E6C" w:rsidRPr="0018365C" w:rsidRDefault="00374E6C">
      <w:pPr>
        <w:pStyle w:val="PL"/>
        <w:rPr>
          <w:noProof/>
        </w:rPr>
      </w:pPr>
      <w:r w:rsidRPr="0018365C">
        <w:rPr>
          <w:noProof/>
        </w:rPr>
        <w:t xml:space="preserve">            application/json:</w:t>
      </w:r>
    </w:p>
    <w:p w14:paraId="2887826A" w14:textId="77777777" w:rsidR="00374E6C" w:rsidRPr="0018365C" w:rsidRDefault="00374E6C">
      <w:pPr>
        <w:pStyle w:val="PL"/>
        <w:rPr>
          <w:noProof/>
        </w:rPr>
      </w:pPr>
      <w:r w:rsidRPr="0018365C">
        <w:rPr>
          <w:noProof/>
        </w:rPr>
        <w:t xml:space="preserve">              schema:</w:t>
      </w:r>
    </w:p>
    <w:p w14:paraId="71A2D646" w14:textId="77777777" w:rsidR="00374E6C" w:rsidRPr="0018365C" w:rsidRDefault="00374E6C">
      <w:pPr>
        <w:pStyle w:val="PL"/>
        <w:rPr>
          <w:noProof/>
        </w:rPr>
      </w:pPr>
      <w:r w:rsidRPr="0018365C">
        <w:rPr>
          <w:noProof/>
        </w:rPr>
        <w:t xml:space="preserve">                $ref: '#/components/schemas/BdtPolicy'</w:t>
      </w:r>
    </w:p>
    <w:p w14:paraId="0F033D5C" w14:textId="77777777" w:rsidR="00374E6C" w:rsidRPr="0018365C" w:rsidRDefault="00374E6C">
      <w:pPr>
        <w:pStyle w:val="PL"/>
        <w:rPr>
          <w:noProof/>
        </w:rPr>
      </w:pPr>
      <w:r w:rsidRPr="0018365C">
        <w:rPr>
          <w:noProof/>
        </w:rPr>
        <w:t xml:space="preserve">        '307':</w:t>
      </w:r>
    </w:p>
    <w:p w14:paraId="0A55A4B4" w14:textId="77777777" w:rsidR="00374E6C" w:rsidRPr="0018365C" w:rsidRDefault="00374E6C">
      <w:pPr>
        <w:pStyle w:val="PL"/>
        <w:rPr>
          <w:noProof/>
        </w:rPr>
      </w:pPr>
      <w:r w:rsidRPr="0018365C">
        <w:rPr>
          <w:noProof/>
        </w:rPr>
        <w:t xml:space="preserve">          $ref: 'TS29571_CommonData.yaml#/components/responses/307'</w:t>
      </w:r>
    </w:p>
    <w:p w14:paraId="129C3C4D" w14:textId="77777777" w:rsidR="00374E6C" w:rsidRPr="0018365C" w:rsidRDefault="00374E6C">
      <w:pPr>
        <w:pStyle w:val="PL"/>
        <w:rPr>
          <w:noProof/>
        </w:rPr>
      </w:pPr>
      <w:r w:rsidRPr="0018365C">
        <w:rPr>
          <w:noProof/>
        </w:rPr>
        <w:t xml:space="preserve">        '308':</w:t>
      </w:r>
    </w:p>
    <w:p w14:paraId="0EC1FE36" w14:textId="77777777" w:rsidR="00374E6C" w:rsidRPr="0018365C" w:rsidRDefault="00374E6C">
      <w:pPr>
        <w:pStyle w:val="PL"/>
        <w:rPr>
          <w:noProof/>
        </w:rPr>
      </w:pPr>
      <w:r w:rsidRPr="0018365C">
        <w:rPr>
          <w:noProof/>
        </w:rPr>
        <w:t xml:space="preserve">          $ref: 'TS29571_CommonData.yaml#/components/responses/308'</w:t>
      </w:r>
    </w:p>
    <w:p w14:paraId="434225D9" w14:textId="77777777" w:rsidR="00374E6C" w:rsidRPr="0018365C" w:rsidRDefault="00374E6C">
      <w:pPr>
        <w:pStyle w:val="PL"/>
        <w:rPr>
          <w:noProof/>
        </w:rPr>
      </w:pPr>
      <w:r w:rsidRPr="0018365C">
        <w:rPr>
          <w:noProof/>
        </w:rPr>
        <w:t xml:space="preserve">        '400':</w:t>
      </w:r>
    </w:p>
    <w:p w14:paraId="5BB2D391" w14:textId="77777777" w:rsidR="00374E6C" w:rsidRPr="0018365C" w:rsidRDefault="00374E6C">
      <w:pPr>
        <w:pStyle w:val="PL"/>
        <w:rPr>
          <w:noProof/>
        </w:rPr>
      </w:pPr>
      <w:r w:rsidRPr="0018365C">
        <w:rPr>
          <w:noProof/>
        </w:rPr>
        <w:t xml:space="preserve">          $ref: 'TS29571_CommonData.yaml#/components/responses/400'</w:t>
      </w:r>
    </w:p>
    <w:p w14:paraId="766B446E" w14:textId="77777777" w:rsidR="00374E6C" w:rsidRPr="0018365C" w:rsidRDefault="00374E6C">
      <w:pPr>
        <w:pStyle w:val="PL"/>
        <w:rPr>
          <w:noProof/>
        </w:rPr>
      </w:pPr>
      <w:r w:rsidRPr="0018365C">
        <w:rPr>
          <w:noProof/>
        </w:rPr>
        <w:t xml:space="preserve">        '401':</w:t>
      </w:r>
    </w:p>
    <w:p w14:paraId="0C2D193D" w14:textId="77777777" w:rsidR="00374E6C" w:rsidRPr="0018365C" w:rsidRDefault="00374E6C">
      <w:pPr>
        <w:pStyle w:val="PL"/>
        <w:rPr>
          <w:noProof/>
        </w:rPr>
      </w:pPr>
      <w:r w:rsidRPr="0018365C">
        <w:rPr>
          <w:noProof/>
        </w:rPr>
        <w:t xml:space="preserve">          $ref: 'TS29571_CommonData.yaml#/components/responses/401'</w:t>
      </w:r>
    </w:p>
    <w:p w14:paraId="392DF494" w14:textId="77777777" w:rsidR="00374E6C" w:rsidRPr="0018365C" w:rsidRDefault="00374E6C">
      <w:pPr>
        <w:pStyle w:val="PL"/>
        <w:rPr>
          <w:noProof/>
        </w:rPr>
      </w:pPr>
      <w:r w:rsidRPr="0018365C">
        <w:rPr>
          <w:noProof/>
        </w:rPr>
        <w:t xml:space="preserve">        '403':</w:t>
      </w:r>
    </w:p>
    <w:p w14:paraId="330CAD2E" w14:textId="77777777" w:rsidR="00374E6C" w:rsidRPr="0018365C" w:rsidRDefault="00374E6C">
      <w:pPr>
        <w:pStyle w:val="PL"/>
        <w:rPr>
          <w:noProof/>
        </w:rPr>
      </w:pPr>
      <w:r w:rsidRPr="0018365C">
        <w:rPr>
          <w:noProof/>
        </w:rPr>
        <w:t xml:space="preserve">          $ref: 'TS29571_CommonData.yaml#/components/responses/403'</w:t>
      </w:r>
    </w:p>
    <w:p w14:paraId="085C8845" w14:textId="77777777" w:rsidR="00374E6C" w:rsidRPr="0018365C" w:rsidRDefault="00374E6C">
      <w:pPr>
        <w:pStyle w:val="PL"/>
        <w:rPr>
          <w:noProof/>
        </w:rPr>
      </w:pPr>
      <w:r w:rsidRPr="0018365C">
        <w:rPr>
          <w:noProof/>
        </w:rPr>
        <w:t xml:space="preserve">        '404':</w:t>
      </w:r>
    </w:p>
    <w:p w14:paraId="60E46846" w14:textId="77777777" w:rsidR="00374E6C" w:rsidRPr="0018365C" w:rsidRDefault="00374E6C">
      <w:pPr>
        <w:pStyle w:val="PL"/>
        <w:rPr>
          <w:noProof/>
        </w:rPr>
      </w:pPr>
      <w:r w:rsidRPr="0018365C">
        <w:rPr>
          <w:noProof/>
        </w:rPr>
        <w:t xml:space="preserve">          $ref: 'TS29571_CommonData.yaml#/components/responses/404'</w:t>
      </w:r>
    </w:p>
    <w:p w14:paraId="358141E3" w14:textId="77777777" w:rsidR="00374E6C" w:rsidRPr="0018365C" w:rsidRDefault="00374E6C">
      <w:pPr>
        <w:pStyle w:val="PL"/>
        <w:rPr>
          <w:noProof/>
        </w:rPr>
      </w:pPr>
      <w:r w:rsidRPr="0018365C">
        <w:rPr>
          <w:noProof/>
        </w:rPr>
        <w:t xml:space="preserve">        '406':</w:t>
      </w:r>
    </w:p>
    <w:p w14:paraId="3AC96FFE" w14:textId="77777777" w:rsidR="00374E6C" w:rsidRPr="0018365C" w:rsidRDefault="00374E6C">
      <w:pPr>
        <w:pStyle w:val="PL"/>
        <w:rPr>
          <w:noProof/>
        </w:rPr>
      </w:pPr>
      <w:r w:rsidRPr="0018365C">
        <w:rPr>
          <w:noProof/>
        </w:rPr>
        <w:t xml:space="preserve">          $ref: 'TS29571_CommonData.yaml#/components/responses/406'</w:t>
      </w:r>
    </w:p>
    <w:p w14:paraId="5CDA2489" w14:textId="77777777" w:rsidR="00374E6C" w:rsidRPr="0018365C" w:rsidRDefault="00374E6C">
      <w:pPr>
        <w:pStyle w:val="PL"/>
        <w:rPr>
          <w:noProof/>
        </w:rPr>
      </w:pPr>
      <w:r w:rsidRPr="0018365C">
        <w:rPr>
          <w:noProof/>
        </w:rPr>
        <w:t xml:space="preserve">        '429':</w:t>
      </w:r>
    </w:p>
    <w:p w14:paraId="37B87DA0" w14:textId="77777777" w:rsidR="00374E6C" w:rsidRPr="0018365C" w:rsidRDefault="00374E6C">
      <w:pPr>
        <w:pStyle w:val="PL"/>
        <w:rPr>
          <w:noProof/>
        </w:rPr>
      </w:pPr>
      <w:r w:rsidRPr="0018365C">
        <w:rPr>
          <w:noProof/>
        </w:rPr>
        <w:t xml:space="preserve">          $ref: 'TS29571_CommonData.yaml#/components/responses/429'</w:t>
      </w:r>
    </w:p>
    <w:p w14:paraId="3BB84582" w14:textId="77777777" w:rsidR="00374E6C" w:rsidRPr="0018365C" w:rsidRDefault="00374E6C">
      <w:pPr>
        <w:pStyle w:val="PL"/>
        <w:rPr>
          <w:noProof/>
        </w:rPr>
      </w:pPr>
      <w:r w:rsidRPr="0018365C">
        <w:rPr>
          <w:noProof/>
        </w:rPr>
        <w:t xml:space="preserve">        '500':</w:t>
      </w:r>
    </w:p>
    <w:p w14:paraId="274F52A9" w14:textId="77777777" w:rsidR="00374E6C" w:rsidRPr="0018365C" w:rsidRDefault="00374E6C">
      <w:pPr>
        <w:pStyle w:val="PL"/>
        <w:rPr>
          <w:noProof/>
        </w:rPr>
      </w:pPr>
      <w:r w:rsidRPr="0018365C">
        <w:rPr>
          <w:noProof/>
        </w:rPr>
        <w:t xml:space="preserve">          $ref: 'TS29571_CommonData.yaml#/components/responses/500'</w:t>
      </w:r>
    </w:p>
    <w:p w14:paraId="2922ED58" w14:textId="77777777" w:rsidR="00C5205A" w:rsidRPr="0018365C" w:rsidRDefault="00C5205A" w:rsidP="00C5205A">
      <w:pPr>
        <w:pStyle w:val="PL"/>
        <w:rPr>
          <w:noProof/>
        </w:rPr>
      </w:pPr>
      <w:r w:rsidRPr="0018365C">
        <w:rPr>
          <w:noProof/>
        </w:rPr>
        <w:t xml:space="preserve">        '502':</w:t>
      </w:r>
    </w:p>
    <w:p w14:paraId="3BF81B8A" w14:textId="77777777" w:rsidR="00C5205A" w:rsidRPr="0018365C" w:rsidRDefault="00C5205A" w:rsidP="00C5205A">
      <w:pPr>
        <w:pStyle w:val="PL"/>
        <w:rPr>
          <w:noProof/>
        </w:rPr>
      </w:pPr>
      <w:r w:rsidRPr="0018365C">
        <w:rPr>
          <w:noProof/>
        </w:rPr>
        <w:t xml:space="preserve">          $ref: 'TS29571_CommonData.yaml#/components/responses/502'</w:t>
      </w:r>
    </w:p>
    <w:p w14:paraId="38455D6B" w14:textId="77777777" w:rsidR="00374E6C" w:rsidRPr="0018365C" w:rsidRDefault="00374E6C">
      <w:pPr>
        <w:pStyle w:val="PL"/>
        <w:rPr>
          <w:noProof/>
        </w:rPr>
      </w:pPr>
      <w:r w:rsidRPr="0018365C">
        <w:rPr>
          <w:noProof/>
        </w:rPr>
        <w:t xml:space="preserve">        '503':</w:t>
      </w:r>
    </w:p>
    <w:p w14:paraId="581D9501" w14:textId="77777777" w:rsidR="00374E6C" w:rsidRPr="0018365C" w:rsidRDefault="00374E6C">
      <w:pPr>
        <w:pStyle w:val="PL"/>
        <w:rPr>
          <w:noProof/>
        </w:rPr>
      </w:pPr>
      <w:r w:rsidRPr="0018365C">
        <w:rPr>
          <w:noProof/>
        </w:rPr>
        <w:t xml:space="preserve">          $ref: 'TS29571_CommonData.yaml#/components/responses/503'</w:t>
      </w:r>
    </w:p>
    <w:p w14:paraId="01EA3DFB" w14:textId="77777777" w:rsidR="00374E6C" w:rsidRPr="0018365C" w:rsidRDefault="00374E6C">
      <w:pPr>
        <w:pStyle w:val="PL"/>
        <w:rPr>
          <w:noProof/>
        </w:rPr>
      </w:pPr>
      <w:r w:rsidRPr="0018365C">
        <w:rPr>
          <w:noProof/>
        </w:rPr>
        <w:t xml:space="preserve">        default:</w:t>
      </w:r>
    </w:p>
    <w:p w14:paraId="125867E8" w14:textId="77777777" w:rsidR="00374E6C" w:rsidRPr="0018365C" w:rsidRDefault="00374E6C">
      <w:pPr>
        <w:pStyle w:val="PL"/>
        <w:rPr>
          <w:noProof/>
        </w:rPr>
      </w:pPr>
      <w:r w:rsidRPr="0018365C">
        <w:rPr>
          <w:noProof/>
        </w:rPr>
        <w:t xml:space="preserve">          $ref: 'TS29571_CommonData.yaml#/components/responses/default'</w:t>
      </w:r>
    </w:p>
    <w:p w14:paraId="6496D8B8" w14:textId="77777777" w:rsidR="00374E6C" w:rsidRPr="0018365C" w:rsidRDefault="00374E6C">
      <w:pPr>
        <w:pStyle w:val="PL"/>
        <w:rPr>
          <w:noProof/>
        </w:rPr>
      </w:pPr>
      <w:r w:rsidRPr="0018365C">
        <w:rPr>
          <w:noProof/>
        </w:rPr>
        <w:t xml:space="preserve">    patch:</w:t>
      </w:r>
    </w:p>
    <w:p w14:paraId="0A04E67C"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Update an </w:t>
      </w:r>
      <w:r w:rsidRPr="0018365C">
        <w:rPr>
          <w:noProof/>
        </w:rPr>
        <w:t>Individual BDT policy</w:t>
      </w:r>
    </w:p>
    <w:p w14:paraId="790ADC24" w14:textId="77777777" w:rsidR="00374E6C" w:rsidRPr="0018365C" w:rsidRDefault="00374E6C">
      <w:pPr>
        <w:pStyle w:val="PL"/>
        <w:rPr>
          <w:noProof/>
        </w:rPr>
      </w:pPr>
      <w:r w:rsidRPr="0018365C">
        <w:rPr>
          <w:noProof/>
        </w:rPr>
        <w:t xml:space="preserve">      </w:t>
      </w:r>
      <w:r w:rsidRPr="0018365C">
        <w:rPr>
          <w:rFonts w:cs="Courier New"/>
          <w:noProof/>
          <w:szCs w:val="16"/>
        </w:rPr>
        <w:t>operationId: UpdateBDTPolicy</w:t>
      </w:r>
    </w:p>
    <w:p w14:paraId="30AC3AA7" w14:textId="77777777" w:rsidR="00374E6C" w:rsidRPr="0018365C" w:rsidRDefault="00374E6C">
      <w:pPr>
        <w:pStyle w:val="PL"/>
        <w:rPr>
          <w:noProof/>
        </w:rPr>
      </w:pPr>
      <w:r w:rsidRPr="0018365C">
        <w:rPr>
          <w:noProof/>
        </w:rPr>
        <w:t xml:space="preserve">      tags:</w:t>
      </w:r>
    </w:p>
    <w:p w14:paraId="5A52EFF5" w14:textId="77777777" w:rsidR="00374E6C" w:rsidRPr="0018365C" w:rsidRDefault="00374E6C">
      <w:pPr>
        <w:pStyle w:val="PL"/>
        <w:rPr>
          <w:noProof/>
        </w:rPr>
      </w:pPr>
      <w:r w:rsidRPr="0018365C">
        <w:rPr>
          <w:noProof/>
        </w:rPr>
        <w:t xml:space="preserve">        - Individual BDT policy (Document)</w:t>
      </w:r>
    </w:p>
    <w:p w14:paraId="3ACC7B4C" w14:textId="77777777" w:rsidR="00374E6C" w:rsidRPr="0018365C" w:rsidRDefault="00374E6C">
      <w:pPr>
        <w:pStyle w:val="PL"/>
        <w:rPr>
          <w:noProof/>
        </w:rPr>
      </w:pPr>
      <w:r w:rsidRPr="0018365C">
        <w:rPr>
          <w:noProof/>
        </w:rPr>
        <w:t xml:space="preserve">      parameters:</w:t>
      </w:r>
    </w:p>
    <w:p w14:paraId="51A2DEA9" w14:textId="77777777" w:rsidR="00374E6C" w:rsidRPr="0018365C" w:rsidRDefault="00374E6C">
      <w:pPr>
        <w:pStyle w:val="PL"/>
        <w:rPr>
          <w:noProof/>
        </w:rPr>
      </w:pPr>
      <w:r w:rsidRPr="0018365C">
        <w:rPr>
          <w:noProof/>
        </w:rPr>
        <w:t xml:space="preserve">      - name: bdtPolicyId</w:t>
      </w:r>
    </w:p>
    <w:p w14:paraId="7044E13E" w14:textId="77777777" w:rsidR="00374E6C" w:rsidRPr="0018365C" w:rsidRDefault="00374E6C">
      <w:pPr>
        <w:pStyle w:val="PL"/>
        <w:rPr>
          <w:noProof/>
        </w:rPr>
      </w:pPr>
      <w:r w:rsidRPr="0018365C">
        <w:rPr>
          <w:noProof/>
        </w:rPr>
        <w:t xml:space="preserve">        description: String identifying the individual BDT policy resource in the PCF.</w:t>
      </w:r>
    </w:p>
    <w:p w14:paraId="1D81FE4A" w14:textId="77777777" w:rsidR="00374E6C" w:rsidRPr="0018365C" w:rsidRDefault="00374E6C">
      <w:pPr>
        <w:pStyle w:val="PL"/>
        <w:rPr>
          <w:noProof/>
        </w:rPr>
      </w:pPr>
      <w:r w:rsidRPr="0018365C">
        <w:rPr>
          <w:noProof/>
        </w:rPr>
        <w:t xml:space="preserve">        in: path</w:t>
      </w:r>
    </w:p>
    <w:p w14:paraId="1F050C9D" w14:textId="77777777" w:rsidR="00374E6C" w:rsidRPr="0018365C" w:rsidRDefault="00374E6C">
      <w:pPr>
        <w:pStyle w:val="PL"/>
        <w:rPr>
          <w:noProof/>
        </w:rPr>
      </w:pPr>
      <w:r w:rsidRPr="0018365C">
        <w:rPr>
          <w:noProof/>
        </w:rPr>
        <w:t xml:space="preserve">        required: true</w:t>
      </w:r>
    </w:p>
    <w:p w14:paraId="1FC1B190" w14:textId="77777777" w:rsidR="00374E6C" w:rsidRPr="0018365C" w:rsidRDefault="00374E6C">
      <w:pPr>
        <w:pStyle w:val="PL"/>
        <w:rPr>
          <w:noProof/>
        </w:rPr>
      </w:pPr>
      <w:r w:rsidRPr="0018365C">
        <w:rPr>
          <w:noProof/>
        </w:rPr>
        <w:t xml:space="preserve">        schema:</w:t>
      </w:r>
    </w:p>
    <w:p w14:paraId="64C5A293" w14:textId="77777777" w:rsidR="00374E6C" w:rsidRPr="0018365C" w:rsidRDefault="00374E6C">
      <w:pPr>
        <w:pStyle w:val="PL"/>
        <w:rPr>
          <w:noProof/>
        </w:rPr>
      </w:pPr>
      <w:r w:rsidRPr="0018365C">
        <w:rPr>
          <w:noProof/>
        </w:rPr>
        <w:t xml:space="preserve">          type: string</w:t>
      </w:r>
    </w:p>
    <w:p w14:paraId="0CFAC343" w14:textId="77777777" w:rsidR="00374E6C" w:rsidRPr="0018365C" w:rsidRDefault="00374E6C">
      <w:pPr>
        <w:pStyle w:val="PL"/>
        <w:rPr>
          <w:noProof/>
        </w:rPr>
      </w:pPr>
      <w:r w:rsidRPr="0018365C">
        <w:rPr>
          <w:noProof/>
        </w:rPr>
        <w:t xml:space="preserve">      requestBody:</w:t>
      </w:r>
    </w:p>
    <w:p w14:paraId="0B219D5C"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239E98DB" w14:textId="77777777" w:rsidR="00AA73F1" w:rsidRPr="0018365C" w:rsidRDefault="00AA73F1" w:rsidP="00AA73F1">
      <w:pPr>
        <w:pStyle w:val="PL"/>
        <w:rPr>
          <w:noProof/>
        </w:rPr>
      </w:pPr>
      <w:r w:rsidRPr="0018365C">
        <w:rPr>
          <w:noProof/>
        </w:rPr>
        <w:t xml:space="preserve">          </w:t>
      </w:r>
      <w:r w:rsidR="00374E6C" w:rsidRPr="0018365C">
        <w:rPr>
          <w:noProof/>
        </w:rPr>
        <w:t>Contains modification instruction to be performed on the BdtPolicy data</w:t>
      </w:r>
    </w:p>
    <w:p w14:paraId="165AD983" w14:textId="77777777" w:rsidR="00AA73F1" w:rsidRPr="0018365C" w:rsidRDefault="00AA73F1" w:rsidP="00AA73F1">
      <w:pPr>
        <w:pStyle w:val="PL"/>
        <w:rPr>
          <w:rFonts w:cs="Arial"/>
          <w:noProof/>
          <w:szCs w:val="18"/>
          <w:lang w:eastAsia="zh-CN"/>
        </w:rPr>
      </w:pPr>
      <w:r w:rsidRPr="0018365C">
        <w:rPr>
          <w:noProof/>
        </w:rPr>
        <w:t xml:space="preserve">          </w:t>
      </w:r>
      <w:r w:rsidR="00374E6C" w:rsidRPr="0018365C">
        <w:rPr>
          <w:noProof/>
        </w:rPr>
        <w:t xml:space="preserve">structure to select a transfer policy </w:t>
      </w:r>
      <w:r w:rsidR="00374E6C" w:rsidRPr="0018365C">
        <w:rPr>
          <w:rFonts w:cs="Arial"/>
          <w:noProof/>
          <w:szCs w:val="18"/>
        </w:rPr>
        <w:t>and in addition, may</w:t>
      </w:r>
      <w:r w:rsidR="00374E6C" w:rsidRPr="0018365C">
        <w:rPr>
          <w:noProof/>
        </w:rPr>
        <w:t xml:space="preserve"> </w:t>
      </w:r>
      <w:r w:rsidR="00374E6C" w:rsidRPr="0018365C">
        <w:rPr>
          <w:rFonts w:cs="Arial"/>
          <w:noProof/>
          <w:szCs w:val="18"/>
        </w:rPr>
        <w:t xml:space="preserve">indicate </w:t>
      </w:r>
      <w:r w:rsidR="00374E6C" w:rsidRPr="0018365C">
        <w:rPr>
          <w:rFonts w:cs="Arial"/>
          <w:noProof/>
          <w:szCs w:val="18"/>
          <w:lang w:eastAsia="zh-CN"/>
        </w:rPr>
        <w:t>whether</w:t>
      </w:r>
    </w:p>
    <w:p w14:paraId="365722CC" w14:textId="77777777" w:rsidR="00374E6C" w:rsidRPr="0018365C" w:rsidRDefault="00AA73F1" w:rsidP="00AA73F1">
      <w:pPr>
        <w:pStyle w:val="PL"/>
        <w:rPr>
          <w:noProof/>
        </w:rPr>
      </w:pPr>
      <w:r w:rsidRPr="0018365C">
        <w:rPr>
          <w:noProof/>
        </w:rPr>
        <w:t xml:space="preserve">          </w:t>
      </w:r>
      <w:r w:rsidR="00374E6C" w:rsidRPr="0018365C">
        <w:rPr>
          <w:rFonts w:cs="Arial"/>
          <w:noProof/>
          <w:szCs w:val="18"/>
          <w:lang w:eastAsia="zh-CN"/>
        </w:rPr>
        <w:t>the BDT warning notification is enabled or disabled</w:t>
      </w:r>
      <w:r w:rsidR="00374E6C" w:rsidRPr="0018365C">
        <w:rPr>
          <w:noProof/>
        </w:rPr>
        <w:t>.</w:t>
      </w:r>
    </w:p>
    <w:p w14:paraId="47DECC64" w14:textId="77777777" w:rsidR="00374E6C" w:rsidRPr="0018365C" w:rsidRDefault="00374E6C">
      <w:pPr>
        <w:pStyle w:val="PL"/>
        <w:rPr>
          <w:noProof/>
        </w:rPr>
      </w:pPr>
      <w:r w:rsidRPr="0018365C">
        <w:rPr>
          <w:noProof/>
        </w:rPr>
        <w:t xml:space="preserve">        required: true</w:t>
      </w:r>
    </w:p>
    <w:p w14:paraId="495401D4" w14:textId="77777777" w:rsidR="00374E6C" w:rsidRPr="0018365C" w:rsidRDefault="00374E6C">
      <w:pPr>
        <w:pStyle w:val="PL"/>
        <w:rPr>
          <w:noProof/>
        </w:rPr>
      </w:pPr>
      <w:r w:rsidRPr="0018365C">
        <w:rPr>
          <w:noProof/>
        </w:rPr>
        <w:t xml:space="preserve">        content:</w:t>
      </w:r>
    </w:p>
    <w:p w14:paraId="36D6F244" w14:textId="77777777" w:rsidR="00374E6C" w:rsidRPr="0018365C" w:rsidRDefault="00374E6C">
      <w:pPr>
        <w:pStyle w:val="PL"/>
        <w:rPr>
          <w:noProof/>
        </w:rPr>
      </w:pPr>
      <w:r w:rsidRPr="0018365C">
        <w:rPr>
          <w:noProof/>
        </w:rPr>
        <w:t xml:space="preserve">          application/merge-patch+json:</w:t>
      </w:r>
    </w:p>
    <w:p w14:paraId="6F18E2C8" w14:textId="77777777" w:rsidR="00374E6C" w:rsidRPr="0018365C" w:rsidRDefault="00374E6C">
      <w:pPr>
        <w:pStyle w:val="PL"/>
        <w:rPr>
          <w:noProof/>
        </w:rPr>
      </w:pPr>
      <w:r w:rsidRPr="0018365C">
        <w:rPr>
          <w:noProof/>
        </w:rPr>
        <w:t xml:space="preserve">            schema:</w:t>
      </w:r>
    </w:p>
    <w:p w14:paraId="28C108D2" w14:textId="77777777" w:rsidR="00374E6C" w:rsidRPr="0018365C" w:rsidRDefault="00374E6C">
      <w:pPr>
        <w:pStyle w:val="PL"/>
        <w:rPr>
          <w:noProof/>
        </w:rPr>
      </w:pPr>
      <w:r w:rsidRPr="0018365C">
        <w:rPr>
          <w:noProof/>
        </w:rPr>
        <w:t xml:space="preserve">              $ref: '#/components/schemas/PatchBdtPolicy'</w:t>
      </w:r>
    </w:p>
    <w:p w14:paraId="107C2500" w14:textId="77777777" w:rsidR="00374E6C" w:rsidRPr="0018365C" w:rsidRDefault="00374E6C">
      <w:pPr>
        <w:pStyle w:val="PL"/>
        <w:rPr>
          <w:noProof/>
        </w:rPr>
      </w:pPr>
      <w:r w:rsidRPr="0018365C">
        <w:rPr>
          <w:noProof/>
        </w:rPr>
        <w:t xml:space="preserve">      responses:</w:t>
      </w:r>
    </w:p>
    <w:p w14:paraId="05A43A22" w14:textId="77777777" w:rsidR="00374E6C" w:rsidRPr="0018365C" w:rsidRDefault="00374E6C">
      <w:pPr>
        <w:pStyle w:val="PL"/>
        <w:rPr>
          <w:noProof/>
        </w:rPr>
      </w:pPr>
      <w:r w:rsidRPr="0018365C">
        <w:rPr>
          <w:noProof/>
        </w:rPr>
        <w:t xml:space="preserve">        '200':</w:t>
      </w:r>
    </w:p>
    <w:p w14:paraId="0856E89F" w14:textId="77777777" w:rsidR="00976AA5" w:rsidRPr="0018365C" w:rsidRDefault="00374E6C" w:rsidP="00976AA5">
      <w:pPr>
        <w:pStyle w:val="PL"/>
        <w:rPr>
          <w:noProof/>
        </w:rPr>
      </w:pPr>
      <w:r w:rsidRPr="0018365C">
        <w:rPr>
          <w:noProof/>
        </w:rPr>
        <w:t xml:space="preserve">          description: </w:t>
      </w:r>
      <w:r w:rsidR="00976AA5" w:rsidRPr="0018365C">
        <w:rPr>
          <w:noProof/>
        </w:rPr>
        <w:t>&gt;</w:t>
      </w:r>
    </w:p>
    <w:p w14:paraId="0926CD11" w14:textId="77777777" w:rsidR="00976AA5" w:rsidRPr="0018365C" w:rsidRDefault="00976AA5" w:rsidP="00976AA5">
      <w:pPr>
        <w:pStyle w:val="PL"/>
        <w:rPr>
          <w:noProof/>
        </w:rPr>
      </w:pPr>
      <w:r w:rsidRPr="0018365C">
        <w:rPr>
          <w:noProof/>
        </w:rPr>
        <w:t xml:space="preserve">            </w:t>
      </w:r>
      <w:r w:rsidR="00374E6C" w:rsidRPr="0018365C">
        <w:rPr>
          <w:noProof/>
        </w:rPr>
        <w:t>The Individual BDT Policy resource is modified and a representation of that</w:t>
      </w:r>
    </w:p>
    <w:p w14:paraId="3095CC95" w14:textId="77777777" w:rsidR="00374E6C" w:rsidRPr="0018365C" w:rsidRDefault="00976AA5" w:rsidP="00976AA5">
      <w:pPr>
        <w:pStyle w:val="PL"/>
        <w:rPr>
          <w:noProof/>
        </w:rPr>
      </w:pPr>
      <w:r w:rsidRPr="0018365C">
        <w:rPr>
          <w:noProof/>
        </w:rPr>
        <w:t xml:space="preserve">            </w:t>
      </w:r>
      <w:r w:rsidR="00374E6C" w:rsidRPr="0018365C">
        <w:rPr>
          <w:noProof/>
        </w:rPr>
        <w:t>resource is returned.</w:t>
      </w:r>
    </w:p>
    <w:p w14:paraId="7DD64DF0" w14:textId="77777777" w:rsidR="00374E6C" w:rsidRPr="0018365C" w:rsidRDefault="00374E6C">
      <w:pPr>
        <w:pStyle w:val="PL"/>
        <w:rPr>
          <w:noProof/>
        </w:rPr>
      </w:pPr>
      <w:r w:rsidRPr="0018365C">
        <w:rPr>
          <w:noProof/>
        </w:rPr>
        <w:t xml:space="preserve">          content:</w:t>
      </w:r>
    </w:p>
    <w:p w14:paraId="2178D9EA" w14:textId="77777777" w:rsidR="00374E6C" w:rsidRPr="0018365C" w:rsidRDefault="00374E6C">
      <w:pPr>
        <w:pStyle w:val="PL"/>
        <w:rPr>
          <w:noProof/>
        </w:rPr>
      </w:pPr>
      <w:r w:rsidRPr="0018365C">
        <w:rPr>
          <w:noProof/>
        </w:rPr>
        <w:t xml:space="preserve">            application/json:</w:t>
      </w:r>
    </w:p>
    <w:p w14:paraId="344CA4E0" w14:textId="77777777" w:rsidR="00374E6C" w:rsidRPr="0018365C" w:rsidRDefault="00374E6C">
      <w:pPr>
        <w:pStyle w:val="PL"/>
        <w:rPr>
          <w:noProof/>
        </w:rPr>
      </w:pPr>
      <w:r w:rsidRPr="0018365C">
        <w:rPr>
          <w:noProof/>
        </w:rPr>
        <w:t xml:space="preserve">              schema:</w:t>
      </w:r>
    </w:p>
    <w:p w14:paraId="7B5DE80F" w14:textId="77777777" w:rsidR="00374E6C" w:rsidRPr="0018365C" w:rsidRDefault="00374E6C">
      <w:pPr>
        <w:pStyle w:val="PL"/>
        <w:rPr>
          <w:noProof/>
        </w:rPr>
      </w:pPr>
      <w:r w:rsidRPr="0018365C">
        <w:rPr>
          <w:noProof/>
        </w:rPr>
        <w:t xml:space="preserve">                $ref: '#/components/schemas/BdtPolicy'</w:t>
      </w:r>
    </w:p>
    <w:p w14:paraId="5C9C7A9D" w14:textId="77777777" w:rsidR="00374E6C" w:rsidRPr="0018365C" w:rsidRDefault="00374E6C">
      <w:pPr>
        <w:pStyle w:val="PL"/>
        <w:rPr>
          <w:noProof/>
        </w:rPr>
      </w:pPr>
      <w:r w:rsidRPr="0018365C">
        <w:rPr>
          <w:noProof/>
        </w:rPr>
        <w:t xml:space="preserve">        '204':</w:t>
      </w:r>
    </w:p>
    <w:p w14:paraId="7A18B9EA" w14:textId="77777777" w:rsidR="00374E6C" w:rsidRPr="0018365C" w:rsidRDefault="00374E6C">
      <w:pPr>
        <w:pStyle w:val="PL"/>
        <w:rPr>
          <w:noProof/>
        </w:rPr>
      </w:pPr>
      <w:r w:rsidRPr="0018365C">
        <w:rPr>
          <w:noProof/>
        </w:rPr>
        <w:t xml:space="preserve">          description: The Individual BDT Policy resource is modified.</w:t>
      </w:r>
    </w:p>
    <w:p w14:paraId="21A140E4" w14:textId="77777777" w:rsidR="00374E6C" w:rsidRPr="0018365C" w:rsidRDefault="00374E6C">
      <w:pPr>
        <w:pStyle w:val="PL"/>
        <w:rPr>
          <w:noProof/>
        </w:rPr>
      </w:pPr>
      <w:r w:rsidRPr="0018365C">
        <w:rPr>
          <w:noProof/>
        </w:rPr>
        <w:t xml:space="preserve">        '307':</w:t>
      </w:r>
    </w:p>
    <w:p w14:paraId="42434079" w14:textId="77777777" w:rsidR="00374E6C" w:rsidRPr="0018365C" w:rsidRDefault="00374E6C">
      <w:pPr>
        <w:pStyle w:val="PL"/>
        <w:rPr>
          <w:noProof/>
        </w:rPr>
      </w:pPr>
      <w:r w:rsidRPr="0018365C">
        <w:rPr>
          <w:noProof/>
        </w:rPr>
        <w:t xml:space="preserve">          $ref: 'TS29571_CommonData.yaml#/components/responses/307'</w:t>
      </w:r>
    </w:p>
    <w:p w14:paraId="290D2D09" w14:textId="77777777" w:rsidR="00374E6C" w:rsidRPr="0018365C" w:rsidRDefault="00374E6C">
      <w:pPr>
        <w:pStyle w:val="PL"/>
        <w:rPr>
          <w:noProof/>
        </w:rPr>
      </w:pPr>
      <w:r w:rsidRPr="0018365C">
        <w:rPr>
          <w:noProof/>
        </w:rPr>
        <w:t xml:space="preserve">        '308':</w:t>
      </w:r>
    </w:p>
    <w:p w14:paraId="79858C41" w14:textId="77777777" w:rsidR="00374E6C" w:rsidRPr="0018365C" w:rsidRDefault="00374E6C">
      <w:pPr>
        <w:pStyle w:val="PL"/>
        <w:rPr>
          <w:noProof/>
        </w:rPr>
      </w:pPr>
      <w:r w:rsidRPr="0018365C">
        <w:rPr>
          <w:noProof/>
        </w:rPr>
        <w:t xml:space="preserve">          $ref: 'TS29571_CommonData.yaml#/components/responses/308'</w:t>
      </w:r>
    </w:p>
    <w:p w14:paraId="13629F97" w14:textId="77777777" w:rsidR="00374E6C" w:rsidRPr="0018365C" w:rsidRDefault="00374E6C">
      <w:pPr>
        <w:pStyle w:val="PL"/>
        <w:rPr>
          <w:noProof/>
        </w:rPr>
      </w:pPr>
      <w:r w:rsidRPr="0018365C">
        <w:rPr>
          <w:noProof/>
        </w:rPr>
        <w:t xml:space="preserve">        '400':</w:t>
      </w:r>
    </w:p>
    <w:p w14:paraId="49910EA4" w14:textId="77777777" w:rsidR="00374E6C" w:rsidRPr="0018365C" w:rsidRDefault="00374E6C">
      <w:pPr>
        <w:pStyle w:val="PL"/>
        <w:rPr>
          <w:noProof/>
        </w:rPr>
      </w:pPr>
      <w:r w:rsidRPr="0018365C">
        <w:rPr>
          <w:noProof/>
        </w:rPr>
        <w:t xml:space="preserve">          $ref: 'TS29571_CommonData.yaml#/components/responses/400'</w:t>
      </w:r>
    </w:p>
    <w:p w14:paraId="5CEB788D" w14:textId="77777777" w:rsidR="00374E6C" w:rsidRPr="0018365C" w:rsidRDefault="00374E6C">
      <w:pPr>
        <w:pStyle w:val="PL"/>
        <w:rPr>
          <w:noProof/>
        </w:rPr>
      </w:pPr>
      <w:r w:rsidRPr="0018365C">
        <w:rPr>
          <w:noProof/>
        </w:rPr>
        <w:t xml:space="preserve">        '401':</w:t>
      </w:r>
    </w:p>
    <w:p w14:paraId="507CA44B" w14:textId="77777777" w:rsidR="00374E6C" w:rsidRPr="0018365C" w:rsidRDefault="00374E6C">
      <w:pPr>
        <w:pStyle w:val="PL"/>
        <w:rPr>
          <w:noProof/>
        </w:rPr>
      </w:pPr>
      <w:r w:rsidRPr="0018365C">
        <w:rPr>
          <w:noProof/>
        </w:rPr>
        <w:t xml:space="preserve">          $ref: 'TS29571_CommonData.yaml#/components/responses/401'</w:t>
      </w:r>
    </w:p>
    <w:p w14:paraId="58B7C0BD" w14:textId="77777777" w:rsidR="00374E6C" w:rsidRPr="0018365C" w:rsidRDefault="00374E6C">
      <w:pPr>
        <w:pStyle w:val="PL"/>
        <w:rPr>
          <w:noProof/>
        </w:rPr>
      </w:pPr>
      <w:r w:rsidRPr="0018365C">
        <w:rPr>
          <w:noProof/>
        </w:rPr>
        <w:t xml:space="preserve">        '403':</w:t>
      </w:r>
    </w:p>
    <w:p w14:paraId="1C69F74B" w14:textId="77777777" w:rsidR="00374E6C" w:rsidRPr="0018365C" w:rsidRDefault="00374E6C">
      <w:pPr>
        <w:pStyle w:val="PL"/>
        <w:rPr>
          <w:noProof/>
        </w:rPr>
      </w:pPr>
      <w:r w:rsidRPr="0018365C">
        <w:rPr>
          <w:noProof/>
        </w:rPr>
        <w:t xml:space="preserve">          $ref: 'TS29571_CommonData.yaml#/components/responses/403'</w:t>
      </w:r>
    </w:p>
    <w:p w14:paraId="2840A98D" w14:textId="77777777" w:rsidR="00374E6C" w:rsidRPr="0018365C" w:rsidRDefault="00374E6C">
      <w:pPr>
        <w:pStyle w:val="PL"/>
        <w:rPr>
          <w:noProof/>
        </w:rPr>
      </w:pPr>
      <w:r w:rsidRPr="0018365C">
        <w:rPr>
          <w:noProof/>
        </w:rPr>
        <w:t xml:space="preserve">        '404':</w:t>
      </w:r>
    </w:p>
    <w:p w14:paraId="53B54DA1" w14:textId="77777777" w:rsidR="00374E6C" w:rsidRPr="0018365C" w:rsidRDefault="00374E6C">
      <w:pPr>
        <w:pStyle w:val="PL"/>
        <w:rPr>
          <w:noProof/>
        </w:rPr>
      </w:pPr>
      <w:r w:rsidRPr="0018365C">
        <w:rPr>
          <w:noProof/>
        </w:rPr>
        <w:t xml:space="preserve">          $ref: 'TS29571_CommonData.yaml#/components/responses/404'</w:t>
      </w:r>
    </w:p>
    <w:p w14:paraId="6D6FF74C" w14:textId="77777777" w:rsidR="00374E6C" w:rsidRPr="0018365C" w:rsidRDefault="00374E6C">
      <w:pPr>
        <w:pStyle w:val="PL"/>
        <w:rPr>
          <w:noProof/>
        </w:rPr>
      </w:pPr>
      <w:r w:rsidRPr="0018365C">
        <w:rPr>
          <w:noProof/>
        </w:rPr>
        <w:t xml:space="preserve">        '411':</w:t>
      </w:r>
    </w:p>
    <w:p w14:paraId="7B6F0854" w14:textId="77777777" w:rsidR="00374E6C" w:rsidRPr="0018365C" w:rsidRDefault="00374E6C">
      <w:pPr>
        <w:pStyle w:val="PL"/>
        <w:rPr>
          <w:noProof/>
        </w:rPr>
      </w:pPr>
      <w:r w:rsidRPr="0018365C">
        <w:rPr>
          <w:noProof/>
        </w:rPr>
        <w:lastRenderedPageBreak/>
        <w:t xml:space="preserve">          $ref: 'TS29571_CommonData.yaml#/components/responses/411'</w:t>
      </w:r>
    </w:p>
    <w:p w14:paraId="6D9F8A1B" w14:textId="77777777" w:rsidR="00374E6C" w:rsidRPr="0018365C" w:rsidRDefault="00374E6C">
      <w:pPr>
        <w:pStyle w:val="PL"/>
        <w:rPr>
          <w:noProof/>
        </w:rPr>
      </w:pPr>
      <w:r w:rsidRPr="0018365C">
        <w:rPr>
          <w:noProof/>
        </w:rPr>
        <w:t xml:space="preserve">        '413':</w:t>
      </w:r>
    </w:p>
    <w:p w14:paraId="1C8216EF" w14:textId="77777777" w:rsidR="00374E6C" w:rsidRPr="0018365C" w:rsidRDefault="00374E6C">
      <w:pPr>
        <w:pStyle w:val="PL"/>
        <w:rPr>
          <w:noProof/>
        </w:rPr>
      </w:pPr>
      <w:r w:rsidRPr="0018365C">
        <w:rPr>
          <w:noProof/>
        </w:rPr>
        <w:t xml:space="preserve">          $ref: 'TS29571_CommonData.yaml#/components/responses/413'</w:t>
      </w:r>
    </w:p>
    <w:p w14:paraId="45B6A2AB" w14:textId="77777777" w:rsidR="00374E6C" w:rsidRPr="0018365C" w:rsidRDefault="00374E6C">
      <w:pPr>
        <w:pStyle w:val="PL"/>
        <w:rPr>
          <w:noProof/>
        </w:rPr>
      </w:pPr>
      <w:r w:rsidRPr="0018365C">
        <w:rPr>
          <w:noProof/>
        </w:rPr>
        <w:t xml:space="preserve">        '415':</w:t>
      </w:r>
    </w:p>
    <w:p w14:paraId="0A8B5DC8" w14:textId="77777777" w:rsidR="00374E6C" w:rsidRPr="0018365C" w:rsidRDefault="00374E6C">
      <w:pPr>
        <w:pStyle w:val="PL"/>
        <w:rPr>
          <w:noProof/>
        </w:rPr>
      </w:pPr>
      <w:r w:rsidRPr="0018365C">
        <w:rPr>
          <w:noProof/>
        </w:rPr>
        <w:t xml:space="preserve">          $ref: 'TS29571_CommonData.yaml#/components/responses/415'</w:t>
      </w:r>
    </w:p>
    <w:p w14:paraId="1F99651A" w14:textId="77777777" w:rsidR="00374E6C" w:rsidRPr="0018365C" w:rsidRDefault="00374E6C">
      <w:pPr>
        <w:pStyle w:val="PL"/>
        <w:rPr>
          <w:noProof/>
        </w:rPr>
      </w:pPr>
      <w:r w:rsidRPr="0018365C">
        <w:rPr>
          <w:noProof/>
        </w:rPr>
        <w:t xml:space="preserve">        '429':</w:t>
      </w:r>
    </w:p>
    <w:p w14:paraId="5AC846B3" w14:textId="77777777" w:rsidR="00374E6C" w:rsidRPr="0018365C" w:rsidRDefault="00374E6C">
      <w:pPr>
        <w:pStyle w:val="PL"/>
        <w:rPr>
          <w:noProof/>
        </w:rPr>
      </w:pPr>
      <w:r w:rsidRPr="0018365C">
        <w:rPr>
          <w:noProof/>
        </w:rPr>
        <w:t xml:space="preserve">          $ref: 'TS29571_CommonData.yaml#/components/responses/429'</w:t>
      </w:r>
    </w:p>
    <w:p w14:paraId="504D19F7" w14:textId="77777777" w:rsidR="00374E6C" w:rsidRPr="0018365C" w:rsidRDefault="00374E6C">
      <w:pPr>
        <w:pStyle w:val="PL"/>
        <w:rPr>
          <w:noProof/>
        </w:rPr>
      </w:pPr>
      <w:r w:rsidRPr="0018365C">
        <w:rPr>
          <w:noProof/>
        </w:rPr>
        <w:t xml:space="preserve">        '500':</w:t>
      </w:r>
    </w:p>
    <w:p w14:paraId="38EA09DF" w14:textId="77777777" w:rsidR="00374E6C" w:rsidRPr="0018365C" w:rsidRDefault="00374E6C">
      <w:pPr>
        <w:pStyle w:val="PL"/>
        <w:rPr>
          <w:noProof/>
        </w:rPr>
      </w:pPr>
      <w:r w:rsidRPr="0018365C">
        <w:rPr>
          <w:noProof/>
        </w:rPr>
        <w:t xml:space="preserve">          $ref: 'TS29571_CommonData.yaml#/components/responses/500'</w:t>
      </w:r>
    </w:p>
    <w:p w14:paraId="0589947F" w14:textId="77777777" w:rsidR="00C5205A" w:rsidRPr="0018365C" w:rsidRDefault="00C5205A" w:rsidP="00C5205A">
      <w:pPr>
        <w:pStyle w:val="PL"/>
        <w:rPr>
          <w:noProof/>
        </w:rPr>
      </w:pPr>
      <w:r w:rsidRPr="0018365C">
        <w:rPr>
          <w:noProof/>
        </w:rPr>
        <w:t xml:space="preserve">        '502':</w:t>
      </w:r>
    </w:p>
    <w:p w14:paraId="0A126F82" w14:textId="77777777" w:rsidR="00C5205A" w:rsidRPr="0018365C" w:rsidRDefault="00C5205A" w:rsidP="00C5205A">
      <w:pPr>
        <w:pStyle w:val="PL"/>
        <w:rPr>
          <w:noProof/>
        </w:rPr>
      </w:pPr>
      <w:r w:rsidRPr="0018365C">
        <w:rPr>
          <w:noProof/>
        </w:rPr>
        <w:t xml:space="preserve">          $ref: 'TS29571_CommonData.yaml#/components/responses/502'</w:t>
      </w:r>
    </w:p>
    <w:p w14:paraId="004C7784" w14:textId="77777777" w:rsidR="00374E6C" w:rsidRPr="0018365C" w:rsidRDefault="00374E6C">
      <w:pPr>
        <w:pStyle w:val="PL"/>
        <w:rPr>
          <w:noProof/>
        </w:rPr>
      </w:pPr>
      <w:r w:rsidRPr="0018365C">
        <w:rPr>
          <w:noProof/>
        </w:rPr>
        <w:t xml:space="preserve">        '503':</w:t>
      </w:r>
    </w:p>
    <w:p w14:paraId="1091B9A7" w14:textId="77777777" w:rsidR="00374E6C" w:rsidRPr="0018365C" w:rsidRDefault="00374E6C">
      <w:pPr>
        <w:pStyle w:val="PL"/>
        <w:rPr>
          <w:noProof/>
        </w:rPr>
      </w:pPr>
      <w:r w:rsidRPr="0018365C">
        <w:rPr>
          <w:noProof/>
        </w:rPr>
        <w:t xml:space="preserve">          $ref: 'TS29571_CommonData.yaml#/components/responses/503'</w:t>
      </w:r>
    </w:p>
    <w:p w14:paraId="418C0613" w14:textId="77777777" w:rsidR="00374E6C" w:rsidRPr="0018365C" w:rsidRDefault="00374E6C">
      <w:pPr>
        <w:pStyle w:val="PL"/>
        <w:rPr>
          <w:noProof/>
        </w:rPr>
      </w:pPr>
      <w:r w:rsidRPr="0018365C">
        <w:rPr>
          <w:noProof/>
        </w:rPr>
        <w:t xml:space="preserve">        default:</w:t>
      </w:r>
    </w:p>
    <w:p w14:paraId="33D1D6E8" w14:textId="77777777" w:rsidR="00374E6C" w:rsidRPr="0018365C" w:rsidRDefault="00374E6C">
      <w:pPr>
        <w:pStyle w:val="PL"/>
        <w:rPr>
          <w:noProof/>
        </w:rPr>
      </w:pPr>
      <w:r w:rsidRPr="0018365C">
        <w:rPr>
          <w:noProof/>
        </w:rPr>
        <w:t xml:space="preserve">          $ref: 'TS29571_CommonData.yaml#/components/responses/default'</w:t>
      </w:r>
    </w:p>
    <w:p w14:paraId="142E63B1" w14:textId="77777777" w:rsidR="00374E6C" w:rsidRPr="0018365C" w:rsidRDefault="00374E6C">
      <w:pPr>
        <w:pStyle w:val="PL"/>
        <w:rPr>
          <w:noProof/>
        </w:rPr>
      </w:pPr>
    </w:p>
    <w:p w14:paraId="52B335DF" w14:textId="77777777" w:rsidR="00374E6C" w:rsidRPr="0018365C" w:rsidRDefault="00374E6C">
      <w:pPr>
        <w:pStyle w:val="PL"/>
        <w:rPr>
          <w:noProof/>
        </w:rPr>
      </w:pPr>
      <w:r w:rsidRPr="0018365C">
        <w:rPr>
          <w:noProof/>
        </w:rPr>
        <w:t>components:</w:t>
      </w:r>
    </w:p>
    <w:p w14:paraId="40268B2C" w14:textId="77777777" w:rsidR="00E95600" w:rsidRPr="0018365C" w:rsidRDefault="00E95600" w:rsidP="00E95600">
      <w:pPr>
        <w:pStyle w:val="PL"/>
        <w:rPr>
          <w:noProof/>
        </w:rPr>
      </w:pPr>
    </w:p>
    <w:p w14:paraId="21B5E4B0" w14:textId="77777777" w:rsidR="00374E6C" w:rsidRPr="0018365C" w:rsidRDefault="00374E6C">
      <w:pPr>
        <w:pStyle w:val="PL"/>
        <w:rPr>
          <w:noProof/>
        </w:rPr>
      </w:pPr>
      <w:r w:rsidRPr="0018365C">
        <w:rPr>
          <w:noProof/>
        </w:rPr>
        <w:t xml:space="preserve">  securitySchemes:</w:t>
      </w:r>
    </w:p>
    <w:p w14:paraId="5A12F546" w14:textId="77777777" w:rsidR="00374E6C" w:rsidRPr="0018365C" w:rsidRDefault="00374E6C">
      <w:pPr>
        <w:pStyle w:val="PL"/>
        <w:rPr>
          <w:noProof/>
        </w:rPr>
      </w:pPr>
      <w:r w:rsidRPr="0018365C">
        <w:rPr>
          <w:noProof/>
        </w:rPr>
        <w:t xml:space="preserve">    oAuth2ClientCredentials:</w:t>
      </w:r>
    </w:p>
    <w:p w14:paraId="24586742" w14:textId="77777777" w:rsidR="00374E6C" w:rsidRPr="0018365C" w:rsidRDefault="00374E6C">
      <w:pPr>
        <w:pStyle w:val="PL"/>
        <w:rPr>
          <w:noProof/>
        </w:rPr>
      </w:pPr>
      <w:r w:rsidRPr="0018365C">
        <w:rPr>
          <w:noProof/>
        </w:rPr>
        <w:t xml:space="preserve">      type: oauth2</w:t>
      </w:r>
    </w:p>
    <w:p w14:paraId="6E7E06DF" w14:textId="77777777" w:rsidR="00374E6C" w:rsidRPr="0018365C" w:rsidRDefault="00374E6C">
      <w:pPr>
        <w:pStyle w:val="PL"/>
        <w:rPr>
          <w:noProof/>
        </w:rPr>
      </w:pPr>
      <w:r w:rsidRPr="0018365C">
        <w:rPr>
          <w:noProof/>
        </w:rPr>
        <w:t xml:space="preserve">      flows:</w:t>
      </w:r>
    </w:p>
    <w:p w14:paraId="73DA862E" w14:textId="77777777" w:rsidR="00374E6C" w:rsidRPr="0018365C" w:rsidRDefault="00374E6C">
      <w:pPr>
        <w:pStyle w:val="PL"/>
        <w:rPr>
          <w:noProof/>
        </w:rPr>
      </w:pPr>
      <w:r w:rsidRPr="0018365C">
        <w:rPr>
          <w:noProof/>
        </w:rPr>
        <w:t xml:space="preserve">        clientCredentials:</w:t>
      </w:r>
    </w:p>
    <w:p w14:paraId="215A8594" w14:textId="77777777" w:rsidR="00374E6C" w:rsidRPr="0018365C" w:rsidRDefault="00374E6C">
      <w:pPr>
        <w:pStyle w:val="PL"/>
        <w:rPr>
          <w:noProof/>
        </w:rPr>
      </w:pPr>
      <w:r w:rsidRPr="0018365C">
        <w:rPr>
          <w:noProof/>
        </w:rPr>
        <w:t xml:space="preserve">          tokenUrl: '{nrfApiRoot}/oauth2/token'</w:t>
      </w:r>
    </w:p>
    <w:p w14:paraId="28C343C7" w14:textId="77777777" w:rsidR="00374E6C" w:rsidRPr="0018365C" w:rsidRDefault="00374E6C">
      <w:pPr>
        <w:pStyle w:val="PL"/>
        <w:rPr>
          <w:noProof/>
        </w:rPr>
      </w:pPr>
      <w:r w:rsidRPr="0018365C">
        <w:rPr>
          <w:noProof/>
        </w:rPr>
        <w:t xml:space="preserve">          scopes:</w:t>
      </w:r>
    </w:p>
    <w:p w14:paraId="660BE7EE" w14:textId="77777777" w:rsidR="00374E6C" w:rsidRPr="0018365C" w:rsidRDefault="00374E6C">
      <w:pPr>
        <w:pStyle w:val="PL"/>
        <w:rPr>
          <w:noProof/>
        </w:rPr>
      </w:pPr>
      <w:r w:rsidRPr="0018365C">
        <w:rPr>
          <w:noProof/>
        </w:rPr>
        <w:t xml:space="preserve">            npcf-bdtpolicycontrol: Access to the Npcf_BDTPolicyControl API</w:t>
      </w:r>
    </w:p>
    <w:p w14:paraId="71CD8FF7" w14:textId="77777777" w:rsidR="00E95600" w:rsidRPr="0018365C" w:rsidRDefault="00E95600" w:rsidP="00E95600">
      <w:pPr>
        <w:pStyle w:val="PL"/>
        <w:rPr>
          <w:noProof/>
        </w:rPr>
      </w:pPr>
    </w:p>
    <w:p w14:paraId="7618F641" w14:textId="77777777" w:rsidR="00374E6C" w:rsidRPr="0018365C" w:rsidRDefault="00374E6C">
      <w:pPr>
        <w:pStyle w:val="PL"/>
        <w:rPr>
          <w:noProof/>
        </w:rPr>
      </w:pPr>
      <w:r w:rsidRPr="0018365C">
        <w:rPr>
          <w:noProof/>
        </w:rPr>
        <w:t xml:space="preserve">  schemas:</w:t>
      </w:r>
    </w:p>
    <w:p w14:paraId="36AC21D0" w14:textId="77777777" w:rsidR="00374E6C" w:rsidRPr="0018365C" w:rsidRDefault="00374E6C">
      <w:pPr>
        <w:pStyle w:val="PL"/>
        <w:rPr>
          <w:noProof/>
        </w:rPr>
      </w:pPr>
    </w:p>
    <w:p w14:paraId="0499E855" w14:textId="77777777" w:rsidR="00374E6C" w:rsidRPr="0018365C" w:rsidRDefault="00374E6C">
      <w:pPr>
        <w:pStyle w:val="PL"/>
        <w:rPr>
          <w:noProof/>
        </w:rPr>
      </w:pPr>
      <w:r w:rsidRPr="0018365C">
        <w:rPr>
          <w:noProof/>
        </w:rPr>
        <w:t># Structured data types</w:t>
      </w:r>
    </w:p>
    <w:p w14:paraId="1F72A819" w14:textId="77777777" w:rsidR="00374E6C" w:rsidRPr="0018365C" w:rsidRDefault="00374E6C">
      <w:pPr>
        <w:pStyle w:val="PL"/>
        <w:rPr>
          <w:noProof/>
        </w:rPr>
      </w:pPr>
    </w:p>
    <w:p w14:paraId="0CA788CC" w14:textId="77777777" w:rsidR="00374E6C" w:rsidRPr="0018365C" w:rsidRDefault="00374E6C">
      <w:pPr>
        <w:pStyle w:val="PL"/>
        <w:rPr>
          <w:noProof/>
        </w:rPr>
      </w:pPr>
      <w:r w:rsidRPr="0018365C">
        <w:rPr>
          <w:noProof/>
        </w:rPr>
        <w:t xml:space="preserve">    BdtPolicy:</w:t>
      </w:r>
    </w:p>
    <w:p w14:paraId="1237B90D" w14:textId="77777777" w:rsidR="00374E6C" w:rsidRPr="0018365C" w:rsidRDefault="00374E6C">
      <w:pPr>
        <w:pStyle w:val="PL"/>
        <w:rPr>
          <w:noProof/>
        </w:rPr>
      </w:pPr>
      <w:r w:rsidRPr="0018365C">
        <w:rPr>
          <w:noProof/>
        </w:rPr>
        <w:t xml:space="preserve">      description: Represents an Individual BDT policy resource.</w:t>
      </w:r>
    </w:p>
    <w:p w14:paraId="7EC2F160" w14:textId="77777777" w:rsidR="00374E6C" w:rsidRPr="0018365C" w:rsidRDefault="00374E6C">
      <w:pPr>
        <w:pStyle w:val="PL"/>
        <w:rPr>
          <w:noProof/>
        </w:rPr>
      </w:pPr>
      <w:r w:rsidRPr="0018365C">
        <w:rPr>
          <w:noProof/>
        </w:rPr>
        <w:t xml:space="preserve">      type: object</w:t>
      </w:r>
    </w:p>
    <w:p w14:paraId="17B2DEEC" w14:textId="77777777" w:rsidR="00374E6C" w:rsidRPr="0018365C" w:rsidRDefault="00374E6C">
      <w:pPr>
        <w:pStyle w:val="PL"/>
        <w:rPr>
          <w:noProof/>
        </w:rPr>
      </w:pPr>
      <w:r w:rsidRPr="0018365C">
        <w:rPr>
          <w:noProof/>
        </w:rPr>
        <w:t xml:space="preserve">      properties:</w:t>
      </w:r>
    </w:p>
    <w:p w14:paraId="441EBEB4" w14:textId="77777777" w:rsidR="00374E6C" w:rsidRPr="0018365C" w:rsidRDefault="00374E6C">
      <w:pPr>
        <w:pStyle w:val="PL"/>
        <w:rPr>
          <w:noProof/>
        </w:rPr>
      </w:pPr>
      <w:r w:rsidRPr="0018365C">
        <w:rPr>
          <w:noProof/>
        </w:rPr>
        <w:t xml:space="preserve">        bdtPolData:</w:t>
      </w:r>
    </w:p>
    <w:p w14:paraId="6A86D75B" w14:textId="77777777" w:rsidR="00374E6C" w:rsidRPr="0018365C" w:rsidRDefault="00374E6C">
      <w:pPr>
        <w:pStyle w:val="PL"/>
        <w:rPr>
          <w:noProof/>
        </w:rPr>
      </w:pPr>
      <w:r w:rsidRPr="0018365C">
        <w:rPr>
          <w:noProof/>
        </w:rPr>
        <w:t xml:space="preserve">          $ref: '#/components/schemas/BdtPolicyData'</w:t>
      </w:r>
    </w:p>
    <w:p w14:paraId="5200A156" w14:textId="77777777" w:rsidR="00374E6C" w:rsidRPr="0018365C" w:rsidRDefault="00374E6C">
      <w:pPr>
        <w:pStyle w:val="PL"/>
        <w:rPr>
          <w:noProof/>
        </w:rPr>
      </w:pPr>
      <w:r w:rsidRPr="0018365C">
        <w:rPr>
          <w:noProof/>
        </w:rPr>
        <w:t xml:space="preserve">        bdtReqData:</w:t>
      </w:r>
    </w:p>
    <w:p w14:paraId="7D3A53EE" w14:textId="77777777" w:rsidR="00374E6C" w:rsidRPr="0018365C" w:rsidRDefault="00374E6C">
      <w:pPr>
        <w:pStyle w:val="PL"/>
        <w:rPr>
          <w:noProof/>
        </w:rPr>
      </w:pPr>
      <w:r w:rsidRPr="0018365C">
        <w:rPr>
          <w:noProof/>
        </w:rPr>
        <w:t xml:space="preserve">          $ref: '#/components/schemas/BdtReqData'</w:t>
      </w:r>
    </w:p>
    <w:p w14:paraId="41B2BCAF" w14:textId="77777777" w:rsidR="00374E6C" w:rsidRPr="0018365C" w:rsidRDefault="00374E6C">
      <w:pPr>
        <w:pStyle w:val="PL"/>
        <w:rPr>
          <w:noProof/>
        </w:rPr>
      </w:pPr>
    </w:p>
    <w:p w14:paraId="00FD5CB8" w14:textId="77777777" w:rsidR="00374E6C" w:rsidRPr="0018365C" w:rsidRDefault="00374E6C">
      <w:pPr>
        <w:pStyle w:val="PL"/>
        <w:rPr>
          <w:noProof/>
        </w:rPr>
      </w:pPr>
      <w:r w:rsidRPr="0018365C">
        <w:rPr>
          <w:noProof/>
        </w:rPr>
        <w:t xml:space="preserve">    BdtReqData:</w:t>
      </w:r>
    </w:p>
    <w:p w14:paraId="12DABBD7"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6C64D509" w14:textId="77777777" w:rsidR="00374E6C" w:rsidRPr="0018365C" w:rsidRDefault="00961E06" w:rsidP="00961E06">
      <w:pPr>
        <w:pStyle w:val="PL"/>
        <w:rPr>
          <w:noProof/>
        </w:rPr>
      </w:pPr>
      <w:r w:rsidRPr="0018365C">
        <w:rPr>
          <w:noProof/>
        </w:rPr>
        <w:t xml:space="preserve">        </w:t>
      </w:r>
      <w:r w:rsidR="00374E6C" w:rsidRPr="0018365C">
        <w:rPr>
          <w:noProof/>
        </w:rPr>
        <w:t>Contains service requirements for creation a new Individual BDT policy resource.</w:t>
      </w:r>
    </w:p>
    <w:p w14:paraId="734DACDF" w14:textId="77777777" w:rsidR="00374E6C" w:rsidRPr="0018365C" w:rsidRDefault="00374E6C">
      <w:pPr>
        <w:pStyle w:val="PL"/>
        <w:rPr>
          <w:noProof/>
        </w:rPr>
      </w:pPr>
      <w:r w:rsidRPr="0018365C">
        <w:rPr>
          <w:noProof/>
        </w:rPr>
        <w:t xml:space="preserve">      type: object</w:t>
      </w:r>
    </w:p>
    <w:p w14:paraId="05EDCD25" w14:textId="77777777" w:rsidR="00374E6C" w:rsidRPr="0018365C" w:rsidRDefault="00374E6C">
      <w:pPr>
        <w:pStyle w:val="PL"/>
        <w:rPr>
          <w:noProof/>
        </w:rPr>
      </w:pPr>
      <w:r w:rsidRPr="0018365C">
        <w:rPr>
          <w:noProof/>
        </w:rPr>
        <w:t xml:space="preserve">      required:</w:t>
      </w:r>
    </w:p>
    <w:p w14:paraId="0EE3A7BC" w14:textId="77777777" w:rsidR="00374E6C" w:rsidRPr="0018365C" w:rsidRDefault="00374E6C">
      <w:pPr>
        <w:pStyle w:val="PL"/>
        <w:rPr>
          <w:noProof/>
        </w:rPr>
      </w:pPr>
      <w:r w:rsidRPr="0018365C">
        <w:rPr>
          <w:noProof/>
        </w:rPr>
        <w:t xml:space="preserve">      - aspId</w:t>
      </w:r>
    </w:p>
    <w:p w14:paraId="4EA69FFA" w14:textId="77777777" w:rsidR="00374E6C" w:rsidRPr="0018365C" w:rsidRDefault="00374E6C">
      <w:pPr>
        <w:pStyle w:val="PL"/>
        <w:rPr>
          <w:noProof/>
        </w:rPr>
      </w:pPr>
      <w:r w:rsidRPr="0018365C">
        <w:rPr>
          <w:noProof/>
        </w:rPr>
        <w:t xml:space="preserve">      - desTimeInt</w:t>
      </w:r>
    </w:p>
    <w:p w14:paraId="69541B00" w14:textId="77777777" w:rsidR="00374E6C" w:rsidRPr="0018365C" w:rsidRDefault="00374E6C">
      <w:pPr>
        <w:pStyle w:val="PL"/>
        <w:rPr>
          <w:noProof/>
        </w:rPr>
      </w:pPr>
      <w:r w:rsidRPr="0018365C">
        <w:rPr>
          <w:noProof/>
        </w:rPr>
        <w:t xml:space="preserve">      - numOfUes</w:t>
      </w:r>
    </w:p>
    <w:p w14:paraId="5A9CBF64" w14:textId="77777777" w:rsidR="00374E6C" w:rsidRPr="0018365C" w:rsidRDefault="00374E6C">
      <w:pPr>
        <w:pStyle w:val="PL"/>
        <w:rPr>
          <w:noProof/>
        </w:rPr>
      </w:pPr>
      <w:r w:rsidRPr="0018365C">
        <w:rPr>
          <w:noProof/>
        </w:rPr>
        <w:t xml:space="preserve">      - volPerUe</w:t>
      </w:r>
    </w:p>
    <w:p w14:paraId="4A674ADA" w14:textId="77777777" w:rsidR="00374E6C" w:rsidRPr="0018365C" w:rsidRDefault="00374E6C">
      <w:pPr>
        <w:pStyle w:val="PL"/>
        <w:rPr>
          <w:noProof/>
        </w:rPr>
      </w:pPr>
      <w:r w:rsidRPr="0018365C">
        <w:rPr>
          <w:noProof/>
        </w:rPr>
        <w:t xml:space="preserve">      properties:</w:t>
      </w:r>
    </w:p>
    <w:p w14:paraId="77AF59C5" w14:textId="77777777" w:rsidR="00374E6C" w:rsidRPr="0018365C" w:rsidRDefault="00374E6C">
      <w:pPr>
        <w:pStyle w:val="PL"/>
        <w:rPr>
          <w:noProof/>
        </w:rPr>
      </w:pPr>
      <w:r w:rsidRPr="0018365C">
        <w:rPr>
          <w:noProof/>
        </w:rPr>
        <w:t xml:space="preserve">        aspId:</w:t>
      </w:r>
    </w:p>
    <w:p w14:paraId="1D13CCD6" w14:textId="77777777" w:rsidR="00374E6C" w:rsidRPr="0018365C" w:rsidRDefault="00374E6C">
      <w:pPr>
        <w:pStyle w:val="PL"/>
        <w:rPr>
          <w:noProof/>
        </w:rPr>
      </w:pPr>
      <w:r w:rsidRPr="0018365C">
        <w:rPr>
          <w:noProof/>
        </w:rPr>
        <w:t xml:space="preserve">          $ref: '#/components/schemas/AspId'</w:t>
      </w:r>
    </w:p>
    <w:p w14:paraId="1BA5E15F" w14:textId="77777777" w:rsidR="00374E6C" w:rsidRPr="0018365C" w:rsidRDefault="00374E6C">
      <w:pPr>
        <w:pStyle w:val="PL"/>
        <w:rPr>
          <w:noProof/>
        </w:rPr>
      </w:pPr>
      <w:r w:rsidRPr="0018365C">
        <w:rPr>
          <w:noProof/>
        </w:rPr>
        <w:t xml:space="preserve">        desTimeInt:</w:t>
      </w:r>
    </w:p>
    <w:p w14:paraId="45C3B2C2" w14:textId="77777777" w:rsidR="00374E6C" w:rsidRPr="0018365C" w:rsidRDefault="00374E6C">
      <w:pPr>
        <w:pStyle w:val="PL"/>
        <w:rPr>
          <w:noProof/>
        </w:rPr>
      </w:pPr>
      <w:r w:rsidRPr="0018365C">
        <w:rPr>
          <w:noProof/>
        </w:rPr>
        <w:t xml:space="preserve">          $ref: 'TS29122_CommonData.yaml#/components/schemas/TimeWindow'</w:t>
      </w:r>
    </w:p>
    <w:p w14:paraId="7FAD8D9F" w14:textId="77777777" w:rsidR="00374E6C" w:rsidRPr="0018365C" w:rsidRDefault="00374E6C">
      <w:pPr>
        <w:pStyle w:val="PL"/>
        <w:rPr>
          <w:noProof/>
        </w:rPr>
      </w:pPr>
      <w:r w:rsidRPr="0018365C">
        <w:rPr>
          <w:noProof/>
        </w:rPr>
        <w:t xml:space="preserve">        dnn:</w:t>
      </w:r>
    </w:p>
    <w:p w14:paraId="401F021A" w14:textId="77777777" w:rsidR="00374E6C" w:rsidRPr="0018365C" w:rsidRDefault="00374E6C">
      <w:pPr>
        <w:pStyle w:val="PL"/>
        <w:rPr>
          <w:noProof/>
        </w:rPr>
      </w:pPr>
      <w:r w:rsidRPr="0018365C">
        <w:rPr>
          <w:noProof/>
        </w:rPr>
        <w:t xml:space="preserve">          $ref: 'TS29571_CommonData.yaml#/components/schemas/Dnn'</w:t>
      </w:r>
    </w:p>
    <w:p w14:paraId="00A0644F" w14:textId="77777777" w:rsidR="00374E6C" w:rsidRPr="0018365C" w:rsidRDefault="00374E6C">
      <w:pPr>
        <w:pStyle w:val="PL"/>
        <w:rPr>
          <w:noProof/>
          <w:lang w:eastAsia="es-ES"/>
        </w:rPr>
      </w:pPr>
      <w:r w:rsidRPr="0018365C">
        <w:rPr>
          <w:noProof/>
          <w:lang w:eastAsia="es-ES"/>
        </w:rPr>
        <w:t xml:space="preserve">        interGroupId:</w:t>
      </w:r>
    </w:p>
    <w:p w14:paraId="2434DB68" w14:textId="77777777" w:rsidR="00374E6C" w:rsidRPr="0018365C" w:rsidRDefault="00374E6C">
      <w:pPr>
        <w:pStyle w:val="PL"/>
        <w:rPr>
          <w:noProof/>
          <w:lang w:eastAsia="es-ES"/>
        </w:rPr>
      </w:pPr>
      <w:r w:rsidRPr="0018365C">
        <w:rPr>
          <w:noProof/>
          <w:lang w:eastAsia="es-ES"/>
        </w:rPr>
        <w:t xml:space="preserve">          $ref: 'TS29571_CommonData.yaml#/components/schemas/GroupId'</w:t>
      </w:r>
    </w:p>
    <w:p w14:paraId="1AD1DACF" w14:textId="77777777" w:rsidR="00374E6C" w:rsidRPr="0018365C" w:rsidRDefault="00374E6C">
      <w:pPr>
        <w:pStyle w:val="PL"/>
        <w:rPr>
          <w:noProof/>
        </w:rPr>
      </w:pPr>
      <w:r w:rsidRPr="0018365C">
        <w:rPr>
          <w:noProof/>
        </w:rPr>
        <w:t xml:space="preserve">        notifUri:</w:t>
      </w:r>
    </w:p>
    <w:p w14:paraId="7FC3F4C0" w14:textId="77777777" w:rsidR="00374E6C" w:rsidRPr="0018365C" w:rsidRDefault="00374E6C">
      <w:pPr>
        <w:pStyle w:val="PL"/>
        <w:rPr>
          <w:noProof/>
        </w:rPr>
      </w:pPr>
      <w:r w:rsidRPr="0018365C">
        <w:rPr>
          <w:noProof/>
        </w:rPr>
        <w:t xml:space="preserve">          $ref: 'TS29571_CommonData.yaml#/components/schemas/Uri'</w:t>
      </w:r>
    </w:p>
    <w:p w14:paraId="1B915F21" w14:textId="77777777" w:rsidR="00374E6C" w:rsidRPr="0018365C" w:rsidRDefault="00374E6C">
      <w:pPr>
        <w:pStyle w:val="PL"/>
        <w:rPr>
          <w:noProof/>
        </w:rPr>
      </w:pPr>
      <w:r w:rsidRPr="0018365C">
        <w:rPr>
          <w:noProof/>
        </w:rPr>
        <w:t xml:space="preserve">        nwAreaInfo:</w:t>
      </w:r>
    </w:p>
    <w:p w14:paraId="32FB2A1D" w14:textId="77777777" w:rsidR="00374E6C" w:rsidRPr="0018365C" w:rsidRDefault="00374E6C">
      <w:pPr>
        <w:pStyle w:val="PL"/>
        <w:rPr>
          <w:noProof/>
        </w:rPr>
      </w:pPr>
      <w:r w:rsidRPr="0018365C">
        <w:rPr>
          <w:noProof/>
        </w:rPr>
        <w:t xml:space="preserve">          $ref: '#/components/schemas/NetworkAreaInfo'</w:t>
      </w:r>
    </w:p>
    <w:p w14:paraId="688B6C0E" w14:textId="77777777" w:rsidR="00374E6C" w:rsidRPr="0018365C" w:rsidRDefault="00374E6C">
      <w:pPr>
        <w:pStyle w:val="PL"/>
        <w:rPr>
          <w:noProof/>
        </w:rPr>
      </w:pPr>
      <w:r w:rsidRPr="0018365C">
        <w:rPr>
          <w:noProof/>
        </w:rPr>
        <w:t xml:space="preserve">        numOfUes:</w:t>
      </w:r>
    </w:p>
    <w:p w14:paraId="47BD46E7" w14:textId="77777777" w:rsidR="00374E6C" w:rsidRPr="0018365C" w:rsidRDefault="00374E6C">
      <w:pPr>
        <w:pStyle w:val="PL"/>
        <w:rPr>
          <w:noProof/>
        </w:rPr>
      </w:pPr>
      <w:r w:rsidRPr="0018365C">
        <w:rPr>
          <w:noProof/>
        </w:rPr>
        <w:t xml:space="preserve">          description: Indicates a number of UEs.</w:t>
      </w:r>
    </w:p>
    <w:p w14:paraId="4355E263" w14:textId="77777777" w:rsidR="00374E6C" w:rsidRPr="0018365C" w:rsidRDefault="00374E6C">
      <w:pPr>
        <w:pStyle w:val="PL"/>
        <w:rPr>
          <w:noProof/>
        </w:rPr>
      </w:pPr>
      <w:r w:rsidRPr="0018365C">
        <w:rPr>
          <w:noProof/>
        </w:rPr>
        <w:t xml:space="preserve">          type: integer</w:t>
      </w:r>
    </w:p>
    <w:p w14:paraId="50DABAF8" w14:textId="77777777" w:rsidR="00374E6C" w:rsidRPr="0018365C" w:rsidRDefault="00374E6C">
      <w:pPr>
        <w:pStyle w:val="PL"/>
        <w:rPr>
          <w:noProof/>
        </w:rPr>
      </w:pPr>
      <w:r w:rsidRPr="0018365C">
        <w:rPr>
          <w:noProof/>
        </w:rPr>
        <w:t xml:space="preserve">        volPerUe:</w:t>
      </w:r>
    </w:p>
    <w:p w14:paraId="72438F1D" w14:textId="77777777" w:rsidR="00374E6C" w:rsidRPr="0018365C" w:rsidRDefault="00374E6C">
      <w:pPr>
        <w:pStyle w:val="PL"/>
        <w:rPr>
          <w:noProof/>
        </w:rPr>
      </w:pPr>
      <w:r w:rsidRPr="0018365C">
        <w:rPr>
          <w:noProof/>
        </w:rPr>
        <w:t xml:space="preserve">          $ref: 'TS29122_CommonData.yaml#/components/schemas/UsageThreshold'</w:t>
      </w:r>
    </w:p>
    <w:p w14:paraId="24D62F44" w14:textId="77777777" w:rsidR="00374E6C" w:rsidRPr="0018365C" w:rsidRDefault="00374E6C">
      <w:pPr>
        <w:pStyle w:val="PL"/>
        <w:rPr>
          <w:noProof/>
        </w:rPr>
      </w:pPr>
      <w:r w:rsidRPr="0018365C">
        <w:rPr>
          <w:noProof/>
        </w:rPr>
        <w:t xml:space="preserve">        snssai:</w:t>
      </w:r>
    </w:p>
    <w:p w14:paraId="47E0148D" w14:textId="77777777" w:rsidR="00374E6C" w:rsidRPr="0018365C" w:rsidRDefault="00374E6C">
      <w:pPr>
        <w:pStyle w:val="PL"/>
        <w:rPr>
          <w:noProof/>
        </w:rPr>
      </w:pPr>
      <w:r w:rsidRPr="0018365C">
        <w:rPr>
          <w:noProof/>
        </w:rPr>
        <w:t xml:space="preserve">          $ref: 'TS29571_CommonData.yaml#/components/schemas/Snssai'</w:t>
      </w:r>
    </w:p>
    <w:p w14:paraId="7A813EAF" w14:textId="77777777" w:rsidR="00374E6C" w:rsidRPr="0018365C" w:rsidRDefault="00374E6C">
      <w:pPr>
        <w:pStyle w:val="PL"/>
        <w:rPr>
          <w:noProof/>
        </w:rPr>
      </w:pPr>
      <w:r w:rsidRPr="0018365C">
        <w:rPr>
          <w:noProof/>
        </w:rPr>
        <w:t xml:space="preserve">        suppFeat:</w:t>
      </w:r>
    </w:p>
    <w:p w14:paraId="4B4EBB21" w14:textId="77777777" w:rsidR="00374E6C" w:rsidRPr="0018365C" w:rsidRDefault="00374E6C">
      <w:pPr>
        <w:pStyle w:val="PL"/>
        <w:rPr>
          <w:noProof/>
        </w:rPr>
      </w:pPr>
      <w:r w:rsidRPr="0018365C">
        <w:rPr>
          <w:noProof/>
        </w:rPr>
        <w:t xml:space="preserve">          $ref: 'TS29571_CommonData.yaml#/components/schemas/SupportedFeatures'</w:t>
      </w:r>
    </w:p>
    <w:p w14:paraId="266DCF0F" w14:textId="77777777" w:rsidR="00374E6C" w:rsidRPr="0018365C" w:rsidRDefault="00374E6C">
      <w:pPr>
        <w:pStyle w:val="PL"/>
        <w:rPr>
          <w:noProof/>
        </w:rPr>
      </w:pPr>
      <w:r w:rsidRPr="0018365C">
        <w:rPr>
          <w:noProof/>
        </w:rPr>
        <w:t xml:space="preserve">        </w:t>
      </w:r>
      <w:r w:rsidRPr="0018365C">
        <w:rPr>
          <w:noProof/>
          <w:lang w:eastAsia="zh-CN"/>
        </w:rPr>
        <w:t>trafficDes</w:t>
      </w:r>
      <w:r w:rsidRPr="0018365C">
        <w:rPr>
          <w:noProof/>
        </w:rPr>
        <w:t>:</w:t>
      </w:r>
    </w:p>
    <w:p w14:paraId="5DAD45C5" w14:textId="77777777" w:rsidR="00374E6C" w:rsidRPr="0018365C" w:rsidRDefault="00374E6C">
      <w:pPr>
        <w:pStyle w:val="PL"/>
        <w:rPr>
          <w:noProof/>
        </w:rPr>
      </w:pPr>
      <w:r w:rsidRPr="0018365C">
        <w:rPr>
          <w:noProof/>
        </w:rPr>
        <w:t xml:space="preserve">          $ref: 'TS29122_ResourceManagementOfBdt.yaml#/components/schemas/</w:t>
      </w:r>
      <w:r w:rsidRPr="0018365C">
        <w:rPr>
          <w:noProof/>
          <w:lang w:eastAsia="zh-CN"/>
        </w:rPr>
        <w:t>TrafficDescriptor</w:t>
      </w:r>
      <w:r w:rsidRPr="0018365C">
        <w:rPr>
          <w:noProof/>
        </w:rPr>
        <w:t>'</w:t>
      </w:r>
    </w:p>
    <w:p w14:paraId="5B5A6FCE" w14:textId="77777777" w:rsidR="00374E6C" w:rsidRPr="0018365C" w:rsidRDefault="00374E6C">
      <w:pPr>
        <w:pStyle w:val="PL"/>
        <w:rPr>
          <w:noProof/>
        </w:rPr>
      </w:pPr>
      <w:r w:rsidRPr="0018365C">
        <w:rPr>
          <w:noProof/>
        </w:rPr>
        <w:t xml:space="preserve">        warnNotifReq:</w:t>
      </w:r>
    </w:p>
    <w:p w14:paraId="3780187D" w14:textId="77777777" w:rsidR="00374E6C" w:rsidRPr="0018365C" w:rsidRDefault="00374E6C">
      <w:pPr>
        <w:pStyle w:val="PL"/>
        <w:rPr>
          <w:noProof/>
        </w:rPr>
      </w:pPr>
      <w:r w:rsidRPr="0018365C">
        <w:rPr>
          <w:noProof/>
        </w:rPr>
        <w:t xml:space="preserve">          description: </w:t>
      </w:r>
      <w:r w:rsidRPr="0018365C">
        <w:rPr>
          <w:rFonts w:cs="Arial"/>
          <w:noProof/>
          <w:szCs w:val="18"/>
          <w:lang w:eastAsia="zh-CN"/>
        </w:rPr>
        <w:t>Indicates whether the BDT warning notification is enabled or disabled</w:t>
      </w:r>
      <w:r w:rsidRPr="0018365C">
        <w:rPr>
          <w:noProof/>
        </w:rPr>
        <w:t>.</w:t>
      </w:r>
    </w:p>
    <w:p w14:paraId="48384768" w14:textId="77777777" w:rsidR="00374E6C" w:rsidRPr="0018365C" w:rsidRDefault="00374E6C">
      <w:pPr>
        <w:pStyle w:val="PL"/>
        <w:rPr>
          <w:noProof/>
        </w:rPr>
      </w:pPr>
      <w:r w:rsidRPr="0018365C">
        <w:rPr>
          <w:noProof/>
        </w:rPr>
        <w:t xml:space="preserve">          type: boolean</w:t>
      </w:r>
    </w:p>
    <w:p w14:paraId="32182C03" w14:textId="77777777" w:rsidR="00374E6C" w:rsidRPr="0018365C" w:rsidRDefault="00374E6C">
      <w:pPr>
        <w:pStyle w:val="PL"/>
        <w:rPr>
          <w:noProof/>
        </w:rPr>
      </w:pPr>
      <w:r w:rsidRPr="0018365C">
        <w:rPr>
          <w:noProof/>
        </w:rPr>
        <w:t xml:space="preserve">          default: false</w:t>
      </w:r>
    </w:p>
    <w:p w14:paraId="645D30A6" w14:textId="77777777" w:rsidR="00F0773B" w:rsidRPr="00097EB3" w:rsidRDefault="00F0773B" w:rsidP="00F0773B">
      <w:pPr>
        <w:pStyle w:val="PL"/>
      </w:pPr>
      <w:r w:rsidRPr="00097EB3">
        <w:t xml:space="preserve">        </w:t>
      </w:r>
      <w:proofErr w:type="spellStart"/>
      <w:r w:rsidRPr="00097EB3">
        <w:t>energyInd</w:t>
      </w:r>
      <w:proofErr w:type="spellEnd"/>
      <w:r w:rsidRPr="00097EB3">
        <w:t>:</w:t>
      </w:r>
    </w:p>
    <w:p w14:paraId="66204E08" w14:textId="77777777" w:rsidR="00CB3832" w:rsidRPr="00097EB3" w:rsidRDefault="00CB3832" w:rsidP="00CB3832">
      <w:pPr>
        <w:pStyle w:val="PL"/>
      </w:pPr>
      <w:r w:rsidRPr="00097EB3">
        <w:lastRenderedPageBreak/>
        <w:t xml:space="preserve">          description: &gt;</w:t>
      </w:r>
    </w:p>
    <w:p w14:paraId="005E812C" w14:textId="77777777" w:rsidR="00CB3832" w:rsidRDefault="00CB3832" w:rsidP="00CB3832">
      <w:pPr>
        <w:pStyle w:val="PL"/>
      </w:pPr>
      <w:r w:rsidRPr="00097EB3">
        <w:t xml:space="preserve">            </w:t>
      </w:r>
      <w:r>
        <w:t>Indicates whether the NF service consumer is interested in transferring data in time</w:t>
      </w:r>
    </w:p>
    <w:p w14:paraId="448E168D" w14:textId="77777777" w:rsidR="00CB3832" w:rsidRDefault="00CB3832" w:rsidP="00CB3832">
      <w:pPr>
        <w:pStyle w:val="PL"/>
      </w:pPr>
      <w:r>
        <w:t xml:space="preserve">            windows that consume lower energy.</w:t>
      </w:r>
    </w:p>
    <w:p w14:paraId="1A040774" w14:textId="77777777" w:rsidR="00CB3832" w:rsidRDefault="00CB3832" w:rsidP="00CB3832">
      <w:pPr>
        <w:pStyle w:val="PL"/>
      </w:pPr>
      <w:r>
        <w:t xml:space="preserve">            true indicates that the AF is interested in transferring data in time windows that</w:t>
      </w:r>
    </w:p>
    <w:p w14:paraId="279EA20B" w14:textId="77777777" w:rsidR="00CB3832" w:rsidRDefault="00CB3832" w:rsidP="00CB3832">
      <w:pPr>
        <w:pStyle w:val="PL"/>
      </w:pPr>
      <w:r>
        <w:t xml:space="preserve">            consume lower energy.</w:t>
      </w:r>
    </w:p>
    <w:p w14:paraId="0BBB3C9E" w14:textId="77777777" w:rsidR="00CB3832" w:rsidRDefault="00CB3832" w:rsidP="00CB3832">
      <w:pPr>
        <w:pStyle w:val="PL"/>
      </w:pPr>
      <w:r>
        <w:t xml:space="preserve">            false(default) indicates that the AF is not interested in transferring data in time</w:t>
      </w:r>
    </w:p>
    <w:p w14:paraId="29112ADA" w14:textId="77777777" w:rsidR="00CB3832" w:rsidRDefault="00CB3832" w:rsidP="00F0773B">
      <w:pPr>
        <w:pStyle w:val="PL"/>
      </w:pPr>
      <w:r>
        <w:t xml:space="preserve">            windows that consume lower energy.</w:t>
      </w:r>
    </w:p>
    <w:p w14:paraId="12A5C28B" w14:textId="77777777" w:rsidR="00F0773B" w:rsidRPr="00097EB3" w:rsidRDefault="00F0773B" w:rsidP="00F0773B">
      <w:pPr>
        <w:pStyle w:val="PL"/>
      </w:pPr>
      <w:r w:rsidRPr="00097EB3">
        <w:t xml:space="preserve">          type: </w:t>
      </w:r>
      <w:proofErr w:type="spellStart"/>
      <w:r w:rsidRPr="00097EB3">
        <w:t>boolean</w:t>
      </w:r>
      <w:proofErr w:type="spellEnd"/>
    </w:p>
    <w:p w14:paraId="7C24FDB3" w14:textId="77777777" w:rsidR="00F0773B" w:rsidRPr="00097EB3" w:rsidRDefault="00F0773B" w:rsidP="00F0773B">
      <w:pPr>
        <w:pStyle w:val="PL"/>
      </w:pPr>
      <w:r w:rsidRPr="00097EB3">
        <w:t xml:space="preserve">          default: false</w:t>
      </w:r>
    </w:p>
    <w:p w14:paraId="3225A680" w14:textId="77777777" w:rsidR="00374E6C" w:rsidRPr="0018365C" w:rsidRDefault="00374E6C">
      <w:pPr>
        <w:pStyle w:val="PL"/>
        <w:rPr>
          <w:noProof/>
        </w:rPr>
      </w:pPr>
    </w:p>
    <w:p w14:paraId="69715AAF" w14:textId="77777777" w:rsidR="00374E6C" w:rsidRPr="0018365C" w:rsidRDefault="00374E6C">
      <w:pPr>
        <w:pStyle w:val="PL"/>
        <w:rPr>
          <w:noProof/>
        </w:rPr>
      </w:pPr>
      <w:r w:rsidRPr="0018365C">
        <w:rPr>
          <w:noProof/>
        </w:rPr>
        <w:t xml:space="preserve">    BdtPolicyData:</w:t>
      </w:r>
    </w:p>
    <w:p w14:paraId="3CB0D1C7" w14:textId="77777777" w:rsidR="00374E6C" w:rsidRPr="0018365C" w:rsidRDefault="00374E6C">
      <w:pPr>
        <w:pStyle w:val="PL"/>
        <w:rPr>
          <w:noProof/>
        </w:rPr>
      </w:pPr>
      <w:r w:rsidRPr="0018365C">
        <w:rPr>
          <w:noProof/>
        </w:rPr>
        <w:t xml:space="preserve">      description: Describes the authorization data of an Individual BDT policy resource.</w:t>
      </w:r>
    </w:p>
    <w:p w14:paraId="666C8FD7" w14:textId="77777777" w:rsidR="00374E6C" w:rsidRPr="0018365C" w:rsidRDefault="00374E6C">
      <w:pPr>
        <w:pStyle w:val="PL"/>
        <w:rPr>
          <w:noProof/>
        </w:rPr>
      </w:pPr>
      <w:r w:rsidRPr="0018365C">
        <w:rPr>
          <w:noProof/>
        </w:rPr>
        <w:t xml:space="preserve">      type: object</w:t>
      </w:r>
    </w:p>
    <w:p w14:paraId="6DD70F0F" w14:textId="77777777" w:rsidR="00374E6C" w:rsidRPr="0018365C" w:rsidRDefault="00374E6C">
      <w:pPr>
        <w:pStyle w:val="PL"/>
        <w:rPr>
          <w:noProof/>
        </w:rPr>
      </w:pPr>
      <w:r w:rsidRPr="0018365C">
        <w:rPr>
          <w:noProof/>
        </w:rPr>
        <w:t xml:space="preserve">      required:</w:t>
      </w:r>
    </w:p>
    <w:p w14:paraId="6E699820" w14:textId="77777777" w:rsidR="00374E6C" w:rsidRPr="0018365C" w:rsidRDefault="00374E6C">
      <w:pPr>
        <w:pStyle w:val="PL"/>
        <w:rPr>
          <w:noProof/>
        </w:rPr>
      </w:pPr>
      <w:r w:rsidRPr="0018365C">
        <w:rPr>
          <w:noProof/>
        </w:rPr>
        <w:t xml:space="preserve">      - bdtRefId</w:t>
      </w:r>
    </w:p>
    <w:p w14:paraId="63FDF032" w14:textId="77777777" w:rsidR="00374E6C" w:rsidRPr="0018365C" w:rsidRDefault="00374E6C">
      <w:pPr>
        <w:pStyle w:val="PL"/>
        <w:rPr>
          <w:noProof/>
        </w:rPr>
      </w:pPr>
      <w:r w:rsidRPr="0018365C">
        <w:rPr>
          <w:noProof/>
        </w:rPr>
        <w:t xml:space="preserve">      - transfPolicies</w:t>
      </w:r>
    </w:p>
    <w:p w14:paraId="1FF48FA6" w14:textId="77777777" w:rsidR="00374E6C" w:rsidRPr="0018365C" w:rsidRDefault="00374E6C">
      <w:pPr>
        <w:pStyle w:val="PL"/>
        <w:rPr>
          <w:noProof/>
        </w:rPr>
      </w:pPr>
      <w:r w:rsidRPr="0018365C">
        <w:rPr>
          <w:noProof/>
        </w:rPr>
        <w:t xml:space="preserve">      properties:</w:t>
      </w:r>
    </w:p>
    <w:p w14:paraId="043792D9" w14:textId="77777777" w:rsidR="00374E6C" w:rsidRPr="0018365C" w:rsidRDefault="00374E6C">
      <w:pPr>
        <w:pStyle w:val="PL"/>
        <w:rPr>
          <w:noProof/>
        </w:rPr>
      </w:pPr>
      <w:r w:rsidRPr="0018365C">
        <w:rPr>
          <w:noProof/>
        </w:rPr>
        <w:t xml:space="preserve">        bdtRefId:</w:t>
      </w:r>
    </w:p>
    <w:p w14:paraId="63094381" w14:textId="77777777" w:rsidR="00374E6C" w:rsidRPr="0018365C" w:rsidRDefault="00374E6C">
      <w:pPr>
        <w:pStyle w:val="PL"/>
        <w:rPr>
          <w:noProof/>
        </w:rPr>
      </w:pPr>
      <w:r w:rsidRPr="0018365C">
        <w:rPr>
          <w:noProof/>
        </w:rPr>
        <w:t xml:space="preserve">          $ref: 'TS29122_CommonData.yaml#/components/schemas/BdtReferenceId'</w:t>
      </w:r>
    </w:p>
    <w:p w14:paraId="756FA04D" w14:textId="77777777" w:rsidR="00374E6C" w:rsidRPr="0018365C" w:rsidRDefault="00374E6C">
      <w:pPr>
        <w:pStyle w:val="PL"/>
        <w:rPr>
          <w:noProof/>
        </w:rPr>
      </w:pPr>
      <w:r w:rsidRPr="0018365C">
        <w:rPr>
          <w:noProof/>
        </w:rPr>
        <w:t xml:space="preserve">        transfPolicies:</w:t>
      </w:r>
    </w:p>
    <w:p w14:paraId="56658E27" w14:textId="77777777" w:rsidR="00374E6C" w:rsidRPr="0018365C" w:rsidRDefault="00374E6C">
      <w:pPr>
        <w:pStyle w:val="PL"/>
        <w:rPr>
          <w:noProof/>
        </w:rPr>
      </w:pPr>
      <w:r w:rsidRPr="0018365C">
        <w:rPr>
          <w:noProof/>
        </w:rPr>
        <w:t xml:space="preserve">          description: Contains transfer policies.</w:t>
      </w:r>
    </w:p>
    <w:p w14:paraId="110B4277" w14:textId="77777777" w:rsidR="00374E6C" w:rsidRPr="0018365C" w:rsidRDefault="00374E6C">
      <w:pPr>
        <w:pStyle w:val="PL"/>
        <w:rPr>
          <w:noProof/>
        </w:rPr>
      </w:pPr>
      <w:r w:rsidRPr="0018365C">
        <w:rPr>
          <w:noProof/>
        </w:rPr>
        <w:t xml:space="preserve">          type: array</w:t>
      </w:r>
    </w:p>
    <w:p w14:paraId="78018FF7" w14:textId="77777777" w:rsidR="00374E6C" w:rsidRPr="0018365C" w:rsidRDefault="00374E6C">
      <w:pPr>
        <w:pStyle w:val="PL"/>
        <w:rPr>
          <w:noProof/>
        </w:rPr>
      </w:pPr>
      <w:r w:rsidRPr="0018365C">
        <w:rPr>
          <w:noProof/>
        </w:rPr>
        <w:t xml:space="preserve">          items:</w:t>
      </w:r>
    </w:p>
    <w:p w14:paraId="6EFCF488" w14:textId="77777777" w:rsidR="00374E6C" w:rsidRPr="0018365C" w:rsidRDefault="00374E6C">
      <w:pPr>
        <w:pStyle w:val="PL"/>
        <w:rPr>
          <w:noProof/>
        </w:rPr>
      </w:pPr>
      <w:r w:rsidRPr="0018365C">
        <w:rPr>
          <w:noProof/>
        </w:rPr>
        <w:t xml:space="preserve">            $ref: '#/components/schemas/TransferPolicy'</w:t>
      </w:r>
    </w:p>
    <w:p w14:paraId="793E04B5" w14:textId="77777777" w:rsidR="00374E6C" w:rsidRPr="0018365C" w:rsidRDefault="00374E6C">
      <w:pPr>
        <w:pStyle w:val="PL"/>
        <w:rPr>
          <w:noProof/>
        </w:rPr>
      </w:pPr>
      <w:r w:rsidRPr="0018365C">
        <w:rPr>
          <w:noProof/>
        </w:rPr>
        <w:t xml:space="preserve">          minItems: 1</w:t>
      </w:r>
    </w:p>
    <w:p w14:paraId="5B4784F8" w14:textId="77777777" w:rsidR="00374E6C" w:rsidRPr="0018365C" w:rsidRDefault="00374E6C">
      <w:pPr>
        <w:pStyle w:val="PL"/>
        <w:rPr>
          <w:noProof/>
        </w:rPr>
      </w:pPr>
      <w:r w:rsidRPr="0018365C">
        <w:rPr>
          <w:noProof/>
        </w:rPr>
        <w:t xml:space="preserve">        selTransPolicyId:</w:t>
      </w:r>
    </w:p>
    <w:p w14:paraId="61C5099D" w14:textId="77777777" w:rsidR="00374E6C" w:rsidRPr="0018365C" w:rsidRDefault="00374E6C">
      <w:pPr>
        <w:pStyle w:val="PL"/>
        <w:rPr>
          <w:noProof/>
        </w:rPr>
      </w:pPr>
      <w:r w:rsidRPr="0018365C">
        <w:rPr>
          <w:noProof/>
        </w:rPr>
        <w:t xml:space="preserve">          description: Contains an identity of the selected transfer policy.</w:t>
      </w:r>
    </w:p>
    <w:p w14:paraId="5F0EBEF9" w14:textId="77777777" w:rsidR="00374E6C" w:rsidRPr="0018365C" w:rsidRDefault="00374E6C">
      <w:pPr>
        <w:pStyle w:val="PL"/>
        <w:rPr>
          <w:noProof/>
        </w:rPr>
      </w:pPr>
      <w:r w:rsidRPr="0018365C">
        <w:rPr>
          <w:noProof/>
        </w:rPr>
        <w:t xml:space="preserve">          type: integer</w:t>
      </w:r>
    </w:p>
    <w:p w14:paraId="53C148B9" w14:textId="77777777" w:rsidR="00374E6C" w:rsidRPr="0018365C" w:rsidRDefault="00374E6C">
      <w:pPr>
        <w:pStyle w:val="PL"/>
        <w:rPr>
          <w:noProof/>
        </w:rPr>
      </w:pPr>
      <w:r w:rsidRPr="0018365C">
        <w:rPr>
          <w:noProof/>
        </w:rPr>
        <w:t xml:space="preserve">        suppFeat:</w:t>
      </w:r>
    </w:p>
    <w:p w14:paraId="390FBB1F" w14:textId="77777777" w:rsidR="00374E6C" w:rsidRPr="0018365C" w:rsidRDefault="00374E6C">
      <w:pPr>
        <w:pStyle w:val="PL"/>
        <w:rPr>
          <w:noProof/>
        </w:rPr>
      </w:pPr>
      <w:r w:rsidRPr="0018365C">
        <w:rPr>
          <w:noProof/>
        </w:rPr>
        <w:t xml:space="preserve">          $ref: 'TS29571_CommonData.yaml#/components/schemas/SupportedFeatures'</w:t>
      </w:r>
    </w:p>
    <w:p w14:paraId="2B8A6CE7" w14:textId="77777777" w:rsidR="00374E6C" w:rsidRPr="0018365C" w:rsidRDefault="00374E6C">
      <w:pPr>
        <w:pStyle w:val="PL"/>
        <w:rPr>
          <w:noProof/>
        </w:rPr>
      </w:pPr>
    </w:p>
    <w:p w14:paraId="7880AF2F" w14:textId="77777777" w:rsidR="00374E6C" w:rsidRPr="0018365C" w:rsidRDefault="00374E6C">
      <w:pPr>
        <w:pStyle w:val="PL"/>
        <w:rPr>
          <w:noProof/>
        </w:rPr>
      </w:pPr>
      <w:r w:rsidRPr="0018365C">
        <w:rPr>
          <w:noProof/>
        </w:rPr>
        <w:t xml:space="preserve">    PatchBdtPolicy:</w:t>
      </w:r>
    </w:p>
    <w:p w14:paraId="7BCD9309"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188EAEF1" w14:textId="77777777" w:rsidR="00961E06" w:rsidRPr="0018365C" w:rsidRDefault="00961E06" w:rsidP="00961E06">
      <w:pPr>
        <w:pStyle w:val="PL"/>
        <w:rPr>
          <w:rFonts w:cs="Arial"/>
          <w:noProof/>
          <w:szCs w:val="18"/>
        </w:rPr>
      </w:pPr>
      <w:r w:rsidRPr="0018365C">
        <w:rPr>
          <w:noProof/>
        </w:rPr>
        <w:t xml:space="preserve">        </w:t>
      </w:r>
      <w:r w:rsidR="00374E6C" w:rsidRPr="0018365C">
        <w:rPr>
          <w:rFonts w:cs="Arial"/>
          <w:noProof/>
          <w:szCs w:val="18"/>
        </w:rPr>
        <w:t>Describes the updates in authorization data of an Individual BDT Policy created</w:t>
      </w:r>
    </w:p>
    <w:p w14:paraId="34DA11F8" w14:textId="77777777" w:rsidR="00374E6C" w:rsidRPr="0018365C" w:rsidRDefault="00961E06" w:rsidP="00961E06">
      <w:pPr>
        <w:pStyle w:val="PL"/>
        <w:rPr>
          <w:noProof/>
        </w:rPr>
      </w:pPr>
      <w:r w:rsidRPr="0018365C">
        <w:rPr>
          <w:noProof/>
        </w:rPr>
        <w:t xml:space="preserve">        </w:t>
      </w:r>
      <w:r w:rsidR="00374E6C" w:rsidRPr="0018365C">
        <w:rPr>
          <w:rFonts w:cs="Arial"/>
          <w:noProof/>
          <w:szCs w:val="18"/>
        </w:rPr>
        <w:t>by the PCF</w:t>
      </w:r>
      <w:r w:rsidR="00374E6C" w:rsidRPr="0018365C">
        <w:rPr>
          <w:noProof/>
        </w:rPr>
        <w:t>.</w:t>
      </w:r>
    </w:p>
    <w:p w14:paraId="2CF01656" w14:textId="77777777" w:rsidR="00374E6C" w:rsidRPr="0018365C" w:rsidRDefault="00374E6C">
      <w:pPr>
        <w:pStyle w:val="PL"/>
        <w:rPr>
          <w:noProof/>
        </w:rPr>
      </w:pPr>
      <w:r w:rsidRPr="0018365C">
        <w:rPr>
          <w:noProof/>
        </w:rPr>
        <w:t xml:space="preserve">      type: object</w:t>
      </w:r>
    </w:p>
    <w:p w14:paraId="1195A069" w14:textId="77777777" w:rsidR="00374E6C" w:rsidRPr="0018365C" w:rsidRDefault="00374E6C">
      <w:pPr>
        <w:pStyle w:val="PL"/>
        <w:rPr>
          <w:noProof/>
        </w:rPr>
      </w:pPr>
      <w:r w:rsidRPr="0018365C">
        <w:rPr>
          <w:noProof/>
        </w:rPr>
        <w:t xml:space="preserve">      properties:</w:t>
      </w:r>
    </w:p>
    <w:p w14:paraId="34379458" w14:textId="77777777" w:rsidR="00374E6C" w:rsidRPr="0018365C" w:rsidRDefault="00374E6C">
      <w:pPr>
        <w:pStyle w:val="PL"/>
        <w:rPr>
          <w:noProof/>
        </w:rPr>
      </w:pPr>
      <w:r w:rsidRPr="0018365C">
        <w:rPr>
          <w:noProof/>
        </w:rPr>
        <w:t xml:space="preserve">        bdtPolData:</w:t>
      </w:r>
    </w:p>
    <w:p w14:paraId="5342B049" w14:textId="77777777" w:rsidR="00374E6C" w:rsidRPr="0018365C" w:rsidRDefault="00374E6C">
      <w:pPr>
        <w:pStyle w:val="PL"/>
        <w:rPr>
          <w:noProof/>
        </w:rPr>
      </w:pPr>
      <w:r w:rsidRPr="0018365C">
        <w:rPr>
          <w:noProof/>
        </w:rPr>
        <w:t xml:space="preserve">          $ref: '#/components/schemas/BdtPolicyDataPatch'</w:t>
      </w:r>
    </w:p>
    <w:p w14:paraId="4071C2D3" w14:textId="77777777" w:rsidR="00374E6C" w:rsidRPr="0018365C" w:rsidRDefault="00374E6C">
      <w:pPr>
        <w:pStyle w:val="PL"/>
        <w:rPr>
          <w:noProof/>
        </w:rPr>
      </w:pPr>
      <w:r w:rsidRPr="0018365C">
        <w:rPr>
          <w:noProof/>
        </w:rPr>
        <w:t xml:space="preserve">        bdtReqData:</w:t>
      </w:r>
    </w:p>
    <w:p w14:paraId="674BFE7A" w14:textId="77777777" w:rsidR="00374E6C" w:rsidRPr="0018365C" w:rsidRDefault="00374E6C">
      <w:pPr>
        <w:pStyle w:val="PL"/>
        <w:rPr>
          <w:noProof/>
        </w:rPr>
      </w:pPr>
      <w:r w:rsidRPr="0018365C">
        <w:rPr>
          <w:noProof/>
        </w:rPr>
        <w:t xml:space="preserve">          $ref: '#/components/schemas/BdtReqDataPatch'</w:t>
      </w:r>
    </w:p>
    <w:p w14:paraId="696E88C0" w14:textId="77777777" w:rsidR="00374E6C" w:rsidRPr="0018365C" w:rsidRDefault="00374E6C">
      <w:pPr>
        <w:pStyle w:val="PL"/>
        <w:rPr>
          <w:noProof/>
        </w:rPr>
      </w:pPr>
    </w:p>
    <w:p w14:paraId="5081264F" w14:textId="77777777" w:rsidR="00374E6C" w:rsidRPr="0018365C" w:rsidRDefault="00374E6C">
      <w:pPr>
        <w:pStyle w:val="PL"/>
        <w:rPr>
          <w:noProof/>
        </w:rPr>
      </w:pPr>
      <w:r w:rsidRPr="0018365C">
        <w:rPr>
          <w:noProof/>
        </w:rPr>
        <w:t xml:space="preserve">    BdtPolicyDataPatch:</w:t>
      </w:r>
    </w:p>
    <w:p w14:paraId="05A78882"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072C949C" w14:textId="77777777" w:rsidR="00156775" w:rsidRPr="0018365C" w:rsidRDefault="00961E06" w:rsidP="00156775">
      <w:pPr>
        <w:pStyle w:val="PL"/>
        <w:rPr>
          <w:noProof/>
        </w:rPr>
      </w:pPr>
      <w:r w:rsidRPr="0018365C">
        <w:rPr>
          <w:noProof/>
        </w:rPr>
        <w:t xml:space="preserve">        </w:t>
      </w:r>
      <w:r w:rsidR="00374E6C" w:rsidRPr="0018365C">
        <w:rPr>
          <w:noProof/>
        </w:rPr>
        <w:t>A JSON Merge Patch body schema containing modification instruction to be performed</w:t>
      </w:r>
    </w:p>
    <w:p w14:paraId="544DCCAF" w14:textId="77777777" w:rsidR="00156775" w:rsidRPr="0018365C" w:rsidRDefault="00156775" w:rsidP="00156775">
      <w:pPr>
        <w:pStyle w:val="PL"/>
        <w:rPr>
          <w:noProof/>
        </w:rPr>
      </w:pPr>
      <w:r w:rsidRPr="0018365C">
        <w:rPr>
          <w:noProof/>
        </w:rPr>
        <w:t xml:space="preserve">        </w:t>
      </w:r>
      <w:r w:rsidR="00374E6C" w:rsidRPr="0018365C">
        <w:rPr>
          <w:noProof/>
        </w:rPr>
        <w:t>on the bdtPolData attribute of the BdtPolicy data structure to select a transfer</w:t>
      </w:r>
    </w:p>
    <w:p w14:paraId="47B22F43" w14:textId="77777777" w:rsidR="00374E6C" w:rsidRPr="0018365C" w:rsidRDefault="00156775" w:rsidP="00156775">
      <w:pPr>
        <w:pStyle w:val="PL"/>
        <w:rPr>
          <w:noProof/>
        </w:rPr>
      </w:pPr>
      <w:r w:rsidRPr="0018365C">
        <w:rPr>
          <w:noProof/>
        </w:rPr>
        <w:t xml:space="preserve">        </w:t>
      </w:r>
      <w:r w:rsidR="00374E6C" w:rsidRPr="0018365C">
        <w:rPr>
          <w:noProof/>
        </w:rPr>
        <w:t>policy. Adds selTransPolicyId to BdtPolicyData data structure.</w:t>
      </w:r>
    </w:p>
    <w:p w14:paraId="19CC0771" w14:textId="77777777" w:rsidR="00374E6C" w:rsidRPr="0018365C" w:rsidRDefault="00374E6C">
      <w:pPr>
        <w:pStyle w:val="PL"/>
        <w:rPr>
          <w:noProof/>
        </w:rPr>
      </w:pPr>
      <w:r w:rsidRPr="0018365C">
        <w:rPr>
          <w:noProof/>
        </w:rPr>
        <w:t xml:space="preserve">      type: object</w:t>
      </w:r>
    </w:p>
    <w:p w14:paraId="43463552" w14:textId="77777777" w:rsidR="00374E6C" w:rsidRPr="0018365C" w:rsidRDefault="00374E6C">
      <w:pPr>
        <w:pStyle w:val="PL"/>
        <w:rPr>
          <w:noProof/>
        </w:rPr>
      </w:pPr>
      <w:r w:rsidRPr="0018365C">
        <w:rPr>
          <w:noProof/>
        </w:rPr>
        <w:t xml:space="preserve">      required:</w:t>
      </w:r>
    </w:p>
    <w:p w14:paraId="77785843" w14:textId="77777777" w:rsidR="00374E6C" w:rsidRPr="0018365C" w:rsidRDefault="00374E6C">
      <w:pPr>
        <w:pStyle w:val="PL"/>
        <w:rPr>
          <w:noProof/>
        </w:rPr>
      </w:pPr>
      <w:r w:rsidRPr="0018365C">
        <w:rPr>
          <w:noProof/>
        </w:rPr>
        <w:t xml:space="preserve">      - selTransPolicyId</w:t>
      </w:r>
    </w:p>
    <w:p w14:paraId="5EDEFB7F" w14:textId="77777777" w:rsidR="00374E6C" w:rsidRPr="0018365C" w:rsidRDefault="00374E6C">
      <w:pPr>
        <w:pStyle w:val="PL"/>
        <w:rPr>
          <w:noProof/>
        </w:rPr>
      </w:pPr>
      <w:r w:rsidRPr="0018365C">
        <w:rPr>
          <w:noProof/>
        </w:rPr>
        <w:t xml:space="preserve">      properties:</w:t>
      </w:r>
    </w:p>
    <w:p w14:paraId="2B632C67" w14:textId="77777777" w:rsidR="00374E6C" w:rsidRPr="0018365C" w:rsidRDefault="00374E6C">
      <w:pPr>
        <w:pStyle w:val="PL"/>
        <w:rPr>
          <w:noProof/>
        </w:rPr>
      </w:pPr>
      <w:r w:rsidRPr="0018365C">
        <w:rPr>
          <w:noProof/>
        </w:rPr>
        <w:t xml:space="preserve">        selTransPolicyId:</w:t>
      </w:r>
    </w:p>
    <w:p w14:paraId="16AB2929" w14:textId="77777777" w:rsidR="00F640CC" w:rsidRPr="0018365C" w:rsidRDefault="00374E6C" w:rsidP="00F640CC">
      <w:pPr>
        <w:pStyle w:val="PL"/>
        <w:rPr>
          <w:noProof/>
        </w:rPr>
      </w:pPr>
      <w:r w:rsidRPr="0018365C">
        <w:rPr>
          <w:noProof/>
        </w:rPr>
        <w:t xml:space="preserve">          description: </w:t>
      </w:r>
      <w:r w:rsidR="00F640CC" w:rsidRPr="0018365C">
        <w:rPr>
          <w:noProof/>
        </w:rPr>
        <w:t>&gt;</w:t>
      </w:r>
    </w:p>
    <w:p w14:paraId="3F56D725" w14:textId="77777777" w:rsidR="00F640CC" w:rsidRPr="0018365C" w:rsidRDefault="00F640CC" w:rsidP="00F640CC">
      <w:pPr>
        <w:pStyle w:val="PL"/>
        <w:rPr>
          <w:noProof/>
        </w:rPr>
      </w:pPr>
      <w:r w:rsidRPr="0018365C">
        <w:rPr>
          <w:noProof/>
        </w:rPr>
        <w:t xml:space="preserve">            </w:t>
      </w:r>
      <w:r w:rsidR="00374E6C" w:rsidRPr="0018365C">
        <w:rPr>
          <w:noProof/>
        </w:rPr>
        <w:t>Contains an identity (i.e. transPolicyId value) of the selected transfer</w:t>
      </w:r>
    </w:p>
    <w:p w14:paraId="01888AB3" w14:textId="77777777" w:rsidR="00F640CC" w:rsidRPr="0018365C" w:rsidRDefault="00F640CC" w:rsidP="00F640CC">
      <w:pPr>
        <w:pStyle w:val="PL"/>
        <w:rPr>
          <w:rFonts w:eastAsia="SimSun"/>
          <w:noProof/>
        </w:rPr>
      </w:pPr>
      <w:r w:rsidRPr="0018365C">
        <w:rPr>
          <w:noProof/>
        </w:rPr>
        <w:t xml:space="preserve">            </w:t>
      </w:r>
      <w:r w:rsidR="00374E6C" w:rsidRPr="0018365C">
        <w:rPr>
          <w:noProof/>
        </w:rPr>
        <w:t xml:space="preserve">policy. </w:t>
      </w:r>
      <w:r w:rsidR="00374E6C" w:rsidRPr="0018365C">
        <w:rPr>
          <w:rFonts w:eastAsia="SimSun"/>
          <w:noProof/>
        </w:rPr>
        <w:t>If the</w:t>
      </w:r>
      <w:r w:rsidR="00374E6C" w:rsidRPr="0018365C">
        <w:rPr>
          <w:noProof/>
        </w:rPr>
        <w:t xml:space="preserve"> BdtNotification</w:t>
      </w:r>
      <w:r w:rsidR="00374E6C" w:rsidRPr="0018365C">
        <w:rPr>
          <w:rFonts w:cs="Arial"/>
          <w:noProof/>
          <w:szCs w:val="18"/>
        </w:rPr>
        <w:t>_5G</w:t>
      </w:r>
      <w:r w:rsidR="00374E6C" w:rsidRPr="0018365C">
        <w:rPr>
          <w:rFonts w:eastAsia="SimSun"/>
          <w:noProof/>
        </w:rPr>
        <w:t xml:space="preserve"> feature is supported value 0 indicates that</w:t>
      </w:r>
    </w:p>
    <w:p w14:paraId="6E3DA9D9" w14:textId="77777777" w:rsidR="00374E6C" w:rsidRPr="0018365C" w:rsidRDefault="00F640CC" w:rsidP="00F640CC">
      <w:pPr>
        <w:pStyle w:val="PL"/>
        <w:rPr>
          <w:noProof/>
        </w:rPr>
      </w:pPr>
      <w:r w:rsidRPr="0018365C">
        <w:rPr>
          <w:noProof/>
        </w:rPr>
        <w:t xml:space="preserve">            </w:t>
      </w:r>
      <w:r w:rsidR="00374E6C" w:rsidRPr="0018365C">
        <w:rPr>
          <w:rFonts w:eastAsia="SimSun"/>
          <w:noProof/>
        </w:rPr>
        <w:t>no transfer policy is selected.</w:t>
      </w:r>
    </w:p>
    <w:p w14:paraId="4EA9EC35" w14:textId="77777777" w:rsidR="00374E6C" w:rsidRPr="0018365C" w:rsidRDefault="00374E6C">
      <w:pPr>
        <w:pStyle w:val="PL"/>
        <w:rPr>
          <w:noProof/>
        </w:rPr>
      </w:pPr>
      <w:r w:rsidRPr="0018365C">
        <w:rPr>
          <w:noProof/>
        </w:rPr>
        <w:t xml:space="preserve">          type: integer</w:t>
      </w:r>
    </w:p>
    <w:p w14:paraId="67D794BA" w14:textId="77777777" w:rsidR="00374E6C" w:rsidRPr="0018365C" w:rsidRDefault="00374E6C">
      <w:pPr>
        <w:pStyle w:val="PL"/>
        <w:rPr>
          <w:noProof/>
        </w:rPr>
      </w:pPr>
    </w:p>
    <w:p w14:paraId="54719DDA" w14:textId="77777777" w:rsidR="00374E6C" w:rsidRPr="0018365C" w:rsidRDefault="00374E6C">
      <w:pPr>
        <w:pStyle w:val="PL"/>
        <w:rPr>
          <w:noProof/>
        </w:rPr>
      </w:pPr>
      <w:r w:rsidRPr="0018365C">
        <w:rPr>
          <w:noProof/>
        </w:rPr>
        <w:t xml:space="preserve">    BdtReqDataPatch:</w:t>
      </w:r>
    </w:p>
    <w:p w14:paraId="25C19ED2"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0FF6A3FA" w14:textId="77777777" w:rsidR="0002508F" w:rsidRPr="0018365C" w:rsidRDefault="0002508F" w:rsidP="0002508F">
      <w:pPr>
        <w:pStyle w:val="PL"/>
        <w:rPr>
          <w:noProof/>
        </w:rPr>
      </w:pPr>
      <w:r w:rsidRPr="0018365C">
        <w:rPr>
          <w:noProof/>
        </w:rPr>
        <w:t xml:space="preserve">        </w:t>
      </w:r>
      <w:r w:rsidR="00374E6C" w:rsidRPr="0018365C">
        <w:rPr>
          <w:noProof/>
        </w:rPr>
        <w:t>A JSON Merge Patch body schema containing modification instruction to be performed</w:t>
      </w:r>
    </w:p>
    <w:p w14:paraId="03FD5E74" w14:textId="77777777" w:rsidR="0002508F" w:rsidRPr="0018365C" w:rsidRDefault="0002508F" w:rsidP="0002508F">
      <w:pPr>
        <w:pStyle w:val="PL"/>
        <w:rPr>
          <w:noProof/>
        </w:rPr>
      </w:pPr>
      <w:r w:rsidRPr="0018365C">
        <w:rPr>
          <w:noProof/>
        </w:rPr>
        <w:t xml:space="preserve">        </w:t>
      </w:r>
      <w:r w:rsidR="00374E6C" w:rsidRPr="0018365C">
        <w:rPr>
          <w:noProof/>
        </w:rPr>
        <w:t>on the bdtReqData attribute of the BdtPolicy data structure to indicate whether</w:t>
      </w:r>
    </w:p>
    <w:p w14:paraId="2A1D3732" w14:textId="77777777" w:rsidR="0002508F" w:rsidRPr="0018365C" w:rsidRDefault="0002508F" w:rsidP="0002508F">
      <w:pPr>
        <w:pStyle w:val="PL"/>
        <w:rPr>
          <w:noProof/>
        </w:rPr>
      </w:pPr>
      <w:r w:rsidRPr="0018365C">
        <w:rPr>
          <w:noProof/>
        </w:rPr>
        <w:t xml:space="preserve">        </w:t>
      </w:r>
      <w:r w:rsidR="00374E6C" w:rsidRPr="0018365C">
        <w:rPr>
          <w:noProof/>
        </w:rPr>
        <w:t>the BDT warning notification is enabled or disabled. Modifies warnNotifReq from</w:t>
      </w:r>
    </w:p>
    <w:p w14:paraId="3DDB55B3" w14:textId="77777777" w:rsidR="00374E6C" w:rsidRPr="0018365C" w:rsidRDefault="0002508F" w:rsidP="0002508F">
      <w:pPr>
        <w:pStyle w:val="PL"/>
        <w:rPr>
          <w:noProof/>
        </w:rPr>
      </w:pPr>
      <w:r w:rsidRPr="0018365C">
        <w:rPr>
          <w:noProof/>
        </w:rPr>
        <w:t xml:space="preserve">        </w:t>
      </w:r>
      <w:r w:rsidR="00374E6C" w:rsidRPr="0018365C">
        <w:rPr>
          <w:noProof/>
        </w:rPr>
        <w:t>BdtReqData data structure.</w:t>
      </w:r>
    </w:p>
    <w:p w14:paraId="22739A62" w14:textId="77777777" w:rsidR="00374E6C" w:rsidRPr="0018365C" w:rsidRDefault="00374E6C">
      <w:pPr>
        <w:pStyle w:val="PL"/>
        <w:rPr>
          <w:noProof/>
        </w:rPr>
      </w:pPr>
      <w:r w:rsidRPr="0018365C">
        <w:rPr>
          <w:noProof/>
        </w:rPr>
        <w:t xml:space="preserve">      type: object</w:t>
      </w:r>
    </w:p>
    <w:p w14:paraId="47F659B9" w14:textId="77777777" w:rsidR="00374E6C" w:rsidRPr="0018365C" w:rsidRDefault="00374E6C">
      <w:pPr>
        <w:pStyle w:val="PL"/>
        <w:rPr>
          <w:noProof/>
        </w:rPr>
      </w:pPr>
      <w:r w:rsidRPr="0018365C">
        <w:rPr>
          <w:noProof/>
        </w:rPr>
        <w:t xml:space="preserve">      properties:</w:t>
      </w:r>
    </w:p>
    <w:p w14:paraId="50DCE9EB" w14:textId="77777777" w:rsidR="00374E6C" w:rsidRPr="0018365C" w:rsidRDefault="00374E6C">
      <w:pPr>
        <w:pStyle w:val="PL"/>
        <w:rPr>
          <w:noProof/>
        </w:rPr>
      </w:pPr>
      <w:r w:rsidRPr="0018365C">
        <w:rPr>
          <w:noProof/>
        </w:rPr>
        <w:t xml:space="preserve">        warnNotifReq:</w:t>
      </w:r>
    </w:p>
    <w:p w14:paraId="4606C2CC" w14:textId="77777777" w:rsidR="00374E6C" w:rsidRPr="0018365C" w:rsidRDefault="00374E6C">
      <w:pPr>
        <w:pStyle w:val="PL"/>
        <w:rPr>
          <w:noProof/>
        </w:rPr>
      </w:pPr>
      <w:r w:rsidRPr="0018365C">
        <w:rPr>
          <w:noProof/>
        </w:rPr>
        <w:t xml:space="preserve">          description: </w:t>
      </w:r>
      <w:r w:rsidRPr="0018365C">
        <w:rPr>
          <w:rFonts w:cs="Arial"/>
          <w:noProof/>
          <w:szCs w:val="18"/>
          <w:lang w:eastAsia="zh-CN"/>
        </w:rPr>
        <w:t>Indicates whether the BDT warning notification is enabled or disabled</w:t>
      </w:r>
      <w:r w:rsidRPr="0018365C">
        <w:rPr>
          <w:noProof/>
        </w:rPr>
        <w:t>.</w:t>
      </w:r>
    </w:p>
    <w:p w14:paraId="0C6BF191" w14:textId="77777777" w:rsidR="00374E6C" w:rsidRPr="0018365C" w:rsidRDefault="00374E6C">
      <w:pPr>
        <w:pStyle w:val="PL"/>
        <w:rPr>
          <w:noProof/>
        </w:rPr>
      </w:pPr>
      <w:r w:rsidRPr="0018365C">
        <w:rPr>
          <w:noProof/>
        </w:rPr>
        <w:t xml:space="preserve">          type: boolean</w:t>
      </w:r>
    </w:p>
    <w:p w14:paraId="241EF8E8" w14:textId="77777777" w:rsidR="00374E6C" w:rsidRPr="0018365C" w:rsidRDefault="00374E6C">
      <w:pPr>
        <w:pStyle w:val="PL"/>
        <w:rPr>
          <w:noProof/>
        </w:rPr>
      </w:pPr>
    </w:p>
    <w:p w14:paraId="533F9CB8" w14:textId="77777777" w:rsidR="00374E6C" w:rsidRPr="0018365C" w:rsidRDefault="00374E6C">
      <w:pPr>
        <w:pStyle w:val="PL"/>
        <w:rPr>
          <w:noProof/>
        </w:rPr>
      </w:pPr>
      <w:r w:rsidRPr="0018365C">
        <w:rPr>
          <w:noProof/>
        </w:rPr>
        <w:t xml:space="preserve">    TransferPolicy:</w:t>
      </w:r>
    </w:p>
    <w:p w14:paraId="4A6C20C6" w14:textId="77777777" w:rsidR="00374E6C" w:rsidRPr="0018365C" w:rsidRDefault="00374E6C">
      <w:pPr>
        <w:pStyle w:val="PL"/>
        <w:rPr>
          <w:noProof/>
        </w:rPr>
      </w:pPr>
      <w:r w:rsidRPr="0018365C">
        <w:rPr>
          <w:noProof/>
        </w:rPr>
        <w:t xml:space="preserve">      description: Describes a transfer policy.</w:t>
      </w:r>
    </w:p>
    <w:p w14:paraId="31323548" w14:textId="77777777" w:rsidR="00374E6C" w:rsidRPr="0018365C" w:rsidRDefault="00374E6C">
      <w:pPr>
        <w:pStyle w:val="PL"/>
        <w:rPr>
          <w:noProof/>
        </w:rPr>
      </w:pPr>
      <w:r w:rsidRPr="0018365C">
        <w:rPr>
          <w:noProof/>
        </w:rPr>
        <w:t xml:space="preserve">      type: object</w:t>
      </w:r>
    </w:p>
    <w:p w14:paraId="6E32CD77" w14:textId="77777777" w:rsidR="00374E6C" w:rsidRPr="0018365C" w:rsidRDefault="00374E6C">
      <w:pPr>
        <w:pStyle w:val="PL"/>
        <w:rPr>
          <w:noProof/>
        </w:rPr>
      </w:pPr>
      <w:r w:rsidRPr="0018365C">
        <w:rPr>
          <w:noProof/>
        </w:rPr>
        <w:t xml:space="preserve">      required:</w:t>
      </w:r>
    </w:p>
    <w:p w14:paraId="2E0144EB" w14:textId="77777777" w:rsidR="00374E6C" w:rsidRPr="0018365C" w:rsidRDefault="00374E6C">
      <w:pPr>
        <w:pStyle w:val="PL"/>
        <w:rPr>
          <w:noProof/>
        </w:rPr>
      </w:pPr>
      <w:r w:rsidRPr="0018365C">
        <w:rPr>
          <w:noProof/>
        </w:rPr>
        <w:t xml:space="preserve">      - ratingGroup</w:t>
      </w:r>
    </w:p>
    <w:p w14:paraId="01BDBA6D" w14:textId="77777777" w:rsidR="00374E6C" w:rsidRPr="0018365C" w:rsidRDefault="00374E6C">
      <w:pPr>
        <w:pStyle w:val="PL"/>
        <w:rPr>
          <w:noProof/>
        </w:rPr>
      </w:pPr>
      <w:r w:rsidRPr="0018365C">
        <w:rPr>
          <w:noProof/>
        </w:rPr>
        <w:t xml:space="preserve">      - recTimeInt</w:t>
      </w:r>
    </w:p>
    <w:p w14:paraId="66A58CE9" w14:textId="77777777" w:rsidR="00374E6C" w:rsidRPr="0018365C" w:rsidRDefault="00374E6C">
      <w:pPr>
        <w:pStyle w:val="PL"/>
        <w:rPr>
          <w:noProof/>
        </w:rPr>
      </w:pPr>
      <w:r w:rsidRPr="0018365C">
        <w:rPr>
          <w:noProof/>
        </w:rPr>
        <w:t xml:space="preserve">      - transPolicyId</w:t>
      </w:r>
    </w:p>
    <w:p w14:paraId="781BB204" w14:textId="77777777" w:rsidR="00374E6C" w:rsidRPr="0018365C" w:rsidRDefault="00374E6C">
      <w:pPr>
        <w:pStyle w:val="PL"/>
        <w:rPr>
          <w:noProof/>
        </w:rPr>
      </w:pPr>
      <w:r w:rsidRPr="0018365C">
        <w:rPr>
          <w:noProof/>
        </w:rPr>
        <w:t xml:space="preserve">      properties:</w:t>
      </w:r>
    </w:p>
    <w:p w14:paraId="59893F75" w14:textId="77777777" w:rsidR="00374E6C" w:rsidRPr="0018365C" w:rsidRDefault="00374E6C">
      <w:pPr>
        <w:pStyle w:val="PL"/>
        <w:rPr>
          <w:noProof/>
        </w:rPr>
      </w:pPr>
      <w:r w:rsidRPr="0018365C">
        <w:rPr>
          <w:noProof/>
        </w:rPr>
        <w:lastRenderedPageBreak/>
        <w:t xml:space="preserve">        maxBitRateDl:</w:t>
      </w:r>
    </w:p>
    <w:p w14:paraId="01545D06" w14:textId="77777777" w:rsidR="00374E6C" w:rsidRPr="0018365C" w:rsidRDefault="00374E6C">
      <w:pPr>
        <w:pStyle w:val="PL"/>
        <w:rPr>
          <w:noProof/>
        </w:rPr>
      </w:pPr>
      <w:r w:rsidRPr="0018365C">
        <w:rPr>
          <w:noProof/>
        </w:rPr>
        <w:t xml:space="preserve">          $ref: 'TS29571_CommonData.yaml#/components/schemas/BitRate'</w:t>
      </w:r>
    </w:p>
    <w:p w14:paraId="1C8169C7" w14:textId="77777777" w:rsidR="00374E6C" w:rsidRPr="0018365C" w:rsidRDefault="00374E6C">
      <w:pPr>
        <w:pStyle w:val="PL"/>
        <w:rPr>
          <w:noProof/>
        </w:rPr>
      </w:pPr>
      <w:r w:rsidRPr="0018365C">
        <w:rPr>
          <w:noProof/>
        </w:rPr>
        <w:t xml:space="preserve">        maxBitRateUl:</w:t>
      </w:r>
    </w:p>
    <w:p w14:paraId="2BC3AC6B" w14:textId="77777777" w:rsidR="00374E6C" w:rsidRPr="0018365C" w:rsidRDefault="00374E6C">
      <w:pPr>
        <w:pStyle w:val="PL"/>
        <w:rPr>
          <w:noProof/>
        </w:rPr>
      </w:pPr>
      <w:r w:rsidRPr="0018365C">
        <w:rPr>
          <w:noProof/>
        </w:rPr>
        <w:t xml:space="preserve">          $ref: 'TS29571_CommonData.yaml#/components/schemas/BitRate'</w:t>
      </w:r>
    </w:p>
    <w:p w14:paraId="0CBA61E6" w14:textId="77777777" w:rsidR="00374E6C" w:rsidRPr="0018365C" w:rsidRDefault="00374E6C">
      <w:pPr>
        <w:pStyle w:val="PL"/>
        <w:rPr>
          <w:noProof/>
        </w:rPr>
      </w:pPr>
      <w:r w:rsidRPr="0018365C">
        <w:rPr>
          <w:noProof/>
        </w:rPr>
        <w:t xml:space="preserve">        ratingGroup:</w:t>
      </w:r>
    </w:p>
    <w:p w14:paraId="654A684A" w14:textId="77777777" w:rsidR="00374E6C" w:rsidRPr="0018365C" w:rsidRDefault="00374E6C">
      <w:pPr>
        <w:pStyle w:val="PL"/>
        <w:rPr>
          <w:noProof/>
        </w:rPr>
      </w:pPr>
      <w:r w:rsidRPr="0018365C">
        <w:rPr>
          <w:noProof/>
        </w:rPr>
        <w:t xml:space="preserve">          description: Indicates a rating group for the recommended time window.</w:t>
      </w:r>
    </w:p>
    <w:p w14:paraId="728FDC1F" w14:textId="77777777" w:rsidR="00374E6C" w:rsidRPr="0018365C" w:rsidRDefault="00374E6C">
      <w:pPr>
        <w:pStyle w:val="PL"/>
        <w:rPr>
          <w:noProof/>
        </w:rPr>
      </w:pPr>
      <w:r w:rsidRPr="0018365C">
        <w:rPr>
          <w:noProof/>
        </w:rPr>
        <w:t xml:space="preserve">          type: integer</w:t>
      </w:r>
    </w:p>
    <w:p w14:paraId="13FC95BD" w14:textId="77777777" w:rsidR="00374E6C" w:rsidRPr="0018365C" w:rsidRDefault="00374E6C">
      <w:pPr>
        <w:pStyle w:val="PL"/>
        <w:rPr>
          <w:noProof/>
        </w:rPr>
      </w:pPr>
      <w:r w:rsidRPr="0018365C">
        <w:rPr>
          <w:noProof/>
        </w:rPr>
        <w:t xml:space="preserve">        recTimeInt:</w:t>
      </w:r>
    </w:p>
    <w:p w14:paraId="5C092C88" w14:textId="77777777" w:rsidR="00374E6C" w:rsidRPr="0018365C" w:rsidRDefault="00374E6C">
      <w:pPr>
        <w:pStyle w:val="PL"/>
        <w:rPr>
          <w:noProof/>
        </w:rPr>
      </w:pPr>
      <w:r w:rsidRPr="0018365C">
        <w:rPr>
          <w:noProof/>
        </w:rPr>
        <w:t xml:space="preserve">          $ref: 'TS29122_CommonData.yaml#/components/schemas/TimeWindow'</w:t>
      </w:r>
    </w:p>
    <w:p w14:paraId="66FE3213" w14:textId="77777777" w:rsidR="00374E6C" w:rsidRPr="0018365C" w:rsidRDefault="00374E6C">
      <w:pPr>
        <w:pStyle w:val="PL"/>
        <w:rPr>
          <w:noProof/>
        </w:rPr>
      </w:pPr>
      <w:r w:rsidRPr="0018365C">
        <w:rPr>
          <w:noProof/>
        </w:rPr>
        <w:t xml:space="preserve">        transPolicyId:</w:t>
      </w:r>
    </w:p>
    <w:p w14:paraId="40D3E67B" w14:textId="77777777" w:rsidR="00374E6C" w:rsidRPr="0018365C" w:rsidRDefault="00374E6C">
      <w:pPr>
        <w:pStyle w:val="PL"/>
        <w:rPr>
          <w:noProof/>
        </w:rPr>
      </w:pPr>
      <w:r w:rsidRPr="0018365C">
        <w:rPr>
          <w:noProof/>
        </w:rPr>
        <w:t xml:space="preserve">          description: Contains an identity of a transfer policy.</w:t>
      </w:r>
    </w:p>
    <w:p w14:paraId="1C3DE5E3" w14:textId="77777777" w:rsidR="00374E6C" w:rsidRPr="0018365C" w:rsidRDefault="00374E6C">
      <w:pPr>
        <w:pStyle w:val="PL"/>
        <w:rPr>
          <w:noProof/>
        </w:rPr>
      </w:pPr>
      <w:r w:rsidRPr="0018365C">
        <w:rPr>
          <w:noProof/>
        </w:rPr>
        <w:t xml:space="preserve">          type: integer</w:t>
      </w:r>
    </w:p>
    <w:p w14:paraId="0DA8E9D8" w14:textId="77777777" w:rsidR="00FF25F4" w:rsidRPr="0018365C" w:rsidRDefault="00FF25F4" w:rsidP="00FF25F4">
      <w:pPr>
        <w:pStyle w:val="PL"/>
        <w:rPr>
          <w:rFonts w:cs="Courier New"/>
          <w:noProof/>
        </w:rPr>
      </w:pPr>
    </w:p>
    <w:p w14:paraId="241FB5AC" w14:textId="77777777" w:rsidR="00374E6C" w:rsidRPr="0018365C" w:rsidRDefault="00374E6C">
      <w:pPr>
        <w:pStyle w:val="PL"/>
        <w:rPr>
          <w:rFonts w:cs="Courier New"/>
          <w:noProof/>
        </w:rPr>
      </w:pPr>
      <w:r w:rsidRPr="0018365C">
        <w:rPr>
          <w:rFonts w:cs="Courier New"/>
          <w:noProof/>
        </w:rPr>
        <w:t xml:space="preserve">    NetworkAreaInfo:</w:t>
      </w:r>
    </w:p>
    <w:p w14:paraId="6F8955C8" w14:textId="77777777" w:rsidR="0002508F" w:rsidRPr="0018365C" w:rsidRDefault="00374E6C" w:rsidP="0002508F">
      <w:pPr>
        <w:pStyle w:val="PL"/>
        <w:rPr>
          <w:rFonts w:cs="Courier New"/>
          <w:noProof/>
        </w:rPr>
      </w:pPr>
      <w:r w:rsidRPr="0018365C">
        <w:rPr>
          <w:rFonts w:cs="Courier New"/>
          <w:noProof/>
        </w:rPr>
        <w:t xml:space="preserve">      description: </w:t>
      </w:r>
      <w:r w:rsidR="0002508F" w:rsidRPr="0018365C">
        <w:rPr>
          <w:rFonts w:cs="Courier New"/>
          <w:noProof/>
        </w:rPr>
        <w:t>&gt;</w:t>
      </w:r>
    </w:p>
    <w:p w14:paraId="02ACD2BF" w14:textId="77777777" w:rsidR="0002508F"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Describes a network area information in which the NF service consumer requests</w:t>
      </w:r>
    </w:p>
    <w:p w14:paraId="3B1D8AE1" w14:textId="77777777" w:rsidR="00374E6C"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the number of UEs.</w:t>
      </w:r>
    </w:p>
    <w:p w14:paraId="7765BAFF" w14:textId="77777777" w:rsidR="00374E6C" w:rsidRPr="0018365C" w:rsidRDefault="00374E6C">
      <w:pPr>
        <w:pStyle w:val="PL"/>
        <w:rPr>
          <w:rFonts w:cs="Courier New"/>
          <w:noProof/>
        </w:rPr>
      </w:pPr>
      <w:r w:rsidRPr="0018365C">
        <w:rPr>
          <w:rFonts w:cs="Courier New"/>
          <w:noProof/>
        </w:rPr>
        <w:t xml:space="preserve">      type: object</w:t>
      </w:r>
    </w:p>
    <w:p w14:paraId="14C3B0A4" w14:textId="77777777" w:rsidR="00374E6C" w:rsidRPr="0018365C" w:rsidRDefault="00374E6C">
      <w:pPr>
        <w:pStyle w:val="PL"/>
        <w:rPr>
          <w:rFonts w:cs="Courier New"/>
          <w:noProof/>
          <w:szCs w:val="16"/>
        </w:rPr>
      </w:pPr>
      <w:r w:rsidRPr="0018365C">
        <w:rPr>
          <w:rFonts w:cs="Courier New"/>
          <w:noProof/>
          <w:szCs w:val="16"/>
        </w:rPr>
        <w:t xml:space="preserve">      properties:</w:t>
      </w:r>
    </w:p>
    <w:p w14:paraId="325C3B8D" w14:textId="77777777" w:rsidR="00374E6C" w:rsidRPr="0018365C" w:rsidRDefault="00374E6C">
      <w:pPr>
        <w:pStyle w:val="PL"/>
        <w:rPr>
          <w:rFonts w:cs="Courier New"/>
          <w:noProof/>
          <w:szCs w:val="16"/>
        </w:rPr>
      </w:pPr>
      <w:r w:rsidRPr="0018365C">
        <w:rPr>
          <w:rFonts w:cs="Courier New"/>
          <w:noProof/>
          <w:szCs w:val="16"/>
        </w:rPr>
        <w:t xml:space="preserve">        ecgis:</w:t>
      </w:r>
    </w:p>
    <w:p w14:paraId="17655E00" w14:textId="77777777" w:rsidR="00374E6C" w:rsidRPr="0018365C" w:rsidRDefault="00374E6C">
      <w:pPr>
        <w:pStyle w:val="PL"/>
        <w:rPr>
          <w:rFonts w:cs="Courier New"/>
          <w:noProof/>
          <w:szCs w:val="16"/>
        </w:rPr>
      </w:pPr>
      <w:r w:rsidRPr="0018365C">
        <w:rPr>
          <w:rFonts w:cs="Courier New"/>
          <w:noProof/>
          <w:szCs w:val="16"/>
        </w:rPr>
        <w:t xml:space="preserve">          description: Contains a list of E-UTRA cell identities.</w:t>
      </w:r>
    </w:p>
    <w:p w14:paraId="26D3EE4F" w14:textId="77777777" w:rsidR="00374E6C" w:rsidRPr="0018365C" w:rsidRDefault="00374E6C">
      <w:pPr>
        <w:pStyle w:val="PL"/>
        <w:rPr>
          <w:rFonts w:cs="Courier New"/>
          <w:noProof/>
          <w:szCs w:val="16"/>
        </w:rPr>
      </w:pPr>
      <w:r w:rsidRPr="0018365C">
        <w:rPr>
          <w:rFonts w:cs="Courier New"/>
          <w:noProof/>
          <w:szCs w:val="16"/>
        </w:rPr>
        <w:t xml:space="preserve">          type: array</w:t>
      </w:r>
    </w:p>
    <w:p w14:paraId="2B6A0B0B" w14:textId="77777777" w:rsidR="00374E6C" w:rsidRPr="0018365C" w:rsidRDefault="00374E6C">
      <w:pPr>
        <w:pStyle w:val="PL"/>
        <w:rPr>
          <w:rFonts w:cs="Courier New"/>
          <w:noProof/>
          <w:szCs w:val="16"/>
        </w:rPr>
      </w:pPr>
      <w:r w:rsidRPr="0018365C">
        <w:rPr>
          <w:rFonts w:cs="Courier New"/>
          <w:noProof/>
          <w:szCs w:val="16"/>
        </w:rPr>
        <w:t xml:space="preserve">          items:</w:t>
      </w:r>
    </w:p>
    <w:p w14:paraId="1E365D45"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'TS29571_CommonData.yaml#/components/schemas/Ecgi'</w:t>
      </w:r>
    </w:p>
    <w:p w14:paraId="26A4E35B" w14:textId="77777777" w:rsidR="00374E6C" w:rsidRPr="0018365C" w:rsidRDefault="00374E6C">
      <w:pPr>
        <w:pStyle w:val="PL"/>
        <w:rPr>
          <w:noProof/>
        </w:rPr>
      </w:pPr>
      <w:r w:rsidRPr="0018365C">
        <w:rPr>
          <w:noProof/>
        </w:rPr>
        <w:t xml:space="preserve">          minItems: 1</w:t>
      </w:r>
    </w:p>
    <w:p w14:paraId="1EB2D1E2" w14:textId="77777777" w:rsidR="00374E6C" w:rsidRPr="0018365C" w:rsidRDefault="00374E6C">
      <w:pPr>
        <w:pStyle w:val="PL"/>
        <w:rPr>
          <w:rFonts w:cs="Courier New"/>
          <w:noProof/>
          <w:szCs w:val="16"/>
        </w:rPr>
      </w:pPr>
      <w:r w:rsidRPr="0018365C">
        <w:rPr>
          <w:rFonts w:cs="Courier New"/>
          <w:noProof/>
          <w:szCs w:val="16"/>
        </w:rPr>
        <w:t xml:space="preserve">        ncgis:</w:t>
      </w:r>
    </w:p>
    <w:p w14:paraId="4D2A8AF1"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NR cell identities.</w:t>
      </w:r>
    </w:p>
    <w:p w14:paraId="74211019"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373730A" w14:textId="77777777" w:rsidR="00374E6C" w:rsidRPr="0018365C" w:rsidRDefault="00374E6C">
      <w:pPr>
        <w:pStyle w:val="PL"/>
        <w:rPr>
          <w:rFonts w:cs="Courier New"/>
          <w:noProof/>
          <w:szCs w:val="16"/>
        </w:rPr>
      </w:pPr>
      <w:r w:rsidRPr="0018365C">
        <w:rPr>
          <w:rFonts w:cs="Courier New"/>
          <w:noProof/>
          <w:szCs w:val="16"/>
        </w:rPr>
        <w:t xml:space="preserve">          items:</w:t>
      </w:r>
    </w:p>
    <w:p w14:paraId="6F110618"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'TS29571_CommonData.yaml#/components/schemas/Ncgi'</w:t>
      </w:r>
    </w:p>
    <w:p w14:paraId="7B23C126" w14:textId="77777777" w:rsidR="00374E6C" w:rsidRPr="0018365C" w:rsidRDefault="00374E6C">
      <w:pPr>
        <w:pStyle w:val="PL"/>
        <w:rPr>
          <w:noProof/>
        </w:rPr>
      </w:pPr>
      <w:r w:rsidRPr="0018365C">
        <w:rPr>
          <w:noProof/>
        </w:rPr>
        <w:t xml:space="preserve">          minItems: 1</w:t>
      </w:r>
    </w:p>
    <w:p w14:paraId="25B5C784" w14:textId="77777777" w:rsidR="00374E6C" w:rsidRPr="0018365C" w:rsidRDefault="00374E6C">
      <w:pPr>
        <w:pStyle w:val="PL"/>
        <w:rPr>
          <w:rFonts w:cs="Courier New"/>
          <w:noProof/>
          <w:szCs w:val="16"/>
        </w:rPr>
      </w:pPr>
      <w:r w:rsidRPr="0018365C">
        <w:rPr>
          <w:rFonts w:cs="Courier New"/>
          <w:noProof/>
          <w:szCs w:val="16"/>
        </w:rPr>
        <w:t xml:space="preserve">        gRanNodeIds:</w:t>
      </w:r>
    </w:p>
    <w:p w14:paraId="49B3DE68"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NG RAN nodes.</w:t>
      </w:r>
    </w:p>
    <w:p w14:paraId="14681240" w14:textId="77777777" w:rsidR="00374E6C" w:rsidRPr="0018365C" w:rsidRDefault="00374E6C">
      <w:pPr>
        <w:pStyle w:val="PL"/>
        <w:rPr>
          <w:rFonts w:cs="Courier New"/>
          <w:noProof/>
          <w:szCs w:val="16"/>
        </w:rPr>
      </w:pPr>
      <w:r w:rsidRPr="0018365C">
        <w:rPr>
          <w:rFonts w:cs="Courier New"/>
          <w:noProof/>
          <w:szCs w:val="16"/>
        </w:rPr>
        <w:t xml:space="preserve">          type: array</w:t>
      </w:r>
    </w:p>
    <w:p w14:paraId="7790EC40" w14:textId="77777777" w:rsidR="00374E6C" w:rsidRPr="0018365C" w:rsidRDefault="00374E6C">
      <w:pPr>
        <w:pStyle w:val="PL"/>
        <w:rPr>
          <w:rFonts w:cs="Courier New"/>
          <w:noProof/>
          <w:szCs w:val="16"/>
        </w:rPr>
      </w:pPr>
      <w:r w:rsidRPr="0018365C">
        <w:rPr>
          <w:rFonts w:cs="Courier New"/>
          <w:noProof/>
          <w:szCs w:val="16"/>
        </w:rPr>
        <w:t xml:space="preserve">          items:</w:t>
      </w:r>
    </w:p>
    <w:p w14:paraId="0DC44CA3"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'TS29571_CommonData.yaml#/components/schemas/GlobalRanNodeId'</w:t>
      </w:r>
    </w:p>
    <w:p w14:paraId="3EBCC695" w14:textId="77777777" w:rsidR="00374E6C" w:rsidRPr="0018365C" w:rsidRDefault="00374E6C">
      <w:pPr>
        <w:pStyle w:val="PL"/>
        <w:rPr>
          <w:noProof/>
        </w:rPr>
      </w:pPr>
      <w:r w:rsidRPr="0018365C">
        <w:rPr>
          <w:noProof/>
        </w:rPr>
        <w:t xml:space="preserve">          minItems: 1</w:t>
      </w:r>
    </w:p>
    <w:p w14:paraId="6B1B12E6" w14:textId="77777777" w:rsidR="00374E6C" w:rsidRPr="0018365C" w:rsidRDefault="00374E6C">
      <w:pPr>
        <w:pStyle w:val="PL"/>
        <w:rPr>
          <w:rFonts w:cs="Courier New"/>
          <w:noProof/>
          <w:szCs w:val="16"/>
        </w:rPr>
      </w:pPr>
      <w:r w:rsidRPr="0018365C">
        <w:rPr>
          <w:rFonts w:cs="Courier New"/>
          <w:noProof/>
          <w:szCs w:val="16"/>
        </w:rPr>
        <w:t xml:space="preserve">        tais:</w:t>
      </w:r>
    </w:p>
    <w:p w14:paraId="08B0FA6B" w14:textId="77777777" w:rsidR="00374E6C" w:rsidRPr="0018365C" w:rsidRDefault="00374E6C">
      <w:pPr>
        <w:pStyle w:val="PL"/>
        <w:rPr>
          <w:rFonts w:cs="Courier New"/>
          <w:noProof/>
          <w:szCs w:val="16"/>
        </w:rPr>
      </w:pPr>
      <w:r w:rsidRPr="0018365C">
        <w:rPr>
          <w:rFonts w:cs="Courier New"/>
          <w:noProof/>
          <w:szCs w:val="16"/>
        </w:rPr>
        <w:t xml:space="preserve">          description: Contains a list of tracking area identities.</w:t>
      </w:r>
    </w:p>
    <w:p w14:paraId="08838DE7"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9E77EC8" w14:textId="77777777" w:rsidR="00374E6C" w:rsidRPr="0018365C" w:rsidRDefault="00374E6C">
      <w:pPr>
        <w:pStyle w:val="PL"/>
        <w:rPr>
          <w:rFonts w:cs="Courier New"/>
          <w:noProof/>
          <w:szCs w:val="16"/>
        </w:rPr>
      </w:pPr>
      <w:r w:rsidRPr="0018365C">
        <w:rPr>
          <w:rFonts w:cs="Courier New"/>
          <w:noProof/>
          <w:szCs w:val="16"/>
        </w:rPr>
        <w:t xml:space="preserve">          items:</w:t>
      </w:r>
    </w:p>
    <w:p w14:paraId="00F78A6A"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'TS29571_CommonData.yaml#/components/schemas/Tai'</w:t>
      </w:r>
    </w:p>
    <w:p w14:paraId="3385AA1F" w14:textId="77777777" w:rsidR="00374E6C" w:rsidRPr="0018365C" w:rsidRDefault="00374E6C">
      <w:pPr>
        <w:pStyle w:val="PL"/>
        <w:rPr>
          <w:noProof/>
        </w:rPr>
      </w:pPr>
      <w:r w:rsidRPr="0018365C">
        <w:rPr>
          <w:noProof/>
        </w:rPr>
        <w:t xml:space="preserve">          minItems: 1</w:t>
      </w:r>
    </w:p>
    <w:p w14:paraId="29DC4826" w14:textId="77777777" w:rsidR="00374E6C" w:rsidRPr="0018365C" w:rsidRDefault="00374E6C">
      <w:pPr>
        <w:pStyle w:val="PL"/>
        <w:rPr>
          <w:noProof/>
        </w:rPr>
      </w:pPr>
    </w:p>
    <w:p w14:paraId="02C89377" w14:textId="77777777" w:rsidR="00374E6C" w:rsidRPr="0018365C" w:rsidRDefault="00374E6C">
      <w:pPr>
        <w:pStyle w:val="PL"/>
        <w:rPr>
          <w:noProof/>
        </w:rPr>
      </w:pPr>
      <w:r w:rsidRPr="0018365C">
        <w:rPr>
          <w:rFonts w:cs="Courier New"/>
          <w:noProof/>
        </w:rPr>
        <w:t xml:space="preserve">    </w:t>
      </w:r>
      <w:r w:rsidRPr="0018365C">
        <w:rPr>
          <w:noProof/>
        </w:rPr>
        <w:t>Notification:</w:t>
      </w:r>
    </w:p>
    <w:p w14:paraId="63CDFA28" w14:textId="77777777" w:rsidR="00374E6C" w:rsidRPr="0018365C" w:rsidRDefault="00374E6C">
      <w:pPr>
        <w:pStyle w:val="PL"/>
        <w:rPr>
          <w:noProof/>
        </w:rPr>
      </w:pPr>
      <w:r w:rsidRPr="0018365C">
        <w:rPr>
          <w:rFonts w:cs="Courier New"/>
          <w:noProof/>
        </w:rPr>
        <w:t xml:space="preserve">      </w:t>
      </w:r>
      <w:r w:rsidRPr="0018365C">
        <w:rPr>
          <w:noProof/>
        </w:rPr>
        <w:t>description: Describes a BDT notification.</w:t>
      </w:r>
    </w:p>
    <w:p w14:paraId="7002C262" w14:textId="77777777" w:rsidR="00374E6C" w:rsidRPr="0018365C" w:rsidRDefault="00374E6C">
      <w:pPr>
        <w:pStyle w:val="PL"/>
        <w:rPr>
          <w:noProof/>
        </w:rPr>
      </w:pPr>
      <w:r w:rsidRPr="0018365C">
        <w:rPr>
          <w:noProof/>
        </w:rPr>
        <w:t xml:space="preserve">      type: object</w:t>
      </w:r>
    </w:p>
    <w:p w14:paraId="34E82DB3" w14:textId="77777777" w:rsidR="00374E6C" w:rsidRPr="0018365C" w:rsidRDefault="00374E6C">
      <w:pPr>
        <w:pStyle w:val="PL"/>
        <w:rPr>
          <w:noProof/>
        </w:rPr>
      </w:pPr>
      <w:r w:rsidRPr="0018365C">
        <w:rPr>
          <w:noProof/>
        </w:rPr>
        <w:t xml:space="preserve">      required:</w:t>
      </w:r>
    </w:p>
    <w:p w14:paraId="4A2E0EDC" w14:textId="77777777" w:rsidR="00374E6C" w:rsidRPr="0018365C" w:rsidRDefault="00374E6C">
      <w:pPr>
        <w:pStyle w:val="PL"/>
        <w:rPr>
          <w:noProof/>
        </w:rPr>
      </w:pPr>
      <w:r w:rsidRPr="0018365C">
        <w:rPr>
          <w:noProof/>
        </w:rPr>
        <w:t xml:space="preserve">      - bdtRefId</w:t>
      </w:r>
    </w:p>
    <w:p w14:paraId="63FCD7CD" w14:textId="77777777" w:rsidR="00374E6C" w:rsidRPr="0018365C" w:rsidRDefault="00374E6C">
      <w:pPr>
        <w:pStyle w:val="PL"/>
        <w:rPr>
          <w:noProof/>
        </w:rPr>
      </w:pPr>
      <w:r w:rsidRPr="0018365C">
        <w:rPr>
          <w:noProof/>
        </w:rPr>
        <w:t xml:space="preserve">      properties:</w:t>
      </w:r>
    </w:p>
    <w:p w14:paraId="75EFB10E" w14:textId="77777777" w:rsidR="00374E6C" w:rsidRPr="0018365C" w:rsidRDefault="00374E6C">
      <w:pPr>
        <w:pStyle w:val="PL"/>
        <w:rPr>
          <w:noProof/>
        </w:rPr>
      </w:pPr>
      <w:r w:rsidRPr="0018365C">
        <w:rPr>
          <w:noProof/>
        </w:rPr>
        <w:t xml:space="preserve">        bdtRefId:</w:t>
      </w:r>
    </w:p>
    <w:p w14:paraId="07686146" w14:textId="77777777" w:rsidR="00374E6C" w:rsidRPr="0018365C" w:rsidRDefault="00374E6C">
      <w:pPr>
        <w:pStyle w:val="PL"/>
        <w:rPr>
          <w:noProof/>
        </w:rPr>
      </w:pPr>
      <w:r w:rsidRPr="0018365C">
        <w:rPr>
          <w:noProof/>
        </w:rPr>
        <w:t xml:space="preserve">          $ref: 'TS29122_CommonData.yaml#/components/schemas/BdtReferenceId'</w:t>
      </w:r>
    </w:p>
    <w:p w14:paraId="4A685F38" w14:textId="77777777" w:rsidR="00374E6C" w:rsidRPr="0018365C" w:rsidRDefault="00374E6C">
      <w:pPr>
        <w:pStyle w:val="PL"/>
        <w:rPr>
          <w:noProof/>
        </w:rPr>
      </w:pPr>
      <w:r w:rsidRPr="0018365C">
        <w:rPr>
          <w:noProof/>
        </w:rPr>
        <w:t xml:space="preserve">        candPolicies:</w:t>
      </w:r>
    </w:p>
    <w:p w14:paraId="2119C84E"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75260D75" w14:textId="77777777" w:rsidR="0002508F" w:rsidRPr="0018365C" w:rsidRDefault="0002508F" w:rsidP="0002508F">
      <w:pPr>
        <w:pStyle w:val="PL"/>
        <w:rPr>
          <w:noProof/>
          <w:lang w:eastAsia="zh-CN"/>
        </w:rPr>
      </w:pPr>
      <w:r w:rsidRPr="0018365C">
        <w:rPr>
          <w:noProof/>
        </w:rPr>
        <w:t xml:space="preserve">            </w:t>
      </w:r>
      <w:r w:rsidR="00374E6C" w:rsidRPr="0018365C">
        <w:rPr>
          <w:noProof/>
        </w:rPr>
        <w:t xml:space="preserve">Contains </w:t>
      </w:r>
      <w:r w:rsidR="00374E6C" w:rsidRPr="0018365C">
        <w:rPr>
          <w:noProof/>
          <w:lang w:eastAsia="zh-CN"/>
        </w:rPr>
        <w:t>a list of the candidate transfer policies from which the AF may</w:t>
      </w:r>
    </w:p>
    <w:p w14:paraId="4FDF3963" w14:textId="77777777" w:rsidR="0002508F" w:rsidRPr="0018365C" w:rsidRDefault="0002508F" w:rsidP="0002508F">
      <w:pPr>
        <w:pStyle w:val="PL"/>
        <w:rPr>
          <w:noProof/>
          <w:lang w:eastAsia="zh-CN"/>
        </w:rPr>
      </w:pPr>
      <w:r w:rsidRPr="0018365C">
        <w:rPr>
          <w:noProof/>
        </w:rPr>
        <w:t xml:space="preserve">            </w:t>
      </w:r>
      <w:r w:rsidR="00374E6C" w:rsidRPr="0018365C">
        <w:rPr>
          <w:noProof/>
          <w:lang w:eastAsia="zh-CN"/>
        </w:rPr>
        <w:t xml:space="preserve">select a new transfer policy </w:t>
      </w:r>
      <w:r w:rsidR="00374E6C" w:rsidRPr="0018365C">
        <w:rPr>
          <w:noProof/>
        </w:rPr>
        <w:t>due to a network performance is below the criteria</w:t>
      </w:r>
    </w:p>
    <w:p w14:paraId="41A97CC8" w14:textId="77777777" w:rsidR="00374E6C" w:rsidRPr="0018365C" w:rsidRDefault="0002508F" w:rsidP="0002508F">
      <w:pPr>
        <w:pStyle w:val="PL"/>
        <w:rPr>
          <w:noProof/>
        </w:rPr>
      </w:pPr>
      <w:r w:rsidRPr="0018365C">
        <w:rPr>
          <w:noProof/>
        </w:rPr>
        <w:t xml:space="preserve">            </w:t>
      </w:r>
      <w:r w:rsidR="00374E6C" w:rsidRPr="0018365C">
        <w:rPr>
          <w:noProof/>
        </w:rPr>
        <w:t>set by the operator.</w:t>
      </w:r>
    </w:p>
    <w:p w14:paraId="1E24DB20" w14:textId="77777777" w:rsidR="00374E6C" w:rsidRPr="0018365C" w:rsidRDefault="00374E6C">
      <w:pPr>
        <w:pStyle w:val="PL"/>
        <w:rPr>
          <w:noProof/>
        </w:rPr>
      </w:pPr>
      <w:r w:rsidRPr="0018365C">
        <w:rPr>
          <w:noProof/>
        </w:rPr>
        <w:t xml:space="preserve">          type: array</w:t>
      </w:r>
    </w:p>
    <w:p w14:paraId="06F725A2" w14:textId="77777777" w:rsidR="00374E6C" w:rsidRPr="0018365C" w:rsidRDefault="00374E6C">
      <w:pPr>
        <w:pStyle w:val="PL"/>
        <w:rPr>
          <w:noProof/>
        </w:rPr>
      </w:pPr>
      <w:r w:rsidRPr="0018365C">
        <w:rPr>
          <w:noProof/>
        </w:rPr>
        <w:t xml:space="preserve">          items:</w:t>
      </w:r>
    </w:p>
    <w:p w14:paraId="526B6482" w14:textId="77777777" w:rsidR="00374E6C" w:rsidRPr="0018365C" w:rsidRDefault="00374E6C">
      <w:pPr>
        <w:pStyle w:val="PL"/>
        <w:rPr>
          <w:noProof/>
        </w:rPr>
      </w:pPr>
      <w:r w:rsidRPr="0018365C">
        <w:rPr>
          <w:noProof/>
        </w:rPr>
        <w:t xml:space="preserve">            $ref: '#/components/schemas/TransferPolicy'</w:t>
      </w:r>
    </w:p>
    <w:p w14:paraId="7CFBB2F4" w14:textId="77777777" w:rsidR="00374E6C" w:rsidRPr="0018365C" w:rsidRDefault="00374E6C">
      <w:pPr>
        <w:pStyle w:val="PL"/>
        <w:rPr>
          <w:noProof/>
        </w:rPr>
      </w:pPr>
      <w:r w:rsidRPr="0018365C">
        <w:rPr>
          <w:noProof/>
        </w:rPr>
        <w:t xml:space="preserve">          minItems: 1</w:t>
      </w:r>
    </w:p>
    <w:p w14:paraId="5F0D31C6" w14:textId="77777777" w:rsidR="00374E6C" w:rsidRPr="0018365C" w:rsidRDefault="00374E6C">
      <w:pPr>
        <w:pStyle w:val="PL"/>
        <w:rPr>
          <w:noProof/>
        </w:rPr>
      </w:pPr>
      <w:r w:rsidRPr="0018365C">
        <w:rPr>
          <w:noProof/>
        </w:rPr>
        <w:t xml:space="preserve">        nwAreaInfo:</w:t>
      </w:r>
    </w:p>
    <w:p w14:paraId="183B71F1" w14:textId="77777777" w:rsidR="00374E6C" w:rsidRPr="0018365C" w:rsidRDefault="00374E6C">
      <w:pPr>
        <w:pStyle w:val="PL"/>
        <w:rPr>
          <w:noProof/>
        </w:rPr>
      </w:pPr>
      <w:r w:rsidRPr="0018365C">
        <w:rPr>
          <w:noProof/>
        </w:rPr>
        <w:t xml:space="preserve">          $ref: '#/components/schemas/NetworkAreaInfo'</w:t>
      </w:r>
    </w:p>
    <w:p w14:paraId="3B8EEB70" w14:textId="77777777" w:rsidR="00374E6C" w:rsidRPr="0018365C" w:rsidRDefault="00374E6C">
      <w:pPr>
        <w:pStyle w:val="PL"/>
        <w:rPr>
          <w:noProof/>
        </w:rPr>
      </w:pPr>
      <w:r w:rsidRPr="0018365C">
        <w:rPr>
          <w:noProof/>
        </w:rPr>
        <w:t xml:space="preserve">        timeWindow:</w:t>
      </w:r>
    </w:p>
    <w:p w14:paraId="74EB0D10" w14:textId="77777777" w:rsidR="00374E6C" w:rsidRPr="0018365C" w:rsidRDefault="00374E6C">
      <w:pPr>
        <w:pStyle w:val="PL"/>
        <w:rPr>
          <w:noProof/>
        </w:rPr>
      </w:pPr>
      <w:r w:rsidRPr="0018365C">
        <w:rPr>
          <w:noProof/>
        </w:rPr>
        <w:t xml:space="preserve">          $ref: 'TS29122_CommonData.yaml#/components/schemas/TimeWindow'</w:t>
      </w:r>
    </w:p>
    <w:p w14:paraId="786115CC" w14:textId="77777777" w:rsidR="00374E6C" w:rsidRPr="0018365C" w:rsidRDefault="00374E6C">
      <w:pPr>
        <w:pStyle w:val="PL"/>
        <w:rPr>
          <w:noProof/>
        </w:rPr>
      </w:pPr>
    </w:p>
    <w:p w14:paraId="3F8E1E08" w14:textId="77777777" w:rsidR="00374E6C" w:rsidRPr="0018365C" w:rsidRDefault="00374E6C">
      <w:pPr>
        <w:pStyle w:val="PL"/>
        <w:rPr>
          <w:noProof/>
        </w:rPr>
      </w:pPr>
      <w:r w:rsidRPr="0018365C">
        <w:rPr>
          <w:noProof/>
        </w:rPr>
        <w:t># Simple data types</w:t>
      </w:r>
    </w:p>
    <w:p w14:paraId="4A22FA8A" w14:textId="77777777" w:rsidR="00374E6C" w:rsidRPr="0018365C" w:rsidRDefault="00374E6C">
      <w:pPr>
        <w:pStyle w:val="PL"/>
        <w:rPr>
          <w:noProof/>
        </w:rPr>
      </w:pPr>
    </w:p>
    <w:p w14:paraId="3AF24D9C" w14:textId="77777777" w:rsidR="00374E6C" w:rsidRPr="0018365C" w:rsidRDefault="00374E6C">
      <w:pPr>
        <w:pStyle w:val="PL"/>
        <w:rPr>
          <w:noProof/>
        </w:rPr>
      </w:pPr>
      <w:r w:rsidRPr="0018365C">
        <w:rPr>
          <w:noProof/>
        </w:rPr>
        <w:t xml:space="preserve">    AspId:</w:t>
      </w:r>
    </w:p>
    <w:p w14:paraId="7C982C77" w14:textId="77777777" w:rsidR="00374E6C" w:rsidRPr="0018365C" w:rsidRDefault="00374E6C">
      <w:pPr>
        <w:pStyle w:val="PL"/>
        <w:rPr>
          <w:noProof/>
        </w:rPr>
      </w:pPr>
      <w:r w:rsidRPr="0018365C">
        <w:rPr>
          <w:noProof/>
        </w:rPr>
        <w:t xml:space="preserve">      description: Contains an identity of an application service provider.</w:t>
      </w:r>
    </w:p>
    <w:p w14:paraId="74EEC66A" w14:textId="77777777" w:rsidR="00374E6C" w:rsidRPr="0018365C" w:rsidRDefault="00374E6C">
      <w:pPr>
        <w:pStyle w:val="PL"/>
        <w:rPr>
          <w:noProof/>
        </w:rPr>
      </w:pPr>
      <w:r w:rsidRPr="0018365C">
        <w:rPr>
          <w:noProof/>
        </w:rPr>
        <w:t xml:space="preserve">      type: string</w:t>
      </w:r>
    </w:p>
    <w:p w14:paraId="073ED403" w14:textId="77777777" w:rsidR="00374E6C" w:rsidRPr="0018365C" w:rsidRDefault="00374E6C">
      <w:pPr>
        <w:pStyle w:val="PL"/>
        <w:rPr>
          <w:noProof/>
        </w:rPr>
      </w:pPr>
    </w:p>
    <w:p w14:paraId="1058222D" w14:textId="77777777" w:rsidR="00374E6C" w:rsidRPr="0018365C" w:rsidRDefault="00374E6C">
      <w:pPr>
        <w:pStyle w:val="Heading8"/>
        <w:pageBreakBefore/>
        <w:rPr>
          <w:noProof/>
        </w:rPr>
      </w:pPr>
      <w:bookmarkStart w:id="672" w:name="_Toc20408008"/>
      <w:bookmarkStart w:id="673" w:name="_Toc24720006"/>
      <w:bookmarkStart w:id="674" w:name="_Toc36041354"/>
      <w:bookmarkStart w:id="675" w:name="_Toc36041435"/>
      <w:bookmarkStart w:id="676" w:name="_Toc36041518"/>
      <w:bookmarkStart w:id="677" w:name="_Toc45134655"/>
      <w:bookmarkStart w:id="678" w:name="_Toc59019680"/>
      <w:bookmarkStart w:id="679"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672"/>
      <w:bookmarkEnd w:id="673"/>
      <w:bookmarkEnd w:id="674"/>
      <w:bookmarkEnd w:id="675"/>
      <w:bookmarkEnd w:id="676"/>
      <w:bookmarkEnd w:id="677"/>
      <w:bookmarkEnd w:id="678"/>
      <w:bookmarkEnd w:id="6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bookmarkStart w:id="680" w:name="_Hlk65520688"/>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85554C" w:rsidRDefault="0085554C" w:rsidP="0085554C">
            <w:pPr>
              <w:pStyle w:val="TAL"/>
              <w:rPr>
                <w:rFonts w:cs="Arial"/>
                <w:noProof/>
                <w:sz w:val="16"/>
                <w:szCs w:val="16"/>
              </w:rPr>
            </w:pPr>
            <w:r w:rsidRPr="0085554C">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85554C" w:rsidRDefault="0085554C" w:rsidP="0085554C">
            <w:pPr>
              <w:pStyle w:val="TAR"/>
              <w:rPr>
                <w:rFonts w:cs="Arial"/>
                <w:noProof/>
                <w:sz w:val="16"/>
                <w:szCs w:val="16"/>
              </w:rPr>
            </w:pPr>
            <w:r w:rsidRPr="0085554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85554C" w:rsidRDefault="0085554C" w:rsidP="0085554C">
            <w:pPr>
              <w:pStyle w:val="TAL"/>
              <w:rPr>
                <w:rFonts w:cs="Arial"/>
                <w:noProof/>
                <w:sz w:val="16"/>
                <w:szCs w:val="16"/>
              </w:rPr>
            </w:pPr>
            <w:r w:rsidRPr="0085554C">
              <w:rPr>
                <w:rFonts w:cs="Arial"/>
                <w:sz w:val="16"/>
                <w:szCs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85554C" w:rsidRDefault="0085554C" w:rsidP="0085554C">
            <w:pPr>
              <w:pStyle w:val="TAL"/>
              <w:rPr>
                <w:rFonts w:cs="Arial"/>
                <w:noProof/>
                <w:sz w:val="16"/>
                <w:szCs w:val="16"/>
              </w:rPr>
            </w:pPr>
            <w:r w:rsidRPr="0085554C">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85554C" w:rsidRDefault="0085554C" w:rsidP="0085554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85554C" w:rsidRDefault="0085554C" w:rsidP="0085554C">
            <w:pPr>
              <w:pStyle w:val="TAL"/>
              <w:rPr>
                <w:rFonts w:cs="Arial"/>
                <w:noProof/>
                <w:sz w:val="16"/>
                <w:szCs w:val="16"/>
              </w:rPr>
            </w:pPr>
            <w:r w:rsidRPr="0085554C">
              <w:rPr>
                <w:rFonts w:cs="Arial"/>
                <w:sz w:val="16"/>
                <w:szCs w:val="16"/>
              </w:rPr>
              <w:t xml:space="preserve">Update of info and </w:t>
            </w:r>
            <w:proofErr w:type="spellStart"/>
            <w:r w:rsidRPr="0085554C">
              <w:rPr>
                <w:rFonts w:cs="Arial"/>
                <w:sz w:val="16"/>
                <w:szCs w:val="16"/>
              </w:rPr>
              <w:t>externalDocs</w:t>
            </w:r>
            <w:proofErr w:type="spellEnd"/>
            <w:r w:rsidRPr="0085554C">
              <w:rPr>
                <w:rFonts w:cs="Arial"/>
                <w:sz w:val="16"/>
                <w:szCs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85554C" w:rsidRDefault="009375A0" w:rsidP="0085554C">
            <w:pPr>
              <w:pStyle w:val="TAL"/>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85554C" w:rsidRDefault="00EE659B" w:rsidP="0085554C">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85554C" w:rsidRDefault="00EE659B" w:rsidP="0085554C">
            <w:pPr>
              <w:pStyle w:val="TAC"/>
              <w:rPr>
                <w:rFonts w:cs="Arial"/>
                <w:noProof/>
                <w:sz w:val="16"/>
                <w:szCs w:val="16"/>
              </w:rPr>
            </w:pPr>
            <w:r>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85554C" w:rsidRDefault="00EE659B" w:rsidP="0085554C">
            <w:pPr>
              <w:pStyle w:val="TAL"/>
              <w:rPr>
                <w:rFonts w:cs="Arial"/>
                <w:sz w:val="16"/>
                <w:szCs w:val="16"/>
              </w:rPr>
            </w:pPr>
            <w:r w:rsidRPr="00EE659B">
              <w:rPr>
                <w:rFonts w:cs="Arial"/>
                <w:sz w:val="16"/>
                <w:szCs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85554C" w:rsidRDefault="00D755ED" w:rsidP="0085554C">
            <w:pPr>
              <w:pStyle w:val="TAC"/>
              <w:rPr>
                <w:rFonts w:cs="Arial"/>
                <w:noProof/>
                <w:sz w:val="16"/>
                <w:szCs w:val="16"/>
              </w:rPr>
            </w:pPr>
            <w:r>
              <w:rPr>
                <w:rFonts w:cs="Arial"/>
                <w:noProof/>
                <w:sz w:val="16"/>
                <w:szCs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85554C" w:rsidRDefault="009375A0" w:rsidP="00D755ED">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85554C" w:rsidRDefault="00EE659B"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85554C" w:rsidRDefault="00EE659B" w:rsidP="00D755ED">
            <w:pPr>
              <w:pStyle w:val="TAL"/>
              <w:rPr>
                <w:rFonts w:cs="Arial"/>
                <w:sz w:val="16"/>
                <w:szCs w:val="16"/>
              </w:rPr>
            </w:pPr>
            <w:r w:rsidRPr="00EE659B">
              <w:rPr>
                <w:rFonts w:cs="Arial"/>
                <w:sz w:val="16"/>
                <w:szCs w:val="16"/>
              </w:rPr>
              <w:t xml:space="preserve">Corrections to the </w:t>
            </w:r>
            <w:proofErr w:type="spellStart"/>
            <w:r w:rsidRPr="00EE659B">
              <w:rPr>
                <w:rFonts w:cs="Arial"/>
                <w:sz w:val="16"/>
                <w:szCs w:val="16"/>
              </w:rPr>
              <w:t>Npcf_BDTPolicyControl</w:t>
            </w:r>
            <w:proofErr w:type="spellEnd"/>
            <w:r w:rsidRPr="00EE659B">
              <w:rPr>
                <w:rFonts w:cs="Arial"/>
                <w:sz w:val="16"/>
                <w:szCs w:val="16"/>
              </w:rPr>
              <w:t xml:space="preserve">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85554C" w:rsidRDefault="00D755ED" w:rsidP="00D755ED">
            <w:pPr>
              <w:pStyle w:val="TAC"/>
              <w:rPr>
                <w:rFonts w:cs="Arial"/>
                <w:noProof/>
                <w:sz w:val="16"/>
                <w:szCs w:val="16"/>
              </w:rPr>
            </w:pPr>
            <w:r>
              <w:rPr>
                <w:rFonts w:cs="Arial"/>
                <w:noProof/>
                <w:sz w:val="16"/>
                <w:szCs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85554C" w:rsidRDefault="00EE1EE2" w:rsidP="00D755ED">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85554C" w:rsidRDefault="00D755ED"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85554C" w:rsidRDefault="00D755ED" w:rsidP="00D755ED">
            <w:pPr>
              <w:pStyle w:val="TAL"/>
              <w:rPr>
                <w:rFonts w:cs="Arial"/>
                <w:sz w:val="16"/>
                <w:szCs w:val="16"/>
              </w:rPr>
            </w:pPr>
            <w:r w:rsidRPr="0085554C">
              <w:rPr>
                <w:rFonts w:cs="Arial"/>
                <w:sz w:val="16"/>
                <w:szCs w:val="16"/>
              </w:rPr>
              <w:t xml:space="preserve">Update of info and </w:t>
            </w:r>
            <w:proofErr w:type="spellStart"/>
            <w:r w:rsidRPr="0085554C">
              <w:rPr>
                <w:rFonts w:cs="Arial"/>
                <w:sz w:val="16"/>
                <w:szCs w:val="16"/>
              </w:rPr>
              <w:t>externalDocs</w:t>
            </w:r>
            <w:proofErr w:type="spellEnd"/>
            <w:r w:rsidRPr="0085554C">
              <w:rPr>
                <w:rFonts w:cs="Arial"/>
                <w:sz w:val="16"/>
                <w:szCs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85554C" w:rsidRDefault="00D755ED" w:rsidP="00D755ED">
            <w:pPr>
              <w:pStyle w:val="TAC"/>
              <w:rPr>
                <w:rFonts w:cs="Arial"/>
                <w:noProof/>
                <w:sz w:val="16"/>
                <w:szCs w:val="16"/>
              </w:rPr>
            </w:pPr>
            <w:r>
              <w:rPr>
                <w:rFonts w:cs="Arial"/>
                <w:noProof/>
                <w:sz w:val="16"/>
                <w:szCs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Default="005E119F" w:rsidP="005E119F">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85554C"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85554C" w:rsidRDefault="005E119F" w:rsidP="005E119F">
            <w:pPr>
              <w:pStyle w:val="TAL"/>
              <w:rPr>
                <w:rFonts w:cs="Arial"/>
                <w:sz w:val="16"/>
                <w:szCs w:val="16"/>
              </w:rPr>
            </w:pPr>
            <w:r w:rsidRPr="00C551AA">
              <w:rPr>
                <w:rFonts w:cs="Arial"/>
                <w:sz w:val="16"/>
                <w:szCs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Default="005E119F" w:rsidP="005E119F">
            <w:pPr>
              <w:pStyle w:val="TAC"/>
              <w:rPr>
                <w:rFonts w:cs="Arial"/>
                <w:noProof/>
                <w:sz w:val="16"/>
                <w:szCs w:val="16"/>
              </w:rPr>
            </w:pPr>
            <w:r w:rsidRPr="00C551AA">
              <w:rPr>
                <w:rFonts w:cs="Arial"/>
                <w:noProof/>
                <w:sz w:val="16"/>
                <w:szCs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Default="005E119F" w:rsidP="005E119F">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C551AA" w:rsidRDefault="005E119F" w:rsidP="005E119F">
            <w:pPr>
              <w:pStyle w:val="TAL"/>
              <w:rPr>
                <w:rFonts w:cs="Arial"/>
                <w:sz w:val="16"/>
                <w:szCs w:val="16"/>
              </w:rPr>
            </w:pPr>
            <w:r w:rsidRPr="00007D4D">
              <w:rPr>
                <w:rFonts w:cs="Arial"/>
                <w:sz w:val="16"/>
                <w:szCs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C551AA" w:rsidRDefault="005E119F" w:rsidP="005E119F">
            <w:pPr>
              <w:pStyle w:val="TAC"/>
              <w:rPr>
                <w:rFonts w:cs="Arial"/>
                <w:noProof/>
                <w:sz w:val="16"/>
                <w:szCs w:val="16"/>
              </w:rPr>
            </w:pPr>
            <w:r>
              <w:rPr>
                <w:rFonts w:cs="Arial"/>
                <w:noProof/>
                <w:sz w:val="16"/>
                <w:szCs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Default="005E119F" w:rsidP="005E119F">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007D4D" w:rsidRDefault="005E119F" w:rsidP="005E119F">
            <w:pPr>
              <w:pStyle w:val="TAL"/>
              <w:rPr>
                <w:rFonts w:cs="Arial"/>
                <w:sz w:val="16"/>
                <w:szCs w:val="16"/>
              </w:rPr>
            </w:pPr>
            <w:r w:rsidRPr="008B69FD">
              <w:rPr>
                <w:rFonts w:cs="Arial"/>
                <w:sz w:val="16"/>
                <w:szCs w:val="16"/>
              </w:rPr>
              <w:t xml:space="preserve">Corrections about the </w:t>
            </w:r>
            <w:proofErr w:type="spellStart"/>
            <w:r w:rsidRPr="008B69FD">
              <w:rPr>
                <w:rFonts w:cs="Arial"/>
                <w:sz w:val="16"/>
                <w:szCs w:val="16"/>
              </w:rPr>
              <w:t>BDTPolicy</w:t>
            </w:r>
            <w:proofErr w:type="spellEnd"/>
            <w:r w:rsidRPr="008B69FD">
              <w:rPr>
                <w:rFonts w:cs="Arial"/>
                <w:sz w:val="16"/>
                <w:szCs w:val="16"/>
              </w:rPr>
              <w:t xml:space="preserv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8B69FD"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Default="005E119F" w:rsidP="005E119F">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8B69FD" w:rsidRDefault="005E119F" w:rsidP="005E119F">
            <w:pPr>
              <w:pStyle w:val="TAL"/>
              <w:rPr>
                <w:rFonts w:cs="Arial"/>
                <w:sz w:val="16"/>
                <w:szCs w:val="16"/>
              </w:rPr>
            </w:pPr>
            <w:r w:rsidRPr="004E0972">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4E0972" w:rsidRDefault="00306E67" w:rsidP="005E119F">
            <w:pPr>
              <w:pStyle w:val="TAC"/>
              <w:rPr>
                <w:rFonts w:cs="Arial"/>
                <w:sz w:val="16"/>
                <w:szCs w:val="16"/>
              </w:rPr>
            </w:pPr>
            <w:r w:rsidRPr="00306E67">
              <w:rPr>
                <w:rFonts w:cs="Arial"/>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Default="005E119F" w:rsidP="005E119F">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Default="005E119F"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4E0972" w:rsidRDefault="005E119F" w:rsidP="005E119F">
            <w:pPr>
              <w:pStyle w:val="TAL"/>
              <w:rPr>
                <w:rFonts w:cs="Arial"/>
                <w:sz w:val="16"/>
                <w:szCs w:val="16"/>
              </w:rPr>
            </w:pPr>
            <w:r w:rsidRPr="0085554C">
              <w:rPr>
                <w:rFonts w:cs="Arial"/>
                <w:sz w:val="16"/>
                <w:szCs w:val="16"/>
              </w:rPr>
              <w:t xml:space="preserve">Update of info and </w:t>
            </w:r>
            <w:proofErr w:type="spellStart"/>
            <w:r w:rsidRPr="0085554C">
              <w:rPr>
                <w:rFonts w:cs="Arial"/>
                <w:sz w:val="16"/>
                <w:szCs w:val="16"/>
              </w:rPr>
              <w:t>externalDocs</w:t>
            </w:r>
            <w:proofErr w:type="spellEnd"/>
            <w:r w:rsidRPr="0085554C">
              <w:rPr>
                <w:rFonts w:cs="Arial"/>
                <w:sz w:val="16"/>
                <w:szCs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Default="005E119F" w:rsidP="005E119F">
            <w:pPr>
              <w:pStyle w:val="TAC"/>
              <w:rPr>
                <w:rFonts w:cs="Arial"/>
                <w:noProof/>
                <w:sz w:val="16"/>
                <w:szCs w:val="16"/>
              </w:rPr>
            </w:pPr>
            <w:r>
              <w:rPr>
                <w:rFonts w:cs="Arial"/>
                <w:noProof/>
                <w:sz w:val="16"/>
                <w:szCs w:val="16"/>
              </w:rPr>
              <w:t>19.1.0</w:t>
            </w:r>
          </w:p>
        </w:tc>
      </w:tr>
      <w:bookmarkEnd w:id="680"/>
    </w:tbl>
    <w:p w14:paraId="39F5ABA8" w14:textId="77777777" w:rsidR="00374E6C" w:rsidRPr="0018365C" w:rsidRDefault="00374E6C">
      <w:pPr>
        <w:rPr>
          <w:noProof/>
        </w:rPr>
      </w:pPr>
    </w:p>
    <w:sectPr w:rsidR="00374E6C" w:rsidRPr="0018365C">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05409" w14:textId="77777777" w:rsidR="005D3D2F" w:rsidRDefault="005D3D2F">
      <w:r>
        <w:separator/>
      </w:r>
    </w:p>
  </w:endnote>
  <w:endnote w:type="continuationSeparator" w:id="0">
    <w:p w14:paraId="2E2CD2D1" w14:textId="77777777" w:rsidR="005D3D2F" w:rsidRDefault="005D3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826AD" w14:textId="77777777" w:rsidR="005D3D2F" w:rsidRDefault="005D3D2F">
      <w:r>
        <w:separator/>
      </w:r>
    </w:p>
  </w:footnote>
  <w:footnote w:type="continuationSeparator" w:id="0">
    <w:p w14:paraId="4EF5F8EB" w14:textId="77777777" w:rsidR="005D3D2F" w:rsidRDefault="005D3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254FC6DD"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4A9">
      <w:rPr>
        <w:rFonts w:ascii="Arial" w:hAnsi="Arial" w:cs="Arial"/>
        <w:b/>
        <w:noProof/>
        <w:sz w:val="18"/>
        <w:szCs w:val="18"/>
      </w:rPr>
      <w:t>3GPP TS 29.554 V19.1.0 (2025-09)</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37095AF2"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4A9">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23CBD"/>
    <w:rsid w:val="0002508F"/>
    <w:rsid w:val="00026829"/>
    <w:rsid w:val="00030439"/>
    <w:rsid w:val="0003572E"/>
    <w:rsid w:val="00040FF8"/>
    <w:rsid w:val="000531A0"/>
    <w:rsid w:val="000765E9"/>
    <w:rsid w:val="00092292"/>
    <w:rsid w:val="000955C3"/>
    <w:rsid w:val="00096C3A"/>
    <w:rsid w:val="000A49CD"/>
    <w:rsid w:val="000C1707"/>
    <w:rsid w:val="000C1B14"/>
    <w:rsid w:val="000C56EF"/>
    <w:rsid w:val="000C5CB3"/>
    <w:rsid w:val="000E23D4"/>
    <w:rsid w:val="000F73FA"/>
    <w:rsid w:val="000F743E"/>
    <w:rsid w:val="00127D73"/>
    <w:rsid w:val="001378DF"/>
    <w:rsid w:val="0014034E"/>
    <w:rsid w:val="001425E2"/>
    <w:rsid w:val="001518FB"/>
    <w:rsid w:val="001530AD"/>
    <w:rsid w:val="001541A5"/>
    <w:rsid w:val="00156775"/>
    <w:rsid w:val="001702CE"/>
    <w:rsid w:val="00170E54"/>
    <w:rsid w:val="00175301"/>
    <w:rsid w:val="0018365C"/>
    <w:rsid w:val="001906AC"/>
    <w:rsid w:val="001916DE"/>
    <w:rsid w:val="001C174B"/>
    <w:rsid w:val="001C302B"/>
    <w:rsid w:val="001D0A98"/>
    <w:rsid w:val="001D76F5"/>
    <w:rsid w:val="001E15BA"/>
    <w:rsid w:val="001F7EC4"/>
    <w:rsid w:val="00210685"/>
    <w:rsid w:val="002163B8"/>
    <w:rsid w:val="002338B8"/>
    <w:rsid w:val="00247786"/>
    <w:rsid w:val="00254BBE"/>
    <w:rsid w:val="002765B5"/>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4E6C"/>
    <w:rsid w:val="003807DD"/>
    <w:rsid w:val="003812C6"/>
    <w:rsid w:val="00382F09"/>
    <w:rsid w:val="0038519F"/>
    <w:rsid w:val="003853CC"/>
    <w:rsid w:val="003923CD"/>
    <w:rsid w:val="003A3A88"/>
    <w:rsid w:val="003A6CC9"/>
    <w:rsid w:val="003C756C"/>
    <w:rsid w:val="003D5A0C"/>
    <w:rsid w:val="003E0E84"/>
    <w:rsid w:val="003E1E60"/>
    <w:rsid w:val="003F35F1"/>
    <w:rsid w:val="003F468E"/>
    <w:rsid w:val="00415F98"/>
    <w:rsid w:val="00421618"/>
    <w:rsid w:val="004332BC"/>
    <w:rsid w:val="004508AC"/>
    <w:rsid w:val="0045685E"/>
    <w:rsid w:val="00456ABF"/>
    <w:rsid w:val="00470003"/>
    <w:rsid w:val="0047042E"/>
    <w:rsid w:val="00472D93"/>
    <w:rsid w:val="004768D6"/>
    <w:rsid w:val="0048200B"/>
    <w:rsid w:val="004A1806"/>
    <w:rsid w:val="004A7C2B"/>
    <w:rsid w:val="004B06CB"/>
    <w:rsid w:val="004B13EC"/>
    <w:rsid w:val="004D6C23"/>
    <w:rsid w:val="004D71CD"/>
    <w:rsid w:val="004D7703"/>
    <w:rsid w:val="004E0972"/>
    <w:rsid w:val="004F40B0"/>
    <w:rsid w:val="005041B1"/>
    <w:rsid w:val="005073F5"/>
    <w:rsid w:val="0053068D"/>
    <w:rsid w:val="00543D0F"/>
    <w:rsid w:val="00551D8B"/>
    <w:rsid w:val="005634F4"/>
    <w:rsid w:val="00564DAA"/>
    <w:rsid w:val="00570B31"/>
    <w:rsid w:val="0057293E"/>
    <w:rsid w:val="0057585B"/>
    <w:rsid w:val="005816A1"/>
    <w:rsid w:val="0058372F"/>
    <w:rsid w:val="005879E8"/>
    <w:rsid w:val="00595DC1"/>
    <w:rsid w:val="005A677E"/>
    <w:rsid w:val="005B36F0"/>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4A91"/>
    <w:rsid w:val="006A0DE8"/>
    <w:rsid w:val="006D1418"/>
    <w:rsid w:val="006F0067"/>
    <w:rsid w:val="00732BBB"/>
    <w:rsid w:val="00734DE7"/>
    <w:rsid w:val="00734FE2"/>
    <w:rsid w:val="00737862"/>
    <w:rsid w:val="00750AAC"/>
    <w:rsid w:val="00773A72"/>
    <w:rsid w:val="007754FC"/>
    <w:rsid w:val="007864A9"/>
    <w:rsid w:val="0079095A"/>
    <w:rsid w:val="00790CBA"/>
    <w:rsid w:val="00791DA5"/>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5340"/>
    <w:rsid w:val="008A2D98"/>
    <w:rsid w:val="008A67FE"/>
    <w:rsid w:val="008B092E"/>
    <w:rsid w:val="008B69FD"/>
    <w:rsid w:val="008C7FED"/>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40D74"/>
    <w:rsid w:val="00A50301"/>
    <w:rsid w:val="00A5631F"/>
    <w:rsid w:val="00A60C97"/>
    <w:rsid w:val="00A623CF"/>
    <w:rsid w:val="00A85ED7"/>
    <w:rsid w:val="00A953D2"/>
    <w:rsid w:val="00AA0B7F"/>
    <w:rsid w:val="00AA1D08"/>
    <w:rsid w:val="00AA5F6A"/>
    <w:rsid w:val="00AA73F1"/>
    <w:rsid w:val="00AC12FF"/>
    <w:rsid w:val="00AF1336"/>
    <w:rsid w:val="00B03207"/>
    <w:rsid w:val="00B06412"/>
    <w:rsid w:val="00B20D44"/>
    <w:rsid w:val="00B2305C"/>
    <w:rsid w:val="00B31367"/>
    <w:rsid w:val="00B36203"/>
    <w:rsid w:val="00B406DC"/>
    <w:rsid w:val="00B4338B"/>
    <w:rsid w:val="00B442EA"/>
    <w:rsid w:val="00B559E2"/>
    <w:rsid w:val="00B62BCD"/>
    <w:rsid w:val="00B75E45"/>
    <w:rsid w:val="00B87F28"/>
    <w:rsid w:val="00B91E39"/>
    <w:rsid w:val="00B9501B"/>
    <w:rsid w:val="00BB3509"/>
    <w:rsid w:val="00BB5824"/>
    <w:rsid w:val="00BC4141"/>
    <w:rsid w:val="00BC6D00"/>
    <w:rsid w:val="00BD1867"/>
    <w:rsid w:val="00BD245E"/>
    <w:rsid w:val="00BD54B0"/>
    <w:rsid w:val="00C004D0"/>
    <w:rsid w:val="00C2218B"/>
    <w:rsid w:val="00C261FA"/>
    <w:rsid w:val="00C5205A"/>
    <w:rsid w:val="00C551AA"/>
    <w:rsid w:val="00C70DD6"/>
    <w:rsid w:val="00C76266"/>
    <w:rsid w:val="00C80C06"/>
    <w:rsid w:val="00C927B4"/>
    <w:rsid w:val="00CB3832"/>
    <w:rsid w:val="00CC538C"/>
    <w:rsid w:val="00CD6FA5"/>
    <w:rsid w:val="00CD7288"/>
    <w:rsid w:val="00CE0F3D"/>
    <w:rsid w:val="00D01BD7"/>
    <w:rsid w:val="00D11856"/>
    <w:rsid w:val="00D11BBD"/>
    <w:rsid w:val="00D24648"/>
    <w:rsid w:val="00D27A3E"/>
    <w:rsid w:val="00D755ED"/>
    <w:rsid w:val="00D75FFF"/>
    <w:rsid w:val="00D8044B"/>
    <w:rsid w:val="00D818C5"/>
    <w:rsid w:val="00D944F4"/>
    <w:rsid w:val="00DA02CF"/>
    <w:rsid w:val="00DA18DC"/>
    <w:rsid w:val="00DA755A"/>
    <w:rsid w:val="00DB25D9"/>
    <w:rsid w:val="00DD3901"/>
    <w:rsid w:val="00DE7150"/>
    <w:rsid w:val="00DF6230"/>
    <w:rsid w:val="00DF7FCF"/>
    <w:rsid w:val="00E1759F"/>
    <w:rsid w:val="00E3062C"/>
    <w:rsid w:val="00E469A1"/>
    <w:rsid w:val="00E4711F"/>
    <w:rsid w:val="00E649D0"/>
    <w:rsid w:val="00E66656"/>
    <w:rsid w:val="00E71314"/>
    <w:rsid w:val="00E847C6"/>
    <w:rsid w:val="00E87BCA"/>
    <w:rsid w:val="00E95600"/>
    <w:rsid w:val="00EE1668"/>
    <w:rsid w:val="00EE1EE2"/>
    <w:rsid w:val="00EE2823"/>
    <w:rsid w:val="00EE659B"/>
    <w:rsid w:val="00EE6E07"/>
    <w:rsid w:val="00EF1146"/>
    <w:rsid w:val="00F06081"/>
    <w:rsid w:val="00F0773B"/>
    <w:rsid w:val="00F20F8E"/>
    <w:rsid w:val="00F24508"/>
    <w:rsid w:val="00F3088B"/>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lang w:eastAsia="en-US"/>
    </w:rPr>
  </w:style>
  <w:style w:type="character" w:customStyle="1" w:styleId="THChar">
    <w:name w:val="TH Char"/>
    <w:link w:val="TH"/>
    <w:qFormat/>
    <w:rPr>
      <w:rFonts w:ascii="Arial" w:eastAsia="Times New Roman" w:hAnsi="Arial"/>
      <w:b/>
      <w:lang w:eastAsia="en-US"/>
    </w:rPr>
  </w:style>
  <w:style w:type="character" w:customStyle="1" w:styleId="EditorsNoteChar">
    <w:name w:val="Editor's Note Char"/>
    <w:aliases w:val="EN Char"/>
    <w:link w:val="EditorsNote"/>
    <w:rPr>
      <w:rFonts w:eastAsia="Times New Roman"/>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lang w:eastAsia="en-US"/>
    </w:rPr>
  </w:style>
  <w:style w:type="character" w:customStyle="1" w:styleId="TALChar">
    <w:name w:val="TAL Char"/>
    <w:link w:val="TAL"/>
    <w:qFormat/>
    <w:rPr>
      <w:rFonts w:ascii="Arial" w:eastAsia="Times New Roman"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lang w:eastAsia="en-US"/>
    </w:rPr>
  </w:style>
  <w:style w:type="character" w:customStyle="1" w:styleId="Heading3Char">
    <w:name w:val="Heading 3 Char"/>
    <w:link w:val="Heading3"/>
    <w:rPr>
      <w:rFonts w:ascii="Arial" w:eastAsia="Times New Roman" w:hAnsi="Arial"/>
      <w:sz w:val="28"/>
      <w:lang w:eastAsia="en-US"/>
    </w:rPr>
  </w:style>
  <w:style w:type="character" w:customStyle="1" w:styleId="TFChar">
    <w:name w:val="TF Char"/>
    <w:link w:val="TF"/>
    <w:rPr>
      <w:rFonts w:ascii="Arial" w:eastAsia="Times New Roman" w:hAnsi="Arial"/>
      <w:b/>
      <w:lang w:eastAsia="en-US"/>
    </w:rPr>
  </w:style>
  <w:style w:type="character" w:customStyle="1" w:styleId="NOZchn">
    <w:name w:val="NO Zchn"/>
    <w:link w:val="NO"/>
    <w:qFormat/>
    <w:rPr>
      <w:rFonts w:eastAsia="Times New Roman"/>
      <w:lang w:eastAsia="en-US"/>
    </w:rPr>
  </w:style>
  <w:style w:type="character" w:customStyle="1" w:styleId="Heading4Char">
    <w:name w:val="Heading 4 Char"/>
    <w:link w:val="Heading4"/>
    <w:rPr>
      <w:rFonts w:ascii="Arial" w:eastAsia="Times New Roman" w:hAnsi="Arial"/>
      <w:sz w:val="24"/>
      <w:lang w:eastAsia="en-US"/>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lang w:eastAsia="en-US"/>
    </w:rPr>
  </w:style>
  <w:style w:type="character" w:customStyle="1" w:styleId="TACChar">
    <w:name w:val="TAC Char"/>
    <w:link w:val="TAC"/>
    <w:rPr>
      <w:rFonts w:ascii="Arial" w:eastAsia="Times New Roman"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paragraph" w:styleId="BodyText">
    <w:name w:val="Body Text"/>
    <w:basedOn w:val="Normal"/>
    <w:link w:val="BodyTextChar"/>
    <w:rsid w:val="002765B5"/>
    <w:pPr>
      <w:spacing w:after="120"/>
    </w:pPr>
  </w:style>
  <w:style w:type="character" w:customStyle="1" w:styleId="B2Char">
    <w:name w:val="B2 Char"/>
    <w:link w:val="B2"/>
    <w:locked/>
    <w:rPr>
      <w:rFonts w:eastAsia="Times New Roman"/>
      <w:lang w:eastAsia="en-US"/>
    </w:rPr>
  </w:style>
  <w:style w:type="character" w:customStyle="1" w:styleId="Heading2Char">
    <w:name w:val="Heading 2 Char"/>
    <w:link w:val="Heading2"/>
    <w:locked/>
    <w:rPr>
      <w:rFonts w:ascii="Arial" w:eastAsia="Times New Roman" w:hAnsi="Arial"/>
      <w:sz w:val="32"/>
      <w:lang w:eastAsia="en-US"/>
    </w:rPr>
  </w:style>
  <w:style w:type="character" w:customStyle="1" w:styleId="Heading1Char">
    <w:name w:val="Heading 1 Char"/>
    <w:link w:val="Heading1"/>
    <w:locked/>
    <w:rPr>
      <w:rFonts w:ascii="Arial" w:eastAsia="Times New Roman" w:hAnsi="Arial"/>
      <w:sz w:val="36"/>
      <w:lang w:eastAsia="en-US"/>
    </w:rPr>
  </w:style>
  <w:style w:type="character" w:customStyle="1" w:styleId="Heading8Char">
    <w:name w:val="Heading 8 Char"/>
    <w:link w:val="Heading8"/>
    <w:locked/>
    <w:rPr>
      <w:rFonts w:ascii="Arial" w:eastAsia="Times New Roman" w:hAnsi="Arial"/>
      <w:sz w:val="36"/>
      <w:lang w:eastAsia="en-US"/>
    </w:rPr>
  </w:style>
  <w:style w:type="paragraph" w:styleId="ListParagraph">
    <w:name w:val="List Paragraph"/>
    <w:basedOn w:val="Normal"/>
    <w:uiPriority w:val="34"/>
    <w:qFormat/>
    <w:pPr>
      <w:spacing w:after="0"/>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lang w:eastAsia="en-US"/>
    </w:rPr>
  </w:style>
  <w:style w:type="character" w:customStyle="1" w:styleId="EWChar">
    <w:name w:val="EW Char"/>
    <w:link w:val="EW"/>
    <w:locked/>
    <w:rPr>
      <w:rFonts w:eastAsia="Times New Roman"/>
      <w:lang w:eastAsia="en-US"/>
    </w:rPr>
  </w:style>
  <w:style w:type="character" w:customStyle="1" w:styleId="BodyTextChar">
    <w:name w:val="Body Text Char"/>
    <w:link w:val="BodyText"/>
    <w:rsid w:val="002765B5"/>
    <w:rPr>
      <w:rFonts w:eastAsia="Times New Roman"/>
      <w:lang w:eastAsia="en-US"/>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lang w:eastAsia="en-US"/>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lang w:eastAsia="en-US"/>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lang w:eastAsia="en-US"/>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lang w:eastAsia="en-US"/>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lang w:eastAsia="en-US"/>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lang w:eastAsia="en-US"/>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lang w:eastAsia="en-US"/>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lang w:eastAsia="en-US"/>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lang w:eastAsia="en-US"/>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lang w:eastAsia="en-US"/>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lang w:eastAsia="en-US"/>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2765B5"/>
    <w:rPr>
      <w:rFonts w:ascii="Calibri Light" w:eastAsia="游ゴシック Light" w:hAnsi="Calibri Light"/>
    </w:rPr>
  </w:style>
  <w:style w:type="paragraph" w:styleId="FootnoteText">
    <w:name w:val="footnote text"/>
    <w:basedOn w:val="Normal"/>
    <w:link w:val="FootnoteTextChar"/>
    <w:rsid w:val="002765B5"/>
  </w:style>
  <w:style w:type="character" w:customStyle="1" w:styleId="FootnoteTextChar">
    <w:name w:val="Footnote Text Char"/>
    <w:link w:val="FootnoteText"/>
    <w:rsid w:val="002765B5"/>
    <w:rPr>
      <w:rFonts w:eastAsia="Times New Roman"/>
      <w:lang w:eastAsia="en-US"/>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lang w:eastAsia="en-U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lang w:eastAsia="en-US"/>
    </w:rPr>
  </w:style>
  <w:style w:type="paragraph" w:styleId="Index2">
    <w:name w:val="index 2"/>
    <w:basedOn w:val="Normal"/>
    <w:next w:val="Normal"/>
    <w:rsid w:val="002765B5"/>
    <w:pPr>
      <w:ind w:left="400" w:hanging="200"/>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游ゴシック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lang w:eastAsia="en-US"/>
    </w:rPr>
  </w:style>
  <w:style w:type="paragraph" w:styleId="List2">
    <w:name w:val="List 2"/>
    <w:basedOn w:val="Normal"/>
    <w:rsid w:val="002765B5"/>
    <w:pPr>
      <w:ind w:left="566" w:hanging="283"/>
      <w:contextualSpacing/>
    </w:pPr>
  </w:style>
  <w:style w:type="paragraph" w:styleId="List3">
    <w:name w:val="List 3"/>
    <w:basedOn w:val="Normal"/>
    <w:rsid w:val="002765B5"/>
    <w:pPr>
      <w:ind w:left="849" w:hanging="283"/>
      <w:contextualSpacing/>
    </w:pPr>
  </w:style>
  <w:style w:type="paragraph" w:styleId="List4">
    <w:name w:val="List 4"/>
    <w:basedOn w:val="Normal"/>
    <w:rsid w:val="002765B5"/>
    <w:pPr>
      <w:ind w:left="1132" w:hanging="283"/>
      <w:contextualSpacing/>
    </w:pPr>
  </w:style>
  <w:style w:type="paragraph" w:styleId="List5">
    <w:name w:val="List 5"/>
    <w:basedOn w:val="Normal"/>
    <w:rsid w:val="002765B5"/>
    <w:pPr>
      <w:ind w:left="1415" w:hanging="283"/>
      <w:contextualSpacing/>
    </w:pPr>
  </w:style>
  <w:style w:type="paragraph" w:styleId="ListBullet2">
    <w:name w:val="List Bullet 2"/>
    <w:basedOn w:val="Normal"/>
    <w:rsid w:val="002765B5"/>
    <w:pPr>
      <w:numPr>
        <w:numId w:val="10"/>
      </w:numPr>
      <w:contextualSpacing/>
    </w:pPr>
  </w:style>
  <w:style w:type="paragraph" w:styleId="ListBullet3">
    <w:name w:val="List Bullet 3"/>
    <w:basedOn w:val="Normal"/>
    <w:rsid w:val="002765B5"/>
    <w:pPr>
      <w:numPr>
        <w:numId w:val="11"/>
      </w:numPr>
      <w:contextualSpacing/>
    </w:pPr>
  </w:style>
  <w:style w:type="paragraph" w:styleId="ListBullet4">
    <w:name w:val="List Bullet 4"/>
    <w:basedOn w:val="Normal"/>
    <w:rsid w:val="002765B5"/>
    <w:pPr>
      <w:numPr>
        <w:numId w:val="12"/>
      </w:numPr>
      <w:contextualSpacing/>
    </w:pPr>
  </w:style>
  <w:style w:type="paragraph" w:styleId="ListBullet5">
    <w:name w:val="List Bullet 5"/>
    <w:basedOn w:val="Normal"/>
    <w:rsid w:val="002765B5"/>
    <w:pPr>
      <w:numPr>
        <w:numId w:val="13"/>
      </w:numPr>
      <w:contextualSpacing/>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Normal"/>
    <w:rsid w:val="002765B5"/>
    <w:pPr>
      <w:numPr>
        <w:numId w:val="14"/>
      </w:numPr>
      <w:contextualSpacing/>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2765B5"/>
    <w:rPr>
      <w:rFonts w:ascii="Calibri Light" w:eastAsia="游ゴシック Light" w:hAnsi="Calibri Light"/>
      <w:sz w:val="24"/>
      <w:szCs w:val="24"/>
      <w:shd w:val="pct20" w:color="auto" w:fill="auto"/>
      <w:lang w:eastAsia="en-US"/>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rPr>
      <w:sz w:val="24"/>
      <w:szCs w:val="24"/>
    </w:rPr>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lang w:eastAsia="en-US"/>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lang w:eastAsia="en-US"/>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lang w:eastAsia="en-US"/>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lang w:eastAsia="en-US"/>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lang w:eastAsia="en-US"/>
    </w:rPr>
  </w:style>
  <w:style w:type="paragraph" w:styleId="Subtitle">
    <w:name w:val="Subtitle"/>
    <w:basedOn w:val="Normal"/>
    <w:next w:val="Normal"/>
    <w:link w:val="SubtitleChar"/>
    <w:qFormat/>
    <w:rsid w:val="002765B5"/>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2765B5"/>
    <w:rPr>
      <w:rFonts w:ascii="Calibri Light" w:eastAsia="游ゴシック Light" w:hAnsi="Calibri Light"/>
      <w:sz w:val="24"/>
      <w:szCs w:val="24"/>
      <w:lang w:eastAsia="en-US"/>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2765B5"/>
    <w:rPr>
      <w:rFonts w:ascii="Calibri Light" w:eastAsia="游ゴシック Light" w:hAnsi="Calibri Light"/>
      <w:b/>
      <w:bCs/>
      <w:kern w:val="28"/>
      <w:sz w:val="32"/>
      <w:szCs w:val="32"/>
      <w:lang w:eastAsia="en-US"/>
    </w:rPr>
  </w:style>
  <w:style w:type="paragraph" w:styleId="TOAHeading">
    <w:name w:val="toa heading"/>
    <w:basedOn w:val="Normal"/>
    <w:next w:val="Normal"/>
    <w:rsid w:val="002765B5"/>
    <w:pPr>
      <w:spacing w:before="120"/>
    </w:pPr>
    <w:rPr>
      <w:rFonts w:ascii="Calibri Light" w:eastAsia="游ゴシック Light" w:hAnsi="Calibri Light"/>
      <w:b/>
      <w:bCs/>
      <w:sz w:val="24"/>
      <w:szCs w:val="24"/>
    </w:rPr>
  </w:style>
  <w:style w:type="paragraph" w:styleId="Revision">
    <w:name w:val="Revision"/>
    <w:hidden/>
    <w:uiPriority w:val="99"/>
    <w:semiHidden/>
    <w:rsid w:val="000765E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12954</Words>
  <Characters>73839</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86620</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MCC</cp:lastModifiedBy>
  <cp:revision>3</cp:revision>
  <cp:lastPrinted>2017-09-21T14:17:00Z</cp:lastPrinted>
  <dcterms:created xsi:type="dcterms:W3CDTF">2025-09-23T09:16:00Z</dcterms:created>
  <dcterms:modified xsi:type="dcterms:W3CDTF">2025-09-23T09:18:00Z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