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0F54BBCF"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BA02B8">
              <w:t>1</w:t>
            </w:r>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r w:rsidR="002275C4">
              <w:rPr>
                <w:sz w:val="32"/>
              </w:rPr>
              <w:t>0</w:t>
            </w:r>
            <w:r w:rsidR="00BA02B8">
              <w:rPr>
                <w:sz w:val="32"/>
              </w:rPr>
              <w:t>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11232742"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4B7CFB">
              <w:rPr>
                <w:noProof/>
                <w:sz w:val="18"/>
              </w:rPr>
              <w:t>5</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76A953AF" w14:textId="3FC83CEA" w:rsidR="004B7CFB"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B7CFB">
        <w:t>Foreword</w:t>
      </w:r>
      <w:r w:rsidR="004B7CFB">
        <w:tab/>
      </w:r>
      <w:r w:rsidR="004B7CFB">
        <w:fldChar w:fldCharType="begin" w:fldLock="1"/>
      </w:r>
      <w:r w:rsidR="004B7CFB">
        <w:instrText xml:space="preserve"> PAGEREF _Toc200619952 \h </w:instrText>
      </w:r>
      <w:r w:rsidR="004B7CFB">
        <w:fldChar w:fldCharType="separate"/>
      </w:r>
      <w:r w:rsidR="004B7CFB">
        <w:t>5</w:t>
      </w:r>
      <w:r w:rsidR="004B7CFB">
        <w:fldChar w:fldCharType="end"/>
      </w:r>
    </w:p>
    <w:p w14:paraId="58FC480D" w14:textId="4AFF7FB7" w:rsidR="004B7CFB" w:rsidRDefault="004B7CF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_Toc200619953 \h </w:instrText>
      </w:r>
      <w:r>
        <w:fldChar w:fldCharType="separate"/>
      </w:r>
      <w:r>
        <w:t>7</w:t>
      </w:r>
      <w:r>
        <w:fldChar w:fldCharType="end"/>
      </w:r>
    </w:p>
    <w:p w14:paraId="6164EEB7" w14:textId="47E5CE01" w:rsidR="004B7CFB" w:rsidRDefault="004B7CF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_Toc200619954 \h </w:instrText>
      </w:r>
      <w:r>
        <w:fldChar w:fldCharType="separate"/>
      </w:r>
      <w:r>
        <w:t>7</w:t>
      </w:r>
      <w:r>
        <w:fldChar w:fldCharType="end"/>
      </w:r>
    </w:p>
    <w:p w14:paraId="7826D412" w14:textId="05FFC753" w:rsidR="004B7CFB" w:rsidRDefault="004B7CF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_Toc200619955 \h </w:instrText>
      </w:r>
      <w:r>
        <w:fldChar w:fldCharType="separate"/>
      </w:r>
      <w:r>
        <w:t>8</w:t>
      </w:r>
      <w:r>
        <w:fldChar w:fldCharType="end"/>
      </w:r>
    </w:p>
    <w:p w14:paraId="04A29E78" w14:textId="786BFF5A" w:rsidR="004B7CFB" w:rsidRDefault="004B7CF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_Toc200619956 \h </w:instrText>
      </w:r>
      <w:r>
        <w:fldChar w:fldCharType="separate"/>
      </w:r>
      <w:r>
        <w:t>8</w:t>
      </w:r>
      <w:r>
        <w:fldChar w:fldCharType="end"/>
      </w:r>
    </w:p>
    <w:p w14:paraId="6DA612AB" w14:textId="209E56AB" w:rsidR="004B7CFB" w:rsidRDefault="004B7CF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_Toc200619957 \h </w:instrText>
      </w:r>
      <w:r>
        <w:fldChar w:fldCharType="separate"/>
      </w:r>
      <w:r>
        <w:t>8</w:t>
      </w:r>
      <w:r>
        <w:fldChar w:fldCharType="end"/>
      </w:r>
    </w:p>
    <w:p w14:paraId="1727295A" w14:textId="1BFE9FDC" w:rsidR="004B7CFB" w:rsidRDefault="004B7CF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_Toc200619958 \h </w:instrText>
      </w:r>
      <w:r>
        <w:fldChar w:fldCharType="separate"/>
      </w:r>
      <w:r>
        <w:t>8</w:t>
      </w:r>
      <w:r>
        <w:fldChar w:fldCharType="end"/>
      </w:r>
    </w:p>
    <w:p w14:paraId="546A25A8" w14:textId="58583B01" w:rsidR="004B7CFB" w:rsidRDefault="004B7CF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_Toc200619959 \h </w:instrText>
      </w:r>
      <w:r>
        <w:fldChar w:fldCharType="separate"/>
      </w:r>
      <w:r>
        <w:t>8</w:t>
      </w:r>
      <w:r>
        <w:fldChar w:fldCharType="end"/>
      </w:r>
    </w:p>
    <w:p w14:paraId="07336E35" w14:textId="371C65E6" w:rsidR="004B7CFB" w:rsidRDefault="004B7CF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_Toc200619960 \h </w:instrText>
      </w:r>
      <w:r>
        <w:fldChar w:fldCharType="separate"/>
      </w:r>
      <w:r>
        <w:t>8</w:t>
      </w:r>
      <w:r>
        <w:fldChar w:fldCharType="end"/>
      </w:r>
    </w:p>
    <w:p w14:paraId="5B17A85E" w14:textId="68260C0D" w:rsidR="004B7CFB" w:rsidRDefault="004B7CF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_Toc200619961 \h </w:instrText>
      </w:r>
      <w:r>
        <w:fldChar w:fldCharType="separate"/>
      </w:r>
      <w:r>
        <w:t>9</w:t>
      </w:r>
      <w:r>
        <w:fldChar w:fldCharType="end"/>
      </w:r>
    </w:p>
    <w:p w14:paraId="35A2F212" w14:textId="74FEF95A" w:rsidR="004B7CFB" w:rsidRDefault="004B7CF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_Toc200619962 \h </w:instrText>
      </w:r>
      <w:r>
        <w:fldChar w:fldCharType="separate"/>
      </w:r>
      <w:r>
        <w:t>9</w:t>
      </w:r>
      <w:r>
        <w:fldChar w:fldCharType="end"/>
      </w:r>
    </w:p>
    <w:p w14:paraId="472D60CC" w14:textId="68F36E45" w:rsidR="004B7CFB" w:rsidRDefault="004B7CF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_Toc200619963 \h </w:instrText>
      </w:r>
      <w:r>
        <w:fldChar w:fldCharType="separate"/>
      </w:r>
      <w:r>
        <w:t>9</w:t>
      </w:r>
      <w:r>
        <w:fldChar w:fldCharType="end"/>
      </w:r>
    </w:p>
    <w:p w14:paraId="32E75E28" w14:textId="212DB138" w:rsidR="004B7CFB" w:rsidRDefault="004B7CF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_Toc200619964 \h </w:instrText>
      </w:r>
      <w:r>
        <w:fldChar w:fldCharType="separate"/>
      </w:r>
      <w:r>
        <w:t>9</w:t>
      </w:r>
      <w:r>
        <w:fldChar w:fldCharType="end"/>
      </w:r>
    </w:p>
    <w:p w14:paraId="7113FB85" w14:textId="4DF3DBBC" w:rsidR="004B7CFB" w:rsidRDefault="004B7CF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_Toc200619965 \h </w:instrText>
      </w:r>
      <w:r>
        <w:fldChar w:fldCharType="separate"/>
      </w:r>
      <w:r>
        <w:t>9</w:t>
      </w:r>
      <w:r>
        <w:fldChar w:fldCharType="end"/>
      </w:r>
    </w:p>
    <w:p w14:paraId="26A5191A" w14:textId="78A423EA" w:rsidR="004B7CFB" w:rsidRDefault="004B7CF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_Toc200619966 \h </w:instrText>
      </w:r>
      <w:r>
        <w:fldChar w:fldCharType="separate"/>
      </w:r>
      <w:r>
        <w:t>9</w:t>
      </w:r>
      <w:r>
        <w:fldChar w:fldCharType="end"/>
      </w:r>
    </w:p>
    <w:p w14:paraId="26C0B09F" w14:textId="58FBC608" w:rsidR="004B7CFB" w:rsidRDefault="004B7CFB">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_Toc200619967 \h </w:instrText>
      </w:r>
      <w:r>
        <w:fldChar w:fldCharType="separate"/>
      </w:r>
      <w:r>
        <w:t>9</w:t>
      </w:r>
      <w:r>
        <w:fldChar w:fldCharType="end"/>
      </w:r>
    </w:p>
    <w:p w14:paraId="494483C0" w14:textId="63BDAEA0" w:rsidR="004B7CFB" w:rsidRDefault="004B7CFB">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_Toc200619968 \h </w:instrText>
      </w:r>
      <w:r>
        <w:fldChar w:fldCharType="separate"/>
      </w:r>
      <w:r>
        <w:t>9</w:t>
      </w:r>
      <w:r>
        <w:fldChar w:fldCharType="end"/>
      </w:r>
    </w:p>
    <w:p w14:paraId="647F3B3C" w14:textId="628C3837" w:rsidR="004B7CFB" w:rsidRDefault="004B7CFB">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_Toc200619969 \h </w:instrText>
      </w:r>
      <w:r>
        <w:fldChar w:fldCharType="separate"/>
      </w:r>
      <w:r>
        <w:t>9</w:t>
      </w:r>
      <w:r>
        <w:fldChar w:fldCharType="end"/>
      </w:r>
    </w:p>
    <w:p w14:paraId="00104883" w14:textId="7E9430AE" w:rsidR="004B7CFB" w:rsidRDefault="004B7CF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_Toc200619970 \h </w:instrText>
      </w:r>
      <w:r>
        <w:fldChar w:fldCharType="separate"/>
      </w:r>
      <w:r>
        <w:t>10</w:t>
      </w:r>
      <w:r>
        <w:fldChar w:fldCharType="end"/>
      </w:r>
    </w:p>
    <w:p w14:paraId="0BBA89A8" w14:textId="2809FD8A" w:rsidR="004B7CFB" w:rsidRDefault="004B7CF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_Toc200619971 \h </w:instrText>
      </w:r>
      <w:r>
        <w:fldChar w:fldCharType="separate"/>
      </w:r>
      <w:r>
        <w:t>10</w:t>
      </w:r>
      <w:r>
        <w:fldChar w:fldCharType="end"/>
      </w:r>
    </w:p>
    <w:p w14:paraId="0E3FB120" w14:textId="441A1325" w:rsidR="004B7CFB" w:rsidRDefault="004B7CF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_Toc200619972 \h </w:instrText>
      </w:r>
      <w:r>
        <w:fldChar w:fldCharType="separate"/>
      </w:r>
      <w:r>
        <w:t>10</w:t>
      </w:r>
      <w:r>
        <w:fldChar w:fldCharType="end"/>
      </w:r>
    </w:p>
    <w:p w14:paraId="3C7AD782" w14:textId="1CB7FB28" w:rsidR="004B7CFB" w:rsidRDefault="004B7CFB">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_Toc200619973 \h </w:instrText>
      </w:r>
      <w:r>
        <w:fldChar w:fldCharType="separate"/>
      </w:r>
      <w:r>
        <w:t>10</w:t>
      </w:r>
      <w:r>
        <w:fldChar w:fldCharType="end"/>
      </w:r>
    </w:p>
    <w:p w14:paraId="4FAA776D" w14:textId="3D4C4529" w:rsidR="004B7CFB" w:rsidRDefault="004B7CFB">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_Toc200619974 \h </w:instrText>
      </w:r>
      <w:r>
        <w:fldChar w:fldCharType="separate"/>
      </w:r>
      <w:r>
        <w:t>10</w:t>
      </w:r>
      <w:r>
        <w:fldChar w:fldCharType="end"/>
      </w:r>
    </w:p>
    <w:p w14:paraId="59B4791F" w14:textId="2F4E20F1" w:rsidR="004B7CFB" w:rsidRDefault="004B7CFB">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_Toc200619975 \h </w:instrText>
      </w:r>
      <w:r>
        <w:fldChar w:fldCharType="separate"/>
      </w:r>
      <w:r>
        <w:t>11</w:t>
      </w:r>
      <w:r>
        <w:fldChar w:fldCharType="end"/>
      </w:r>
    </w:p>
    <w:p w14:paraId="7B978302" w14:textId="04129CAF" w:rsidR="004B7CFB" w:rsidRDefault="004B7CFB">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_Toc200619976 \h </w:instrText>
      </w:r>
      <w:r>
        <w:fldChar w:fldCharType="separate"/>
      </w:r>
      <w:r>
        <w:t>11</w:t>
      </w:r>
      <w:r>
        <w:fldChar w:fldCharType="end"/>
      </w:r>
    </w:p>
    <w:p w14:paraId="7E89E161" w14:textId="1E729B87" w:rsidR="004B7CFB" w:rsidRDefault="004B7CFB">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_Toc200619977 \h </w:instrText>
      </w:r>
      <w:r>
        <w:fldChar w:fldCharType="separate"/>
      </w:r>
      <w:r>
        <w:t>11</w:t>
      </w:r>
      <w:r>
        <w:fldChar w:fldCharType="end"/>
      </w:r>
    </w:p>
    <w:p w14:paraId="0A98379C" w14:textId="246A9A71" w:rsidR="004B7CFB" w:rsidRDefault="004B7CFB">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_Toc200619978 \h </w:instrText>
      </w:r>
      <w:r>
        <w:fldChar w:fldCharType="separate"/>
      </w:r>
      <w:r>
        <w:t>11</w:t>
      </w:r>
      <w:r>
        <w:fldChar w:fldCharType="end"/>
      </w:r>
    </w:p>
    <w:p w14:paraId="0C9A0868" w14:textId="6435C4D3" w:rsidR="004B7CFB" w:rsidRDefault="004B7CFB">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_Toc200619979 \h </w:instrText>
      </w:r>
      <w:r>
        <w:fldChar w:fldCharType="separate"/>
      </w:r>
      <w:r>
        <w:t>11</w:t>
      </w:r>
      <w:r>
        <w:fldChar w:fldCharType="end"/>
      </w:r>
    </w:p>
    <w:p w14:paraId="0C41421F" w14:textId="1B0FC2DB" w:rsidR="004B7CFB" w:rsidRDefault="004B7CFB">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_Toc200619980 \h </w:instrText>
      </w:r>
      <w:r>
        <w:fldChar w:fldCharType="separate"/>
      </w:r>
      <w:r>
        <w:t>11</w:t>
      </w:r>
      <w:r>
        <w:fldChar w:fldCharType="end"/>
      </w:r>
    </w:p>
    <w:p w14:paraId="3E92458D" w14:textId="284DF80E" w:rsidR="004B7CFB" w:rsidRDefault="004B7CFB">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_Toc200619981 \h </w:instrText>
      </w:r>
      <w:r>
        <w:fldChar w:fldCharType="separate"/>
      </w:r>
      <w:r>
        <w:t>12</w:t>
      </w:r>
      <w:r>
        <w:fldChar w:fldCharType="end"/>
      </w:r>
    </w:p>
    <w:p w14:paraId="0C830519" w14:textId="5035DD74" w:rsidR="004B7CFB" w:rsidRDefault="004B7CFB">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_Toc200619982 \h </w:instrText>
      </w:r>
      <w:r>
        <w:fldChar w:fldCharType="separate"/>
      </w:r>
      <w:r>
        <w:t>12</w:t>
      </w:r>
      <w:r>
        <w:fldChar w:fldCharType="end"/>
      </w:r>
    </w:p>
    <w:p w14:paraId="19673F84" w14:textId="4303C169" w:rsidR="004B7CFB" w:rsidRDefault="004B7CFB">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_Toc200619983 \h </w:instrText>
      </w:r>
      <w:r>
        <w:fldChar w:fldCharType="separate"/>
      </w:r>
      <w:r>
        <w:t>12</w:t>
      </w:r>
      <w:r>
        <w:fldChar w:fldCharType="end"/>
      </w:r>
    </w:p>
    <w:p w14:paraId="28FC5D9B" w14:textId="4C83E1F2" w:rsidR="004B7CFB" w:rsidRDefault="004B7CF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_Toc200619984 \h </w:instrText>
      </w:r>
      <w:r>
        <w:fldChar w:fldCharType="separate"/>
      </w:r>
      <w:r>
        <w:t>12</w:t>
      </w:r>
      <w:r>
        <w:fldChar w:fldCharType="end"/>
      </w:r>
    </w:p>
    <w:p w14:paraId="749FD50D" w14:textId="206000E3" w:rsidR="004B7CFB" w:rsidRDefault="004B7CFB">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_Toc200619985 \h </w:instrText>
      </w:r>
      <w:r>
        <w:fldChar w:fldCharType="separate"/>
      </w:r>
      <w:r>
        <w:t>12</w:t>
      </w:r>
      <w:r>
        <w:fldChar w:fldCharType="end"/>
      </w:r>
    </w:p>
    <w:p w14:paraId="32BD5A72" w14:textId="1CD70C69" w:rsidR="004B7CFB" w:rsidRDefault="004B7CFB">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_Toc200619986 \h </w:instrText>
      </w:r>
      <w:r>
        <w:fldChar w:fldCharType="separate"/>
      </w:r>
      <w:r>
        <w:t>12</w:t>
      </w:r>
      <w:r>
        <w:fldChar w:fldCharType="end"/>
      </w:r>
    </w:p>
    <w:p w14:paraId="254391AC" w14:textId="5FE01A28" w:rsidR="004B7CFB" w:rsidRDefault="004B7CFB">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_Toc200619987 \h </w:instrText>
      </w:r>
      <w:r>
        <w:fldChar w:fldCharType="separate"/>
      </w:r>
      <w:r>
        <w:t>12</w:t>
      </w:r>
      <w:r>
        <w:fldChar w:fldCharType="end"/>
      </w:r>
    </w:p>
    <w:p w14:paraId="2C382730" w14:textId="0D39B1E3" w:rsidR="004B7CFB" w:rsidRDefault="004B7CFB">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_Toc200619988 \h </w:instrText>
      </w:r>
      <w:r>
        <w:fldChar w:fldCharType="separate"/>
      </w:r>
      <w:r>
        <w:t>13</w:t>
      </w:r>
      <w:r>
        <w:fldChar w:fldCharType="end"/>
      </w:r>
    </w:p>
    <w:p w14:paraId="01441CA8" w14:textId="0382FCE2" w:rsidR="004B7CFB" w:rsidRDefault="004B7CFB">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_Toc200619989 \h </w:instrText>
      </w:r>
      <w:r>
        <w:fldChar w:fldCharType="separate"/>
      </w:r>
      <w:r>
        <w:t>13</w:t>
      </w:r>
      <w:r>
        <w:fldChar w:fldCharType="end"/>
      </w:r>
    </w:p>
    <w:p w14:paraId="2D0BFFB2" w14:textId="42092F45" w:rsidR="004B7CFB" w:rsidRDefault="004B7CFB">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_Toc200619990 \h </w:instrText>
      </w:r>
      <w:r>
        <w:fldChar w:fldCharType="separate"/>
      </w:r>
      <w:r>
        <w:t>13</w:t>
      </w:r>
      <w:r>
        <w:fldChar w:fldCharType="end"/>
      </w:r>
    </w:p>
    <w:p w14:paraId="405D1F04" w14:textId="1638FB02" w:rsidR="004B7CFB" w:rsidRDefault="004B7CFB">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_Toc200619991 \h </w:instrText>
      </w:r>
      <w:r>
        <w:fldChar w:fldCharType="separate"/>
      </w:r>
      <w:r>
        <w:t>13</w:t>
      </w:r>
      <w:r>
        <w:fldChar w:fldCharType="end"/>
      </w:r>
    </w:p>
    <w:p w14:paraId="4F7BA924" w14:textId="0BE8F3EF"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6.1.6.2</w:t>
      </w:r>
      <w:r>
        <w:rPr>
          <w:rFonts w:asciiTheme="minorHAnsi" w:eastAsiaTheme="minorEastAsia" w:hAnsiTheme="minorHAnsi" w:cstheme="minorBidi"/>
          <w:kern w:val="2"/>
          <w:sz w:val="24"/>
          <w:szCs w:val="24"/>
          <w:lang w:eastAsia="en-GB"/>
          <w14:ligatures w14:val="standardContextual"/>
        </w:rPr>
        <w:tab/>
      </w:r>
      <w:r w:rsidRPr="005A5A6A">
        <w:rPr>
          <w:lang w:val="en-US"/>
        </w:rPr>
        <w:t>Structured data types</w:t>
      </w:r>
      <w:r>
        <w:tab/>
      </w:r>
      <w:r>
        <w:fldChar w:fldCharType="begin" w:fldLock="1"/>
      </w:r>
      <w:r>
        <w:instrText xml:space="preserve"> PAGEREF _Toc200619992 \h </w:instrText>
      </w:r>
      <w:r>
        <w:fldChar w:fldCharType="separate"/>
      </w:r>
      <w:r>
        <w:t>13</w:t>
      </w:r>
      <w:r>
        <w:fldChar w:fldCharType="end"/>
      </w:r>
    </w:p>
    <w:p w14:paraId="5614B393" w14:textId="720E3877" w:rsidR="004B7CFB" w:rsidRDefault="004B7CFB">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_Toc200619993 \h </w:instrText>
      </w:r>
      <w:r>
        <w:fldChar w:fldCharType="separate"/>
      </w:r>
      <w:r>
        <w:t>13</w:t>
      </w:r>
      <w:r>
        <w:fldChar w:fldCharType="end"/>
      </w:r>
    </w:p>
    <w:p w14:paraId="733A0503" w14:textId="39DD92E5" w:rsidR="004B7CFB" w:rsidRDefault="004B7CFB">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_Toc200619994 \h </w:instrText>
      </w:r>
      <w:r>
        <w:fldChar w:fldCharType="separate"/>
      </w:r>
      <w:r>
        <w:t>14</w:t>
      </w:r>
      <w:r>
        <w:fldChar w:fldCharType="end"/>
      </w:r>
    </w:p>
    <w:p w14:paraId="13DF328A" w14:textId="140AA620" w:rsidR="004B7CFB" w:rsidRDefault="004B7CFB">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_Toc200619995 \h </w:instrText>
      </w:r>
      <w:r>
        <w:fldChar w:fldCharType="separate"/>
      </w:r>
      <w:r>
        <w:t>14</w:t>
      </w:r>
      <w:r>
        <w:fldChar w:fldCharType="end"/>
      </w:r>
    </w:p>
    <w:p w14:paraId="74A281B7" w14:textId="5169A322"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6.1.6.3</w:t>
      </w:r>
      <w:r>
        <w:rPr>
          <w:rFonts w:asciiTheme="minorHAnsi" w:eastAsiaTheme="minorEastAsia" w:hAnsiTheme="minorHAnsi" w:cstheme="minorBidi"/>
          <w:kern w:val="2"/>
          <w:sz w:val="24"/>
          <w:szCs w:val="24"/>
          <w:lang w:eastAsia="en-GB"/>
          <w14:ligatures w14:val="standardContextual"/>
        </w:rPr>
        <w:tab/>
      </w:r>
      <w:r w:rsidRPr="005A5A6A">
        <w:rPr>
          <w:lang w:val="en-US"/>
        </w:rPr>
        <w:t>Simple data types and enumerations</w:t>
      </w:r>
      <w:r>
        <w:tab/>
      </w:r>
      <w:r>
        <w:fldChar w:fldCharType="begin" w:fldLock="1"/>
      </w:r>
      <w:r>
        <w:instrText xml:space="preserve"> PAGEREF _Toc200619996 \h </w:instrText>
      </w:r>
      <w:r>
        <w:fldChar w:fldCharType="separate"/>
      </w:r>
      <w:r>
        <w:t>14</w:t>
      </w:r>
      <w:r>
        <w:fldChar w:fldCharType="end"/>
      </w:r>
    </w:p>
    <w:p w14:paraId="1957426B" w14:textId="5D69034C" w:rsidR="004B7CFB" w:rsidRDefault="004B7CFB">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_Toc200619997 \h </w:instrText>
      </w:r>
      <w:r>
        <w:fldChar w:fldCharType="separate"/>
      </w:r>
      <w:r>
        <w:t>14</w:t>
      </w:r>
      <w:r>
        <w:fldChar w:fldCharType="end"/>
      </w:r>
    </w:p>
    <w:p w14:paraId="439BBCF1" w14:textId="0AE706D0" w:rsidR="004B7CFB" w:rsidRDefault="004B7CFB">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_Toc200619998 \h </w:instrText>
      </w:r>
      <w:r>
        <w:fldChar w:fldCharType="separate"/>
      </w:r>
      <w:r>
        <w:t>14</w:t>
      </w:r>
      <w:r>
        <w:fldChar w:fldCharType="end"/>
      </w:r>
    </w:p>
    <w:p w14:paraId="48AC3A9F" w14:textId="135B65E3" w:rsidR="004B7CFB" w:rsidRDefault="004B7CFB">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_Toc200619999 \h </w:instrText>
      </w:r>
      <w:r>
        <w:fldChar w:fldCharType="separate"/>
      </w:r>
      <w:r>
        <w:t>15</w:t>
      </w:r>
      <w:r>
        <w:fldChar w:fldCharType="end"/>
      </w:r>
    </w:p>
    <w:p w14:paraId="1251D422" w14:textId="36F3E4D8" w:rsidR="004B7CFB" w:rsidRDefault="004B7CFB">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_Toc200620000 \h </w:instrText>
      </w:r>
      <w:r>
        <w:fldChar w:fldCharType="separate"/>
      </w:r>
      <w:r>
        <w:t>15</w:t>
      </w:r>
      <w:r>
        <w:fldChar w:fldCharType="end"/>
      </w:r>
    </w:p>
    <w:p w14:paraId="6843E52E" w14:textId="1A533185" w:rsidR="004B7CFB" w:rsidRDefault="004B7CFB">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_Toc200620001 \h </w:instrText>
      </w:r>
      <w:r>
        <w:fldChar w:fldCharType="separate"/>
      </w:r>
      <w:r>
        <w:t>15</w:t>
      </w:r>
      <w:r>
        <w:fldChar w:fldCharType="end"/>
      </w:r>
    </w:p>
    <w:p w14:paraId="0FBC04D5" w14:textId="6354543D" w:rsidR="004B7CFB" w:rsidRDefault="004B7CFB">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_Toc200620002 \h </w:instrText>
      </w:r>
      <w:r>
        <w:fldChar w:fldCharType="separate"/>
      </w:r>
      <w:r>
        <w:t>15</w:t>
      </w:r>
      <w:r>
        <w:fldChar w:fldCharType="end"/>
      </w:r>
    </w:p>
    <w:p w14:paraId="3B12212B" w14:textId="6A35F292" w:rsidR="004B7CFB" w:rsidRDefault="004B7CFB">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_Toc200620003 \h </w:instrText>
      </w:r>
      <w:r>
        <w:fldChar w:fldCharType="separate"/>
      </w:r>
      <w:r>
        <w:t>15</w:t>
      </w:r>
      <w:r>
        <w:fldChar w:fldCharType="end"/>
      </w:r>
    </w:p>
    <w:p w14:paraId="418F3488" w14:textId="7B5B13F1" w:rsidR="004B7CFB" w:rsidRDefault="004B7CFB">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_Toc200620004 \h </w:instrText>
      </w:r>
      <w:r>
        <w:fldChar w:fldCharType="separate"/>
      </w:r>
      <w:r>
        <w:t>15</w:t>
      </w:r>
      <w:r>
        <w:fldChar w:fldCharType="end"/>
      </w:r>
    </w:p>
    <w:p w14:paraId="2DDF0AF1" w14:textId="793F7BD5"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_Toc200620005 \h </w:instrText>
      </w:r>
      <w:r>
        <w:fldChar w:fldCharType="separate"/>
      </w:r>
      <w:r>
        <w:t>16</w:t>
      </w:r>
      <w:r>
        <w:fldChar w:fldCharType="end"/>
      </w:r>
    </w:p>
    <w:p w14:paraId="60B3889B" w14:textId="1E493A55" w:rsidR="004B7CFB" w:rsidRDefault="004B7CF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_Toc200620006 \h </w:instrText>
      </w:r>
      <w:r>
        <w:fldChar w:fldCharType="separate"/>
      </w:r>
      <w:r>
        <w:t>16</w:t>
      </w:r>
      <w:r>
        <w:fldChar w:fldCharType="end"/>
      </w:r>
    </w:p>
    <w:p w14:paraId="628C7FF8" w14:textId="58D511D5" w:rsidR="004B7CFB" w:rsidRDefault="004B7CF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_Toc200620007 \h </w:instrText>
      </w:r>
      <w:r>
        <w:fldChar w:fldCharType="separate"/>
      </w:r>
      <w:r>
        <w:t>16</w:t>
      </w:r>
      <w:r>
        <w:fldChar w:fldCharType="end"/>
      </w:r>
    </w:p>
    <w:p w14:paraId="431628E2" w14:textId="7848571D"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_Toc200620008 \h </w:instrText>
      </w:r>
      <w:r>
        <w:fldChar w:fldCharType="separate"/>
      </w:r>
      <w:r>
        <w:t>19</w:t>
      </w:r>
      <w:r>
        <w:fldChar w:fldCharType="end"/>
      </w:r>
    </w:p>
    <w:p w14:paraId="4A19A1E5" w14:textId="442B2D22"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0061995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00619953"/>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00619954"/>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00619955"/>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00619956"/>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00619957"/>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00619958"/>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00619959"/>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00619960"/>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11232743"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00619961"/>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00619962"/>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00619963"/>
      <w:r>
        <w:t>5.2</w:t>
      </w:r>
      <w:r>
        <w:tab/>
      </w:r>
      <w:proofErr w:type="spellStart"/>
      <w:r>
        <w:t>N</w:t>
      </w:r>
      <w:r w:rsidR="0049207B">
        <w:t>spa</w:t>
      </w:r>
      <w:r>
        <w:t>f_SecuredPacket</w:t>
      </w:r>
      <w:proofErr w:type="spellEnd"/>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00619964"/>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00619965"/>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00619966"/>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00619967"/>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00619968"/>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00619969"/>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2pt;height:113.45pt" o:ole="">
            <v:imagedata r:id="rId20" o:title=""/>
          </v:shape>
          <o:OLEObject Type="Embed" ProgID="Visio.Drawing.11" ShapeID="_x0000_i1027" DrawAspect="Content" ObjectID="_1811232744"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00619970"/>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00619971"/>
      <w:r>
        <w:t>6.1</w:t>
      </w:r>
      <w:r>
        <w:tab/>
      </w:r>
      <w:proofErr w:type="spellStart"/>
      <w:r>
        <w:t>N</w:t>
      </w:r>
      <w:r w:rsidR="0049207B">
        <w:t>sp</w:t>
      </w:r>
      <w:r>
        <w:t>af_SecuredPacket</w:t>
      </w:r>
      <w:proofErr w:type="spellEnd"/>
      <w:r>
        <w:t xml:space="preserve">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00619972"/>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00619973"/>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00619974"/>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00619975"/>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00619976"/>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00619977"/>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00619978"/>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00619979"/>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00619980"/>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15pt;height:157.25pt" o:ole="">
            <v:imagedata r:id="rId22" o:title=""/>
          </v:shape>
          <o:OLEObject Type="Embed" ProgID="Visio.Drawing.11" ShapeID="_x0000_i1028" DrawAspect="Content" ObjectID="_1811232745"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00619981"/>
      <w:r>
        <w:lastRenderedPageBreak/>
        <w:t>6.1.3.2</w:t>
      </w:r>
      <w:r>
        <w:tab/>
        <w:t xml:space="preserve">Resource: </w:t>
      </w:r>
      <w:proofErr w:type="spellStart"/>
      <w:r>
        <w:t>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roofErr w:type="spellEnd"/>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00619982"/>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00619983"/>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00619984"/>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00619985"/>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00619986"/>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00619987"/>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00619988"/>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00619989"/>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00619990"/>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00619991"/>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00619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00619993"/>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00619994"/>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w:t>
            </w:r>
            <w:proofErr w:type="spellStart"/>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bookmarkStart w:id="653" w:name="_Toc200619995"/>
      <w:r>
        <w:t>6.1.6.2.</w:t>
      </w:r>
      <w:r w:rsidR="00E716EF">
        <w:t>3</w:t>
      </w:r>
      <w:r>
        <w:tab/>
        <w:t xml:space="preserve">Type: </w:t>
      </w:r>
      <w:proofErr w:type="spellStart"/>
      <w:r>
        <w:t>Extended</w:t>
      </w:r>
      <w:r w:rsidRPr="007A3759">
        <w:t>SteeringContainer</w:t>
      </w:r>
      <w:bookmarkEnd w:id="653"/>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w:t>
            </w:r>
            <w:proofErr w:type="spellStart"/>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006199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00619997"/>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00619998"/>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00619999"/>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00620000"/>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00620001"/>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00620002"/>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00620003"/>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00620004"/>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00620005"/>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00620006"/>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Hlk120001177"/>
      <w:bookmarkStart w:id="818" w:name="_Toc200620007"/>
      <w:r>
        <w:t>A.2</w:t>
      </w:r>
      <w:r>
        <w:tab/>
      </w:r>
      <w:proofErr w:type="spellStart"/>
      <w:r>
        <w:t>N</w:t>
      </w:r>
      <w:r w:rsidR="00A4570D">
        <w:t>sp</w:t>
      </w:r>
      <w:r>
        <w:t>af_SecuredPacket</w:t>
      </w:r>
      <w:proofErr w:type="spellEnd"/>
      <w:r>
        <w:t xml:space="preserve">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0404BEE6"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9B01FD">
        <w:rPr>
          <w:lang w:val="fr-FR"/>
        </w:rPr>
        <w:t>-alpha.</w:t>
      </w:r>
      <w:r w:rsidR="00BA02B8">
        <w:rPr>
          <w:lang w:val="fr-FR"/>
        </w:rPr>
        <w:t>2</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682F9371"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BA02B8">
        <w:rPr>
          <w:lang w:val="fr-FR"/>
        </w:rPr>
        <w:t>1</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7"/>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200620008"/>
      <w:r w:rsidRPr="004D3578">
        <w:lastRenderedPageBreak/>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OpenAPI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3560" w14:textId="77777777" w:rsidR="00F03E26" w:rsidRDefault="00F03E26">
      <w:r>
        <w:separator/>
      </w:r>
    </w:p>
  </w:endnote>
  <w:endnote w:type="continuationSeparator" w:id="0">
    <w:p w14:paraId="0D85FC2A" w14:textId="77777777" w:rsidR="00F03E26" w:rsidRDefault="00F0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A3ED" w14:textId="77777777" w:rsidR="00F03E26" w:rsidRDefault="00F03E26">
      <w:r>
        <w:separator/>
      </w:r>
    </w:p>
  </w:footnote>
  <w:footnote w:type="continuationSeparator" w:id="0">
    <w:p w14:paraId="14FF4359" w14:textId="77777777" w:rsidR="00F03E26" w:rsidRDefault="00F03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B75F" w14:textId="08DCE3A6"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6F7DA549"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CFB">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75C4"/>
    <w:rsid w:val="002324A8"/>
    <w:rsid w:val="002337C9"/>
    <w:rsid w:val="002347A2"/>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B7CFB"/>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42EC2"/>
    <w:rsid w:val="00952769"/>
    <w:rsid w:val="0096249E"/>
    <w:rsid w:val="00963E3A"/>
    <w:rsid w:val="009A2AFE"/>
    <w:rsid w:val="009B01FD"/>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78FF"/>
    <w:rsid w:val="00D41DBA"/>
    <w:rsid w:val="00D44C4E"/>
    <w:rsid w:val="00D4551F"/>
    <w:rsid w:val="00D47E7C"/>
    <w:rsid w:val="00D55608"/>
    <w:rsid w:val="00D55C92"/>
    <w:rsid w:val="00D57972"/>
    <w:rsid w:val="00D675A9"/>
    <w:rsid w:val="00D7112D"/>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4.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F01993-8DE8-44EB-9173-6295BBB70A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4840</Words>
  <Characters>27594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31.130_CR0105R1_(Rel-18)_GBA_U_APIs</cp:lastModifiedBy>
  <cp:revision>5</cp:revision>
  <cp:lastPrinted>2019-02-25T14:05:00Z</cp:lastPrinted>
  <dcterms:created xsi:type="dcterms:W3CDTF">2025-05-26T18:39:00Z</dcterms:created>
  <dcterms:modified xsi:type="dcterms:W3CDTF">2025-06-12T09:26:00Z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