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57F383DA" w:rsidR="004F0988" w:rsidRPr="00FF6605" w:rsidRDefault="009267D1" w:rsidP="00E67AA5">
            <w:pPr>
              <w:pStyle w:val="ZA"/>
              <w:framePr w:w="0" w:hRule="auto" w:wrap="auto" w:vAnchor="margin" w:hAnchor="text" w:yAlign="inline"/>
            </w:pPr>
            <w:bookmarkStart w:id="0" w:name="page1"/>
            <w:bookmarkStart w:id="1" w:name="_GoBack"/>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r w:rsidR="00E67AA5">
              <w:t>3</w:t>
            </w:r>
            <w:r w:rsidR="008D2873">
              <w:t>.0</w:t>
            </w:r>
            <w:r w:rsidRPr="00FF6605">
              <w:t xml:space="preserve"> </w:t>
            </w:r>
            <w:r w:rsidRPr="00FF6605">
              <w:rPr>
                <w:sz w:val="32"/>
              </w:rPr>
              <w:t>(</w:t>
            </w:r>
            <w:r w:rsidR="008D2873">
              <w:rPr>
                <w:sz w:val="32"/>
                <w:lang w:eastAsia="zh-CN"/>
              </w:rPr>
              <w:t>202</w:t>
            </w:r>
            <w:r w:rsidR="00714A35">
              <w:rPr>
                <w:sz w:val="32"/>
                <w:lang w:eastAsia="zh-CN"/>
              </w:rPr>
              <w:t>5</w:t>
            </w:r>
            <w:r w:rsidR="008D2873">
              <w:rPr>
                <w:sz w:val="32"/>
                <w:lang w:eastAsia="zh-CN"/>
              </w:rPr>
              <w:t>-</w:t>
            </w:r>
            <w:r w:rsidR="003243D3">
              <w:rPr>
                <w:sz w:val="32"/>
                <w:lang w:eastAsia="zh-CN"/>
              </w:rPr>
              <w:t>0</w:t>
            </w:r>
            <w:r w:rsidR="00E67AA5">
              <w:rPr>
                <w:sz w:val="32"/>
                <w:lang w:eastAsia="zh-CN"/>
              </w:rPr>
              <w:t>9</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2" w:name="spectype2"/>
            <w:r w:rsidRPr="00FF6605">
              <w:t>Specification</w:t>
            </w:r>
            <w:bookmarkEnd w:id="2"/>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3" w:name="_MON_1684549432"/>
      <w:bookmarkEnd w:id="3"/>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45pt" o:ole="">
                  <v:imagedata r:id="rId9" o:title=""/>
                </v:shape>
                <o:OLEObject Type="Embed" ProgID="Word.Picture.8" ShapeID="_x0000_i1025" DrawAspect="Content" ObjectID="_1818259109" r:id="rId10"/>
              </w:object>
            </w:r>
          </w:p>
        </w:tc>
        <w:tc>
          <w:tcPr>
            <w:tcW w:w="5540" w:type="dxa"/>
            <w:shd w:val="clear" w:color="auto" w:fill="auto"/>
          </w:tcPr>
          <w:p w14:paraId="3AA962B9" w14:textId="289A3EBE" w:rsidR="008224D0" w:rsidRPr="00FF6605" w:rsidRDefault="008A1201" w:rsidP="008224D0">
            <w:pPr>
              <w:jc w:val="right"/>
            </w:pPr>
            <w:bookmarkStart w:id="4" w:name="logos"/>
            <w:r>
              <w:pict w14:anchorId="6B8D58F2">
                <v:shape id="_x0000_i1026" type="#_x0000_t75" style="width:127.25pt;height:75.9pt">
                  <v:imagedata r:id="rId11" o:title="3GPP-logo_web"/>
                </v:shape>
              </w:pict>
            </w:r>
            <w:bookmarkEnd w:id="4"/>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5"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5"/>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6"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7"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7"/>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8"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2882BAF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714A35">
              <w:rPr>
                <w:noProof/>
                <w:sz w:val="18"/>
              </w:rPr>
              <w:t>5</w:t>
            </w:r>
            <w:r w:rsidRPr="00FF6605">
              <w:rPr>
                <w:noProof/>
                <w:sz w:val="18"/>
              </w:rPr>
              <w:t>, 3GPP Organizational Partners (ARIB, ATIS, CCSA, ETSI, TSDSI, TTA, TTC).</w:t>
            </w:r>
            <w:bookmarkStart w:id="9" w:name="copyrightaddon"/>
            <w:bookmarkEnd w:id="9"/>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8"/>
          </w:p>
          <w:p w14:paraId="6B0D2E45" w14:textId="77777777" w:rsidR="00E16509" w:rsidRPr="00FF6605" w:rsidRDefault="00E16509" w:rsidP="00133525"/>
        </w:tc>
      </w:tr>
      <w:bookmarkEnd w:id="6"/>
    </w:tbl>
    <w:p w14:paraId="02132111" w14:textId="77777777" w:rsidR="00080512" w:rsidRPr="004D3578" w:rsidRDefault="00080512" w:rsidP="00C22B12">
      <w:pPr>
        <w:pStyle w:val="TT"/>
      </w:pPr>
      <w:r w:rsidRPr="004D3578">
        <w:br w:type="page"/>
      </w:r>
      <w:bookmarkStart w:id="10" w:name="tableOfContents"/>
      <w:bookmarkEnd w:id="10"/>
      <w:r w:rsidRPr="004D3578">
        <w:t>Contents</w:t>
      </w:r>
    </w:p>
    <w:p w14:paraId="0163C5E6" w14:textId="77777777" w:rsidR="00E67AA5" w:rsidRDefault="00317131">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E67AA5">
        <w:rPr>
          <w:noProof/>
        </w:rPr>
        <w:t>Foreword</w:t>
      </w:r>
      <w:r w:rsidR="00E67AA5">
        <w:rPr>
          <w:noProof/>
        </w:rPr>
        <w:tab/>
      </w:r>
      <w:r w:rsidR="00E67AA5">
        <w:rPr>
          <w:noProof/>
        </w:rPr>
        <w:fldChar w:fldCharType="begin"/>
      </w:r>
      <w:r w:rsidR="00E67AA5">
        <w:rPr>
          <w:noProof/>
        </w:rPr>
        <w:instrText xml:space="preserve"> PAGEREF _Toc207646298 \h </w:instrText>
      </w:r>
      <w:r w:rsidR="00E67AA5">
        <w:rPr>
          <w:noProof/>
        </w:rPr>
      </w:r>
      <w:r w:rsidR="00E67AA5">
        <w:rPr>
          <w:noProof/>
        </w:rPr>
        <w:fldChar w:fldCharType="separate"/>
      </w:r>
      <w:r w:rsidR="00E67AA5">
        <w:rPr>
          <w:noProof/>
        </w:rPr>
        <w:t>5</w:t>
      </w:r>
      <w:r w:rsidR="00E67AA5">
        <w:rPr>
          <w:noProof/>
        </w:rPr>
        <w:fldChar w:fldCharType="end"/>
      </w:r>
    </w:p>
    <w:p w14:paraId="6BABC64B" w14:textId="77777777" w:rsidR="00E67AA5" w:rsidRDefault="00E67AA5">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_Toc207646299 \h </w:instrText>
      </w:r>
      <w:r>
        <w:rPr>
          <w:noProof/>
        </w:rPr>
      </w:r>
      <w:r>
        <w:rPr>
          <w:noProof/>
        </w:rPr>
        <w:fldChar w:fldCharType="separate"/>
      </w:r>
      <w:r>
        <w:rPr>
          <w:noProof/>
        </w:rPr>
        <w:t>6</w:t>
      </w:r>
      <w:r>
        <w:rPr>
          <w:noProof/>
        </w:rPr>
        <w:fldChar w:fldCharType="end"/>
      </w:r>
    </w:p>
    <w:p w14:paraId="37E31EDD" w14:textId="77777777" w:rsidR="00E67AA5" w:rsidRDefault="00E67AA5">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_Toc207646300 \h </w:instrText>
      </w:r>
      <w:r>
        <w:rPr>
          <w:noProof/>
        </w:rPr>
      </w:r>
      <w:r>
        <w:rPr>
          <w:noProof/>
        </w:rPr>
        <w:fldChar w:fldCharType="separate"/>
      </w:r>
      <w:r>
        <w:rPr>
          <w:noProof/>
        </w:rPr>
        <w:t>6</w:t>
      </w:r>
      <w:r>
        <w:rPr>
          <w:noProof/>
        </w:rPr>
        <w:fldChar w:fldCharType="end"/>
      </w:r>
    </w:p>
    <w:p w14:paraId="1F23CDCB" w14:textId="77777777" w:rsidR="00E67AA5" w:rsidRDefault="00E67AA5">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_Toc207646301 \h </w:instrText>
      </w:r>
      <w:r>
        <w:rPr>
          <w:noProof/>
        </w:rPr>
      </w:r>
      <w:r>
        <w:rPr>
          <w:noProof/>
        </w:rPr>
        <w:fldChar w:fldCharType="separate"/>
      </w:r>
      <w:r>
        <w:rPr>
          <w:noProof/>
        </w:rPr>
        <w:t>7</w:t>
      </w:r>
      <w:r>
        <w:rPr>
          <w:noProof/>
        </w:rPr>
        <w:fldChar w:fldCharType="end"/>
      </w:r>
    </w:p>
    <w:p w14:paraId="3B9A9F7E" w14:textId="77777777" w:rsidR="00E67AA5" w:rsidRDefault="00E67AA5">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_Toc207646302 \h </w:instrText>
      </w:r>
      <w:r>
        <w:rPr>
          <w:noProof/>
        </w:rPr>
      </w:r>
      <w:r>
        <w:rPr>
          <w:noProof/>
        </w:rPr>
        <w:fldChar w:fldCharType="separate"/>
      </w:r>
      <w:r>
        <w:rPr>
          <w:noProof/>
        </w:rPr>
        <w:t>7</w:t>
      </w:r>
      <w:r>
        <w:rPr>
          <w:noProof/>
        </w:rPr>
        <w:fldChar w:fldCharType="end"/>
      </w:r>
    </w:p>
    <w:p w14:paraId="35E567D6" w14:textId="77777777" w:rsidR="00E67AA5" w:rsidRDefault="00E67AA5">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_Toc207646303 \h </w:instrText>
      </w:r>
      <w:r>
        <w:rPr>
          <w:noProof/>
        </w:rPr>
      </w:r>
      <w:r>
        <w:rPr>
          <w:noProof/>
        </w:rPr>
        <w:fldChar w:fldCharType="separate"/>
      </w:r>
      <w:r>
        <w:rPr>
          <w:noProof/>
        </w:rPr>
        <w:t>7</w:t>
      </w:r>
      <w:r>
        <w:rPr>
          <w:noProof/>
        </w:rPr>
        <w:fldChar w:fldCharType="end"/>
      </w:r>
    </w:p>
    <w:p w14:paraId="3CCD4606" w14:textId="77777777" w:rsidR="00E67AA5" w:rsidRDefault="00E67AA5">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_Toc207646304 \h </w:instrText>
      </w:r>
      <w:r>
        <w:rPr>
          <w:noProof/>
        </w:rPr>
      </w:r>
      <w:r>
        <w:rPr>
          <w:noProof/>
        </w:rPr>
        <w:fldChar w:fldCharType="separate"/>
      </w:r>
      <w:r>
        <w:rPr>
          <w:noProof/>
        </w:rPr>
        <w:t>7</w:t>
      </w:r>
      <w:r>
        <w:rPr>
          <w:noProof/>
        </w:rPr>
        <w:fldChar w:fldCharType="end"/>
      </w:r>
    </w:p>
    <w:p w14:paraId="2A042062" w14:textId="77777777" w:rsidR="00E67AA5" w:rsidRDefault="00E67AA5">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_Toc207646305 \h </w:instrText>
      </w:r>
      <w:r>
        <w:rPr>
          <w:noProof/>
        </w:rPr>
      </w:r>
      <w:r>
        <w:rPr>
          <w:noProof/>
        </w:rPr>
        <w:fldChar w:fldCharType="separate"/>
      </w:r>
      <w:r>
        <w:rPr>
          <w:noProof/>
        </w:rPr>
        <w:t>8</w:t>
      </w:r>
      <w:r>
        <w:rPr>
          <w:noProof/>
        </w:rPr>
        <w:fldChar w:fldCharType="end"/>
      </w:r>
    </w:p>
    <w:p w14:paraId="7B5B1F06" w14:textId="77777777" w:rsidR="00E67AA5" w:rsidRDefault="00E67AA5">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_Toc207646306 \h </w:instrText>
      </w:r>
      <w:r>
        <w:rPr>
          <w:noProof/>
        </w:rPr>
      </w:r>
      <w:r>
        <w:rPr>
          <w:noProof/>
        </w:rPr>
        <w:fldChar w:fldCharType="separate"/>
      </w:r>
      <w:r>
        <w:rPr>
          <w:noProof/>
        </w:rPr>
        <w:t>8</w:t>
      </w:r>
      <w:r>
        <w:rPr>
          <w:noProof/>
        </w:rPr>
        <w:fldChar w:fldCharType="end"/>
      </w:r>
    </w:p>
    <w:p w14:paraId="71C217B2" w14:textId="77777777" w:rsidR="00E67AA5" w:rsidRDefault="00E67AA5">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_Toc207646307 \h </w:instrText>
      </w:r>
      <w:r>
        <w:rPr>
          <w:noProof/>
        </w:rPr>
      </w:r>
      <w:r>
        <w:rPr>
          <w:noProof/>
        </w:rPr>
        <w:fldChar w:fldCharType="separate"/>
      </w:r>
      <w:r>
        <w:rPr>
          <w:noProof/>
        </w:rPr>
        <w:t>8</w:t>
      </w:r>
      <w:r>
        <w:rPr>
          <w:noProof/>
        </w:rPr>
        <w:fldChar w:fldCharType="end"/>
      </w:r>
    </w:p>
    <w:p w14:paraId="3E1404DF" w14:textId="77777777" w:rsidR="00E67AA5" w:rsidRDefault="00E67AA5">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_Toc207646308 \h </w:instrText>
      </w:r>
      <w:r>
        <w:rPr>
          <w:noProof/>
        </w:rPr>
      </w:r>
      <w:r>
        <w:rPr>
          <w:noProof/>
        </w:rPr>
        <w:fldChar w:fldCharType="separate"/>
      </w:r>
      <w:r>
        <w:rPr>
          <w:noProof/>
        </w:rPr>
        <w:t>8</w:t>
      </w:r>
      <w:r>
        <w:rPr>
          <w:noProof/>
        </w:rPr>
        <w:fldChar w:fldCharType="end"/>
      </w:r>
    </w:p>
    <w:p w14:paraId="210BA692" w14:textId="77777777" w:rsidR="00E67AA5" w:rsidRDefault="00E67AA5">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_Toc207646309 \h </w:instrText>
      </w:r>
      <w:r>
        <w:rPr>
          <w:noProof/>
        </w:rPr>
      </w:r>
      <w:r>
        <w:rPr>
          <w:noProof/>
        </w:rPr>
        <w:fldChar w:fldCharType="separate"/>
      </w:r>
      <w:r>
        <w:rPr>
          <w:noProof/>
        </w:rPr>
        <w:t>9</w:t>
      </w:r>
      <w:r>
        <w:rPr>
          <w:noProof/>
        </w:rPr>
        <w:fldChar w:fldCharType="end"/>
      </w:r>
    </w:p>
    <w:p w14:paraId="5701F46C" w14:textId="77777777" w:rsidR="00E67AA5" w:rsidRDefault="00E67AA5">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_Toc207646310 \h </w:instrText>
      </w:r>
      <w:r>
        <w:rPr>
          <w:noProof/>
        </w:rPr>
      </w:r>
      <w:r>
        <w:rPr>
          <w:noProof/>
        </w:rPr>
        <w:fldChar w:fldCharType="separate"/>
      </w:r>
      <w:r>
        <w:rPr>
          <w:noProof/>
        </w:rPr>
        <w:t>9</w:t>
      </w:r>
      <w:r>
        <w:rPr>
          <w:noProof/>
        </w:rPr>
        <w:fldChar w:fldCharType="end"/>
      </w:r>
    </w:p>
    <w:p w14:paraId="010AB4B8" w14:textId="77777777" w:rsidR="00E67AA5" w:rsidRDefault="00E67AA5">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_Toc207646311 \h </w:instrText>
      </w:r>
      <w:r>
        <w:rPr>
          <w:noProof/>
        </w:rPr>
      </w:r>
      <w:r>
        <w:rPr>
          <w:noProof/>
        </w:rPr>
        <w:fldChar w:fldCharType="separate"/>
      </w:r>
      <w:r>
        <w:rPr>
          <w:noProof/>
        </w:rPr>
        <w:t>9</w:t>
      </w:r>
      <w:r>
        <w:rPr>
          <w:noProof/>
        </w:rPr>
        <w:fldChar w:fldCharType="end"/>
      </w:r>
    </w:p>
    <w:p w14:paraId="12C3B663" w14:textId="77777777" w:rsidR="00E67AA5" w:rsidRDefault="00E67AA5">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_Toc207646312 \h </w:instrText>
      </w:r>
      <w:r>
        <w:rPr>
          <w:noProof/>
        </w:rPr>
      </w:r>
      <w:r>
        <w:rPr>
          <w:noProof/>
        </w:rPr>
        <w:fldChar w:fldCharType="separate"/>
      </w:r>
      <w:r>
        <w:rPr>
          <w:noProof/>
        </w:rPr>
        <w:t>9</w:t>
      </w:r>
      <w:r>
        <w:rPr>
          <w:noProof/>
        </w:rPr>
        <w:fldChar w:fldCharType="end"/>
      </w:r>
    </w:p>
    <w:p w14:paraId="7938A8A3" w14:textId="77777777" w:rsidR="00E67AA5" w:rsidRDefault="00E67AA5">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_Toc207646313 \h </w:instrText>
      </w:r>
      <w:r>
        <w:rPr>
          <w:noProof/>
        </w:rPr>
      </w:r>
      <w:r>
        <w:rPr>
          <w:noProof/>
        </w:rPr>
        <w:fldChar w:fldCharType="separate"/>
      </w:r>
      <w:r>
        <w:rPr>
          <w:noProof/>
        </w:rPr>
        <w:t>9</w:t>
      </w:r>
      <w:r>
        <w:rPr>
          <w:noProof/>
        </w:rPr>
        <w:fldChar w:fldCharType="end"/>
      </w:r>
    </w:p>
    <w:p w14:paraId="0DAA7529" w14:textId="77777777" w:rsidR="00E67AA5" w:rsidRDefault="00E67AA5">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_Toc207646314 \h </w:instrText>
      </w:r>
      <w:r>
        <w:rPr>
          <w:noProof/>
        </w:rPr>
      </w:r>
      <w:r>
        <w:rPr>
          <w:noProof/>
        </w:rPr>
        <w:fldChar w:fldCharType="separate"/>
      </w:r>
      <w:r>
        <w:rPr>
          <w:noProof/>
        </w:rPr>
        <w:t>10</w:t>
      </w:r>
      <w:r>
        <w:rPr>
          <w:noProof/>
        </w:rPr>
        <w:fldChar w:fldCharType="end"/>
      </w:r>
    </w:p>
    <w:p w14:paraId="5F5D4C08" w14:textId="77777777" w:rsidR="00E67AA5" w:rsidRDefault="00E67AA5">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_Toc207646315 \h </w:instrText>
      </w:r>
      <w:r>
        <w:rPr>
          <w:noProof/>
        </w:rPr>
      </w:r>
      <w:r>
        <w:rPr>
          <w:noProof/>
        </w:rPr>
        <w:fldChar w:fldCharType="separate"/>
      </w:r>
      <w:r>
        <w:rPr>
          <w:noProof/>
        </w:rPr>
        <w:t>11</w:t>
      </w:r>
      <w:r>
        <w:rPr>
          <w:noProof/>
        </w:rPr>
        <w:fldChar w:fldCharType="end"/>
      </w:r>
    </w:p>
    <w:p w14:paraId="193ABA35" w14:textId="77777777" w:rsidR="00E67AA5" w:rsidRDefault="00E67AA5">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_Toc207646316 \h </w:instrText>
      </w:r>
      <w:r>
        <w:rPr>
          <w:noProof/>
        </w:rPr>
      </w:r>
      <w:r>
        <w:rPr>
          <w:noProof/>
        </w:rPr>
        <w:fldChar w:fldCharType="separate"/>
      </w:r>
      <w:r>
        <w:rPr>
          <w:noProof/>
        </w:rPr>
        <w:t>11</w:t>
      </w:r>
      <w:r>
        <w:rPr>
          <w:noProof/>
        </w:rPr>
        <w:fldChar w:fldCharType="end"/>
      </w:r>
    </w:p>
    <w:p w14:paraId="7D063AEC" w14:textId="77777777" w:rsidR="00E67AA5" w:rsidRDefault="00E67AA5">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_Toc207646317 \h </w:instrText>
      </w:r>
      <w:r>
        <w:rPr>
          <w:noProof/>
        </w:rPr>
      </w:r>
      <w:r>
        <w:rPr>
          <w:noProof/>
        </w:rPr>
        <w:fldChar w:fldCharType="separate"/>
      </w:r>
      <w:r>
        <w:rPr>
          <w:noProof/>
        </w:rPr>
        <w:t>12</w:t>
      </w:r>
      <w:r>
        <w:rPr>
          <w:noProof/>
        </w:rPr>
        <w:fldChar w:fldCharType="end"/>
      </w:r>
    </w:p>
    <w:p w14:paraId="730F6E5C" w14:textId="77777777" w:rsidR="00E67AA5" w:rsidRDefault="00E67AA5">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_Toc207646318 \h </w:instrText>
      </w:r>
      <w:r>
        <w:rPr>
          <w:noProof/>
        </w:rPr>
      </w:r>
      <w:r>
        <w:rPr>
          <w:noProof/>
        </w:rPr>
        <w:fldChar w:fldCharType="separate"/>
      </w:r>
      <w:r>
        <w:rPr>
          <w:noProof/>
        </w:rPr>
        <w:t>12</w:t>
      </w:r>
      <w:r>
        <w:rPr>
          <w:noProof/>
        </w:rPr>
        <w:fldChar w:fldCharType="end"/>
      </w:r>
    </w:p>
    <w:p w14:paraId="3209BEBA" w14:textId="77777777" w:rsidR="00E67AA5" w:rsidRDefault="00E67AA5">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_Toc207646319 \h </w:instrText>
      </w:r>
      <w:r>
        <w:rPr>
          <w:noProof/>
        </w:rPr>
      </w:r>
      <w:r>
        <w:rPr>
          <w:noProof/>
        </w:rPr>
        <w:fldChar w:fldCharType="separate"/>
      </w:r>
      <w:r>
        <w:rPr>
          <w:noProof/>
        </w:rPr>
        <w:t>13</w:t>
      </w:r>
      <w:r>
        <w:rPr>
          <w:noProof/>
        </w:rPr>
        <w:fldChar w:fldCharType="end"/>
      </w:r>
    </w:p>
    <w:p w14:paraId="3AE6B06D" w14:textId="77777777" w:rsidR="00E67AA5" w:rsidRDefault="00E67AA5">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_Toc207646320 \h </w:instrText>
      </w:r>
      <w:r>
        <w:rPr>
          <w:noProof/>
        </w:rPr>
      </w:r>
      <w:r>
        <w:rPr>
          <w:noProof/>
        </w:rPr>
        <w:fldChar w:fldCharType="separate"/>
      </w:r>
      <w:r>
        <w:rPr>
          <w:noProof/>
        </w:rPr>
        <w:t>13</w:t>
      </w:r>
      <w:r>
        <w:rPr>
          <w:noProof/>
        </w:rPr>
        <w:fldChar w:fldCharType="end"/>
      </w:r>
    </w:p>
    <w:p w14:paraId="3F0B0AAF" w14:textId="77777777" w:rsidR="00E67AA5" w:rsidRDefault="00E67AA5">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_Toc207646321 \h </w:instrText>
      </w:r>
      <w:r>
        <w:rPr>
          <w:noProof/>
        </w:rPr>
      </w:r>
      <w:r>
        <w:rPr>
          <w:noProof/>
        </w:rPr>
        <w:fldChar w:fldCharType="separate"/>
      </w:r>
      <w:r>
        <w:rPr>
          <w:noProof/>
        </w:rPr>
        <w:t>13</w:t>
      </w:r>
      <w:r>
        <w:rPr>
          <w:noProof/>
        </w:rPr>
        <w:fldChar w:fldCharType="end"/>
      </w:r>
    </w:p>
    <w:p w14:paraId="25A5A12F" w14:textId="77777777" w:rsidR="00E67AA5" w:rsidRDefault="00E67AA5">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_Toc207646322 \h </w:instrText>
      </w:r>
      <w:r>
        <w:rPr>
          <w:noProof/>
        </w:rPr>
      </w:r>
      <w:r>
        <w:rPr>
          <w:noProof/>
        </w:rPr>
        <w:fldChar w:fldCharType="separate"/>
      </w:r>
      <w:r>
        <w:rPr>
          <w:noProof/>
        </w:rPr>
        <w:t>14</w:t>
      </w:r>
      <w:r>
        <w:rPr>
          <w:noProof/>
        </w:rPr>
        <w:fldChar w:fldCharType="end"/>
      </w:r>
    </w:p>
    <w:p w14:paraId="5E255819" w14:textId="77777777" w:rsidR="00E67AA5" w:rsidRDefault="00E67AA5">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_Toc207646323 \h </w:instrText>
      </w:r>
      <w:r>
        <w:rPr>
          <w:noProof/>
        </w:rPr>
      </w:r>
      <w:r>
        <w:rPr>
          <w:noProof/>
        </w:rPr>
        <w:fldChar w:fldCharType="separate"/>
      </w:r>
      <w:r>
        <w:rPr>
          <w:noProof/>
        </w:rPr>
        <w:t>14</w:t>
      </w:r>
      <w:r>
        <w:rPr>
          <w:noProof/>
        </w:rPr>
        <w:fldChar w:fldCharType="end"/>
      </w:r>
    </w:p>
    <w:p w14:paraId="59B1909F" w14:textId="77777777" w:rsidR="00E67AA5" w:rsidRDefault="00E67AA5">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_Toc207646324 \h </w:instrText>
      </w:r>
      <w:r>
        <w:rPr>
          <w:noProof/>
        </w:rPr>
      </w:r>
      <w:r>
        <w:rPr>
          <w:noProof/>
        </w:rPr>
        <w:fldChar w:fldCharType="separate"/>
      </w:r>
      <w:r>
        <w:rPr>
          <w:noProof/>
        </w:rPr>
        <w:t>14</w:t>
      </w:r>
      <w:r>
        <w:rPr>
          <w:noProof/>
        </w:rPr>
        <w:fldChar w:fldCharType="end"/>
      </w:r>
    </w:p>
    <w:p w14:paraId="0C05FFED" w14:textId="77777777" w:rsidR="00E67AA5" w:rsidRDefault="00E67AA5">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_Toc207646325 \h </w:instrText>
      </w:r>
      <w:r>
        <w:rPr>
          <w:noProof/>
        </w:rPr>
      </w:r>
      <w:r>
        <w:rPr>
          <w:noProof/>
        </w:rPr>
        <w:fldChar w:fldCharType="separate"/>
      </w:r>
      <w:r>
        <w:rPr>
          <w:noProof/>
        </w:rPr>
        <w:t>15</w:t>
      </w:r>
      <w:r>
        <w:rPr>
          <w:noProof/>
        </w:rPr>
        <w:fldChar w:fldCharType="end"/>
      </w:r>
    </w:p>
    <w:p w14:paraId="5D37EA9B" w14:textId="77777777" w:rsidR="00E67AA5" w:rsidRDefault="00E67AA5">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_Toc207646326 \h </w:instrText>
      </w:r>
      <w:r>
        <w:rPr>
          <w:noProof/>
        </w:rPr>
      </w:r>
      <w:r>
        <w:rPr>
          <w:noProof/>
        </w:rPr>
        <w:fldChar w:fldCharType="separate"/>
      </w:r>
      <w:r>
        <w:rPr>
          <w:noProof/>
        </w:rPr>
        <w:t>15</w:t>
      </w:r>
      <w:r>
        <w:rPr>
          <w:noProof/>
        </w:rPr>
        <w:fldChar w:fldCharType="end"/>
      </w:r>
    </w:p>
    <w:p w14:paraId="45302F66" w14:textId="77777777" w:rsidR="00E67AA5" w:rsidRDefault="00E67AA5">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_Toc207646327 \h </w:instrText>
      </w:r>
      <w:r>
        <w:rPr>
          <w:noProof/>
        </w:rPr>
      </w:r>
      <w:r>
        <w:rPr>
          <w:noProof/>
        </w:rPr>
        <w:fldChar w:fldCharType="separate"/>
      </w:r>
      <w:r>
        <w:rPr>
          <w:noProof/>
        </w:rPr>
        <w:t>15</w:t>
      </w:r>
      <w:r>
        <w:rPr>
          <w:noProof/>
        </w:rPr>
        <w:fldChar w:fldCharType="end"/>
      </w:r>
    </w:p>
    <w:p w14:paraId="649735E4" w14:textId="77777777" w:rsidR="00E67AA5" w:rsidRDefault="00E67AA5">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_Toc207646328 \h </w:instrText>
      </w:r>
      <w:r>
        <w:rPr>
          <w:noProof/>
        </w:rPr>
      </w:r>
      <w:r>
        <w:rPr>
          <w:noProof/>
        </w:rPr>
        <w:fldChar w:fldCharType="separate"/>
      </w:r>
      <w:r>
        <w:rPr>
          <w:noProof/>
        </w:rPr>
        <w:t>15</w:t>
      </w:r>
      <w:r>
        <w:rPr>
          <w:noProof/>
        </w:rPr>
        <w:fldChar w:fldCharType="end"/>
      </w:r>
    </w:p>
    <w:p w14:paraId="17FB63DE" w14:textId="77777777" w:rsidR="00E67AA5" w:rsidRDefault="00E67AA5">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_Toc207646329 \h </w:instrText>
      </w:r>
      <w:r>
        <w:rPr>
          <w:noProof/>
        </w:rPr>
      </w:r>
      <w:r>
        <w:rPr>
          <w:noProof/>
        </w:rPr>
        <w:fldChar w:fldCharType="separate"/>
      </w:r>
      <w:r>
        <w:rPr>
          <w:noProof/>
        </w:rPr>
        <w:t>15</w:t>
      </w:r>
      <w:r>
        <w:rPr>
          <w:noProof/>
        </w:rPr>
        <w:fldChar w:fldCharType="end"/>
      </w:r>
    </w:p>
    <w:p w14:paraId="2232EEAD" w14:textId="77777777" w:rsidR="00E67AA5" w:rsidRDefault="00E67AA5">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_Toc207646330 \h </w:instrText>
      </w:r>
      <w:r>
        <w:rPr>
          <w:noProof/>
        </w:rPr>
      </w:r>
      <w:r>
        <w:rPr>
          <w:noProof/>
        </w:rPr>
        <w:fldChar w:fldCharType="separate"/>
      </w:r>
      <w:r>
        <w:rPr>
          <w:noProof/>
        </w:rPr>
        <w:t>15</w:t>
      </w:r>
      <w:r>
        <w:rPr>
          <w:noProof/>
        </w:rPr>
        <w:fldChar w:fldCharType="end"/>
      </w:r>
    </w:p>
    <w:p w14:paraId="16FB3113" w14:textId="77777777" w:rsidR="00E67AA5" w:rsidRDefault="00E67AA5">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_Toc207646331 \h </w:instrText>
      </w:r>
      <w:r>
        <w:rPr>
          <w:noProof/>
        </w:rPr>
      </w:r>
      <w:r>
        <w:rPr>
          <w:noProof/>
        </w:rPr>
        <w:fldChar w:fldCharType="separate"/>
      </w:r>
      <w:r>
        <w:rPr>
          <w:noProof/>
        </w:rPr>
        <w:t>15</w:t>
      </w:r>
      <w:r>
        <w:rPr>
          <w:noProof/>
        </w:rPr>
        <w:fldChar w:fldCharType="end"/>
      </w:r>
    </w:p>
    <w:p w14:paraId="3D9671A8" w14:textId="77777777" w:rsidR="00E67AA5" w:rsidRDefault="00E67AA5">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_Toc207646332 \h </w:instrText>
      </w:r>
      <w:r>
        <w:rPr>
          <w:noProof/>
        </w:rPr>
      </w:r>
      <w:r>
        <w:rPr>
          <w:noProof/>
        </w:rPr>
        <w:fldChar w:fldCharType="separate"/>
      </w:r>
      <w:r>
        <w:rPr>
          <w:noProof/>
        </w:rPr>
        <w:t>15</w:t>
      </w:r>
      <w:r>
        <w:rPr>
          <w:noProof/>
        </w:rPr>
        <w:fldChar w:fldCharType="end"/>
      </w:r>
    </w:p>
    <w:p w14:paraId="4F930602" w14:textId="77777777" w:rsidR="00E67AA5" w:rsidRDefault="00E67AA5">
      <w:pPr>
        <w:pStyle w:val="TOC5"/>
        <w:rPr>
          <w:rFonts w:asciiTheme="minorHAnsi" w:eastAsiaTheme="minorEastAsia" w:hAnsiTheme="minorHAnsi" w:cstheme="minorBidi"/>
          <w:noProof/>
          <w:sz w:val="22"/>
          <w:szCs w:val="22"/>
          <w:lang w:val="en-US" w:eastAsia="zh-CN"/>
        </w:rPr>
      </w:pPr>
      <w:r w:rsidRPr="00B06181">
        <w:rPr>
          <w:noProof/>
          <w:lang w:val="en-US"/>
        </w:rPr>
        <w:t>6.1.2.2.3</w:t>
      </w:r>
      <w:r>
        <w:rPr>
          <w:rFonts w:asciiTheme="minorHAnsi" w:eastAsiaTheme="minorEastAsia" w:hAnsiTheme="minorHAnsi" w:cstheme="minorBidi"/>
          <w:noProof/>
          <w:sz w:val="22"/>
          <w:szCs w:val="22"/>
          <w:lang w:val="en-US" w:eastAsia="zh-CN"/>
        </w:rPr>
        <w:tab/>
      </w:r>
      <w:r w:rsidRPr="00B06181">
        <w:rPr>
          <w:noProof/>
          <w:lang w:val="en-US"/>
        </w:rPr>
        <w:t>ETag</w:t>
      </w:r>
      <w:r>
        <w:rPr>
          <w:noProof/>
        </w:rPr>
        <w:tab/>
      </w:r>
      <w:r>
        <w:rPr>
          <w:noProof/>
        </w:rPr>
        <w:fldChar w:fldCharType="begin"/>
      </w:r>
      <w:r>
        <w:rPr>
          <w:noProof/>
        </w:rPr>
        <w:instrText xml:space="preserve"> PAGEREF _Toc207646333 \h </w:instrText>
      </w:r>
      <w:r>
        <w:rPr>
          <w:noProof/>
        </w:rPr>
      </w:r>
      <w:r>
        <w:rPr>
          <w:noProof/>
        </w:rPr>
        <w:fldChar w:fldCharType="separate"/>
      </w:r>
      <w:r>
        <w:rPr>
          <w:noProof/>
        </w:rPr>
        <w:t>16</w:t>
      </w:r>
      <w:r>
        <w:rPr>
          <w:noProof/>
        </w:rPr>
        <w:fldChar w:fldCharType="end"/>
      </w:r>
    </w:p>
    <w:p w14:paraId="565A5B9C" w14:textId="77777777" w:rsidR="00E67AA5" w:rsidRDefault="00E67AA5">
      <w:pPr>
        <w:pStyle w:val="TOC5"/>
        <w:rPr>
          <w:rFonts w:asciiTheme="minorHAnsi" w:eastAsiaTheme="minorEastAsia" w:hAnsiTheme="minorHAnsi" w:cstheme="minorBidi"/>
          <w:noProof/>
          <w:sz w:val="22"/>
          <w:szCs w:val="22"/>
          <w:lang w:val="en-US" w:eastAsia="zh-CN"/>
        </w:rPr>
      </w:pPr>
      <w:r w:rsidRPr="00B06181">
        <w:rPr>
          <w:noProof/>
          <w:lang w:val="en-US"/>
        </w:rPr>
        <w:t>6.1.2.2.4</w:t>
      </w:r>
      <w:r>
        <w:rPr>
          <w:rFonts w:asciiTheme="minorHAnsi" w:eastAsiaTheme="minorEastAsia" w:hAnsiTheme="minorHAnsi" w:cstheme="minorBidi"/>
          <w:noProof/>
          <w:sz w:val="22"/>
          <w:szCs w:val="22"/>
          <w:lang w:val="en-US" w:eastAsia="zh-CN"/>
        </w:rPr>
        <w:tab/>
      </w:r>
      <w:r w:rsidRPr="00B06181">
        <w:rPr>
          <w:noProof/>
          <w:lang w:val="en-US"/>
        </w:rPr>
        <w:t>If-Match</w:t>
      </w:r>
      <w:r>
        <w:rPr>
          <w:noProof/>
        </w:rPr>
        <w:tab/>
      </w:r>
      <w:r>
        <w:rPr>
          <w:noProof/>
        </w:rPr>
        <w:fldChar w:fldCharType="begin"/>
      </w:r>
      <w:r>
        <w:rPr>
          <w:noProof/>
        </w:rPr>
        <w:instrText xml:space="preserve"> PAGEREF _Toc207646334 \h </w:instrText>
      </w:r>
      <w:r>
        <w:rPr>
          <w:noProof/>
        </w:rPr>
      </w:r>
      <w:r>
        <w:rPr>
          <w:noProof/>
        </w:rPr>
        <w:fldChar w:fldCharType="separate"/>
      </w:r>
      <w:r>
        <w:rPr>
          <w:noProof/>
        </w:rPr>
        <w:t>16</w:t>
      </w:r>
      <w:r>
        <w:rPr>
          <w:noProof/>
        </w:rPr>
        <w:fldChar w:fldCharType="end"/>
      </w:r>
    </w:p>
    <w:p w14:paraId="63794430" w14:textId="77777777" w:rsidR="00E67AA5" w:rsidRDefault="00E67AA5">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_Toc207646335 \h </w:instrText>
      </w:r>
      <w:r>
        <w:rPr>
          <w:noProof/>
        </w:rPr>
      </w:r>
      <w:r>
        <w:rPr>
          <w:noProof/>
        </w:rPr>
        <w:fldChar w:fldCharType="separate"/>
      </w:r>
      <w:r>
        <w:rPr>
          <w:noProof/>
        </w:rPr>
        <w:t>16</w:t>
      </w:r>
      <w:r>
        <w:rPr>
          <w:noProof/>
        </w:rPr>
        <w:fldChar w:fldCharType="end"/>
      </w:r>
    </w:p>
    <w:p w14:paraId="3E39E172" w14:textId="77777777" w:rsidR="00E67AA5" w:rsidRDefault="00E67AA5">
      <w:pPr>
        <w:pStyle w:val="TOC5"/>
        <w:rPr>
          <w:rFonts w:asciiTheme="minorHAnsi" w:eastAsiaTheme="minorEastAsia" w:hAnsiTheme="minorHAnsi" w:cstheme="minorBidi"/>
          <w:noProof/>
          <w:sz w:val="22"/>
          <w:szCs w:val="22"/>
          <w:lang w:val="en-US" w:eastAsia="zh-CN"/>
        </w:rPr>
      </w:pPr>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_Toc207646336 \h </w:instrText>
      </w:r>
      <w:r>
        <w:rPr>
          <w:noProof/>
        </w:rPr>
      </w:r>
      <w:r>
        <w:rPr>
          <w:noProof/>
        </w:rPr>
        <w:fldChar w:fldCharType="separate"/>
      </w:r>
      <w:r>
        <w:rPr>
          <w:noProof/>
        </w:rPr>
        <w:t>16</w:t>
      </w:r>
      <w:r>
        <w:rPr>
          <w:noProof/>
        </w:rPr>
        <w:fldChar w:fldCharType="end"/>
      </w:r>
    </w:p>
    <w:p w14:paraId="4D8A9D7E" w14:textId="77777777" w:rsidR="00E67AA5" w:rsidRDefault="00E67AA5">
      <w:pPr>
        <w:pStyle w:val="TOC4"/>
        <w:rPr>
          <w:rFonts w:asciiTheme="minorHAnsi" w:eastAsiaTheme="minorEastAsia" w:hAnsiTheme="minorHAnsi" w:cstheme="minorBidi"/>
          <w:noProof/>
          <w:sz w:val="22"/>
          <w:szCs w:val="22"/>
          <w:lang w:val="en-US" w:eastAsia="zh-CN"/>
        </w:rPr>
      </w:pPr>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_Toc207646337 \h </w:instrText>
      </w:r>
      <w:r>
        <w:rPr>
          <w:noProof/>
        </w:rPr>
      </w:r>
      <w:r>
        <w:rPr>
          <w:noProof/>
        </w:rPr>
        <w:fldChar w:fldCharType="separate"/>
      </w:r>
      <w:r>
        <w:rPr>
          <w:noProof/>
        </w:rPr>
        <w:t>16</w:t>
      </w:r>
      <w:r>
        <w:rPr>
          <w:noProof/>
        </w:rPr>
        <w:fldChar w:fldCharType="end"/>
      </w:r>
    </w:p>
    <w:p w14:paraId="59C8C4C3" w14:textId="77777777" w:rsidR="00E67AA5" w:rsidRDefault="00E67AA5">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_Toc207646338 \h </w:instrText>
      </w:r>
      <w:r>
        <w:rPr>
          <w:noProof/>
        </w:rPr>
      </w:r>
      <w:r>
        <w:rPr>
          <w:noProof/>
        </w:rPr>
        <w:fldChar w:fldCharType="separate"/>
      </w:r>
      <w:r>
        <w:rPr>
          <w:noProof/>
        </w:rPr>
        <w:t>16</w:t>
      </w:r>
      <w:r>
        <w:rPr>
          <w:noProof/>
        </w:rPr>
        <w:fldChar w:fldCharType="end"/>
      </w:r>
    </w:p>
    <w:p w14:paraId="06314C74" w14:textId="77777777" w:rsidR="00E67AA5" w:rsidRDefault="00E67AA5">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_Toc207646339 \h </w:instrText>
      </w:r>
      <w:r>
        <w:rPr>
          <w:noProof/>
        </w:rPr>
      </w:r>
      <w:r>
        <w:rPr>
          <w:noProof/>
        </w:rPr>
        <w:fldChar w:fldCharType="separate"/>
      </w:r>
      <w:r>
        <w:rPr>
          <w:noProof/>
        </w:rPr>
        <w:t>16</w:t>
      </w:r>
      <w:r>
        <w:rPr>
          <w:noProof/>
        </w:rPr>
        <w:fldChar w:fldCharType="end"/>
      </w:r>
    </w:p>
    <w:p w14:paraId="2C4EA8ED" w14:textId="77777777" w:rsidR="00E67AA5" w:rsidRDefault="00E67AA5">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_Toc207646340 \h </w:instrText>
      </w:r>
      <w:r>
        <w:rPr>
          <w:noProof/>
        </w:rPr>
      </w:r>
      <w:r>
        <w:rPr>
          <w:noProof/>
        </w:rPr>
        <w:fldChar w:fldCharType="separate"/>
      </w:r>
      <w:r>
        <w:rPr>
          <w:noProof/>
        </w:rPr>
        <w:t>18</w:t>
      </w:r>
      <w:r>
        <w:rPr>
          <w:noProof/>
        </w:rPr>
        <w:fldChar w:fldCharType="end"/>
      </w:r>
    </w:p>
    <w:p w14:paraId="60B35B12" w14:textId="77777777" w:rsidR="00E67AA5" w:rsidRDefault="00E67AA5">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_Toc207646341 \h </w:instrText>
      </w:r>
      <w:r>
        <w:rPr>
          <w:noProof/>
        </w:rPr>
      </w:r>
      <w:r>
        <w:rPr>
          <w:noProof/>
        </w:rPr>
        <w:fldChar w:fldCharType="separate"/>
      </w:r>
      <w:r>
        <w:rPr>
          <w:noProof/>
        </w:rPr>
        <w:t>18</w:t>
      </w:r>
      <w:r>
        <w:rPr>
          <w:noProof/>
        </w:rPr>
        <w:fldChar w:fldCharType="end"/>
      </w:r>
    </w:p>
    <w:p w14:paraId="5BB9AC9C" w14:textId="77777777" w:rsidR="00E67AA5" w:rsidRDefault="00E67AA5">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_Toc207646342 \h </w:instrText>
      </w:r>
      <w:r>
        <w:rPr>
          <w:noProof/>
        </w:rPr>
      </w:r>
      <w:r>
        <w:rPr>
          <w:noProof/>
        </w:rPr>
        <w:fldChar w:fldCharType="separate"/>
      </w:r>
      <w:r>
        <w:rPr>
          <w:noProof/>
        </w:rPr>
        <w:t>18</w:t>
      </w:r>
      <w:r>
        <w:rPr>
          <w:noProof/>
        </w:rPr>
        <w:fldChar w:fldCharType="end"/>
      </w:r>
    </w:p>
    <w:p w14:paraId="7D1FCC29" w14:textId="77777777" w:rsidR="00E67AA5" w:rsidRDefault="00E67AA5">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_Toc207646343 \h </w:instrText>
      </w:r>
      <w:r>
        <w:rPr>
          <w:noProof/>
        </w:rPr>
      </w:r>
      <w:r>
        <w:rPr>
          <w:noProof/>
        </w:rPr>
        <w:fldChar w:fldCharType="separate"/>
      </w:r>
      <w:r>
        <w:rPr>
          <w:noProof/>
        </w:rPr>
        <w:t>19</w:t>
      </w:r>
      <w:r>
        <w:rPr>
          <w:noProof/>
        </w:rPr>
        <w:fldChar w:fldCharType="end"/>
      </w:r>
    </w:p>
    <w:p w14:paraId="47E84BE3" w14:textId="77777777" w:rsidR="00E67AA5" w:rsidRDefault="00E67AA5">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_Toc207646344 \h </w:instrText>
      </w:r>
      <w:r>
        <w:rPr>
          <w:noProof/>
        </w:rPr>
      </w:r>
      <w:r>
        <w:rPr>
          <w:noProof/>
        </w:rPr>
        <w:fldChar w:fldCharType="separate"/>
      </w:r>
      <w:r>
        <w:rPr>
          <w:noProof/>
        </w:rPr>
        <w:t>19</w:t>
      </w:r>
      <w:r>
        <w:rPr>
          <w:noProof/>
        </w:rPr>
        <w:fldChar w:fldCharType="end"/>
      </w:r>
    </w:p>
    <w:p w14:paraId="35B41B35" w14:textId="77777777" w:rsidR="00E67AA5" w:rsidRDefault="00E67AA5">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_Toc207646345 \h </w:instrText>
      </w:r>
      <w:r>
        <w:rPr>
          <w:noProof/>
        </w:rPr>
      </w:r>
      <w:r>
        <w:rPr>
          <w:noProof/>
        </w:rPr>
        <w:fldChar w:fldCharType="separate"/>
      </w:r>
      <w:r>
        <w:rPr>
          <w:noProof/>
        </w:rPr>
        <w:t>19</w:t>
      </w:r>
      <w:r>
        <w:rPr>
          <w:noProof/>
        </w:rPr>
        <w:fldChar w:fldCharType="end"/>
      </w:r>
    </w:p>
    <w:p w14:paraId="59848EA1" w14:textId="77777777" w:rsidR="00E67AA5" w:rsidRDefault="00E67AA5">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_Toc207646346 \h </w:instrText>
      </w:r>
      <w:r>
        <w:rPr>
          <w:noProof/>
        </w:rPr>
      </w:r>
      <w:r>
        <w:rPr>
          <w:noProof/>
        </w:rPr>
        <w:fldChar w:fldCharType="separate"/>
      </w:r>
      <w:r>
        <w:rPr>
          <w:noProof/>
        </w:rPr>
        <w:t>19</w:t>
      </w:r>
      <w:r>
        <w:rPr>
          <w:noProof/>
        </w:rPr>
        <w:fldChar w:fldCharType="end"/>
      </w:r>
    </w:p>
    <w:p w14:paraId="4D60902D" w14:textId="77777777" w:rsidR="00E67AA5" w:rsidRDefault="00E67AA5">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_Toc207646347 \h </w:instrText>
      </w:r>
      <w:r>
        <w:rPr>
          <w:noProof/>
        </w:rPr>
      </w:r>
      <w:r>
        <w:rPr>
          <w:noProof/>
        </w:rPr>
        <w:fldChar w:fldCharType="separate"/>
      </w:r>
      <w:r>
        <w:rPr>
          <w:noProof/>
        </w:rPr>
        <w:t>19</w:t>
      </w:r>
      <w:r>
        <w:rPr>
          <w:noProof/>
        </w:rPr>
        <w:fldChar w:fldCharType="end"/>
      </w:r>
    </w:p>
    <w:p w14:paraId="0C87F873" w14:textId="77777777" w:rsidR="00E67AA5" w:rsidRDefault="00E67AA5">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_Toc207646348 \h </w:instrText>
      </w:r>
      <w:r>
        <w:rPr>
          <w:noProof/>
        </w:rPr>
      </w:r>
      <w:r>
        <w:rPr>
          <w:noProof/>
        </w:rPr>
        <w:fldChar w:fldCharType="separate"/>
      </w:r>
      <w:r>
        <w:rPr>
          <w:noProof/>
        </w:rPr>
        <w:t>24</w:t>
      </w:r>
      <w:r>
        <w:rPr>
          <w:noProof/>
        </w:rPr>
        <w:fldChar w:fldCharType="end"/>
      </w:r>
    </w:p>
    <w:p w14:paraId="57530F0B" w14:textId="77777777" w:rsidR="00E67AA5" w:rsidRDefault="00E67AA5">
      <w:pPr>
        <w:pStyle w:val="TOC6"/>
        <w:rPr>
          <w:rFonts w:asciiTheme="minorHAnsi" w:eastAsiaTheme="minorEastAsia" w:hAnsiTheme="minorHAnsi" w:cstheme="minorBidi"/>
          <w:noProof/>
          <w:sz w:val="22"/>
          <w:szCs w:val="22"/>
          <w:lang w:val="en-US" w:eastAsia="zh-CN"/>
        </w:rPr>
      </w:pPr>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_Toc207646349 \h </w:instrText>
      </w:r>
      <w:r>
        <w:rPr>
          <w:noProof/>
        </w:rPr>
      </w:r>
      <w:r>
        <w:rPr>
          <w:noProof/>
        </w:rPr>
        <w:fldChar w:fldCharType="separate"/>
      </w:r>
      <w:r>
        <w:rPr>
          <w:noProof/>
        </w:rPr>
        <w:t>24</w:t>
      </w:r>
      <w:r>
        <w:rPr>
          <w:noProof/>
        </w:rPr>
        <w:fldChar w:fldCharType="end"/>
      </w:r>
    </w:p>
    <w:p w14:paraId="28750CD6" w14:textId="77777777" w:rsidR="00E67AA5" w:rsidRDefault="00E67AA5">
      <w:pPr>
        <w:pStyle w:val="TOC6"/>
        <w:rPr>
          <w:rFonts w:asciiTheme="minorHAnsi" w:eastAsiaTheme="minorEastAsia" w:hAnsiTheme="minorHAnsi" w:cstheme="minorBidi"/>
          <w:noProof/>
          <w:sz w:val="22"/>
          <w:szCs w:val="22"/>
          <w:lang w:val="en-US" w:eastAsia="zh-CN"/>
        </w:rPr>
      </w:pPr>
      <w:r>
        <w:rPr>
          <w:noProof/>
        </w:rPr>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_Toc207646350 \h </w:instrText>
      </w:r>
      <w:r>
        <w:rPr>
          <w:noProof/>
        </w:rPr>
      </w:r>
      <w:r>
        <w:rPr>
          <w:noProof/>
        </w:rPr>
        <w:fldChar w:fldCharType="separate"/>
      </w:r>
      <w:r>
        <w:rPr>
          <w:noProof/>
        </w:rPr>
        <w:t>24</w:t>
      </w:r>
      <w:r>
        <w:rPr>
          <w:noProof/>
        </w:rPr>
        <w:fldChar w:fldCharType="end"/>
      </w:r>
    </w:p>
    <w:p w14:paraId="2D7A408A" w14:textId="77777777" w:rsidR="00E67AA5" w:rsidRDefault="00E67AA5">
      <w:pPr>
        <w:pStyle w:val="TOC7"/>
        <w:rPr>
          <w:rFonts w:asciiTheme="minorHAnsi" w:eastAsiaTheme="minorEastAsia" w:hAnsiTheme="minorHAnsi" w:cstheme="minorBidi"/>
          <w:noProof/>
          <w:sz w:val="22"/>
          <w:szCs w:val="22"/>
          <w:lang w:val="en-US" w:eastAsia="zh-CN"/>
        </w:rPr>
      </w:pPr>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_Toc207646351 \h </w:instrText>
      </w:r>
      <w:r>
        <w:rPr>
          <w:noProof/>
        </w:rPr>
      </w:r>
      <w:r>
        <w:rPr>
          <w:noProof/>
        </w:rPr>
        <w:fldChar w:fldCharType="separate"/>
      </w:r>
      <w:r>
        <w:rPr>
          <w:noProof/>
        </w:rPr>
        <w:t>24</w:t>
      </w:r>
      <w:r>
        <w:rPr>
          <w:noProof/>
        </w:rPr>
        <w:fldChar w:fldCharType="end"/>
      </w:r>
    </w:p>
    <w:p w14:paraId="460ABCF5" w14:textId="77777777" w:rsidR="00E67AA5" w:rsidRDefault="00E67AA5">
      <w:pPr>
        <w:pStyle w:val="TOC7"/>
        <w:rPr>
          <w:rFonts w:asciiTheme="minorHAnsi" w:eastAsiaTheme="minorEastAsia" w:hAnsiTheme="minorHAnsi" w:cstheme="minorBidi"/>
          <w:noProof/>
          <w:sz w:val="22"/>
          <w:szCs w:val="22"/>
          <w:lang w:val="en-US" w:eastAsia="zh-CN"/>
        </w:rPr>
      </w:pPr>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_Toc207646352 \h </w:instrText>
      </w:r>
      <w:r>
        <w:rPr>
          <w:noProof/>
        </w:rPr>
      </w:r>
      <w:r>
        <w:rPr>
          <w:noProof/>
        </w:rPr>
        <w:fldChar w:fldCharType="separate"/>
      </w:r>
      <w:r>
        <w:rPr>
          <w:noProof/>
        </w:rPr>
        <w:t>24</w:t>
      </w:r>
      <w:r>
        <w:rPr>
          <w:noProof/>
        </w:rPr>
        <w:fldChar w:fldCharType="end"/>
      </w:r>
    </w:p>
    <w:p w14:paraId="24FFE024" w14:textId="77777777" w:rsidR="00E67AA5" w:rsidRDefault="00E67AA5">
      <w:pPr>
        <w:pStyle w:val="TOC6"/>
        <w:rPr>
          <w:rFonts w:asciiTheme="minorHAnsi" w:eastAsiaTheme="minorEastAsia" w:hAnsiTheme="minorHAnsi" w:cstheme="minorBidi"/>
          <w:noProof/>
          <w:sz w:val="22"/>
          <w:szCs w:val="22"/>
          <w:lang w:val="en-US" w:eastAsia="zh-CN"/>
        </w:rPr>
      </w:pPr>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_Toc207646353 \h </w:instrText>
      </w:r>
      <w:r>
        <w:rPr>
          <w:noProof/>
        </w:rPr>
      </w:r>
      <w:r>
        <w:rPr>
          <w:noProof/>
        </w:rPr>
        <w:fldChar w:fldCharType="separate"/>
      </w:r>
      <w:r>
        <w:rPr>
          <w:noProof/>
        </w:rPr>
        <w:t>25</w:t>
      </w:r>
      <w:r>
        <w:rPr>
          <w:noProof/>
        </w:rPr>
        <w:fldChar w:fldCharType="end"/>
      </w:r>
    </w:p>
    <w:p w14:paraId="07469674" w14:textId="77777777" w:rsidR="00E67AA5" w:rsidRDefault="00E67AA5">
      <w:pPr>
        <w:pStyle w:val="TOC7"/>
        <w:rPr>
          <w:rFonts w:asciiTheme="minorHAnsi" w:eastAsiaTheme="minorEastAsia" w:hAnsiTheme="minorHAnsi" w:cstheme="minorBidi"/>
          <w:noProof/>
          <w:sz w:val="22"/>
          <w:szCs w:val="22"/>
          <w:lang w:val="en-US" w:eastAsia="zh-CN"/>
        </w:rPr>
      </w:pPr>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_Toc207646354 \h </w:instrText>
      </w:r>
      <w:r>
        <w:rPr>
          <w:noProof/>
        </w:rPr>
      </w:r>
      <w:r>
        <w:rPr>
          <w:noProof/>
        </w:rPr>
        <w:fldChar w:fldCharType="separate"/>
      </w:r>
      <w:r>
        <w:rPr>
          <w:noProof/>
        </w:rPr>
        <w:t>25</w:t>
      </w:r>
      <w:r>
        <w:rPr>
          <w:noProof/>
        </w:rPr>
        <w:fldChar w:fldCharType="end"/>
      </w:r>
    </w:p>
    <w:p w14:paraId="3A069DA8" w14:textId="77777777" w:rsidR="00E67AA5" w:rsidRDefault="00E67AA5">
      <w:pPr>
        <w:pStyle w:val="TOC7"/>
        <w:rPr>
          <w:rFonts w:asciiTheme="minorHAnsi" w:eastAsiaTheme="minorEastAsia" w:hAnsiTheme="minorHAnsi" w:cstheme="minorBidi"/>
          <w:noProof/>
          <w:sz w:val="22"/>
          <w:szCs w:val="22"/>
          <w:lang w:val="en-US" w:eastAsia="zh-CN"/>
        </w:rPr>
      </w:pPr>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_Toc207646355 \h </w:instrText>
      </w:r>
      <w:r>
        <w:rPr>
          <w:noProof/>
        </w:rPr>
      </w:r>
      <w:r>
        <w:rPr>
          <w:noProof/>
        </w:rPr>
        <w:fldChar w:fldCharType="separate"/>
      </w:r>
      <w:r>
        <w:rPr>
          <w:noProof/>
        </w:rPr>
        <w:t>25</w:t>
      </w:r>
      <w:r>
        <w:rPr>
          <w:noProof/>
        </w:rPr>
        <w:fldChar w:fldCharType="end"/>
      </w:r>
    </w:p>
    <w:p w14:paraId="2ADB14BE" w14:textId="77777777" w:rsidR="00E67AA5" w:rsidRDefault="00E67AA5">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_Toc207646356 \h </w:instrText>
      </w:r>
      <w:r>
        <w:rPr>
          <w:noProof/>
        </w:rPr>
      </w:r>
      <w:r>
        <w:rPr>
          <w:noProof/>
        </w:rPr>
        <w:fldChar w:fldCharType="separate"/>
      </w:r>
      <w:r>
        <w:rPr>
          <w:noProof/>
        </w:rPr>
        <w:t>26</w:t>
      </w:r>
      <w:r>
        <w:rPr>
          <w:noProof/>
        </w:rPr>
        <w:fldChar w:fldCharType="end"/>
      </w:r>
    </w:p>
    <w:p w14:paraId="31B78747" w14:textId="77777777" w:rsidR="00E67AA5" w:rsidRDefault="00E67AA5">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_Toc207646357 \h </w:instrText>
      </w:r>
      <w:r>
        <w:rPr>
          <w:noProof/>
        </w:rPr>
      </w:r>
      <w:r>
        <w:rPr>
          <w:noProof/>
        </w:rPr>
        <w:fldChar w:fldCharType="separate"/>
      </w:r>
      <w:r>
        <w:rPr>
          <w:noProof/>
        </w:rPr>
        <w:t>26</w:t>
      </w:r>
      <w:r>
        <w:rPr>
          <w:noProof/>
        </w:rPr>
        <w:fldChar w:fldCharType="end"/>
      </w:r>
    </w:p>
    <w:p w14:paraId="68CD88DB" w14:textId="77777777" w:rsidR="00E67AA5" w:rsidRDefault="00E67AA5">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_Toc207646358 \h </w:instrText>
      </w:r>
      <w:r>
        <w:rPr>
          <w:noProof/>
        </w:rPr>
      </w:r>
      <w:r>
        <w:rPr>
          <w:noProof/>
        </w:rPr>
        <w:fldChar w:fldCharType="separate"/>
      </w:r>
      <w:r>
        <w:rPr>
          <w:noProof/>
        </w:rPr>
        <w:t>27</w:t>
      </w:r>
      <w:r>
        <w:rPr>
          <w:noProof/>
        </w:rPr>
        <w:fldChar w:fldCharType="end"/>
      </w:r>
    </w:p>
    <w:p w14:paraId="30082023" w14:textId="77777777" w:rsidR="00E67AA5" w:rsidRDefault="00E67AA5">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_Toc207646359 \h </w:instrText>
      </w:r>
      <w:r>
        <w:rPr>
          <w:noProof/>
        </w:rPr>
      </w:r>
      <w:r>
        <w:rPr>
          <w:noProof/>
        </w:rPr>
        <w:fldChar w:fldCharType="separate"/>
      </w:r>
      <w:r>
        <w:rPr>
          <w:noProof/>
        </w:rPr>
        <w:t>27</w:t>
      </w:r>
      <w:r>
        <w:rPr>
          <w:noProof/>
        </w:rPr>
        <w:fldChar w:fldCharType="end"/>
      </w:r>
    </w:p>
    <w:p w14:paraId="42C5ABBE" w14:textId="77777777" w:rsidR="00E67AA5" w:rsidRDefault="00E67AA5">
      <w:pPr>
        <w:pStyle w:val="TOC4"/>
        <w:rPr>
          <w:rFonts w:asciiTheme="minorHAnsi" w:eastAsiaTheme="minorEastAsia" w:hAnsiTheme="minorHAnsi" w:cstheme="minorBidi"/>
          <w:noProof/>
          <w:sz w:val="22"/>
          <w:szCs w:val="22"/>
          <w:lang w:val="en-US" w:eastAsia="zh-CN"/>
        </w:rPr>
      </w:pPr>
      <w:r w:rsidRPr="00B06181">
        <w:rPr>
          <w:noProof/>
          <w:lang w:val="en-US"/>
        </w:rPr>
        <w:t>6.1.6.2</w:t>
      </w:r>
      <w:r>
        <w:rPr>
          <w:rFonts w:asciiTheme="minorHAnsi" w:eastAsiaTheme="minorEastAsia" w:hAnsiTheme="minorHAnsi" w:cstheme="minorBidi"/>
          <w:noProof/>
          <w:sz w:val="22"/>
          <w:szCs w:val="22"/>
          <w:lang w:val="en-US" w:eastAsia="zh-CN"/>
        </w:rPr>
        <w:tab/>
      </w:r>
      <w:r w:rsidRPr="00B06181">
        <w:rPr>
          <w:noProof/>
          <w:lang w:val="en-US"/>
        </w:rPr>
        <w:t>Structured data types</w:t>
      </w:r>
      <w:r>
        <w:rPr>
          <w:noProof/>
        </w:rPr>
        <w:tab/>
      </w:r>
      <w:r>
        <w:rPr>
          <w:noProof/>
        </w:rPr>
        <w:fldChar w:fldCharType="begin"/>
      </w:r>
      <w:r>
        <w:rPr>
          <w:noProof/>
        </w:rPr>
        <w:instrText xml:space="preserve"> PAGEREF _Toc207646360 \h </w:instrText>
      </w:r>
      <w:r>
        <w:rPr>
          <w:noProof/>
        </w:rPr>
      </w:r>
      <w:r>
        <w:rPr>
          <w:noProof/>
        </w:rPr>
        <w:fldChar w:fldCharType="separate"/>
      </w:r>
      <w:r>
        <w:rPr>
          <w:noProof/>
        </w:rPr>
        <w:t>27</w:t>
      </w:r>
      <w:r>
        <w:rPr>
          <w:noProof/>
        </w:rPr>
        <w:fldChar w:fldCharType="end"/>
      </w:r>
    </w:p>
    <w:p w14:paraId="345A6760" w14:textId="77777777" w:rsidR="00E67AA5" w:rsidRDefault="00E67AA5">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_Toc207646361 \h </w:instrText>
      </w:r>
      <w:r>
        <w:rPr>
          <w:noProof/>
        </w:rPr>
      </w:r>
      <w:r>
        <w:rPr>
          <w:noProof/>
        </w:rPr>
        <w:fldChar w:fldCharType="separate"/>
      </w:r>
      <w:r>
        <w:rPr>
          <w:noProof/>
        </w:rPr>
        <w:t>27</w:t>
      </w:r>
      <w:r>
        <w:rPr>
          <w:noProof/>
        </w:rPr>
        <w:fldChar w:fldCharType="end"/>
      </w:r>
    </w:p>
    <w:p w14:paraId="0B3C8F11" w14:textId="77777777" w:rsidR="00E67AA5" w:rsidRDefault="00E67AA5">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_Toc207646362 \h </w:instrText>
      </w:r>
      <w:r>
        <w:rPr>
          <w:noProof/>
        </w:rPr>
      </w:r>
      <w:r>
        <w:rPr>
          <w:noProof/>
        </w:rPr>
        <w:fldChar w:fldCharType="separate"/>
      </w:r>
      <w:r>
        <w:rPr>
          <w:noProof/>
        </w:rPr>
        <w:t>28</w:t>
      </w:r>
      <w:r>
        <w:rPr>
          <w:noProof/>
        </w:rPr>
        <w:fldChar w:fldCharType="end"/>
      </w:r>
    </w:p>
    <w:p w14:paraId="2D4933B4" w14:textId="77777777" w:rsidR="00E67AA5" w:rsidRDefault="00E67AA5">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_Toc207646363 \h </w:instrText>
      </w:r>
      <w:r>
        <w:rPr>
          <w:noProof/>
        </w:rPr>
      </w:r>
      <w:r>
        <w:rPr>
          <w:noProof/>
        </w:rPr>
        <w:fldChar w:fldCharType="separate"/>
      </w:r>
      <w:r>
        <w:rPr>
          <w:noProof/>
        </w:rPr>
        <w:t>29</w:t>
      </w:r>
      <w:r>
        <w:rPr>
          <w:noProof/>
        </w:rPr>
        <w:fldChar w:fldCharType="end"/>
      </w:r>
    </w:p>
    <w:p w14:paraId="6C514087" w14:textId="77777777" w:rsidR="00E67AA5" w:rsidRDefault="00E67AA5">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_Toc207646364 \h </w:instrText>
      </w:r>
      <w:r>
        <w:rPr>
          <w:noProof/>
        </w:rPr>
      </w:r>
      <w:r>
        <w:rPr>
          <w:noProof/>
        </w:rPr>
        <w:fldChar w:fldCharType="separate"/>
      </w:r>
      <w:r>
        <w:rPr>
          <w:noProof/>
        </w:rPr>
        <w:t>29</w:t>
      </w:r>
      <w:r>
        <w:rPr>
          <w:noProof/>
        </w:rPr>
        <w:fldChar w:fldCharType="end"/>
      </w:r>
    </w:p>
    <w:p w14:paraId="04256778" w14:textId="77777777" w:rsidR="00E67AA5" w:rsidRDefault="00E67AA5">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_Toc207646365 \h </w:instrText>
      </w:r>
      <w:r>
        <w:rPr>
          <w:noProof/>
        </w:rPr>
      </w:r>
      <w:r>
        <w:rPr>
          <w:noProof/>
        </w:rPr>
        <w:fldChar w:fldCharType="separate"/>
      </w:r>
      <w:r>
        <w:rPr>
          <w:noProof/>
        </w:rPr>
        <w:t>29</w:t>
      </w:r>
      <w:r>
        <w:rPr>
          <w:noProof/>
        </w:rPr>
        <w:fldChar w:fldCharType="end"/>
      </w:r>
    </w:p>
    <w:p w14:paraId="29FF13C7" w14:textId="77777777" w:rsidR="00E67AA5" w:rsidRDefault="00E67AA5">
      <w:pPr>
        <w:pStyle w:val="TOC4"/>
        <w:rPr>
          <w:rFonts w:asciiTheme="minorHAnsi" w:eastAsiaTheme="minorEastAsia" w:hAnsiTheme="minorHAnsi" w:cstheme="minorBidi"/>
          <w:noProof/>
          <w:sz w:val="22"/>
          <w:szCs w:val="22"/>
          <w:lang w:val="en-US" w:eastAsia="zh-CN"/>
        </w:rPr>
      </w:pPr>
      <w:r w:rsidRPr="00B06181">
        <w:rPr>
          <w:noProof/>
          <w:lang w:val="en-US"/>
        </w:rPr>
        <w:t>6.1.6.3</w:t>
      </w:r>
      <w:r>
        <w:rPr>
          <w:rFonts w:asciiTheme="minorHAnsi" w:eastAsiaTheme="minorEastAsia" w:hAnsiTheme="minorHAnsi" w:cstheme="minorBidi"/>
          <w:noProof/>
          <w:sz w:val="22"/>
          <w:szCs w:val="22"/>
          <w:lang w:val="en-US" w:eastAsia="zh-CN"/>
        </w:rPr>
        <w:tab/>
      </w:r>
      <w:r w:rsidRPr="00B06181">
        <w:rPr>
          <w:noProof/>
          <w:lang w:val="en-US"/>
        </w:rPr>
        <w:t>Simple data types and enumerations</w:t>
      </w:r>
      <w:r>
        <w:rPr>
          <w:noProof/>
        </w:rPr>
        <w:tab/>
      </w:r>
      <w:r>
        <w:rPr>
          <w:noProof/>
        </w:rPr>
        <w:fldChar w:fldCharType="begin"/>
      </w:r>
      <w:r>
        <w:rPr>
          <w:noProof/>
        </w:rPr>
        <w:instrText xml:space="preserve"> PAGEREF _Toc207646366 \h </w:instrText>
      </w:r>
      <w:r>
        <w:rPr>
          <w:noProof/>
        </w:rPr>
      </w:r>
      <w:r>
        <w:rPr>
          <w:noProof/>
        </w:rPr>
        <w:fldChar w:fldCharType="separate"/>
      </w:r>
      <w:r>
        <w:rPr>
          <w:noProof/>
        </w:rPr>
        <w:t>29</w:t>
      </w:r>
      <w:r>
        <w:rPr>
          <w:noProof/>
        </w:rPr>
        <w:fldChar w:fldCharType="end"/>
      </w:r>
    </w:p>
    <w:p w14:paraId="39A68113" w14:textId="77777777" w:rsidR="00E67AA5" w:rsidRDefault="00E67AA5">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_Toc207646367 \h </w:instrText>
      </w:r>
      <w:r>
        <w:rPr>
          <w:noProof/>
        </w:rPr>
      </w:r>
      <w:r>
        <w:rPr>
          <w:noProof/>
        </w:rPr>
        <w:fldChar w:fldCharType="separate"/>
      </w:r>
      <w:r>
        <w:rPr>
          <w:noProof/>
        </w:rPr>
        <w:t>29</w:t>
      </w:r>
      <w:r>
        <w:rPr>
          <w:noProof/>
        </w:rPr>
        <w:fldChar w:fldCharType="end"/>
      </w:r>
    </w:p>
    <w:p w14:paraId="43B29031" w14:textId="77777777" w:rsidR="00E67AA5" w:rsidRDefault="00E67AA5">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_Toc207646368 \h </w:instrText>
      </w:r>
      <w:r>
        <w:rPr>
          <w:noProof/>
        </w:rPr>
      </w:r>
      <w:r>
        <w:rPr>
          <w:noProof/>
        </w:rPr>
        <w:fldChar w:fldCharType="separate"/>
      </w:r>
      <w:r>
        <w:rPr>
          <w:noProof/>
        </w:rPr>
        <w:t>29</w:t>
      </w:r>
      <w:r>
        <w:rPr>
          <w:noProof/>
        </w:rPr>
        <w:fldChar w:fldCharType="end"/>
      </w:r>
    </w:p>
    <w:p w14:paraId="34527CEC" w14:textId="77777777" w:rsidR="00E67AA5" w:rsidRDefault="00E67AA5">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_Toc207646369 \h </w:instrText>
      </w:r>
      <w:r>
        <w:rPr>
          <w:noProof/>
        </w:rPr>
      </w:r>
      <w:r>
        <w:rPr>
          <w:noProof/>
        </w:rPr>
        <w:fldChar w:fldCharType="separate"/>
      </w:r>
      <w:r>
        <w:rPr>
          <w:noProof/>
        </w:rPr>
        <w:t>29</w:t>
      </w:r>
      <w:r>
        <w:rPr>
          <w:noProof/>
        </w:rPr>
        <w:fldChar w:fldCharType="end"/>
      </w:r>
    </w:p>
    <w:p w14:paraId="5B8F2A65" w14:textId="77777777" w:rsidR="00E67AA5" w:rsidRDefault="00E67AA5">
      <w:pPr>
        <w:pStyle w:val="TOC4"/>
        <w:rPr>
          <w:rFonts w:asciiTheme="minorHAnsi" w:eastAsiaTheme="minorEastAsia" w:hAnsiTheme="minorHAnsi" w:cstheme="minorBidi"/>
          <w:noProof/>
          <w:sz w:val="22"/>
          <w:szCs w:val="22"/>
          <w:lang w:val="en-US" w:eastAsia="zh-CN"/>
        </w:rPr>
      </w:pPr>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_Toc207646370 \h </w:instrText>
      </w:r>
      <w:r>
        <w:rPr>
          <w:noProof/>
        </w:rPr>
      </w:r>
      <w:r>
        <w:rPr>
          <w:noProof/>
        </w:rPr>
        <w:fldChar w:fldCharType="separate"/>
      </w:r>
      <w:r>
        <w:rPr>
          <w:noProof/>
        </w:rPr>
        <w:t>30</w:t>
      </w:r>
      <w:r>
        <w:rPr>
          <w:noProof/>
        </w:rPr>
        <w:fldChar w:fldCharType="end"/>
      </w:r>
    </w:p>
    <w:p w14:paraId="1E5A5B88" w14:textId="77777777" w:rsidR="00E67AA5" w:rsidRDefault="00E67AA5">
      <w:pPr>
        <w:pStyle w:val="TOC5"/>
        <w:rPr>
          <w:rFonts w:asciiTheme="minorHAnsi" w:eastAsiaTheme="minorEastAsia" w:hAnsiTheme="minorHAnsi" w:cstheme="minorBidi"/>
          <w:noProof/>
          <w:sz w:val="22"/>
          <w:szCs w:val="22"/>
          <w:lang w:val="en-US" w:eastAsia="zh-CN"/>
        </w:rPr>
      </w:pPr>
      <w:r w:rsidRPr="00B06181">
        <w:rPr>
          <w:noProof/>
          <w:lang w:val="en-US"/>
        </w:rPr>
        <w:t>6.1.6.4.1</w:t>
      </w:r>
      <w:r>
        <w:rPr>
          <w:rFonts w:asciiTheme="minorHAnsi" w:eastAsiaTheme="minorEastAsia" w:hAnsiTheme="minorHAnsi" w:cstheme="minorBidi"/>
          <w:noProof/>
          <w:sz w:val="22"/>
          <w:szCs w:val="22"/>
          <w:lang w:val="en-US" w:eastAsia="zh-CN"/>
        </w:rPr>
        <w:tab/>
      </w:r>
      <w:r w:rsidRPr="00B06181">
        <w:rPr>
          <w:noProof/>
          <w:lang w:val="en-US"/>
        </w:rPr>
        <w:t>Introduction</w:t>
      </w:r>
      <w:r>
        <w:rPr>
          <w:noProof/>
        </w:rPr>
        <w:tab/>
      </w:r>
      <w:r>
        <w:rPr>
          <w:noProof/>
        </w:rPr>
        <w:fldChar w:fldCharType="begin"/>
      </w:r>
      <w:r>
        <w:rPr>
          <w:noProof/>
        </w:rPr>
        <w:instrText xml:space="preserve"> PAGEREF _Toc207646371 \h </w:instrText>
      </w:r>
      <w:r>
        <w:rPr>
          <w:noProof/>
        </w:rPr>
      </w:r>
      <w:r>
        <w:rPr>
          <w:noProof/>
        </w:rPr>
        <w:fldChar w:fldCharType="separate"/>
      </w:r>
      <w:r>
        <w:rPr>
          <w:noProof/>
        </w:rPr>
        <w:t>30</w:t>
      </w:r>
      <w:r>
        <w:rPr>
          <w:noProof/>
        </w:rPr>
        <w:fldChar w:fldCharType="end"/>
      </w:r>
    </w:p>
    <w:p w14:paraId="0B762708" w14:textId="77777777" w:rsidR="00E67AA5" w:rsidRDefault="00E67AA5">
      <w:pPr>
        <w:pStyle w:val="TOC5"/>
        <w:rPr>
          <w:rFonts w:asciiTheme="minorHAnsi" w:eastAsiaTheme="minorEastAsia" w:hAnsiTheme="minorHAnsi" w:cstheme="minorBidi"/>
          <w:noProof/>
          <w:sz w:val="22"/>
          <w:szCs w:val="22"/>
          <w:lang w:val="en-US" w:eastAsia="zh-CN"/>
        </w:rPr>
      </w:pPr>
      <w:r w:rsidRPr="00B06181">
        <w:rPr>
          <w:noProof/>
          <w:lang w:val="en-US"/>
        </w:rPr>
        <w:t>6.1.6.4.2</w:t>
      </w:r>
      <w:r>
        <w:rPr>
          <w:rFonts w:asciiTheme="minorHAnsi" w:eastAsiaTheme="minorEastAsia" w:hAnsiTheme="minorHAnsi" w:cstheme="minorBidi"/>
          <w:noProof/>
          <w:sz w:val="22"/>
          <w:szCs w:val="22"/>
          <w:lang w:val="en-US" w:eastAsia="zh-CN"/>
        </w:rPr>
        <w:tab/>
      </w:r>
      <w:r w:rsidRPr="00B06181">
        <w:rPr>
          <w:noProof/>
          <w:lang w:val="en-US" w:eastAsia="zh-CN"/>
        </w:rPr>
        <w:t>SMS Payload</w:t>
      </w:r>
      <w:r w:rsidRPr="00B06181">
        <w:rPr>
          <w:noProof/>
          <w:lang w:val="en-US"/>
        </w:rPr>
        <w:t xml:space="preserve"> </w:t>
      </w:r>
      <w:r w:rsidRPr="00B06181">
        <w:rPr>
          <w:noProof/>
          <w:lang w:val="en-US" w:eastAsia="zh-CN"/>
        </w:rPr>
        <w:t>Information</w:t>
      </w:r>
      <w:r>
        <w:rPr>
          <w:noProof/>
        </w:rPr>
        <w:tab/>
      </w:r>
      <w:r>
        <w:rPr>
          <w:noProof/>
        </w:rPr>
        <w:fldChar w:fldCharType="begin"/>
      </w:r>
      <w:r>
        <w:rPr>
          <w:noProof/>
        </w:rPr>
        <w:instrText xml:space="preserve"> PAGEREF _Toc207646372 \h </w:instrText>
      </w:r>
      <w:r>
        <w:rPr>
          <w:noProof/>
        </w:rPr>
      </w:r>
      <w:r>
        <w:rPr>
          <w:noProof/>
        </w:rPr>
        <w:fldChar w:fldCharType="separate"/>
      </w:r>
      <w:r>
        <w:rPr>
          <w:noProof/>
        </w:rPr>
        <w:t>30</w:t>
      </w:r>
      <w:r>
        <w:rPr>
          <w:noProof/>
        </w:rPr>
        <w:fldChar w:fldCharType="end"/>
      </w:r>
    </w:p>
    <w:p w14:paraId="4EC42157" w14:textId="77777777" w:rsidR="00E67AA5" w:rsidRDefault="00E67AA5">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_Toc207646373 \h </w:instrText>
      </w:r>
      <w:r>
        <w:rPr>
          <w:noProof/>
        </w:rPr>
      </w:r>
      <w:r>
        <w:rPr>
          <w:noProof/>
        </w:rPr>
        <w:fldChar w:fldCharType="separate"/>
      </w:r>
      <w:r>
        <w:rPr>
          <w:noProof/>
        </w:rPr>
        <w:t>30</w:t>
      </w:r>
      <w:r>
        <w:rPr>
          <w:noProof/>
        </w:rPr>
        <w:fldChar w:fldCharType="end"/>
      </w:r>
    </w:p>
    <w:p w14:paraId="553FF2BA" w14:textId="77777777" w:rsidR="00E67AA5" w:rsidRDefault="00E67AA5">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_Toc207646374 \h </w:instrText>
      </w:r>
      <w:r>
        <w:rPr>
          <w:noProof/>
        </w:rPr>
      </w:r>
      <w:r>
        <w:rPr>
          <w:noProof/>
        </w:rPr>
        <w:fldChar w:fldCharType="separate"/>
      </w:r>
      <w:r>
        <w:rPr>
          <w:noProof/>
        </w:rPr>
        <w:t>30</w:t>
      </w:r>
      <w:r>
        <w:rPr>
          <w:noProof/>
        </w:rPr>
        <w:fldChar w:fldCharType="end"/>
      </w:r>
    </w:p>
    <w:p w14:paraId="114FA789" w14:textId="77777777" w:rsidR="00E67AA5" w:rsidRDefault="00E67AA5">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_Toc207646375 \h </w:instrText>
      </w:r>
      <w:r>
        <w:rPr>
          <w:noProof/>
        </w:rPr>
      </w:r>
      <w:r>
        <w:rPr>
          <w:noProof/>
        </w:rPr>
        <w:fldChar w:fldCharType="separate"/>
      </w:r>
      <w:r>
        <w:rPr>
          <w:noProof/>
        </w:rPr>
        <w:t>30</w:t>
      </w:r>
      <w:r>
        <w:rPr>
          <w:noProof/>
        </w:rPr>
        <w:fldChar w:fldCharType="end"/>
      </w:r>
    </w:p>
    <w:p w14:paraId="37DADDB4" w14:textId="77777777" w:rsidR="00E67AA5" w:rsidRDefault="00E67AA5">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_Toc207646376 \h </w:instrText>
      </w:r>
      <w:r>
        <w:rPr>
          <w:noProof/>
        </w:rPr>
      </w:r>
      <w:r>
        <w:rPr>
          <w:noProof/>
        </w:rPr>
        <w:fldChar w:fldCharType="separate"/>
      </w:r>
      <w:r>
        <w:rPr>
          <w:noProof/>
        </w:rPr>
        <w:t>30</w:t>
      </w:r>
      <w:r>
        <w:rPr>
          <w:noProof/>
        </w:rPr>
        <w:fldChar w:fldCharType="end"/>
      </w:r>
    </w:p>
    <w:p w14:paraId="62781F4D" w14:textId="77777777" w:rsidR="00E67AA5" w:rsidRDefault="00E67AA5">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_Toc207646377 \h </w:instrText>
      </w:r>
      <w:r>
        <w:rPr>
          <w:noProof/>
        </w:rPr>
      </w:r>
      <w:r>
        <w:rPr>
          <w:noProof/>
        </w:rPr>
        <w:fldChar w:fldCharType="separate"/>
      </w:r>
      <w:r>
        <w:rPr>
          <w:noProof/>
        </w:rPr>
        <w:t>30</w:t>
      </w:r>
      <w:r>
        <w:rPr>
          <w:noProof/>
        </w:rPr>
        <w:fldChar w:fldCharType="end"/>
      </w:r>
    </w:p>
    <w:p w14:paraId="3555AFCE" w14:textId="77777777" w:rsidR="00E67AA5" w:rsidRDefault="00E67AA5">
      <w:pPr>
        <w:pStyle w:val="TOC3"/>
        <w:rPr>
          <w:rFonts w:asciiTheme="minorHAnsi" w:eastAsiaTheme="minorEastAsia" w:hAnsiTheme="minorHAnsi" w:cstheme="minorBidi"/>
          <w:noProof/>
          <w:sz w:val="22"/>
          <w:szCs w:val="22"/>
          <w:lang w:val="en-US" w:eastAsia="zh-CN"/>
        </w:rPr>
      </w:pPr>
      <w:r w:rsidRPr="00B06181">
        <w:rPr>
          <w:noProof/>
          <w:lang w:val="en-US"/>
        </w:rPr>
        <w:t>6.1.</w:t>
      </w:r>
      <w:r w:rsidRPr="00B06181">
        <w:rPr>
          <w:noProof/>
          <w:lang w:val="en-US" w:eastAsia="zh-CN"/>
        </w:rPr>
        <w:t>9</w:t>
      </w:r>
      <w:r>
        <w:rPr>
          <w:rFonts w:asciiTheme="minorHAnsi" w:eastAsiaTheme="minorEastAsia" w:hAnsiTheme="minorHAnsi" w:cstheme="minorBidi"/>
          <w:noProof/>
          <w:sz w:val="22"/>
          <w:szCs w:val="22"/>
          <w:lang w:val="en-US" w:eastAsia="zh-CN"/>
        </w:rPr>
        <w:tab/>
      </w:r>
      <w:r w:rsidRPr="00B06181">
        <w:rPr>
          <w:noProof/>
          <w:lang w:val="en-US"/>
        </w:rPr>
        <w:t>Security</w:t>
      </w:r>
      <w:r>
        <w:rPr>
          <w:noProof/>
        </w:rPr>
        <w:tab/>
      </w:r>
      <w:r>
        <w:rPr>
          <w:noProof/>
        </w:rPr>
        <w:fldChar w:fldCharType="begin"/>
      </w:r>
      <w:r>
        <w:rPr>
          <w:noProof/>
        </w:rPr>
        <w:instrText xml:space="preserve"> PAGEREF _Toc207646378 \h </w:instrText>
      </w:r>
      <w:r>
        <w:rPr>
          <w:noProof/>
        </w:rPr>
      </w:r>
      <w:r>
        <w:rPr>
          <w:noProof/>
        </w:rPr>
        <w:fldChar w:fldCharType="separate"/>
      </w:r>
      <w:r>
        <w:rPr>
          <w:noProof/>
        </w:rPr>
        <w:t>31</w:t>
      </w:r>
      <w:r>
        <w:rPr>
          <w:noProof/>
        </w:rPr>
        <w:fldChar w:fldCharType="end"/>
      </w:r>
    </w:p>
    <w:p w14:paraId="33463BB7" w14:textId="77777777" w:rsidR="00E67AA5" w:rsidRDefault="00E67AA5">
      <w:pPr>
        <w:pStyle w:val="TOC3"/>
        <w:rPr>
          <w:rFonts w:asciiTheme="minorHAnsi" w:eastAsiaTheme="minorEastAsia" w:hAnsiTheme="minorHAnsi" w:cstheme="minorBidi"/>
          <w:noProof/>
          <w:sz w:val="22"/>
          <w:szCs w:val="22"/>
          <w:lang w:val="en-US" w:eastAsia="zh-CN"/>
        </w:rPr>
      </w:pPr>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_Toc207646379 \h </w:instrText>
      </w:r>
      <w:r>
        <w:rPr>
          <w:noProof/>
        </w:rPr>
      </w:r>
      <w:r>
        <w:rPr>
          <w:noProof/>
        </w:rPr>
        <w:fldChar w:fldCharType="separate"/>
      </w:r>
      <w:r>
        <w:rPr>
          <w:noProof/>
        </w:rPr>
        <w:t>31</w:t>
      </w:r>
      <w:r>
        <w:rPr>
          <w:noProof/>
        </w:rPr>
        <w:fldChar w:fldCharType="end"/>
      </w:r>
    </w:p>
    <w:p w14:paraId="286DB911" w14:textId="77777777" w:rsidR="00E67AA5" w:rsidRDefault="00E67AA5">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_Toc207646380 \h </w:instrText>
      </w:r>
      <w:r>
        <w:rPr>
          <w:noProof/>
        </w:rPr>
      </w:r>
      <w:r>
        <w:rPr>
          <w:noProof/>
        </w:rPr>
        <w:fldChar w:fldCharType="separate"/>
      </w:r>
      <w:r>
        <w:rPr>
          <w:noProof/>
        </w:rPr>
        <w:t>32</w:t>
      </w:r>
      <w:r>
        <w:rPr>
          <w:noProof/>
        </w:rPr>
        <w:fldChar w:fldCharType="end"/>
      </w:r>
    </w:p>
    <w:p w14:paraId="146195FF" w14:textId="77777777" w:rsidR="00E67AA5" w:rsidRDefault="00E67AA5">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_Toc207646381 \h </w:instrText>
      </w:r>
      <w:r>
        <w:rPr>
          <w:noProof/>
        </w:rPr>
      </w:r>
      <w:r>
        <w:rPr>
          <w:noProof/>
        </w:rPr>
        <w:fldChar w:fldCharType="separate"/>
      </w:r>
      <w:r>
        <w:rPr>
          <w:noProof/>
        </w:rPr>
        <w:t>32</w:t>
      </w:r>
      <w:r>
        <w:rPr>
          <w:noProof/>
        </w:rPr>
        <w:fldChar w:fldCharType="end"/>
      </w:r>
    </w:p>
    <w:p w14:paraId="7EC422C9" w14:textId="77777777" w:rsidR="00E67AA5" w:rsidRDefault="00E67AA5">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_Toc207646382 \h </w:instrText>
      </w:r>
      <w:r>
        <w:rPr>
          <w:noProof/>
        </w:rPr>
      </w:r>
      <w:r>
        <w:rPr>
          <w:noProof/>
        </w:rPr>
        <w:fldChar w:fldCharType="separate"/>
      </w:r>
      <w:r>
        <w:rPr>
          <w:noProof/>
        </w:rPr>
        <w:t>32</w:t>
      </w:r>
      <w:r>
        <w:rPr>
          <w:noProof/>
        </w:rPr>
        <w:fldChar w:fldCharType="end"/>
      </w:r>
    </w:p>
    <w:p w14:paraId="45778057" w14:textId="77777777" w:rsidR="00E67AA5" w:rsidRDefault="00E67AA5">
      <w:pPr>
        <w:pStyle w:val="TOC8"/>
        <w:rPr>
          <w:rFonts w:asciiTheme="minorHAnsi" w:eastAsiaTheme="minorEastAsia" w:hAnsiTheme="minorHAnsi" w:cstheme="minorBidi"/>
          <w:b w:val="0"/>
          <w:noProof/>
          <w:szCs w:val="22"/>
          <w:lang w:val="en-US" w:eastAsia="zh-CN"/>
        </w:rPr>
      </w:pPr>
      <w:r w:rsidRPr="00B06181">
        <w:rPr>
          <w:noProof/>
          <w:lang w:val="en-US"/>
        </w:rPr>
        <w:t>Annex B (Inform</w:t>
      </w:r>
      <w:r w:rsidRPr="00B06181">
        <w:rPr>
          <w:noProof/>
          <w:lang w:val="fr-FR"/>
        </w:rPr>
        <w:t>ative): HTTP Multipart Messages</w:t>
      </w:r>
      <w:r>
        <w:rPr>
          <w:noProof/>
        </w:rPr>
        <w:tab/>
      </w:r>
      <w:r>
        <w:rPr>
          <w:noProof/>
        </w:rPr>
        <w:fldChar w:fldCharType="begin"/>
      </w:r>
      <w:r>
        <w:rPr>
          <w:noProof/>
        </w:rPr>
        <w:instrText xml:space="preserve"> PAGEREF _Toc207646383 \h </w:instrText>
      </w:r>
      <w:r>
        <w:rPr>
          <w:noProof/>
        </w:rPr>
      </w:r>
      <w:r>
        <w:rPr>
          <w:noProof/>
        </w:rPr>
        <w:fldChar w:fldCharType="separate"/>
      </w:r>
      <w:r>
        <w:rPr>
          <w:noProof/>
        </w:rPr>
        <w:t>40</w:t>
      </w:r>
      <w:r>
        <w:rPr>
          <w:noProof/>
        </w:rPr>
        <w:fldChar w:fldCharType="end"/>
      </w:r>
    </w:p>
    <w:p w14:paraId="1483653F" w14:textId="77777777" w:rsidR="00E67AA5" w:rsidRDefault="00E67AA5">
      <w:pPr>
        <w:pStyle w:val="TOC1"/>
        <w:rPr>
          <w:rFonts w:asciiTheme="minorHAnsi" w:eastAsiaTheme="minorEastAsia" w:hAnsiTheme="minorHAnsi" w:cstheme="minorBidi"/>
          <w:noProof/>
          <w:szCs w:val="22"/>
          <w:lang w:val="en-US" w:eastAsia="zh-CN"/>
        </w:rPr>
      </w:pPr>
      <w:r w:rsidRPr="00B06181">
        <w:rPr>
          <w:noProof/>
          <w:lang w:val="en-US"/>
        </w:rPr>
        <w:t>B.1</w:t>
      </w:r>
      <w:r>
        <w:rPr>
          <w:rFonts w:asciiTheme="minorHAnsi" w:eastAsiaTheme="minorEastAsia" w:hAnsiTheme="minorHAnsi" w:cstheme="minorBidi"/>
          <w:noProof/>
          <w:szCs w:val="22"/>
          <w:lang w:val="en-US" w:eastAsia="zh-CN"/>
        </w:rPr>
        <w:tab/>
      </w:r>
      <w:r w:rsidRPr="00B06181">
        <w:rPr>
          <w:noProof/>
          <w:lang w:val="en-US"/>
        </w:rPr>
        <w:t>Example of HTTP multipart message</w:t>
      </w:r>
      <w:r>
        <w:rPr>
          <w:noProof/>
        </w:rPr>
        <w:tab/>
      </w:r>
      <w:r>
        <w:rPr>
          <w:noProof/>
        </w:rPr>
        <w:fldChar w:fldCharType="begin"/>
      </w:r>
      <w:r>
        <w:rPr>
          <w:noProof/>
        </w:rPr>
        <w:instrText xml:space="preserve"> PAGEREF _Toc207646384 \h </w:instrText>
      </w:r>
      <w:r>
        <w:rPr>
          <w:noProof/>
        </w:rPr>
      </w:r>
      <w:r>
        <w:rPr>
          <w:noProof/>
        </w:rPr>
        <w:fldChar w:fldCharType="separate"/>
      </w:r>
      <w:r>
        <w:rPr>
          <w:noProof/>
        </w:rPr>
        <w:t>40</w:t>
      </w:r>
      <w:r>
        <w:rPr>
          <w:noProof/>
        </w:rPr>
        <w:fldChar w:fldCharType="end"/>
      </w:r>
    </w:p>
    <w:p w14:paraId="0FCFDAFC" w14:textId="77777777" w:rsidR="00E67AA5" w:rsidRDefault="00E67AA5">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_Toc207646385 \h </w:instrText>
      </w:r>
      <w:r>
        <w:rPr>
          <w:noProof/>
        </w:rPr>
      </w:r>
      <w:r>
        <w:rPr>
          <w:noProof/>
        </w:rPr>
        <w:fldChar w:fldCharType="separate"/>
      </w:r>
      <w:r>
        <w:rPr>
          <w:noProof/>
        </w:rPr>
        <w:t>40</w:t>
      </w:r>
      <w:r>
        <w:rPr>
          <w:noProof/>
        </w:rPr>
        <w:fldChar w:fldCharType="end"/>
      </w:r>
    </w:p>
    <w:p w14:paraId="3410B8C2" w14:textId="77777777" w:rsidR="00E67AA5" w:rsidRDefault="00E67AA5">
      <w:pPr>
        <w:pStyle w:val="TOC1"/>
        <w:rPr>
          <w:rFonts w:asciiTheme="minorHAnsi" w:eastAsiaTheme="minorEastAsia" w:hAnsiTheme="minorHAnsi" w:cstheme="minorBidi"/>
          <w:noProof/>
          <w:szCs w:val="22"/>
          <w:lang w:val="en-US" w:eastAsia="zh-CN"/>
        </w:rPr>
      </w:pPr>
      <w:r>
        <w:rPr>
          <w:noProof/>
        </w:rPr>
        <w:t>B.</w:t>
      </w:r>
      <w:r>
        <w:rPr>
          <w:noProof/>
          <w:lang w:eastAsia="zh-CN"/>
        </w:rPr>
        <w:t>3</w:t>
      </w:r>
      <w:r>
        <w:rPr>
          <w:rFonts w:asciiTheme="minorHAnsi" w:eastAsiaTheme="minorEastAsia" w:hAnsiTheme="minorHAnsi" w:cstheme="minorBidi"/>
          <w:noProof/>
          <w:szCs w:val="22"/>
          <w:lang w:val="en-US" w:eastAsia="zh-CN"/>
        </w:rPr>
        <w:tab/>
      </w:r>
      <w:r w:rsidRPr="00B06181">
        <w:rPr>
          <w:noProof/>
          <w:lang w:val="en-US" w:eastAsia="fr-FR"/>
        </w:rPr>
        <w:t>Example HTTP multipart message with SM</w:t>
      </w:r>
      <w:r w:rsidRPr="00B06181">
        <w:rPr>
          <w:noProof/>
          <w:lang w:val="en-US" w:eastAsia="zh-CN"/>
        </w:rPr>
        <w:t>S</w:t>
      </w:r>
      <w:r w:rsidRPr="00B06181">
        <w:rPr>
          <w:noProof/>
          <w:lang w:val="en-US" w:eastAsia="fr-FR"/>
        </w:rPr>
        <w:t xml:space="preserve"> binary data</w:t>
      </w:r>
      <w:r>
        <w:rPr>
          <w:noProof/>
        </w:rPr>
        <w:tab/>
      </w:r>
      <w:r>
        <w:rPr>
          <w:noProof/>
        </w:rPr>
        <w:fldChar w:fldCharType="begin"/>
      </w:r>
      <w:r>
        <w:rPr>
          <w:noProof/>
        </w:rPr>
        <w:instrText xml:space="preserve"> PAGEREF _Toc207646386 \h </w:instrText>
      </w:r>
      <w:r>
        <w:rPr>
          <w:noProof/>
        </w:rPr>
      </w:r>
      <w:r>
        <w:rPr>
          <w:noProof/>
        </w:rPr>
        <w:fldChar w:fldCharType="separate"/>
      </w:r>
      <w:r>
        <w:rPr>
          <w:noProof/>
        </w:rPr>
        <w:t>40</w:t>
      </w:r>
      <w:r>
        <w:rPr>
          <w:noProof/>
        </w:rPr>
        <w:fldChar w:fldCharType="end"/>
      </w:r>
    </w:p>
    <w:p w14:paraId="008CC1B3" w14:textId="77777777" w:rsidR="00E67AA5" w:rsidRDefault="00E67AA5">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_Toc207646387 \h </w:instrText>
      </w:r>
      <w:r>
        <w:rPr>
          <w:noProof/>
        </w:rPr>
      </w:r>
      <w:r>
        <w:rPr>
          <w:noProof/>
        </w:rPr>
        <w:fldChar w:fldCharType="separate"/>
      </w:r>
      <w:r>
        <w:rPr>
          <w:noProof/>
        </w:rPr>
        <w:t>42</w:t>
      </w:r>
      <w:r>
        <w:rPr>
          <w:noProof/>
        </w:rPr>
        <w:fldChar w:fldCharType="end"/>
      </w:r>
    </w:p>
    <w:p w14:paraId="4DB5EB89" w14:textId="5AC39EC0"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1" w:name="foreword"/>
      <w:bookmarkStart w:id="12" w:name="_Toc2086433"/>
      <w:bookmarkStart w:id="13" w:name="_Toc39046755"/>
      <w:bookmarkStart w:id="14" w:name="_Toc42934337"/>
      <w:bookmarkStart w:id="15" w:name="_Toc49844553"/>
      <w:bookmarkStart w:id="16" w:name="_Toc56519190"/>
      <w:bookmarkStart w:id="17" w:name="_Toc104279727"/>
      <w:bookmarkStart w:id="18" w:name="_Toc207646298"/>
      <w:bookmarkEnd w:id="11"/>
      <w:r w:rsidRPr="004D3578">
        <w:t>Foreword</w:t>
      </w:r>
      <w:bookmarkEnd w:id="12"/>
      <w:bookmarkEnd w:id="13"/>
      <w:bookmarkEnd w:id="14"/>
      <w:bookmarkEnd w:id="15"/>
      <w:bookmarkEnd w:id="16"/>
      <w:bookmarkEnd w:id="17"/>
      <w:bookmarkEnd w:id="18"/>
    </w:p>
    <w:p w14:paraId="11EDB31F" w14:textId="77777777" w:rsidR="00080512" w:rsidRPr="004D3578" w:rsidRDefault="00080512">
      <w:r w:rsidRPr="004D3578">
        <w:t xml:space="preserve">This Technical </w:t>
      </w:r>
      <w:bookmarkStart w:id="19" w:name="spectype3"/>
      <w:r w:rsidRPr="009267D1">
        <w:t>Specification</w:t>
      </w:r>
      <w:bookmarkEnd w:id="19"/>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20" w:name="introduction"/>
      <w:bookmarkStart w:id="21" w:name="_Toc25227214"/>
      <w:bookmarkStart w:id="22" w:name="_Toc34039557"/>
      <w:bookmarkStart w:id="23" w:name="_Toc39046756"/>
      <w:bookmarkStart w:id="24" w:name="_Toc42934338"/>
      <w:bookmarkStart w:id="25" w:name="_Toc49844554"/>
      <w:bookmarkStart w:id="26" w:name="_Toc56519191"/>
      <w:bookmarkStart w:id="27" w:name="_Toc104279728"/>
      <w:bookmarkStart w:id="28" w:name="_Toc207646299"/>
      <w:bookmarkEnd w:id="20"/>
      <w:r w:rsidRPr="007021DF">
        <w:t>1</w:t>
      </w:r>
      <w:r w:rsidRPr="007021DF">
        <w:tab/>
        <w:t>Scope</w:t>
      </w:r>
      <w:bookmarkEnd w:id="21"/>
      <w:bookmarkEnd w:id="22"/>
      <w:bookmarkEnd w:id="23"/>
      <w:bookmarkEnd w:id="24"/>
      <w:bookmarkEnd w:id="25"/>
      <w:bookmarkEnd w:id="26"/>
      <w:bookmarkEnd w:id="27"/>
      <w:bookmarkEnd w:id="28"/>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9" w:name="_Toc25227215"/>
      <w:bookmarkStart w:id="30" w:name="_Toc34039558"/>
      <w:bookmarkStart w:id="31" w:name="_Toc39046757"/>
      <w:bookmarkStart w:id="32" w:name="_Toc42934339"/>
      <w:bookmarkStart w:id="33" w:name="_Toc49844555"/>
      <w:bookmarkStart w:id="34" w:name="_Toc56519192"/>
      <w:bookmarkStart w:id="35" w:name="_Toc104279729"/>
      <w:bookmarkStart w:id="36" w:name="_Toc207646300"/>
      <w:r w:rsidRPr="007021DF">
        <w:t>2</w:t>
      </w:r>
      <w:r w:rsidRPr="007021DF">
        <w:tab/>
        <w:t>References</w:t>
      </w:r>
      <w:bookmarkEnd w:id="29"/>
      <w:bookmarkEnd w:id="30"/>
      <w:bookmarkEnd w:id="31"/>
      <w:bookmarkEnd w:id="32"/>
      <w:bookmarkEnd w:id="33"/>
      <w:bookmarkEnd w:id="34"/>
      <w:bookmarkEnd w:id="35"/>
      <w:bookmarkEnd w:id="36"/>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7"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7"/>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8" w:name="_Toc25227216"/>
      <w:bookmarkStart w:id="39" w:name="_Toc34039559"/>
      <w:bookmarkStart w:id="40" w:name="_Toc39046758"/>
      <w:bookmarkStart w:id="41" w:name="_Toc42934340"/>
      <w:bookmarkStart w:id="42" w:name="_Toc49844556"/>
      <w:bookmarkStart w:id="43" w:name="_Toc56519193"/>
      <w:bookmarkStart w:id="44" w:name="_Toc104279730"/>
      <w:bookmarkStart w:id="45" w:name="_Toc207646301"/>
      <w:r w:rsidRPr="007021DF">
        <w:t>3</w:t>
      </w:r>
      <w:r w:rsidRPr="007021DF">
        <w:tab/>
        <w:t>Definitions and abbreviations</w:t>
      </w:r>
      <w:bookmarkEnd w:id="38"/>
      <w:bookmarkEnd w:id="39"/>
      <w:bookmarkEnd w:id="40"/>
      <w:bookmarkEnd w:id="41"/>
      <w:bookmarkEnd w:id="42"/>
      <w:bookmarkEnd w:id="43"/>
      <w:bookmarkEnd w:id="44"/>
      <w:bookmarkEnd w:id="45"/>
    </w:p>
    <w:p w14:paraId="2D48F464" w14:textId="77777777" w:rsidR="009267D1" w:rsidRPr="007021DF" w:rsidRDefault="009267D1" w:rsidP="00C22B12">
      <w:pPr>
        <w:pStyle w:val="Heading2"/>
      </w:pPr>
      <w:bookmarkStart w:id="46" w:name="_Toc25227217"/>
      <w:bookmarkStart w:id="47" w:name="_Toc34039560"/>
      <w:bookmarkStart w:id="48" w:name="_Toc39046759"/>
      <w:bookmarkStart w:id="49" w:name="_Toc42934341"/>
      <w:bookmarkStart w:id="50" w:name="_Toc49844557"/>
      <w:bookmarkStart w:id="51" w:name="_Toc56519194"/>
      <w:bookmarkStart w:id="52" w:name="_Toc104279731"/>
      <w:bookmarkStart w:id="53" w:name="_Toc207646302"/>
      <w:r w:rsidRPr="007021DF">
        <w:t>3.1</w:t>
      </w:r>
      <w:r w:rsidRPr="007021DF">
        <w:tab/>
        <w:t>Definitions</w:t>
      </w:r>
      <w:bookmarkEnd w:id="46"/>
      <w:bookmarkEnd w:id="47"/>
      <w:bookmarkEnd w:id="48"/>
      <w:bookmarkEnd w:id="49"/>
      <w:bookmarkEnd w:id="50"/>
      <w:bookmarkEnd w:id="51"/>
      <w:bookmarkEnd w:id="52"/>
      <w:bookmarkEnd w:id="53"/>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4" w:name="_Toc25227218"/>
      <w:bookmarkStart w:id="55" w:name="_Toc34039561"/>
      <w:bookmarkStart w:id="56" w:name="_Toc39046760"/>
      <w:bookmarkStart w:id="57" w:name="_Toc42934342"/>
      <w:bookmarkStart w:id="58" w:name="_Toc49844558"/>
      <w:bookmarkStart w:id="59" w:name="_Toc56519195"/>
      <w:bookmarkStart w:id="60" w:name="_Toc104279732"/>
      <w:bookmarkStart w:id="61" w:name="_Toc207646303"/>
      <w:r w:rsidRPr="007021DF">
        <w:t>3.2</w:t>
      </w:r>
      <w:r w:rsidRPr="007021DF">
        <w:tab/>
        <w:t>Abbreviations</w:t>
      </w:r>
      <w:bookmarkEnd w:id="54"/>
      <w:bookmarkEnd w:id="55"/>
      <w:bookmarkEnd w:id="56"/>
      <w:bookmarkEnd w:id="57"/>
      <w:bookmarkEnd w:id="58"/>
      <w:bookmarkEnd w:id="59"/>
      <w:bookmarkEnd w:id="60"/>
      <w:bookmarkEnd w:id="61"/>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2" w:name="_Toc25227219"/>
      <w:bookmarkStart w:id="63" w:name="_Toc34039562"/>
      <w:bookmarkStart w:id="64" w:name="_Toc39046761"/>
      <w:bookmarkStart w:id="65" w:name="_Toc42934343"/>
      <w:bookmarkStart w:id="66" w:name="_Toc49844559"/>
      <w:bookmarkStart w:id="67" w:name="_Toc56519196"/>
      <w:bookmarkStart w:id="68" w:name="_Toc104279733"/>
      <w:bookmarkStart w:id="69" w:name="_Toc207646304"/>
      <w:r w:rsidRPr="007021DF">
        <w:t>4</w:t>
      </w:r>
      <w:r w:rsidRPr="007021DF">
        <w:tab/>
        <w:t>Overview</w:t>
      </w:r>
      <w:bookmarkEnd w:id="62"/>
      <w:bookmarkEnd w:id="63"/>
      <w:bookmarkEnd w:id="64"/>
      <w:bookmarkEnd w:id="65"/>
      <w:bookmarkEnd w:id="66"/>
      <w:bookmarkEnd w:id="67"/>
      <w:bookmarkEnd w:id="68"/>
      <w:bookmarkEnd w:id="69"/>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5pt;height:171.1pt" o:ole="">
            <v:imagedata r:id="rId13" o:title=""/>
          </v:shape>
          <o:OLEObject Type="Embed" ProgID="Visio.Drawing.11" ShapeID="_x0000_i1027" DrawAspect="Content" ObjectID="_1818259110"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70" w:name="_Toc25227220"/>
      <w:bookmarkStart w:id="71" w:name="_Toc34039563"/>
      <w:bookmarkStart w:id="72" w:name="_Toc39046762"/>
      <w:bookmarkStart w:id="73" w:name="_Toc42934344"/>
      <w:bookmarkStart w:id="74" w:name="_Toc49844560"/>
      <w:bookmarkStart w:id="75" w:name="_Toc56519197"/>
      <w:bookmarkStart w:id="76" w:name="_Toc104279734"/>
      <w:bookmarkStart w:id="77" w:name="_Toc207646305"/>
      <w:r w:rsidRPr="007021DF">
        <w:t>5</w:t>
      </w:r>
      <w:r w:rsidRPr="007021DF">
        <w:tab/>
        <w:t xml:space="preserve">Services offered by the </w:t>
      </w:r>
      <w:r w:rsidRPr="007021DF">
        <w:rPr>
          <w:rFonts w:hint="eastAsia"/>
          <w:lang w:eastAsia="zh-CN"/>
        </w:rPr>
        <w:t>SMSF</w:t>
      </w:r>
      <w:bookmarkEnd w:id="70"/>
      <w:bookmarkEnd w:id="71"/>
      <w:bookmarkEnd w:id="72"/>
      <w:bookmarkEnd w:id="73"/>
      <w:bookmarkEnd w:id="74"/>
      <w:bookmarkEnd w:id="75"/>
      <w:bookmarkEnd w:id="76"/>
      <w:bookmarkEnd w:id="77"/>
    </w:p>
    <w:p w14:paraId="2F77BB91" w14:textId="77777777" w:rsidR="009267D1" w:rsidRPr="007021DF" w:rsidRDefault="009267D1" w:rsidP="00C22B12">
      <w:pPr>
        <w:pStyle w:val="Heading2"/>
      </w:pPr>
      <w:bookmarkStart w:id="78" w:name="_Toc25227221"/>
      <w:bookmarkStart w:id="79" w:name="_Toc34039564"/>
      <w:bookmarkStart w:id="80" w:name="_Toc39046763"/>
      <w:bookmarkStart w:id="81" w:name="_Toc42934345"/>
      <w:bookmarkStart w:id="82" w:name="_Toc49844561"/>
      <w:bookmarkStart w:id="83" w:name="_Toc56519198"/>
      <w:bookmarkStart w:id="84" w:name="_Toc104279735"/>
      <w:bookmarkStart w:id="85" w:name="_Toc207646306"/>
      <w:r w:rsidRPr="007021DF">
        <w:t>5.1</w:t>
      </w:r>
      <w:r w:rsidRPr="007021DF">
        <w:tab/>
        <w:t>Introduction</w:t>
      </w:r>
      <w:bookmarkEnd w:id="78"/>
      <w:bookmarkEnd w:id="79"/>
      <w:bookmarkEnd w:id="80"/>
      <w:bookmarkEnd w:id="81"/>
      <w:bookmarkEnd w:id="82"/>
      <w:bookmarkEnd w:id="83"/>
      <w:bookmarkEnd w:id="84"/>
      <w:bookmarkEnd w:id="85"/>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6" w:name="_Toc25227222"/>
      <w:bookmarkStart w:id="87" w:name="_Toc34039565"/>
      <w:bookmarkStart w:id="88" w:name="_Toc39046764"/>
      <w:bookmarkStart w:id="89" w:name="_Toc42934346"/>
      <w:bookmarkStart w:id="90" w:name="_Toc49844562"/>
      <w:bookmarkStart w:id="91" w:name="_Toc56519199"/>
      <w:bookmarkStart w:id="92" w:name="_Toc104279736"/>
      <w:bookmarkStart w:id="93" w:name="_Toc207646307"/>
      <w:r w:rsidRPr="007021DF">
        <w:t>5.2</w:t>
      </w:r>
      <w:r w:rsidRPr="007021DF">
        <w:tab/>
      </w:r>
      <w:r w:rsidRPr="007021DF">
        <w:rPr>
          <w:rFonts w:hint="eastAsia"/>
          <w:lang w:eastAsia="zh-CN"/>
        </w:rPr>
        <w:t>Nsmsf_SMService</w:t>
      </w:r>
      <w:r w:rsidRPr="007021DF">
        <w:t xml:space="preserve"> Service</w:t>
      </w:r>
      <w:bookmarkEnd w:id="86"/>
      <w:bookmarkEnd w:id="87"/>
      <w:bookmarkEnd w:id="88"/>
      <w:bookmarkEnd w:id="89"/>
      <w:bookmarkEnd w:id="90"/>
      <w:bookmarkEnd w:id="91"/>
      <w:bookmarkEnd w:id="92"/>
      <w:bookmarkEnd w:id="93"/>
    </w:p>
    <w:p w14:paraId="2BC0EC85" w14:textId="77777777" w:rsidR="009267D1" w:rsidRPr="007021DF" w:rsidRDefault="009267D1" w:rsidP="00C22B12">
      <w:pPr>
        <w:pStyle w:val="Heading3"/>
      </w:pPr>
      <w:bookmarkStart w:id="94" w:name="_Toc25227223"/>
      <w:bookmarkStart w:id="95" w:name="_Toc34039566"/>
      <w:bookmarkStart w:id="96" w:name="_Toc39046765"/>
      <w:bookmarkStart w:id="97" w:name="_Toc42934347"/>
      <w:bookmarkStart w:id="98" w:name="_Toc49844563"/>
      <w:bookmarkStart w:id="99" w:name="_Toc56519200"/>
      <w:bookmarkStart w:id="100" w:name="_Toc104279737"/>
      <w:bookmarkStart w:id="101" w:name="_Toc207646308"/>
      <w:r w:rsidRPr="007021DF">
        <w:t>5.2.1</w:t>
      </w:r>
      <w:r w:rsidRPr="007021DF">
        <w:tab/>
        <w:t>Service Description</w:t>
      </w:r>
      <w:bookmarkEnd w:id="94"/>
      <w:bookmarkEnd w:id="95"/>
      <w:bookmarkEnd w:id="96"/>
      <w:bookmarkEnd w:id="97"/>
      <w:bookmarkEnd w:id="98"/>
      <w:bookmarkEnd w:id="99"/>
      <w:bookmarkEnd w:id="100"/>
      <w:bookmarkEnd w:id="101"/>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2" w:name="_Toc25227224"/>
      <w:bookmarkStart w:id="103" w:name="_Toc34039567"/>
      <w:bookmarkStart w:id="104" w:name="_Toc39046766"/>
      <w:bookmarkStart w:id="105" w:name="_Toc42934348"/>
      <w:bookmarkStart w:id="106" w:name="_Toc49844564"/>
      <w:bookmarkStart w:id="107" w:name="_Toc56519201"/>
      <w:bookmarkStart w:id="108" w:name="_Toc104279738"/>
      <w:bookmarkStart w:id="109" w:name="_Toc207646309"/>
      <w:r w:rsidRPr="007021DF">
        <w:t>5.2.2</w:t>
      </w:r>
      <w:r w:rsidRPr="007021DF">
        <w:tab/>
        <w:t>Service Operations</w:t>
      </w:r>
      <w:bookmarkEnd w:id="102"/>
      <w:bookmarkEnd w:id="103"/>
      <w:bookmarkEnd w:id="104"/>
      <w:bookmarkEnd w:id="105"/>
      <w:bookmarkEnd w:id="106"/>
      <w:bookmarkEnd w:id="107"/>
      <w:bookmarkEnd w:id="108"/>
      <w:bookmarkEnd w:id="109"/>
    </w:p>
    <w:p w14:paraId="3D4D5AB5" w14:textId="77777777" w:rsidR="009267D1" w:rsidRPr="007021DF" w:rsidRDefault="009267D1" w:rsidP="00C22B12">
      <w:pPr>
        <w:pStyle w:val="Heading4"/>
      </w:pPr>
      <w:bookmarkStart w:id="110" w:name="_Toc25227225"/>
      <w:bookmarkStart w:id="111" w:name="_Toc34039568"/>
      <w:bookmarkStart w:id="112" w:name="_Toc39046767"/>
      <w:bookmarkStart w:id="113" w:name="_Toc42934349"/>
      <w:bookmarkStart w:id="114" w:name="_Toc49844565"/>
      <w:bookmarkStart w:id="115" w:name="_Toc56519202"/>
      <w:bookmarkStart w:id="116" w:name="_Toc104279739"/>
      <w:bookmarkStart w:id="117" w:name="_Toc207646310"/>
      <w:r w:rsidRPr="007021DF">
        <w:t>5.2.2.1</w:t>
      </w:r>
      <w:r w:rsidRPr="007021DF">
        <w:tab/>
        <w:t>Introduction</w:t>
      </w:r>
      <w:bookmarkEnd w:id="110"/>
      <w:bookmarkEnd w:id="111"/>
      <w:bookmarkEnd w:id="112"/>
      <w:bookmarkEnd w:id="113"/>
      <w:bookmarkEnd w:id="114"/>
      <w:bookmarkEnd w:id="115"/>
      <w:bookmarkEnd w:id="116"/>
      <w:bookmarkEnd w:id="117"/>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8" w:name="_Toc25227226"/>
      <w:bookmarkStart w:id="119" w:name="_Toc34039569"/>
      <w:bookmarkStart w:id="120" w:name="_Toc39046768"/>
      <w:bookmarkStart w:id="121" w:name="_Toc42934350"/>
      <w:bookmarkStart w:id="122" w:name="_Toc49844566"/>
      <w:bookmarkStart w:id="123" w:name="_Toc56519203"/>
      <w:bookmarkStart w:id="124" w:name="_Toc104279740"/>
      <w:bookmarkStart w:id="125" w:name="_Toc207646311"/>
      <w:r w:rsidRPr="007021DF">
        <w:t>5.2.2.2</w:t>
      </w:r>
      <w:r w:rsidRPr="007021DF">
        <w:tab/>
      </w:r>
      <w:r w:rsidRPr="007021DF">
        <w:rPr>
          <w:rFonts w:hint="eastAsia"/>
          <w:lang w:eastAsia="zh-CN"/>
        </w:rPr>
        <w:t>Activate</w:t>
      </w:r>
      <w:bookmarkEnd w:id="118"/>
      <w:bookmarkEnd w:id="119"/>
      <w:bookmarkEnd w:id="120"/>
      <w:bookmarkEnd w:id="121"/>
      <w:bookmarkEnd w:id="122"/>
      <w:bookmarkEnd w:id="123"/>
      <w:bookmarkEnd w:id="124"/>
      <w:bookmarkEnd w:id="125"/>
    </w:p>
    <w:p w14:paraId="50AD2109" w14:textId="77777777" w:rsidR="009267D1" w:rsidRPr="007021DF" w:rsidRDefault="009267D1" w:rsidP="00C22B12">
      <w:pPr>
        <w:pStyle w:val="Heading5"/>
      </w:pPr>
      <w:bookmarkStart w:id="126" w:name="_Toc25227227"/>
      <w:bookmarkStart w:id="127" w:name="_Toc34039570"/>
      <w:bookmarkStart w:id="128" w:name="_Toc39046769"/>
      <w:bookmarkStart w:id="129" w:name="_Toc42934351"/>
      <w:bookmarkStart w:id="130" w:name="_Toc49844567"/>
      <w:bookmarkStart w:id="131" w:name="_Toc56519204"/>
      <w:bookmarkStart w:id="132" w:name="_Toc104279741"/>
      <w:bookmarkStart w:id="133" w:name="_Toc207646312"/>
      <w:r w:rsidRPr="007021DF">
        <w:t>5.2.2.2.1</w:t>
      </w:r>
      <w:r w:rsidRPr="007021DF">
        <w:tab/>
        <w:t>General</w:t>
      </w:r>
      <w:bookmarkEnd w:id="126"/>
      <w:bookmarkEnd w:id="127"/>
      <w:bookmarkEnd w:id="128"/>
      <w:bookmarkEnd w:id="129"/>
      <w:bookmarkEnd w:id="130"/>
      <w:bookmarkEnd w:id="131"/>
      <w:bookmarkEnd w:id="132"/>
      <w:bookmarkEnd w:id="133"/>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4" w:name="_Toc25227228"/>
      <w:bookmarkStart w:id="135" w:name="_Toc34039571"/>
      <w:bookmarkStart w:id="136" w:name="_Toc39046770"/>
      <w:bookmarkStart w:id="137" w:name="_Toc42934352"/>
      <w:bookmarkStart w:id="138" w:name="_Toc49844568"/>
      <w:bookmarkStart w:id="139" w:name="_Toc56519205"/>
      <w:bookmarkStart w:id="140" w:name="_Toc104279742"/>
      <w:bookmarkStart w:id="141" w:name="_Toc207646313"/>
      <w:r w:rsidRPr="007021DF">
        <w:t>5.2.2.2.2</w:t>
      </w:r>
      <w:r w:rsidRPr="007021DF">
        <w:tab/>
      </w:r>
      <w:r w:rsidRPr="007021DF">
        <w:rPr>
          <w:rFonts w:hint="eastAsia"/>
          <w:lang w:eastAsia="zh-CN"/>
        </w:rPr>
        <w:t>Registration procedure using Activate service operation</w:t>
      </w:r>
      <w:bookmarkEnd w:id="134"/>
      <w:bookmarkEnd w:id="135"/>
      <w:bookmarkEnd w:id="136"/>
      <w:bookmarkEnd w:id="137"/>
      <w:bookmarkEnd w:id="138"/>
      <w:bookmarkEnd w:id="139"/>
      <w:bookmarkEnd w:id="140"/>
      <w:bookmarkEnd w:id="141"/>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5pt;height:173.95pt" o:ole="">
            <v:imagedata r:id="rId15" o:title=""/>
          </v:shape>
          <o:OLEObject Type="Embed" ProgID="Visio.Drawing.11" ShapeID="_x0000_i1028" DrawAspect="Content" ObjectID="_1818259111"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2" w:name="_Toc104279743"/>
      <w:bookmarkStart w:id="143" w:name="_Toc25227229"/>
      <w:bookmarkStart w:id="144" w:name="_Toc34039572"/>
      <w:bookmarkStart w:id="145" w:name="_Toc39046771"/>
      <w:bookmarkStart w:id="146" w:name="_Toc42934353"/>
      <w:bookmarkStart w:id="147" w:name="_Toc49844569"/>
      <w:bookmarkStart w:id="148"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9"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9"/>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50"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1"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1"/>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2" w:name="_Toc207646314"/>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2"/>
      <w:bookmarkEnd w:id="152"/>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45pt;height:173.6pt" o:ole="">
            <v:imagedata r:id="rId17" o:title=""/>
          </v:shape>
          <o:OLEObject Type="Embed" ProgID="Visio.Drawing.11" ShapeID="_x0000_i1029" DrawAspect="Content" ObjectID="_1818259112"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3" w:name="_Toc11338442"/>
      <w:bookmarkStart w:id="154" w:name="_Toc27585057"/>
      <w:bookmarkStart w:id="155" w:name="_Toc36457010"/>
      <w:bookmarkStart w:id="156" w:name="_Toc45027893"/>
      <w:bookmarkStart w:id="157" w:name="_Toc45028728"/>
      <w:bookmarkStart w:id="158" w:name="_Toc67681484"/>
      <w:bookmarkStart w:id="159"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60" w:name="_Toc104279744"/>
      <w:bookmarkEnd w:id="153"/>
      <w:bookmarkEnd w:id="154"/>
      <w:bookmarkEnd w:id="155"/>
      <w:bookmarkEnd w:id="156"/>
      <w:bookmarkEnd w:id="157"/>
      <w:bookmarkEnd w:id="158"/>
      <w:bookmarkEnd w:id="159"/>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1" w:name="_Toc207646315"/>
      <w:r w:rsidRPr="007021DF">
        <w:t>5.2.2.</w:t>
      </w:r>
      <w:r w:rsidRPr="007021DF">
        <w:rPr>
          <w:rFonts w:hint="eastAsia"/>
          <w:lang w:eastAsia="zh-CN"/>
        </w:rPr>
        <w:t>3</w:t>
      </w:r>
      <w:r w:rsidRPr="007021DF">
        <w:tab/>
      </w:r>
      <w:r w:rsidRPr="007021DF">
        <w:rPr>
          <w:rFonts w:hint="eastAsia"/>
          <w:lang w:eastAsia="zh-CN"/>
        </w:rPr>
        <w:t>Deactivate</w:t>
      </w:r>
      <w:bookmarkEnd w:id="143"/>
      <w:bookmarkEnd w:id="144"/>
      <w:bookmarkEnd w:id="145"/>
      <w:bookmarkEnd w:id="146"/>
      <w:bookmarkEnd w:id="147"/>
      <w:bookmarkEnd w:id="148"/>
      <w:bookmarkEnd w:id="160"/>
      <w:bookmarkEnd w:id="161"/>
    </w:p>
    <w:p w14:paraId="57A254D0" w14:textId="77777777" w:rsidR="009267D1" w:rsidRPr="007021DF" w:rsidRDefault="009267D1" w:rsidP="00C22B12">
      <w:pPr>
        <w:pStyle w:val="Heading5"/>
      </w:pPr>
      <w:bookmarkStart w:id="162" w:name="_Toc25227230"/>
      <w:bookmarkStart w:id="163" w:name="_Toc34039573"/>
      <w:bookmarkStart w:id="164" w:name="_Toc39046772"/>
      <w:bookmarkStart w:id="165" w:name="_Toc42934354"/>
      <w:bookmarkStart w:id="166" w:name="_Toc49844570"/>
      <w:bookmarkStart w:id="167" w:name="_Toc56519207"/>
      <w:bookmarkStart w:id="168" w:name="_Toc104279745"/>
      <w:bookmarkStart w:id="169" w:name="_Toc207646316"/>
      <w:r w:rsidRPr="007021DF">
        <w:t>5.2.2.</w:t>
      </w:r>
      <w:r w:rsidRPr="007021DF">
        <w:rPr>
          <w:rFonts w:hint="eastAsia"/>
          <w:lang w:eastAsia="zh-CN"/>
        </w:rPr>
        <w:t>3</w:t>
      </w:r>
      <w:r w:rsidRPr="007021DF">
        <w:t>.1</w:t>
      </w:r>
      <w:r w:rsidRPr="007021DF">
        <w:tab/>
        <w:t>General</w:t>
      </w:r>
      <w:bookmarkEnd w:id="162"/>
      <w:bookmarkEnd w:id="163"/>
      <w:bookmarkEnd w:id="164"/>
      <w:bookmarkEnd w:id="165"/>
      <w:bookmarkEnd w:id="166"/>
      <w:bookmarkEnd w:id="167"/>
      <w:bookmarkEnd w:id="168"/>
      <w:bookmarkEnd w:id="169"/>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70" w:name="_Toc25227231"/>
      <w:bookmarkStart w:id="171" w:name="_Toc34039574"/>
      <w:bookmarkStart w:id="172" w:name="_Toc39046773"/>
      <w:bookmarkStart w:id="173" w:name="_Toc42934355"/>
      <w:bookmarkStart w:id="174"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5" w:name="_Toc56519208"/>
      <w:bookmarkStart w:id="176" w:name="_Toc104279746"/>
      <w:bookmarkStart w:id="177" w:name="_Toc207646317"/>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70"/>
      <w:bookmarkEnd w:id="171"/>
      <w:bookmarkEnd w:id="172"/>
      <w:bookmarkEnd w:id="173"/>
      <w:bookmarkEnd w:id="174"/>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5"/>
      <w:bookmarkEnd w:id="176"/>
      <w:bookmarkEnd w:id="177"/>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5pt;height:144.7pt" o:ole="">
            <v:imagedata r:id="rId19" o:title=""/>
          </v:shape>
          <o:OLEObject Type="Embed" ProgID="Visio.Drawing.11" ShapeID="_x0000_i1030" DrawAspect="Content" ObjectID="_1818259113"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8"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9" w:name="_Toc56519209"/>
      <w:bookmarkStart w:id="180" w:name="_Toc104279747"/>
      <w:bookmarkStart w:id="181" w:name="_Toc25227232"/>
      <w:bookmarkStart w:id="182" w:name="_Toc34039575"/>
      <w:bookmarkStart w:id="183" w:name="_Toc39046774"/>
      <w:bookmarkStart w:id="184" w:name="_Toc42934356"/>
      <w:bookmarkStart w:id="185" w:name="_Toc49844572"/>
      <w:bookmarkEnd w:id="178"/>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6" w:name="_Toc207646318"/>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9"/>
      <w:bookmarkEnd w:id="180"/>
      <w:bookmarkEnd w:id="186"/>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5pt;height:141.5pt" o:ole="">
            <v:imagedata r:id="rId21" o:title=""/>
          </v:shape>
          <o:OLEObject Type="Embed" ProgID="Visio.Drawing.11" ShapeID="_x0000_i1031" DrawAspect="Content" ObjectID="_1818259114"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7" w:name="_Toc56519210"/>
      <w:bookmarkStart w:id="188"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9" w:name="_PERM_MCCTEMPBM_CRPT35160007___3"/>
      <w:r w:rsidRPr="007021DF">
        <w:t>On success, "</w:t>
      </w:r>
      <w:r w:rsidRPr="007021DF">
        <w:rPr>
          <w:rFonts w:hint="eastAsia"/>
        </w:rPr>
        <w:t>204 No Content</w:t>
      </w:r>
      <w:r w:rsidRPr="007021DF">
        <w:t>" shall be returned</w:t>
      </w:r>
      <w:r w:rsidRPr="007021DF">
        <w:rPr>
          <w:rFonts w:hint="eastAsia"/>
        </w:rPr>
        <w:t>.</w:t>
      </w:r>
    </w:p>
    <w:bookmarkEnd w:id="189"/>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90"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90"/>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1" w:name="_Toc207646319"/>
      <w:r w:rsidRPr="007021DF">
        <w:t>5.2.2.</w:t>
      </w:r>
      <w:r w:rsidRPr="007021DF">
        <w:rPr>
          <w:rFonts w:hint="eastAsia"/>
          <w:lang w:eastAsia="zh-CN"/>
        </w:rPr>
        <w:t>4</w:t>
      </w:r>
      <w:r w:rsidRPr="007021DF">
        <w:tab/>
      </w:r>
      <w:r w:rsidRPr="007021DF">
        <w:rPr>
          <w:rFonts w:hint="eastAsia"/>
          <w:lang w:eastAsia="zh-CN"/>
        </w:rPr>
        <w:t>UplinkSMS</w:t>
      </w:r>
      <w:bookmarkEnd w:id="181"/>
      <w:bookmarkEnd w:id="182"/>
      <w:bookmarkEnd w:id="183"/>
      <w:bookmarkEnd w:id="184"/>
      <w:bookmarkEnd w:id="185"/>
      <w:bookmarkEnd w:id="187"/>
      <w:bookmarkEnd w:id="188"/>
      <w:bookmarkEnd w:id="191"/>
    </w:p>
    <w:p w14:paraId="3DC05274" w14:textId="77777777" w:rsidR="009267D1" w:rsidRPr="007021DF" w:rsidRDefault="009267D1" w:rsidP="00C22B12">
      <w:pPr>
        <w:pStyle w:val="Heading5"/>
      </w:pPr>
      <w:bookmarkStart w:id="192" w:name="_Toc25227233"/>
      <w:bookmarkStart w:id="193" w:name="_Toc34039576"/>
      <w:bookmarkStart w:id="194" w:name="_Toc39046775"/>
      <w:bookmarkStart w:id="195" w:name="_Toc42934357"/>
      <w:bookmarkStart w:id="196" w:name="_Toc49844573"/>
      <w:bookmarkStart w:id="197" w:name="_Toc56519211"/>
      <w:bookmarkStart w:id="198" w:name="_Toc104279749"/>
      <w:bookmarkStart w:id="199" w:name="_Toc207646320"/>
      <w:r w:rsidRPr="007021DF">
        <w:t>5.2.2.</w:t>
      </w:r>
      <w:r w:rsidRPr="007021DF">
        <w:rPr>
          <w:rFonts w:hint="eastAsia"/>
          <w:lang w:eastAsia="zh-CN"/>
        </w:rPr>
        <w:t>4</w:t>
      </w:r>
      <w:r w:rsidRPr="007021DF">
        <w:t>.1</w:t>
      </w:r>
      <w:r w:rsidRPr="007021DF">
        <w:tab/>
        <w:t>General</w:t>
      </w:r>
      <w:bookmarkEnd w:id="192"/>
      <w:bookmarkEnd w:id="193"/>
      <w:bookmarkEnd w:id="194"/>
      <w:bookmarkEnd w:id="195"/>
      <w:bookmarkEnd w:id="196"/>
      <w:bookmarkEnd w:id="197"/>
      <w:bookmarkEnd w:id="198"/>
      <w:bookmarkEnd w:id="199"/>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200" w:name="_Toc25227234"/>
      <w:bookmarkStart w:id="201" w:name="_Toc34039577"/>
      <w:bookmarkStart w:id="202" w:name="_Toc39046776"/>
      <w:bookmarkStart w:id="203" w:name="_Toc42934358"/>
      <w:bookmarkStart w:id="204" w:name="_Toc49844574"/>
      <w:bookmarkStart w:id="205" w:name="_Toc56519212"/>
      <w:bookmarkStart w:id="206" w:name="_Toc104279750"/>
      <w:bookmarkStart w:id="207" w:name="_Toc207646321"/>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200"/>
      <w:bookmarkEnd w:id="201"/>
      <w:bookmarkEnd w:id="202"/>
      <w:bookmarkEnd w:id="203"/>
      <w:bookmarkEnd w:id="204"/>
      <w:bookmarkEnd w:id="205"/>
      <w:bookmarkEnd w:id="206"/>
      <w:bookmarkEnd w:id="207"/>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5pt;height:144.7pt" o:ole="">
            <v:imagedata r:id="rId23" o:title=""/>
          </v:shape>
          <o:OLEObject Type="Embed" ProgID="Visio.Drawing.11" ShapeID="_x0000_i1032" DrawAspect="Content" ObjectID="_1818259115"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8" w:name="_Toc11338370"/>
      <w:bookmarkStart w:id="209" w:name="_Toc27584975"/>
      <w:bookmarkStart w:id="210" w:name="_Toc36456918"/>
      <w:bookmarkStart w:id="211" w:name="_Toc45027797"/>
      <w:bookmarkStart w:id="212" w:name="_Toc45028632"/>
      <w:bookmarkStart w:id="213" w:name="_Toc67681387"/>
      <w:bookmarkStart w:id="214" w:name="_Toc98487196"/>
      <w:bookmarkStart w:id="215" w:name="_Toc104279751"/>
      <w:bookmarkStart w:id="216" w:name="_Toc25227235"/>
      <w:bookmarkStart w:id="217" w:name="_Toc34039578"/>
      <w:bookmarkStart w:id="218" w:name="_Toc39046777"/>
      <w:bookmarkStart w:id="219" w:name="_Toc42934359"/>
      <w:bookmarkStart w:id="220" w:name="_Toc49844575"/>
      <w:bookmarkStart w:id="221"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2"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2"/>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3" w:name="_Toc207646322"/>
      <w:r w:rsidRPr="00B06F7A">
        <w:t>5.2.2.</w:t>
      </w:r>
      <w:r>
        <w:t>5</w:t>
      </w:r>
      <w:r w:rsidRPr="00B06F7A">
        <w:tab/>
      </w:r>
      <w:bookmarkEnd w:id="208"/>
      <w:bookmarkEnd w:id="209"/>
      <w:bookmarkEnd w:id="210"/>
      <w:bookmarkEnd w:id="211"/>
      <w:bookmarkEnd w:id="212"/>
      <w:bookmarkEnd w:id="213"/>
      <w:bookmarkEnd w:id="214"/>
      <w:r w:rsidRPr="00E832D5">
        <w:rPr>
          <w:lang w:eastAsia="zh-CN"/>
        </w:rPr>
        <w:t>MtForwardSm</w:t>
      </w:r>
      <w:bookmarkEnd w:id="215"/>
      <w:bookmarkEnd w:id="223"/>
    </w:p>
    <w:p w14:paraId="5FE10E09" w14:textId="51016EB8" w:rsidR="00B02BC1" w:rsidRPr="00B06F7A" w:rsidRDefault="00B02BC1" w:rsidP="00B02BC1">
      <w:pPr>
        <w:pStyle w:val="Heading5"/>
      </w:pPr>
      <w:bookmarkStart w:id="224" w:name="_Toc11338371"/>
      <w:bookmarkStart w:id="225" w:name="_Toc27584976"/>
      <w:bookmarkStart w:id="226" w:name="_Toc36456919"/>
      <w:bookmarkStart w:id="227" w:name="_Toc45027798"/>
      <w:bookmarkStart w:id="228" w:name="_Toc45028633"/>
      <w:bookmarkStart w:id="229" w:name="_Toc67681388"/>
      <w:bookmarkStart w:id="230" w:name="_Toc98487197"/>
      <w:bookmarkStart w:id="231" w:name="_Toc104279752"/>
      <w:bookmarkStart w:id="232" w:name="_Toc207646323"/>
      <w:r>
        <w:t>5.2.2.5</w:t>
      </w:r>
      <w:r w:rsidRPr="00B06F7A">
        <w:t>.1</w:t>
      </w:r>
      <w:r w:rsidRPr="00B06F7A">
        <w:tab/>
        <w:t>General</w:t>
      </w:r>
      <w:bookmarkEnd w:id="224"/>
      <w:bookmarkEnd w:id="225"/>
      <w:bookmarkEnd w:id="226"/>
      <w:bookmarkEnd w:id="227"/>
      <w:bookmarkEnd w:id="228"/>
      <w:bookmarkEnd w:id="229"/>
      <w:bookmarkEnd w:id="230"/>
      <w:bookmarkEnd w:id="231"/>
      <w:bookmarkEnd w:id="232"/>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3" w:name="_Toc11338372"/>
      <w:bookmarkStart w:id="234" w:name="_Toc27584977"/>
      <w:bookmarkStart w:id="235" w:name="_Toc36456920"/>
      <w:bookmarkStart w:id="236" w:name="_Toc45027799"/>
      <w:bookmarkStart w:id="237" w:name="_Toc45028634"/>
      <w:bookmarkStart w:id="238" w:name="_Toc67681389"/>
      <w:bookmarkStart w:id="239" w:name="_Toc98487198"/>
      <w:bookmarkStart w:id="240" w:name="_Toc104279753"/>
      <w:bookmarkStart w:id="241" w:name="_Toc207646324"/>
      <w:r>
        <w:t>5.2.2.</w:t>
      </w:r>
      <w:r w:rsidR="00E143DD">
        <w:t>5</w:t>
      </w:r>
      <w:r w:rsidRPr="00B06F7A">
        <w:t>.2</w:t>
      </w:r>
      <w:r w:rsidRPr="00B06F7A">
        <w:tab/>
      </w:r>
      <w:bookmarkEnd w:id="233"/>
      <w:bookmarkEnd w:id="234"/>
      <w:bookmarkEnd w:id="235"/>
      <w:bookmarkEnd w:id="236"/>
      <w:bookmarkEnd w:id="237"/>
      <w:bookmarkEnd w:id="238"/>
      <w:bookmarkEnd w:id="239"/>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40"/>
      <w:bookmarkEnd w:id="241"/>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15pt;height:2in" o:ole="">
            <v:imagedata r:id="rId25" o:title=""/>
          </v:shape>
          <o:OLEObject Type="Embed" ProgID="Visio.Drawing.11" ShapeID="_x0000_i1033" DrawAspect="Content" ObjectID="_1818259116"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2" w:name="_Toc104279754"/>
      <w:bookmarkStart w:id="243" w:name="_Toc207646325"/>
      <w:r w:rsidRPr="007021DF">
        <w:t>6</w:t>
      </w:r>
      <w:r w:rsidRPr="007021DF">
        <w:tab/>
        <w:t>API Definitions</w:t>
      </w:r>
      <w:bookmarkEnd w:id="216"/>
      <w:bookmarkEnd w:id="217"/>
      <w:bookmarkEnd w:id="218"/>
      <w:bookmarkEnd w:id="219"/>
      <w:bookmarkEnd w:id="220"/>
      <w:bookmarkEnd w:id="221"/>
      <w:bookmarkEnd w:id="242"/>
      <w:bookmarkEnd w:id="243"/>
    </w:p>
    <w:p w14:paraId="19352F59" w14:textId="77777777" w:rsidR="009267D1" w:rsidRPr="007021DF" w:rsidRDefault="009267D1" w:rsidP="00C22B12">
      <w:pPr>
        <w:pStyle w:val="Heading2"/>
      </w:pPr>
      <w:bookmarkStart w:id="244" w:name="_Toc25227236"/>
      <w:bookmarkStart w:id="245" w:name="_Toc34039579"/>
      <w:bookmarkStart w:id="246" w:name="_Toc39046778"/>
      <w:bookmarkStart w:id="247" w:name="_Toc42934360"/>
      <w:bookmarkStart w:id="248" w:name="_Toc49844576"/>
      <w:bookmarkStart w:id="249" w:name="_Toc56519214"/>
      <w:bookmarkStart w:id="250" w:name="_Toc104279755"/>
      <w:bookmarkStart w:id="251" w:name="_Toc207646326"/>
      <w:r w:rsidRPr="007021DF">
        <w:t>6.1</w:t>
      </w:r>
      <w:r w:rsidRPr="007021DF">
        <w:tab/>
      </w:r>
      <w:r w:rsidRPr="007021DF">
        <w:rPr>
          <w:rFonts w:hint="eastAsia"/>
          <w:lang w:eastAsia="zh-CN"/>
        </w:rPr>
        <w:t>Nsmsf_SMService</w:t>
      </w:r>
      <w:r w:rsidRPr="007021DF">
        <w:t xml:space="preserve"> Service API</w:t>
      </w:r>
      <w:bookmarkEnd w:id="244"/>
      <w:bookmarkEnd w:id="245"/>
      <w:bookmarkEnd w:id="246"/>
      <w:bookmarkEnd w:id="247"/>
      <w:bookmarkEnd w:id="248"/>
      <w:bookmarkEnd w:id="249"/>
      <w:bookmarkEnd w:id="250"/>
      <w:bookmarkEnd w:id="251"/>
    </w:p>
    <w:p w14:paraId="28663563" w14:textId="77777777" w:rsidR="009267D1" w:rsidRPr="007021DF" w:rsidRDefault="009267D1" w:rsidP="00C22B12">
      <w:pPr>
        <w:pStyle w:val="Heading3"/>
        <w:rPr>
          <w:lang w:eastAsia="zh-CN"/>
        </w:rPr>
      </w:pPr>
      <w:bookmarkStart w:id="252" w:name="_Toc25227237"/>
      <w:bookmarkStart w:id="253" w:name="_Toc34039580"/>
      <w:bookmarkStart w:id="254" w:name="_Toc39046779"/>
      <w:bookmarkStart w:id="255" w:name="_Toc42934361"/>
      <w:bookmarkStart w:id="256" w:name="_Toc49844577"/>
      <w:bookmarkStart w:id="257" w:name="_Toc56519215"/>
      <w:bookmarkStart w:id="258" w:name="_Toc104279756"/>
      <w:bookmarkStart w:id="259" w:name="_Toc207646327"/>
      <w:r w:rsidRPr="007021DF">
        <w:t>6.1.1</w:t>
      </w:r>
      <w:r w:rsidRPr="007021DF">
        <w:tab/>
      </w:r>
      <w:r w:rsidRPr="007021DF">
        <w:rPr>
          <w:rFonts w:hint="eastAsia"/>
          <w:lang w:eastAsia="zh-CN"/>
        </w:rPr>
        <w:t>API URI</w:t>
      </w:r>
      <w:bookmarkEnd w:id="252"/>
      <w:bookmarkEnd w:id="253"/>
      <w:bookmarkEnd w:id="254"/>
      <w:bookmarkEnd w:id="255"/>
      <w:bookmarkEnd w:id="256"/>
      <w:bookmarkEnd w:id="257"/>
      <w:bookmarkEnd w:id="258"/>
      <w:bookmarkEnd w:id="259"/>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60" w:name="_Toc25227238"/>
      <w:bookmarkStart w:id="261" w:name="_Toc34039581"/>
      <w:bookmarkStart w:id="262" w:name="_Toc39046780"/>
      <w:bookmarkStart w:id="263" w:name="_Toc42934362"/>
      <w:bookmarkStart w:id="264" w:name="_Toc49844578"/>
      <w:bookmarkStart w:id="265" w:name="_Toc56519216"/>
      <w:bookmarkStart w:id="266" w:name="_Toc104279757"/>
      <w:bookmarkStart w:id="267" w:name="_Toc207646328"/>
      <w:r w:rsidRPr="007021DF">
        <w:t>6.1.2</w:t>
      </w:r>
      <w:r w:rsidRPr="007021DF">
        <w:tab/>
        <w:t>Usage of HTTP</w:t>
      </w:r>
      <w:bookmarkEnd w:id="260"/>
      <w:bookmarkEnd w:id="261"/>
      <w:bookmarkEnd w:id="262"/>
      <w:bookmarkEnd w:id="263"/>
      <w:bookmarkEnd w:id="264"/>
      <w:bookmarkEnd w:id="265"/>
      <w:bookmarkEnd w:id="266"/>
      <w:bookmarkEnd w:id="267"/>
    </w:p>
    <w:p w14:paraId="749F4FAC" w14:textId="77777777" w:rsidR="009267D1" w:rsidRPr="007021DF" w:rsidRDefault="009267D1" w:rsidP="00C22B12">
      <w:pPr>
        <w:pStyle w:val="Heading4"/>
      </w:pPr>
      <w:bookmarkStart w:id="268" w:name="_Toc25227239"/>
      <w:bookmarkStart w:id="269" w:name="_Toc34039582"/>
      <w:bookmarkStart w:id="270" w:name="_Toc39046781"/>
      <w:bookmarkStart w:id="271" w:name="_Toc42934363"/>
      <w:bookmarkStart w:id="272" w:name="_Toc49844579"/>
      <w:bookmarkStart w:id="273" w:name="_Toc56519217"/>
      <w:bookmarkStart w:id="274" w:name="_Toc104279758"/>
      <w:bookmarkStart w:id="275" w:name="_Toc207646329"/>
      <w:r w:rsidRPr="007021DF">
        <w:t>6.1.2.1</w:t>
      </w:r>
      <w:r w:rsidRPr="007021DF">
        <w:tab/>
        <w:t>General</w:t>
      </w:r>
      <w:bookmarkEnd w:id="268"/>
      <w:bookmarkEnd w:id="269"/>
      <w:bookmarkEnd w:id="270"/>
      <w:bookmarkEnd w:id="271"/>
      <w:bookmarkEnd w:id="272"/>
      <w:bookmarkEnd w:id="273"/>
      <w:bookmarkEnd w:id="274"/>
      <w:bookmarkEnd w:id="275"/>
    </w:p>
    <w:p w14:paraId="72CB8148" w14:textId="4723585C" w:rsidR="008D2873" w:rsidRPr="007021DF" w:rsidRDefault="008D2873" w:rsidP="008D2873">
      <w:pPr>
        <w:rPr>
          <w:lang w:eastAsia="zh-CN"/>
        </w:rPr>
      </w:pPr>
      <w:bookmarkStart w:id="276" w:name="_Toc25227240"/>
      <w:bookmarkStart w:id="277" w:name="_Toc34039583"/>
      <w:bookmarkStart w:id="278" w:name="_Toc39046782"/>
      <w:bookmarkStart w:id="279" w:name="_Toc42934364"/>
      <w:bookmarkStart w:id="280" w:name="_Toc49844580"/>
      <w:bookmarkStart w:id="281"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2" w:name="_Toc104279759"/>
      <w:bookmarkStart w:id="283" w:name="_Toc207646330"/>
      <w:r w:rsidRPr="007021DF">
        <w:t>6.1.2.2</w:t>
      </w:r>
      <w:r w:rsidRPr="007021DF">
        <w:tab/>
        <w:t>HTTP standard headers</w:t>
      </w:r>
      <w:bookmarkEnd w:id="276"/>
      <w:bookmarkEnd w:id="277"/>
      <w:bookmarkEnd w:id="278"/>
      <w:bookmarkEnd w:id="279"/>
      <w:bookmarkEnd w:id="280"/>
      <w:bookmarkEnd w:id="281"/>
      <w:bookmarkEnd w:id="282"/>
      <w:bookmarkEnd w:id="283"/>
    </w:p>
    <w:p w14:paraId="77C22152" w14:textId="77777777" w:rsidR="009267D1" w:rsidRPr="007021DF" w:rsidRDefault="009267D1" w:rsidP="00C22B12">
      <w:pPr>
        <w:pStyle w:val="Heading5"/>
        <w:rPr>
          <w:lang w:eastAsia="zh-CN"/>
        </w:rPr>
      </w:pPr>
      <w:bookmarkStart w:id="284" w:name="_Toc25227241"/>
      <w:bookmarkStart w:id="285" w:name="_Toc34039584"/>
      <w:bookmarkStart w:id="286" w:name="_Toc39046783"/>
      <w:bookmarkStart w:id="287" w:name="_Toc42934365"/>
      <w:bookmarkStart w:id="288" w:name="_Toc49844581"/>
      <w:bookmarkStart w:id="289" w:name="_Toc56519219"/>
      <w:bookmarkStart w:id="290" w:name="_Toc104279760"/>
      <w:bookmarkStart w:id="291" w:name="_Toc207646331"/>
      <w:r w:rsidRPr="007021DF">
        <w:t>6.1.2.2.1</w:t>
      </w:r>
      <w:r w:rsidRPr="007021DF">
        <w:rPr>
          <w:rFonts w:hint="eastAsia"/>
          <w:lang w:eastAsia="zh-CN"/>
        </w:rPr>
        <w:tab/>
      </w:r>
      <w:r w:rsidRPr="007021DF">
        <w:rPr>
          <w:lang w:eastAsia="zh-CN"/>
        </w:rPr>
        <w:t>General</w:t>
      </w:r>
      <w:bookmarkEnd w:id="284"/>
      <w:bookmarkEnd w:id="285"/>
      <w:bookmarkEnd w:id="286"/>
      <w:bookmarkEnd w:id="287"/>
      <w:bookmarkEnd w:id="288"/>
      <w:bookmarkEnd w:id="289"/>
      <w:bookmarkEnd w:id="290"/>
      <w:bookmarkEnd w:id="291"/>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2" w:name="_Toc25227242"/>
      <w:bookmarkStart w:id="293" w:name="_Toc34039585"/>
      <w:bookmarkStart w:id="294" w:name="_Toc39046784"/>
      <w:bookmarkStart w:id="295" w:name="_Toc42934366"/>
      <w:bookmarkStart w:id="296" w:name="_Toc49844582"/>
      <w:bookmarkStart w:id="297" w:name="_Toc56519220"/>
      <w:bookmarkStart w:id="298" w:name="_Toc104279761"/>
      <w:bookmarkStart w:id="299" w:name="_Toc207646332"/>
      <w:r w:rsidRPr="007021DF">
        <w:t>6.1.2.2.2</w:t>
      </w:r>
      <w:r w:rsidRPr="007021DF">
        <w:tab/>
        <w:t>Content type</w:t>
      </w:r>
      <w:bookmarkEnd w:id="292"/>
      <w:bookmarkEnd w:id="293"/>
      <w:bookmarkEnd w:id="294"/>
      <w:bookmarkEnd w:id="295"/>
      <w:bookmarkEnd w:id="296"/>
      <w:bookmarkEnd w:id="297"/>
      <w:bookmarkEnd w:id="298"/>
      <w:bookmarkEnd w:id="299"/>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542946BD"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300" w:name="_Toc56519221"/>
      <w:bookmarkStart w:id="301" w:name="_Toc104279762"/>
      <w:bookmarkStart w:id="302" w:name="_Toc207646333"/>
      <w:bookmarkStart w:id="303" w:name="_Toc25227243"/>
      <w:bookmarkStart w:id="304" w:name="_Toc34039586"/>
      <w:bookmarkStart w:id="305" w:name="_Toc39046785"/>
      <w:bookmarkStart w:id="306" w:name="_Toc42934367"/>
      <w:bookmarkStart w:id="307" w:name="_Toc49844583"/>
      <w:r w:rsidRPr="00B3056F">
        <w:rPr>
          <w:lang w:val="en-US"/>
        </w:rPr>
        <w:t>6.1.2.2.</w:t>
      </w:r>
      <w:r>
        <w:rPr>
          <w:lang w:val="en-US"/>
        </w:rPr>
        <w:t>3</w:t>
      </w:r>
      <w:r w:rsidRPr="00B3056F">
        <w:rPr>
          <w:lang w:val="en-US"/>
        </w:rPr>
        <w:tab/>
        <w:t>ETag</w:t>
      </w:r>
      <w:bookmarkEnd w:id="300"/>
      <w:bookmarkEnd w:id="301"/>
      <w:bookmarkEnd w:id="302"/>
    </w:p>
    <w:p w14:paraId="1E439BFA" w14:textId="066EB82C" w:rsidR="008D2873" w:rsidRPr="00B3056F" w:rsidRDefault="008D2873" w:rsidP="008D2873">
      <w:pPr>
        <w:rPr>
          <w:lang w:val="en-US"/>
        </w:rPr>
      </w:pPr>
      <w:bookmarkStart w:id="308" w:name="_Toc11338467"/>
      <w:bookmarkStart w:id="309" w:name="_Toc27585099"/>
      <w:bookmarkStart w:id="310" w:name="_Toc36457055"/>
      <w:bookmarkStart w:id="311" w:name="_Toc45027939"/>
      <w:bookmarkStart w:id="312" w:name="_Toc45028774"/>
      <w:bookmarkStart w:id="313" w:name="_Toc56519222"/>
      <w:bookmarkStart w:id="314"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5" w:name="_Toc207646334"/>
      <w:r w:rsidRPr="00B3056F">
        <w:rPr>
          <w:lang w:val="en-US"/>
        </w:rPr>
        <w:t>6.1.2.2.</w:t>
      </w:r>
      <w:r>
        <w:rPr>
          <w:lang w:val="en-US"/>
        </w:rPr>
        <w:t>4</w:t>
      </w:r>
      <w:r w:rsidRPr="00B3056F">
        <w:rPr>
          <w:lang w:val="en-US"/>
        </w:rPr>
        <w:tab/>
        <w:t>If-Match</w:t>
      </w:r>
      <w:bookmarkEnd w:id="308"/>
      <w:bookmarkEnd w:id="309"/>
      <w:bookmarkEnd w:id="310"/>
      <w:bookmarkEnd w:id="311"/>
      <w:bookmarkEnd w:id="312"/>
      <w:bookmarkEnd w:id="313"/>
      <w:bookmarkEnd w:id="314"/>
      <w:bookmarkEnd w:id="315"/>
    </w:p>
    <w:p w14:paraId="51E4ECAB" w14:textId="2C2B83B9" w:rsidR="008D2873" w:rsidRPr="00B3056F" w:rsidRDefault="008D2873" w:rsidP="008D2873">
      <w:pPr>
        <w:rPr>
          <w:lang w:val="en-US"/>
        </w:rPr>
      </w:pPr>
      <w:bookmarkStart w:id="316" w:name="_Toc56519223"/>
      <w:bookmarkStart w:id="317"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8" w:name="_Toc207646335"/>
      <w:r w:rsidRPr="007021DF">
        <w:t>6.1.2.3</w:t>
      </w:r>
      <w:r w:rsidRPr="007021DF">
        <w:tab/>
        <w:t>HTTP custom headers</w:t>
      </w:r>
      <w:bookmarkEnd w:id="303"/>
      <w:bookmarkEnd w:id="304"/>
      <w:bookmarkEnd w:id="305"/>
      <w:bookmarkEnd w:id="306"/>
      <w:bookmarkEnd w:id="307"/>
      <w:bookmarkEnd w:id="316"/>
      <w:bookmarkEnd w:id="317"/>
      <w:bookmarkEnd w:id="318"/>
    </w:p>
    <w:p w14:paraId="4497AB15" w14:textId="77777777" w:rsidR="009267D1" w:rsidRPr="007021DF" w:rsidRDefault="009267D1" w:rsidP="00C22B12">
      <w:pPr>
        <w:pStyle w:val="Heading5"/>
        <w:rPr>
          <w:lang w:eastAsia="zh-CN"/>
        </w:rPr>
      </w:pPr>
      <w:bookmarkStart w:id="319" w:name="_Toc25227244"/>
      <w:bookmarkStart w:id="320" w:name="_Toc34039587"/>
      <w:bookmarkStart w:id="321" w:name="_Toc39046786"/>
      <w:bookmarkStart w:id="322" w:name="_Toc42934368"/>
      <w:bookmarkStart w:id="323" w:name="_Toc49844584"/>
      <w:bookmarkStart w:id="324" w:name="_Toc56519224"/>
      <w:bookmarkStart w:id="325" w:name="_Toc104279765"/>
      <w:bookmarkStart w:id="326" w:name="_Toc207646336"/>
      <w:r w:rsidRPr="007021DF">
        <w:t>6.1.2.3.1</w:t>
      </w:r>
      <w:r w:rsidRPr="007021DF">
        <w:rPr>
          <w:rFonts w:hint="eastAsia"/>
          <w:lang w:eastAsia="zh-CN"/>
        </w:rPr>
        <w:tab/>
      </w:r>
      <w:r w:rsidRPr="007021DF">
        <w:rPr>
          <w:lang w:eastAsia="zh-CN"/>
        </w:rPr>
        <w:t>General</w:t>
      </w:r>
      <w:bookmarkEnd w:id="319"/>
      <w:bookmarkEnd w:id="320"/>
      <w:bookmarkEnd w:id="321"/>
      <w:bookmarkEnd w:id="322"/>
      <w:bookmarkEnd w:id="323"/>
      <w:bookmarkEnd w:id="324"/>
      <w:bookmarkEnd w:id="325"/>
      <w:bookmarkEnd w:id="326"/>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7" w:name="_Toc25227245"/>
      <w:bookmarkStart w:id="328" w:name="_Toc34039588"/>
      <w:bookmarkStart w:id="329" w:name="_Toc39046787"/>
      <w:bookmarkStart w:id="330" w:name="_Toc42934369"/>
      <w:bookmarkStart w:id="331" w:name="_Toc49844585"/>
      <w:bookmarkStart w:id="332" w:name="_Toc56519225"/>
      <w:bookmarkStart w:id="333" w:name="_Toc104279766"/>
      <w:bookmarkStart w:id="334" w:name="_Toc207646337"/>
      <w:r w:rsidRPr="007021DF">
        <w:t>6.1.2.4</w:t>
      </w:r>
      <w:r w:rsidRPr="007021DF">
        <w:tab/>
        <w:t>HTTP multipart messages</w:t>
      </w:r>
      <w:bookmarkEnd w:id="327"/>
      <w:bookmarkEnd w:id="328"/>
      <w:bookmarkEnd w:id="329"/>
      <w:bookmarkEnd w:id="330"/>
      <w:bookmarkEnd w:id="331"/>
      <w:bookmarkEnd w:id="332"/>
      <w:bookmarkEnd w:id="333"/>
      <w:bookmarkEnd w:id="334"/>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5" w:name="_Toc25227246"/>
      <w:bookmarkStart w:id="336" w:name="_Toc34039589"/>
      <w:bookmarkStart w:id="337" w:name="_Toc39046788"/>
      <w:bookmarkStart w:id="338" w:name="_Toc42934370"/>
      <w:bookmarkStart w:id="339" w:name="_Toc49844586"/>
      <w:bookmarkStart w:id="340" w:name="_Toc56519226"/>
      <w:bookmarkStart w:id="341" w:name="_Toc104279767"/>
      <w:bookmarkStart w:id="342" w:name="_Toc207646338"/>
      <w:r w:rsidRPr="007021DF">
        <w:t>6.1.3</w:t>
      </w:r>
      <w:r w:rsidRPr="007021DF">
        <w:tab/>
        <w:t>Resources</w:t>
      </w:r>
      <w:bookmarkEnd w:id="335"/>
      <w:bookmarkEnd w:id="336"/>
      <w:bookmarkEnd w:id="337"/>
      <w:bookmarkEnd w:id="338"/>
      <w:bookmarkEnd w:id="339"/>
      <w:bookmarkEnd w:id="340"/>
      <w:bookmarkEnd w:id="341"/>
      <w:bookmarkEnd w:id="342"/>
    </w:p>
    <w:p w14:paraId="4577FB5B" w14:textId="77777777" w:rsidR="009267D1" w:rsidRPr="007021DF" w:rsidRDefault="009267D1" w:rsidP="00C22B12">
      <w:pPr>
        <w:pStyle w:val="Heading4"/>
      </w:pPr>
      <w:bookmarkStart w:id="343" w:name="_Toc25227247"/>
      <w:bookmarkStart w:id="344" w:name="_Toc34039590"/>
      <w:bookmarkStart w:id="345" w:name="_Toc39046789"/>
      <w:bookmarkStart w:id="346" w:name="_Toc42934371"/>
      <w:bookmarkStart w:id="347" w:name="_Toc49844587"/>
      <w:bookmarkStart w:id="348" w:name="_Toc56519227"/>
      <w:bookmarkStart w:id="349" w:name="_Toc104279768"/>
      <w:bookmarkStart w:id="350" w:name="_Toc207646339"/>
      <w:r w:rsidRPr="007021DF">
        <w:t>6.1.3.1</w:t>
      </w:r>
      <w:r w:rsidRPr="007021DF">
        <w:tab/>
        <w:t>Overview</w:t>
      </w:r>
      <w:bookmarkEnd w:id="343"/>
      <w:bookmarkEnd w:id="344"/>
      <w:bookmarkEnd w:id="345"/>
      <w:bookmarkEnd w:id="346"/>
      <w:bookmarkEnd w:id="347"/>
      <w:bookmarkEnd w:id="348"/>
      <w:bookmarkEnd w:id="349"/>
      <w:bookmarkEnd w:id="350"/>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15pt;height:228.1pt" o:ole="">
            <v:imagedata r:id="rId27" o:title=""/>
          </v:shape>
          <o:OLEObject Type="Embed" ProgID="Visio.Drawing.11" ShapeID="_x0000_i1034" DrawAspect="Content" ObjectID="_1818259117"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1" w:name="_Toc25227248"/>
      <w:bookmarkStart w:id="352" w:name="_Toc34039591"/>
      <w:bookmarkStart w:id="353" w:name="_Toc39046790"/>
      <w:bookmarkStart w:id="354" w:name="_Toc42934372"/>
      <w:bookmarkStart w:id="355" w:name="_Toc49844588"/>
      <w:bookmarkStart w:id="356" w:name="_Toc56519228"/>
      <w:bookmarkStart w:id="357" w:name="_Toc104279769"/>
      <w:bookmarkStart w:id="358" w:name="_Toc207646340"/>
      <w:r w:rsidRPr="007021DF">
        <w:t>6.1.3.2</w:t>
      </w:r>
      <w:r w:rsidRPr="007021DF">
        <w:tab/>
        <w:t xml:space="preserve">Resource: </w:t>
      </w:r>
      <w:r w:rsidRPr="007021DF">
        <w:rPr>
          <w:rFonts w:hint="eastAsia"/>
          <w:lang w:eastAsia="zh-CN"/>
        </w:rPr>
        <w:t xml:space="preserve"> UEContexts</w:t>
      </w:r>
      <w:bookmarkEnd w:id="351"/>
      <w:r>
        <w:rPr>
          <w:lang w:eastAsia="zh-CN"/>
        </w:rPr>
        <w:t xml:space="preserve"> (Store)</w:t>
      </w:r>
      <w:bookmarkEnd w:id="352"/>
      <w:bookmarkEnd w:id="353"/>
      <w:bookmarkEnd w:id="354"/>
      <w:bookmarkEnd w:id="355"/>
      <w:bookmarkEnd w:id="356"/>
      <w:bookmarkEnd w:id="357"/>
      <w:bookmarkEnd w:id="358"/>
    </w:p>
    <w:p w14:paraId="2BCB2AA7" w14:textId="77777777" w:rsidR="009267D1" w:rsidRPr="007021DF" w:rsidRDefault="009267D1" w:rsidP="00C22B12">
      <w:pPr>
        <w:pStyle w:val="Heading5"/>
      </w:pPr>
      <w:bookmarkStart w:id="359" w:name="_Toc25227249"/>
      <w:bookmarkStart w:id="360" w:name="_Toc34039592"/>
      <w:bookmarkStart w:id="361" w:name="_Toc39046791"/>
      <w:bookmarkStart w:id="362" w:name="_Toc42934373"/>
      <w:bookmarkStart w:id="363" w:name="_Toc49844589"/>
      <w:bookmarkStart w:id="364" w:name="_Toc56519229"/>
      <w:bookmarkStart w:id="365" w:name="_Toc104279770"/>
      <w:bookmarkStart w:id="366" w:name="_Toc207646341"/>
      <w:r w:rsidRPr="007021DF">
        <w:t>6.1.3.2.1</w:t>
      </w:r>
      <w:r w:rsidRPr="007021DF">
        <w:tab/>
        <w:t>Description</w:t>
      </w:r>
      <w:bookmarkEnd w:id="359"/>
      <w:bookmarkEnd w:id="360"/>
      <w:bookmarkEnd w:id="361"/>
      <w:bookmarkEnd w:id="362"/>
      <w:bookmarkEnd w:id="363"/>
      <w:bookmarkEnd w:id="364"/>
      <w:bookmarkEnd w:id="365"/>
      <w:bookmarkEnd w:id="366"/>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7" w:name="_Toc25227250"/>
      <w:bookmarkStart w:id="368" w:name="_Toc34039593"/>
      <w:bookmarkStart w:id="369" w:name="_Toc39046792"/>
      <w:bookmarkStart w:id="370" w:name="_Toc42934374"/>
      <w:bookmarkStart w:id="371" w:name="_Toc49844590"/>
      <w:bookmarkStart w:id="372" w:name="_Toc56519230"/>
      <w:bookmarkStart w:id="373" w:name="_Toc104279771"/>
      <w:bookmarkStart w:id="374" w:name="_Toc207646342"/>
      <w:r w:rsidRPr="007021DF">
        <w:t>6.1.3.2.2</w:t>
      </w:r>
      <w:r w:rsidRPr="007021DF">
        <w:tab/>
        <w:t>Resource Definition</w:t>
      </w:r>
      <w:bookmarkEnd w:id="367"/>
      <w:bookmarkEnd w:id="368"/>
      <w:bookmarkEnd w:id="369"/>
      <w:bookmarkEnd w:id="370"/>
      <w:bookmarkEnd w:id="371"/>
      <w:bookmarkEnd w:id="372"/>
      <w:bookmarkEnd w:id="373"/>
      <w:bookmarkEnd w:id="374"/>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5" w:name="_Toc25227251"/>
      <w:bookmarkStart w:id="376" w:name="_Toc34039594"/>
      <w:bookmarkStart w:id="377" w:name="_Toc39046793"/>
      <w:bookmarkStart w:id="378" w:name="_Toc42934375"/>
      <w:bookmarkStart w:id="379" w:name="_Toc49844591"/>
      <w:bookmarkStart w:id="380" w:name="_Toc56519231"/>
      <w:bookmarkStart w:id="381" w:name="_Toc104279772"/>
      <w:bookmarkStart w:id="382" w:name="_Toc207646343"/>
      <w:r w:rsidRPr="007021DF">
        <w:t>6.1.3.2.3</w:t>
      </w:r>
      <w:r w:rsidRPr="007021DF">
        <w:tab/>
        <w:t>Resource Standard Methods</w:t>
      </w:r>
      <w:bookmarkEnd w:id="375"/>
      <w:bookmarkEnd w:id="376"/>
      <w:bookmarkEnd w:id="377"/>
      <w:bookmarkEnd w:id="378"/>
      <w:bookmarkEnd w:id="379"/>
      <w:bookmarkEnd w:id="380"/>
      <w:bookmarkEnd w:id="381"/>
      <w:bookmarkEnd w:id="382"/>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3" w:name="_Toc25227252"/>
      <w:bookmarkStart w:id="384" w:name="_Toc34039595"/>
      <w:bookmarkStart w:id="385" w:name="_Toc39046794"/>
      <w:bookmarkStart w:id="386" w:name="_Toc42934376"/>
      <w:bookmarkStart w:id="387" w:name="_Toc49844592"/>
      <w:bookmarkStart w:id="388" w:name="_Toc56519232"/>
      <w:bookmarkStart w:id="389" w:name="_Toc104279773"/>
      <w:bookmarkStart w:id="390" w:name="_Toc207646344"/>
      <w:r w:rsidRPr="007021DF">
        <w:t>6.1.3.3</w:t>
      </w:r>
      <w:r w:rsidRPr="007021DF">
        <w:tab/>
        <w:t xml:space="preserve">Resource: </w:t>
      </w:r>
      <w:r w:rsidRPr="007021DF">
        <w:rPr>
          <w:rFonts w:hint="eastAsia"/>
          <w:lang w:eastAsia="zh-CN"/>
        </w:rPr>
        <w:t xml:space="preserve"> UEContext</w:t>
      </w:r>
      <w:bookmarkEnd w:id="383"/>
      <w:r>
        <w:rPr>
          <w:lang w:eastAsia="zh-CN"/>
        </w:rPr>
        <w:t xml:space="preserve"> (Document)</w:t>
      </w:r>
      <w:bookmarkEnd w:id="384"/>
      <w:bookmarkEnd w:id="385"/>
      <w:bookmarkEnd w:id="386"/>
      <w:bookmarkEnd w:id="387"/>
      <w:bookmarkEnd w:id="388"/>
      <w:bookmarkEnd w:id="389"/>
      <w:bookmarkEnd w:id="390"/>
    </w:p>
    <w:p w14:paraId="7FC66431" w14:textId="77777777" w:rsidR="009267D1" w:rsidRPr="007021DF" w:rsidRDefault="009267D1" w:rsidP="00C22B12">
      <w:pPr>
        <w:pStyle w:val="Heading5"/>
      </w:pPr>
      <w:bookmarkStart w:id="391" w:name="_Toc25227253"/>
      <w:bookmarkStart w:id="392" w:name="_Toc34039596"/>
      <w:bookmarkStart w:id="393" w:name="_Toc39046795"/>
      <w:bookmarkStart w:id="394" w:name="_Toc42934377"/>
      <w:bookmarkStart w:id="395" w:name="_Toc49844593"/>
      <w:bookmarkStart w:id="396" w:name="_Toc56519233"/>
      <w:bookmarkStart w:id="397" w:name="_Toc104279774"/>
      <w:bookmarkStart w:id="398" w:name="_Toc207646345"/>
      <w:r w:rsidRPr="007021DF">
        <w:t>6.1.3.</w:t>
      </w:r>
      <w:r w:rsidRPr="007021DF">
        <w:rPr>
          <w:rFonts w:hint="eastAsia"/>
          <w:lang w:eastAsia="zh-CN"/>
        </w:rPr>
        <w:t>3</w:t>
      </w:r>
      <w:r w:rsidRPr="007021DF">
        <w:t>.1</w:t>
      </w:r>
      <w:r w:rsidRPr="007021DF">
        <w:tab/>
        <w:t>Description</w:t>
      </w:r>
      <w:bookmarkEnd w:id="391"/>
      <w:bookmarkEnd w:id="392"/>
      <w:bookmarkEnd w:id="393"/>
      <w:bookmarkEnd w:id="394"/>
      <w:bookmarkEnd w:id="395"/>
      <w:bookmarkEnd w:id="396"/>
      <w:bookmarkEnd w:id="397"/>
      <w:bookmarkEnd w:id="398"/>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9" w:name="_Toc25227254"/>
      <w:bookmarkStart w:id="400" w:name="_Toc34039597"/>
      <w:bookmarkStart w:id="401" w:name="_Toc39046796"/>
      <w:bookmarkStart w:id="402" w:name="_Toc42934378"/>
      <w:bookmarkStart w:id="403" w:name="_Toc49844594"/>
      <w:bookmarkStart w:id="404" w:name="_Toc56519234"/>
      <w:bookmarkStart w:id="405" w:name="_Toc104279775"/>
      <w:bookmarkStart w:id="406" w:name="_Toc207646346"/>
      <w:r w:rsidRPr="007021DF">
        <w:t>6.1.3.</w:t>
      </w:r>
      <w:r w:rsidRPr="007021DF">
        <w:rPr>
          <w:rFonts w:hint="eastAsia"/>
          <w:lang w:eastAsia="zh-CN"/>
        </w:rPr>
        <w:t>3</w:t>
      </w:r>
      <w:r w:rsidRPr="007021DF">
        <w:t>.2</w:t>
      </w:r>
      <w:r w:rsidRPr="007021DF">
        <w:tab/>
        <w:t>Resource Definition</w:t>
      </w:r>
      <w:bookmarkEnd w:id="399"/>
      <w:bookmarkEnd w:id="400"/>
      <w:bookmarkEnd w:id="401"/>
      <w:bookmarkEnd w:id="402"/>
      <w:bookmarkEnd w:id="403"/>
      <w:bookmarkEnd w:id="404"/>
      <w:bookmarkEnd w:id="405"/>
      <w:bookmarkEnd w:id="406"/>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7" w:name="_Toc25227255"/>
      <w:bookmarkStart w:id="408" w:name="_Toc34039598"/>
      <w:bookmarkStart w:id="409" w:name="_Toc39046797"/>
      <w:bookmarkStart w:id="410" w:name="_Toc42934379"/>
      <w:bookmarkStart w:id="411" w:name="_Toc49844595"/>
      <w:bookmarkStart w:id="412" w:name="_Toc56519235"/>
      <w:bookmarkStart w:id="413" w:name="_Toc104279776"/>
      <w:bookmarkStart w:id="414" w:name="_Toc207646347"/>
      <w:r w:rsidRPr="007021DF">
        <w:t>6.1.3.</w:t>
      </w:r>
      <w:r w:rsidRPr="007021DF">
        <w:rPr>
          <w:rFonts w:hint="eastAsia"/>
          <w:lang w:eastAsia="zh-CN"/>
        </w:rPr>
        <w:t>3</w:t>
      </w:r>
      <w:r w:rsidRPr="007021DF">
        <w:t>.3</w:t>
      </w:r>
      <w:r w:rsidRPr="007021DF">
        <w:tab/>
        <w:t>Resource Standard Methods</w:t>
      </w:r>
      <w:bookmarkEnd w:id="407"/>
      <w:bookmarkEnd w:id="408"/>
      <w:bookmarkEnd w:id="409"/>
      <w:bookmarkEnd w:id="410"/>
      <w:bookmarkEnd w:id="411"/>
      <w:bookmarkEnd w:id="412"/>
      <w:bookmarkEnd w:id="413"/>
      <w:bookmarkEnd w:id="414"/>
    </w:p>
    <w:p w14:paraId="1A511103" w14:textId="77777777" w:rsidR="009267D1" w:rsidRPr="00A422B4" w:rsidRDefault="009267D1" w:rsidP="002A18F4">
      <w:pPr>
        <w:pStyle w:val="H6"/>
      </w:pPr>
      <w:bookmarkStart w:id="415" w:name="_Toc25227256"/>
      <w:bookmarkStart w:id="416" w:name="_Toc34039599"/>
      <w:bookmarkStart w:id="417" w:name="_Toc39046798"/>
      <w:bookmarkStart w:id="418" w:name="_Toc42934380"/>
      <w:bookmarkStart w:id="419" w:name="_Toc49844596"/>
      <w:bookmarkStart w:id="420" w:name="_Toc56519236"/>
      <w:r w:rsidRPr="000200DB">
        <w:t>6.1.3.</w:t>
      </w:r>
      <w:r w:rsidRPr="00A422B4">
        <w:t>3</w:t>
      </w:r>
      <w:r w:rsidRPr="000200DB">
        <w:t>.3.1</w:t>
      </w:r>
      <w:r w:rsidRPr="000200DB">
        <w:tab/>
      </w:r>
      <w:r w:rsidRPr="00A422B4">
        <w:t>PUT</w:t>
      </w:r>
      <w:bookmarkEnd w:id="415"/>
      <w:bookmarkEnd w:id="416"/>
      <w:bookmarkEnd w:id="417"/>
      <w:bookmarkEnd w:id="418"/>
      <w:bookmarkEnd w:id="419"/>
      <w:bookmarkEnd w:id="420"/>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1"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1"/>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2"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2"/>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3" w:name="_Toc25227257"/>
      <w:bookmarkStart w:id="424" w:name="_Toc34039600"/>
      <w:bookmarkStart w:id="425" w:name="_Toc39046799"/>
      <w:bookmarkStart w:id="426" w:name="_Toc42934381"/>
      <w:bookmarkStart w:id="427"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8" w:name="_Toc56519237"/>
      <w:r w:rsidRPr="000200DB">
        <w:t>6.1.3.</w:t>
      </w:r>
      <w:r w:rsidRPr="00A422B4">
        <w:t>3</w:t>
      </w:r>
      <w:r w:rsidRPr="000200DB">
        <w:t>.3.</w:t>
      </w:r>
      <w:r w:rsidRPr="00A422B4">
        <w:t>2</w:t>
      </w:r>
      <w:r w:rsidRPr="000200DB">
        <w:tab/>
      </w:r>
      <w:r w:rsidRPr="00A422B4">
        <w:t>DELETE</w:t>
      </w:r>
      <w:bookmarkEnd w:id="423"/>
      <w:bookmarkEnd w:id="424"/>
      <w:bookmarkEnd w:id="425"/>
      <w:bookmarkEnd w:id="426"/>
      <w:bookmarkEnd w:id="427"/>
      <w:bookmarkEnd w:id="428"/>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9"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9"/>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30" w:name="_Toc25227258"/>
      <w:bookmarkStart w:id="431" w:name="_Toc34039601"/>
      <w:bookmarkStart w:id="432" w:name="_Toc39046800"/>
      <w:bookmarkStart w:id="433" w:name="_Toc42934382"/>
      <w:bookmarkStart w:id="434"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5" w:name="_Toc11338490"/>
      <w:bookmarkStart w:id="436" w:name="_Toc27585122"/>
      <w:bookmarkStart w:id="437" w:name="_Toc36457078"/>
      <w:bookmarkStart w:id="438" w:name="_Toc45027962"/>
      <w:bookmarkStart w:id="439" w:name="_Toc45028797"/>
      <w:bookmarkStart w:id="440" w:name="_Toc67681556"/>
      <w:bookmarkStart w:id="441" w:name="_Toc82680132"/>
      <w:bookmarkStart w:id="442" w:name="_Toc88746022"/>
      <w:bookmarkStart w:id="443"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5"/>
    <w:bookmarkEnd w:id="436"/>
    <w:bookmarkEnd w:id="437"/>
    <w:bookmarkEnd w:id="438"/>
    <w:bookmarkEnd w:id="439"/>
    <w:bookmarkEnd w:id="440"/>
    <w:bookmarkEnd w:id="441"/>
    <w:bookmarkEnd w:id="442"/>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4" w:name="_Toc104279777"/>
      <w:bookmarkStart w:id="445" w:name="_Toc207646348"/>
      <w:r w:rsidRPr="007021DF">
        <w:t>6.1.3.3.4</w:t>
      </w:r>
      <w:r w:rsidRPr="007021DF">
        <w:tab/>
        <w:t>Resource Custom Operations</w:t>
      </w:r>
      <w:bookmarkEnd w:id="430"/>
      <w:bookmarkEnd w:id="431"/>
      <w:bookmarkEnd w:id="432"/>
      <w:bookmarkEnd w:id="433"/>
      <w:bookmarkEnd w:id="434"/>
      <w:bookmarkEnd w:id="443"/>
      <w:bookmarkEnd w:id="444"/>
      <w:bookmarkEnd w:id="445"/>
    </w:p>
    <w:p w14:paraId="18BF9686" w14:textId="77777777" w:rsidR="009267D1" w:rsidRPr="007021DF" w:rsidRDefault="009267D1" w:rsidP="004841B3">
      <w:pPr>
        <w:pStyle w:val="Heading6"/>
      </w:pPr>
      <w:bookmarkStart w:id="446" w:name="_Toc25227259"/>
      <w:bookmarkStart w:id="447" w:name="_Toc34039602"/>
      <w:bookmarkStart w:id="448" w:name="_Toc39046801"/>
      <w:bookmarkStart w:id="449" w:name="_Toc42934383"/>
      <w:bookmarkStart w:id="450" w:name="_Toc49844599"/>
      <w:bookmarkStart w:id="451" w:name="_Toc56519239"/>
      <w:bookmarkStart w:id="452" w:name="_Toc104279778"/>
      <w:bookmarkStart w:id="453" w:name="_Toc207646349"/>
      <w:r w:rsidRPr="007021DF">
        <w:t>6.1.3.3.4.1</w:t>
      </w:r>
      <w:r w:rsidRPr="007021DF">
        <w:tab/>
        <w:t>Overview</w:t>
      </w:r>
      <w:bookmarkEnd w:id="446"/>
      <w:bookmarkEnd w:id="447"/>
      <w:bookmarkEnd w:id="448"/>
      <w:bookmarkEnd w:id="449"/>
      <w:bookmarkEnd w:id="450"/>
      <w:bookmarkEnd w:id="451"/>
      <w:bookmarkEnd w:id="452"/>
      <w:bookmarkEnd w:id="453"/>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4" w:name="_Toc25227260"/>
      <w:bookmarkStart w:id="455" w:name="_Toc34039603"/>
      <w:bookmarkStart w:id="456" w:name="_Toc39046802"/>
      <w:bookmarkStart w:id="457" w:name="_Toc42934384"/>
      <w:bookmarkStart w:id="458" w:name="_Toc49844600"/>
      <w:bookmarkStart w:id="459" w:name="_Toc56519240"/>
      <w:bookmarkStart w:id="460" w:name="_Toc104279779"/>
      <w:bookmarkStart w:id="461" w:name="_Toc207646350"/>
      <w:r w:rsidRPr="007021DF">
        <w:t>6.1.3.3.4.2</w:t>
      </w:r>
      <w:r w:rsidRPr="007021DF">
        <w:tab/>
        <w:t xml:space="preserve">Operation: </w:t>
      </w:r>
      <w:r w:rsidRPr="007021DF">
        <w:rPr>
          <w:rFonts w:hint="eastAsia"/>
          <w:lang w:eastAsia="zh-CN"/>
        </w:rPr>
        <w:t>sendsms</w:t>
      </w:r>
      <w:bookmarkEnd w:id="454"/>
      <w:bookmarkEnd w:id="455"/>
      <w:bookmarkEnd w:id="456"/>
      <w:bookmarkEnd w:id="457"/>
      <w:bookmarkEnd w:id="458"/>
      <w:bookmarkEnd w:id="459"/>
      <w:bookmarkEnd w:id="460"/>
      <w:bookmarkEnd w:id="461"/>
    </w:p>
    <w:p w14:paraId="1B9961A3" w14:textId="77777777" w:rsidR="009267D1" w:rsidRPr="007021DF" w:rsidRDefault="009267D1" w:rsidP="00C22B12">
      <w:pPr>
        <w:pStyle w:val="Heading7"/>
        <w:numPr>
          <w:ilvl w:val="6"/>
          <w:numId w:val="0"/>
        </w:numPr>
        <w:ind w:left="1296" w:hanging="288"/>
        <w:rPr>
          <w:lang w:eastAsia="zh-CN"/>
        </w:rPr>
      </w:pPr>
      <w:bookmarkStart w:id="462" w:name="_Toc25227261"/>
      <w:bookmarkStart w:id="463" w:name="_Toc34039604"/>
      <w:bookmarkStart w:id="464" w:name="_Toc39046803"/>
      <w:bookmarkStart w:id="465" w:name="_Toc42934385"/>
      <w:bookmarkStart w:id="466" w:name="_Toc49844601"/>
      <w:bookmarkStart w:id="467" w:name="_Toc56519241"/>
      <w:bookmarkStart w:id="468" w:name="_Toc104279780"/>
      <w:bookmarkStart w:id="469" w:name="_Toc207646351"/>
      <w:r w:rsidRPr="007021DF">
        <w:t>6.1.3.3.4.2.1</w:t>
      </w:r>
      <w:r w:rsidRPr="007021DF">
        <w:tab/>
        <w:t>Description</w:t>
      </w:r>
      <w:bookmarkEnd w:id="462"/>
      <w:bookmarkEnd w:id="463"/>
      <w:bookmarkEnd w:id="464"/>
      <w:bookmarkEnd w:id="465"/>
      <w:bookmarkEnd w:id="466"/>
      <w:bookmarkEnd w:id="467"/>
      <w:bookmarkEnd w:id="468"/>
      <w:bookmarkEnd w:id="469"/>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70" w:name="_Toc25227262"/>
      <w:bookmarkStart w:id="471" w:name="_Toc34039605"/>
      <w:bookmarkStart w:id="472" w:name="_Toc39046804"/>
      <w:bookmarkStart w:id="473" w:name="_Toc42934386"/>
      <w:bookmarkStart w:id="474" w:name="_Toc49844602"/>
      <w:bookmarkStart w:id="475" w:name="_Toc56519242"/>
      <w:bookmarkStart w:id="476" w:name="_Toc104279781"/>
      <w:bookmarkStart w:id="477" w:name="_Toc207646352"/>
      <w:r w:rsidRPr="007021DF">
        <w:t>6.1.3.3.4.2.2</w:t>
      </w:r>
      <w:r w:rsidRPr="007021DF">
        <w:tab/>
        <w:t>Operation Definition</w:t>
      </w:r>
      <w:bookmarkEnd w:id="470"/>
      <w:bookmarkEnd w:id="471"/>
      <w:bookmarkEnd w:id="472"/>
      <w:bookmarkEnd w:id="473"/>
      <w:bookmarkEnd w:id="474"/>
      <w:bookmarkEnd w:id="475"/>
      <w:bookmarkEnd w:id="476"/>
      <w:bookmarkEnd w:id="477"/>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8"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8"/>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9"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9"/>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80"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80"/>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1" w:name="_Toc25227263"/>
      <w:bookmarkStart w:id="482" w:name="_Toc34039606"/>
      <w:bookmarkStart w:id="483" w:name="_Toc39046805"/>
      <w:bookmarkStart w:id="484" w:name="_Toc42934387"/>
      <w:bookmarkStart w:id="485"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6" w:name="_Toc104279782"/>
      <w:bookmarkStart w:id="487" w:name="_Toc207646353"/>
      <w:bookmarkStart w:id="488" w:name="_Toc56519243"/>
      <w:r>
        <w:t>6.1.3.3.4.3</w:t>
      </w:r>
      <w:r w:rsidRPr="007021DF">
        <w:tab/>
        <w:t xml:space="preserve">Operation: </w:t>
      </w:r>
      <w:r w:rsidRPr="007021DF">
        <w:rPr>
          <w:rFonts w:hint="eastAsia"/>
        </w:rPr>
        <w:t>send</w:t>
      </w:r>
      <w:r>
        <w:t>-mt-</w:t>
      </w:r>
      <w:r w:rsidRPr="007021DF">
        <w:rPr>
          <w:rFonts w:hint="eastAsia"/>
        </w:rPr>
        <w:t>sms</w:t>
      </w:r>
      <w:bookmarkEnd w:id="486"/>
      <w:bookmarkEnd w:id="487"/>
    </w:p>
    <w:p w14:paraId="1EC3201D" w14:textId="11A5F089" w:rsidR="00A61E0B" w:rsidRPr="007021DF" w:rsidRDefault="00A61E0B" w:rsidP="00A61E0B">
      <w:pPr>
        <w:pStyle w:val="Heading7"/>
        <w:numPr>
          <w:ilvl w:val="6"/>
          <w:numId w:val="0"/>
        </w:numPr>
        <w:ind w:left="1296" w:hanging="288"/>
        <w:rPr>
          <w:lang w:eastAsia="zh-CN"/>
        </w:rPr>
      </w:pPr>
      <w:bookmarkStart w:id="489" w:name="_Toc104279783"/>
      <w:bookmarkStart w:id="490" w:name="_Toc207646354"/>
      <w:r>
        <w:t>6.1.3.3.4.</w:t>
      </w:r>
      <w:r w:rsidR="00E169AE">
        <w:t>3</w:t>
      </w:r>
      <w:r w:rsidRPr="007021DF">
        <w:t>.1</w:t>
      </w:r>
      <w:r w:rsidRPr="007021DF">
        <w:tab/>
        <w:t>Description</w:t>
      </w:r>
      <w:bookmarkEnd w:id="489"/>
      <w:bookmarkEnd w:id="490"/>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1" w:name="_Toc104279784"/>
      <w:bookmarkStart w:id="492" w:name="_Toc207646355"/>
      <w:r>
        <w:t>6.1.3.3.4.</w:t>
      </w:r>
      <w:r w:rsidR="00E169AE">
        <w:t>3</w:t>
      </w:r>
      <w:r w:rsidRPr="007021DF">
        <w:t>.2</w:t>
      </w:r>
      <w:r w:rsidRPr="007021DF">
        <w:tab/>
        <w:t>Operation Definition</w:t>
      </w:r>
      <w:bookmarkEnd w:id="491"/>
      <w:bookmarkEnd w:id="492"/>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3" w:name="_Toc104279785"/>
      <w:bookmarkStart w:id="494" w:name="_Toc207646356"/>
      <w:r w:rsidRPr="007021DF">
        <w:t>6.1.4</w:t>
      </w:r>
      <w:r w:rsidRPr="007021DF">
        <w:tab/>
        <w:t>Custom Operations without associated resources</w:t>
      </w:r>
      <w:bookmarkEnd w:id="481"/>
      <w:bookmarkEnd w:id="482"/>
      <w:bookmarkEnd w:id="483"/>
      <w:bookmarkEnd w:id="484"/>
      <w:bookmarkEnd w:id="485"/>
      <w:bookmarkEnd w:id="488"/>
      <w:bookmarkEnd w:id="493"/>
      <w:bookmarkEnd w:id="494"/>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5" w:name="_Toc25227264"/>
      <w:bookmarkStart w:id="496" w:name="_Toc34039607"/>
      <w:bookmarkStart w:id="497" w:name="_Toc39046806"/>
      <w:bookmarkStart w:id="498" w:name="_Toc42934388"/>
      <w:bookmarkStart w:id="499" w:name="_Toc49844604"/>
      <w:bookmarkStart w:id="500" w:name="_Toc56519244"/>
      <w:bookmarkStart w:id="501" w:name="_Toc104279786"/>
      <w:bookmarkStart w:id="502" w:name="_Toc207646357"/>
      <w:r w:rsidRPr="007021DF">
        <w:t>6.1.5</w:t>
      </w:r>
      <w:r w:rsidRPr="007021DF">
        <w:tab/>
        <w:t>Notifications</w:t>
      </w:r>
      <w:bookmarkEnd w:id="495"/>
      <w:bookmarkEnd w:id="496"/>
      <w:bookmarkEnd w:id="497"/>
      <w:bookmarkEnd w:id="498"/>
      <w:bookmarkEnd w:id="499"/>
      <w:bookmarkEnd w:id="500"/>
      <w:bookmarkEnd w:id="501"/>
      <w:bookmarkEnd w:id="502"/>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3" w:name="_Toc25227265"/>
      <w:bookmarkStart w:id="504" w:name="_Toc34039608"/>
      <w:bookmarkStart w:id="505" w:name="_Toc39046807"/>
      <w:bookmarkStart w:id="506" w:name="_Toc42934389"/>
      <w:bookmarkStart w:id="507" w:name="_Toc49844605"/>
      <w:bookmarkStart w:id="508" w:name="_Toc56519245"/>
      <w:bookmarkStart w:id="509" w:name="_Toc104279787"/>
      <w:bookmarkStart w:id="510" w:name="_Toc207646358"/>
      <w:r w:rsidRPr="007021DF">
        <w:t>6.1.6</w:t>
      </w:r>
      <w:r w:rsidRPr="007021DF">
        <w:tab/>
        <w:t>Data Model</w:t>
      </w:r>
      <w:bookmarkEnd w:id="503"/>
      <w:bookmarkEnd w:id="504"/>
      <w:bookmarkEnd w:id="505"/>
      <w:bookmarkEnd w:id="506"/>
      <w:bookmarkEnd w:id="507"/>
      <w:bookmarkEnd w:id="508"/>
      <w:bookmarkEnd w:id="509"/>
      <w:bookmarkEnd w:id="510"/>
    </w:p>
    <w:p w14:paraId="3F24A6AC" w14:textId="77777777" w:rsidR="009267D1" w:rsidRPr="007021DF" w:rsidRDefault="009267D1" w:rsidP="00C22B12">
      <w:pPr>
        <w:pStyle w:val="Heading4"/>
      </w:pPr>
      <w:bookmarkStart w:id="511" w:name="_Toc25227266"/>
      <w:bookmarkStart w:id="512" w:name="_Toc34039609"/>
      <w:bookmarkStart w:id="513" w:name="_Toc39046808"/>
      <w:bookmarkStart w:id="514" w:name="_Toc42934390"/>
      <w:bookmarkStart w:id="515" w:name="_Toc49844606"/>
      <w:bookmarkStart w:id="516" w:name="_Toc56519246"/>
      <w:bookmarkStart w:id="517" w:name="_Toc104279788"/>
      <w:bookmarkStart w:id="518" w:name="_Toc207646359"/>
      <w:r w:rsidRPr="007021DF">
        <w:t>6.1.6.1</w:t>
      </w:r>
      <w:r w:rsidRPr="007021DF">
        <w:tab/>
        <w:t>General</w:t>
      </w:r>
      <w:bookmarkEnd w:id="511"/>
      <w:bookmarkEnd w:id="512"/>
      <w:bookmarkEnd w:id="513"/>
      <w:bookmarkEnd w:id="514"/>
      <w:bookmarkEnd w:id="515"/>
      <w:bookmarkEnd w:id="516"/>
      <w:bookmarkEnd w:id="517"/>
      <w:bookmarkEnd w:id="518"/>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9" w:name="_Toc25227267"/>
      <w:bookmarkStart w:id="520" w:name="_Toc34039610"/>
      <w:bookmarkStart w:id="521" w:name="_Toc39046809"/>
      <w:bookmarkStart w:id="522" w:name="_Toc42934391"/>
      <w:bookmarkStart w:id="523" w:name="_Toc49844607"/>
      <w:bookmarkStart w:id="524" w:name="_Toc56519247"/>
      <w:bookmarkStart w:id="525" w:name="_Toc104279789"/>
      <w:bookmarkStart w:id="526" w:name="_Toc207646360"/>
      <w:r w:rsidRPr="007021DF">
        <w:rPr>
          <w:lang w:val="en-US"/>
        </w:rPr>
        <w:t>6.1.6.2</w:t>
      </w:r>
      <w:r w:rsidRPr="007021DF">
        <w:rPr>
          <w:lang w:val="en-US"/>
        </w:rPr>
        <w:tab/>
        <w:t>Structured data types</w:t>
      </w:r>
      <w:bookmarkEnd w:id="519"/>
      <w:bookmarkEnd w:id="520"/>
      <w:bookmarkEnd w:id="521"/>
      <w:bookmarkEnd w:id="522"/>
      <w:bookmarkEnd w:id="523"/>
      <w:bookmarkEnd w:id="524"/>
      <w:bookmarkEnd w:id="525"/>
      <w:bookmarkEnd w:id="526"/>
    </w:p>
    <w:p w14:paraId="4AEA9E18" w14:textId="77777777" w:rsidR="009267D1" w:rsidRPr="007021DF" w:rsidRDefault="009267D1" w:rsidP="00C22B12">
      <w:pPr>
        <w:pStyle w:val="Heading5"/>
      </w:pPr>
      <w:bookmarkStart w:id="527" w:name="_Toc25227268"/>
      <w:bookmarkStart w:id="528" w:name="_Toc34039611"/>
      <w:bookmarkStart w:id="529" w:name="_Toc39046810"/>
      <w:bookmarkStart w:id="530" w:name="_Toc42934392"/>
      <w:bookmarkStart w:id="531" w:name="_Toc49844608"/>
      <w:bookmarkStart w:id="532" w:name="_Toc56519248"/>
      <w:bookmarkStart w:id="533" w:name="_Toc104279790"/>
      <w:bookmarkStart w:id="534" w:name="_Toc207646361"/>
      <w:r w:rsidRPr="007021DF">
        <w:t>6.1.6.2.1</w:t>
      </w:r>
      <w:r w:rsidRPr="007021DF">
        <w:tab/>
        <w:t>Introduction</w:t>
      </w:r>
      <w:bookmarkEnd w:id="527"/>
      <w:bookmarkEnd w:id="528"/>
      <w:bookmarkEnd w:id="529"/>
      <w:bookmarkEnd w:id="530"/>
      <w:bookmarkEnd w:id="531"/>
      <w:bookmarkEnd w:id="532"/>
      <w:bookmarkEnd w:id="533"/>
      <w:bookmarkEnd w:id="534"/>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5" w:name="_Toc25227269"/>
      <w:bookmarkStart w:id="536" w:name="_Toc34039612"/>
      <w:bookmarkStart w:id="537" w:name="_Toc39046811"/>
      <w:bookmarkStart w:id="538" w:name="_Toc42934393"/>
      <w:bookmarkStart w:id="539" w:name="_Toc49844609"/>
      <w:bookmarkStart w:id="540" w:name="_Toc56519249"/>
      <w:bookmarkStart w:id="541" w:name="_Toc104279791"/>
      <w:bookmarkStart w:id="542" w:name="_Toc207646362"/>
      <w:r w:rsidRPr="007021DF">
        <w:t>6.1.6.2.2</w:t>
      </w:r>
      <w:r w:rsidRPr="007021DF">
        <w:tab/>
        <w:t xml:space="preserve">Type: </w:t>
      </w:r>
      <w:r w:rsidRPr="007021DF">
        <w:rPr>
          <w:rFonts w:hint="eastAsia"/>
          <w:lang w:eastAsia="zh-CN"/>
        </w:rPr>
        <w:t>UeSmsContextData</w:t>
      </w:r>
      <w:bookmarkEnd w:id="535"/>
      <w:bookmarkEnd w:id="536"/>
      <w:bookmarkEnd w:id="537"/>
      <w:bookmarkEnd w:id="538"/>
      <w:bookmarkEnd w:id="539"/>
      <w:bookmarkEnd w:id="540"/>
      <w:bookmarkEnd w:id="541"/>
      <w:bookmarkEnd w:id="542"/>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3" w:name="_Toc25227270"/>
      <w:bookmarkStart w:id="544" w:name="_Toc34039613"/>
      <w:bookmarkStart w:id="545" w:name="_Toc39046812"/>
      <w:bookmarkStart w:id="546" w:name="_Toc42934394"/>
      <w:bookmarkStart w:id="547" w:name="_Toc49844610"/>
      <w:bookmarkStart w:id="548" w:name="_Toc56519250"/>
      <w:bookmarkStart w:id="549" w:name="_Toc104279792"/>
      <w:bookmarkStart w:id="550" w:name="_Toc207646363"/>
      <w:r w:rsidRPr="007021DF">
        <w:t>6.1.6.2.</w:t>
      </w:r>
      <w:r w:rsidRPr="007021DF">
        <w:rPr>
          <w:rFonts w:hint="eastAsia"/>
          <w:lang w:eastAsia="zh-CN"/>
        </w:rPr>
        <w:t>3</w:t>
      </w:r>
      <w:r w:rsidRPr="007021DF">
        <w:tab/>
        <w:t xml:space="preserve">Type: </w:t>
      </w:r>
      <w:r w:rsidRPr="007021DF">
        <w:rPr>
          <w:rFonts w:hint="eastAsia"/>
          <w:lang w:eastAsia="zh-CN"/>
        </w:rPr>
        <w:t>SmsRecordData</w:t>
      </w:r>
      <w:bookmarkEnd w:id="543"/>
      <w:bookmarkEnd w:id="544"/>
      <w:bookmarkEnd w:id="545"/>
      <w:bookmarkEnd w:id="546"/>
      <w:bookmarkEnd w:id="547"/>
      <w:bookmarkEnd w:id="548"/>
      <w:bookmarkEnd w:id="549"/>
      <w:bookmarkEnd w:id="550"/>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1" w:name="_Toc25227271"/>
      <w:bookmarkStart w:id="552" w:name="_Toc34039614"/>
      <w:bookmarkStart w:id="553" w:name="_Toc39046813"/>
      <w:bookmarkStart w:id="554" w:name="_Toc42934395"/>
      <w:bookmarkStart w:id="555" w:name="_Toc49844611"/>
      <w:bookmarkStart w:id="556" w:name="_Toc56519251"/>
      <w:bookmarkStart w:id="557" w:name="_Toc104279793"/>
      <w:bookmarkStart w:id="558" w:name="_Toc207646364"/>
      <w:r w:rsidRPr="007021DF">
        <w:t>6.1.6.2.</w:t>
      </w:r>
      <w:r w:rsidRPr="007021DF">
        <w:rPr>
          <w:rFonts w:hint="eastAsia"/>
          <w:lang w:eastAsia="zh-CN"/>
        </w:rPr>
        <w:t>4</w:t>
      </w:r>
      <w:r w:rsidRPr="007021DF">
        <w:tab/>
      </w:r>
      <w:r w:rsidRPr="007021DF">
        <w:rPr>
          <w:rFonts w:hint="eastAsia"/>
          <w:lang w:eastAsia="zh-CN"/>
        </w:rPr>
        <w:t>Void</w:t>
      </w:r>
      <w:bookmarkEnd w:id="551"/>
      <w:bookmarkEnd w:id="552"/>
      <w:bookmarkEnd w:id="553"/>
      <w:bookmarkEnd w:id="554"/>
      <w:bookmarkEnd w:id="555"/>
      <w:bookmarkEnd w:id="556"/>
      <w:bookmarkEnd w:id="557"/>
      <w:bookmarkEnd w:id="558"/>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9" w:name="_Toc25227272"/>
      <w:bookmarkStart w:id="560" w:name="_Toc34039615"/>
      <w:bookmarkStart w:id="561" w:name="_Toc39046814"/>
      <w:bookmarkStart w:id="562" w:name="_Toc42934396"/>
      <w:bookmarkStart w:id="563" w:name="_Toc49844612"/>
      <w:bookmarkStart w:id="564" w:name="_Toc56519252"/>
      <w:bookmarkStart w:id="565" w:name="_Toc104279794"/>
      <w:bookmarkStart w:id="566" w:name="_Toc207646365"/>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9"/>
      <w:bookmarkEnd w:id="560"/>
      <w:bookmarkEnd w:id="561"/>
      <w:bookmarkEnd w:id="562"/>
      <w:bookmarkEnd w:id="563"/>
      <w:bookmarkEnd w:id="564"/>
      <w:bookmarkEnd w:id="565"/>
      <w:bookmarkEnd w:id="566"/>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7" w:name="_Toc25227273"/>
      <w:bookmarkStart w:id="568" w:name="_Toc34039616"/>
      <w:bookmarkStart w:id="569" w:name="_Toc39046815"/>
      <w:bookmarkStart w:id="570" w:name="_Toc42934397"/>
      <w:bookmarkStart w:id="571" w:name="_Toc49844613"/>
      <w:bookmarkStart w:id="572" w:name="_Toc56519253"/>
      <w:bookmarkStart w:id="573" w:name="_Toc104279795"/>
      <w:bookmarkStart w:id="574" w:name="_Toc207646366"/>
      <w:r w:rsidRPr="007021DF">
        <w:rPr>
          <w:lang w:val="en-US"/>
        </w:rPr>
        <w:t>6.1.6.3</w:t>
      </w:r>
      <w:r w:rsidRPr="007021DF">
        <w:rPr>
          <w:lang w:val="en-US"/>
        </w:rPr>
        <w:tab/>
        <w:t>Simple data types and enumerations</w:t>
      </w:r>
      <w:bookmarkEnd w:id="567"/>
      <w:bookmarkEnd w:id="568"/>
      <w:bookmarkEnd w:id="569"/>
      <w:bookmarkEnd w:id="570"/>
      <w:bookmarkEnd w:id="571"/>
      <w:bookmarkEnd w:id="572"/>
      <w:bookmarkEnd w:id="573"/>
      <w:bookmarkEnd w:id="574"/>
    </w:p>
    <w:p w14:paraId="65E8484E" w14:textId="77777777" w:rsidR="009267D1" w:rsidRPr="007021DF" w:rsidRDefault="009267D1" w:rsidP="00C22B12">
      <w:pPr>
        <w:pStyle w:val="Heading5"/>
      </w:pPr>
      <w:bookmarkStart w:id="575" w:name="_Toc25227274"/>
      <w:bookmarkStart w:id="576" w:name="_Toc34039617"/>
      <w:bookmarkStart w:id="577" w:name="_Toc39046816"/>
      <w:bookmarkStart w:id="578" w:name="_Toc42934398"/>
      <w:bookmarkStart w:id="579" w:name="_Toc49844614"/>
      <w:bookmarkStart w:id="580" w:name="_Toc56519254"/>
      <w:bookmarkStart w:id="581" w:name="_Toc104279796"/>
      <w:bookmarkStart w:id="582" w:name="_Toc207646367"/>
      <w:r w:rsidRPr="007021DF">
        <w:t>6.1.6.3.1</w:t>
      </w:r>
      <w:r w:rsidRPr="007021DF">
        <w:tab/>
        <w:t>Introduction</w:t>
      </w:r>
      <w:bookmarkEnd w:id="575"/>
      <w:bookmarkEnd w:id="576"/>
      <w:bookmarkEnd w:id="577"/>
      <w:bookmarkEnd w:id="578"/>
      <w:bookmarkEnd w:id="579"/>
      <w:bookmarkEnd w:id="580"/>
      <w:bookmarkEnd w:id="581"/>
      <w:bookmarkEnd w:id="582"/>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3" w:name="_Toc25227275"/>
      <w:bookmarkStart w:id="584" w:name="_Toc34039618"/>
      <w:bookmarkStart w:id="585" w:name="_Toc39046817"/>
      <w:bookmarkStart w:id="586" w:name="_Toc42934399"/>
      <w:bookmarkStart w:id="587" w:name="_Toc49844615"/>
      <w:bookmarkStart w:id="588" w:name="_Toc56519255"/>
      <w:bookmarkStart w:id="589" w:name="_Toc104279797"/>
      <w:bookmarkStart w:id="590" w:name="_Toc207646368"/>
      <w:r w:rsidRPr="007021DF">
        <w:t>6.1.6.3.2</w:t>
      </w:r>
      <w:r w:rsidRPr="007021DF">
        <w:tab/>
        <w:t>Simple data types</w:t>
      </w:r>
      <w:bookmarkEnd w:id="583"/>
      <w:bookmarkEnd w:id="584"/>
      <w:bookmarkEnd w:id="585"/>
      <w:bookmarkEnd w:id="586"/>
      <w:bookmarkEnd w:id="587"/>
      <w:bookmarkEnd w:id="588"/>
      <w:bookmarkEnd w:id="589"/>
      <w:bookmarkEnd w:id="590"/>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1" w:name="_Toc25227276"/>
      <w:bookmarkStart w:id="592" w:name="_Toc34039619"/>
      <w:bookmarkStart w:id="593" w:name="_Toc39046818"/>
      <w:bookmarkStart w:id="594" w:name="_Toc42934400"/>
      <w:bookmarkStart w:id="595" w:name="_Toc49844616"/>
      <w:bookmarkStart w:id="596" w:name="_Toc56519256"/>
      <w:bookmarkStart w:id="597" w:name="_Toc104279798"/>
      <w:bookmarkStart w:id="598" w:name="_Toc207646369"/>
      <w:r w:rsidRPr="007021DF">
        <w:t>6.1.6.3.3</w:t>
      </w:r>
      <w:r w:rsidRPr="007021DF">
        <w:tab/>
        <w:t xml:space="preserve">Enumeration: </w:t>
      </w:r>
      <w:r w:rsidRPr="007021DF">
        <w:rPr>
          <w:rFonts w:hint="eastAsia"/>
          <w:lang w:eastAsia="zh-CN"/>
        </w:rPr>
        <w:t>SmsDeliveryStatus</w:t>
      </w:r>
      <w:bookmarkEnd w:id="591"/>
      <w:bookmarkEnd w:id="592"/>
      <w:bookmarkEnd w:id="593"/>
      <w:bookmarkEnd w:id="594"/>
      <w:bookmarkEnd w:id="595"/>
      <w:bookmarkEnd w:id="596"/>
      <w:bookmarkEnd w:id="597"/>
      <w:bookmarkEnd w:id="598"/>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9" w:name="_Toc25227277"/>
      <w:bookmarkStart w:id="600" w:name="_Toc34039620"/>
      <w:bookmarkStart w:id="601" w:name="_Toc39046819"/>
      <w:bookmarkStart w:id="602" w:name="_Toc42934401"/>
      <w:bookmarkStart w:id="603" w:name="_Toc49844617"/>
      <w:bookmarkStart w:id="604" w:name="_Toc56519257"/>
      <w:bookmarkStart w:id="605" w:name="_Toc104279799"/>
      <w:bookmarkStart w:id="606" w:name="_Toc207646370"/>
      <w:r w:rsidRPr="007021DF">
        <w:t>6.1.6.4</w:t>
      </w:r>
      <w:r w:rsidRPr="007021DF">
        <w:tab/>
        <w:t>Binary data</w:t>
      </w:r>
      <w:bookmarkEnd w:id="599"/>
      <w:bookmarkEnd w:id="600"/>
      <w:bookmarkEnd w:id="601"/>
      <w:bookmarkEnd w:id="602"/>
      <w:bookmarkEnd w:id="603"/>
      <w:bookmarkEnd w:id="604"/>
      <w:bookmarkEnd w:id="605"/>
      <w:bookmarkEnd w:id="606"/>
    </w:p>
    <w:p w14:paraId="6877EDD9" w14:textId="77777777" w:rsidR="009267D1" w:rsidRPr="007021DF" w:rsidRDefault="009267D1" w:rsidP="00C22B12">
      <w:pPr>
        <w:pStyle w:val="Heading5"/>
        <w:rPr>
          <w:lang w:val="en-US"/>
        </w:rPr>
      </w:pPr>
      <w:bookmarkStart w:id="607" w:name="_Toc25227278"/>
      <w:bookmarkStart w:id="608" w:name="_Toc34039621"/>
      <w:bookmarkStart w:id="609" w:name="_Toc39046820"/>
      <w:bookmarkStart w:id="610" w:name="_Toc42934402"/>
      <w:bookmarkStart w:id="611" w:name="_Toc49844618"/>
      <w:bookmarkStart w:id="612" w:name="_Toc56519258"/>
      <w:bookmarkStart w:id="613" w:name="_Toc104279800"/>
      <w:bookmarkStart w:id="614" w:name="_Toc207646371"/>
      <w:r w:rsidRPr="007021DF">
        <w:rPr>
          <w:lang w:val="en-US"/>
        </w:rPr>
        <w:t>6.1.6.4.1</w:t>
      </w:r>
      <w:r w:rsidRPr="007021DF">
        <w:rPr>
          <w:lang w:val="en-US"/>
        </w:rPr>
        <w:tab/>
        <w:t>Introduction</w:t>
      </w:r>
      <w:bookmarkEnd w:id="607"/>
      <w:bookmarkEnd w:id="608"/>
      <w:bookmarkEnd w:id="609"/>
      <w:bookmarkEnd w:id="610"/>
      <w:bookmarkEnd w:id="611"/>
      <w:bookmarkEnd w:id="612"/>
      <w:bookmarkEnd w:id="613"/>
      <w:bookmarkEnd w:id="614"/>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5" w:name="_Toc25227279"/>
      <w:bookmarkStart w:id="616"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7" w:name="_Toc39046821"/>
      <w:bookmarkStart w:id="618" w:name="_Toc42934403"/>
      <w:bookmarkStart w:id="619" w:name="_Toc49844619"/>
      <w:bookmarkStart w:id="620" w:name="_Toc56519259"/>
      <w:bookmarkStart w:id="621" w:name="_Toc104279801"/>
      <w:bookmarkStart w:id="622" w:name="_Toc207646372"/>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5"/>
      <w:bookmarkEnd w:id="616"/>
      <w:bookmarkEnd w:id="617"/>
      <w:bookmarkEnd w:id="618"/>
      <w:bookmarkEnd w:id="619"/>
      <w:bookmarkEnd w:id="620"/>
      <w:bookmarkEnd w:id="621"/>
      <w:bookmarkEnd w:id="622"/>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3" w:name="_Toc25227280"/>
      <w:bookmarkStart w:id="624" w:name="_Toc34039623"/>
      <w:bookmarkStart w:id="625" w:name="_Toc39046822"/>
      <w:bookmarkStart w:id="626" w:name="_Toc42934404"/>
      <w:bookmarkStart w:id="627" w:name="_Toc49844620"/>
      <w:bookmarkStart w:id="628" w:name="_Toc56519260"/>
      <w:bookmarkStart w:id="629" w:name="_Toc104279802"/>
      <w:bookmarkStart w:id="630" w:name="_Toc207646373"/>
      <w:r w:rsidRPr="007021DF">
        <w:t>6.1.7</w:t>
      </w:r>
      <w:r w:rsidRPr="007021DF">
        <w:tab/>
        <w:t>Error Handling</w:t>
      </w:r>
      <w:bookmarkEnd w:id="623"/>
      <w:bookmarkEnd w:id="624"/>
      <w:bookmarkEnd w:id="625"/>
      <w:bookmarkEnd w:id="626"/>
      <w:bookmarkEnd w:id="627"/>
      <w:bookmarkEnd w:id="628"/>
      <w:bookmarkEnd w:id="629"/>
      <w:bookmarkEnd w:id="630"/>
    </w:p>
    <w:p w14:paraId="6B905975" w14:textId="77777777" w:rsidR="009267D1" w:rsidRPr="007021DF" w:rsidRDefault="009267D1" w:rsidP="00C22B12">
      <w:pPr>
        <w:pStyle w:val="Heading4"/>
      </w:pPr>
      <w:bookmarkStart w:id="631" w:name="_Toc25227281"/>
      <w:bookmarkStart w:id="632" w:name="_Toc34039624"/>
      <w:bookmarkStart w:id="633" w:name="_Toc39046823"/>
      <w:bookmarkStart w:id="634" w:name="_Toc42934405"/>
      <w:bookmarkStart w:id="635" w:name="_Toc49844621"/>
      <w:bookmarkStart w:id="636" w:name="_Toc56519261"/>
      <w:bookmarkStart w:id="637" w:name="_Toc104279803"/>
      <w:bookmarkStart w:id="638" w:name="_Toc207646374"/>
      <w:r w:rsidRPr="007021DF">
        <w:t>6.1.7.1</w:t>
      </w:r>
      <w:r w:rsidRPr="007021DF">
        <w:tab/>
        <w:t>General</w:t>
      </w:r>
      <w:bookmarkEnd w:id="631"/>
      <w:bookmarkEnd w:id="632"/>
      <w:bookmarkEnd w:id="633"/>
      <w:bookmarkEnd w:id="634"/>
      <w:bookmarkEnd w:id="635"/>
      <w:bookmarkEnd w:id="636"/>
      <w:bookmarkEnd w:id="637"/>
      <w:bookmarkEnd w:id="638"/>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9" w:name="_Toc25227282"/>
      <w:bookmarkStart w:id="640" w:name="_Toc34039625"/>
      <w:bookmarkStart w:id="641" w:name="_Toc39046824"/>
      <w:bookmarkStart w:id="642" w:name="_Toc42934406"/>
      <w:bookmarkStart w:id="643" w:name="_Toc49844622"/>
      <w:bookmarkStart w:id="644" w:name="_Toc56519262"/>
      <w:bookmarkStart w:id="645" w:name="_Toc104279804"/>
      <w:bookmarkStart w:id="646" w:name="_Toc207646375"/>
      <w:r w:rsidRPr="007021DF">
        <w:t>6.1.7.2</w:t>
      </w:r>
      <w:r w:rsidRPr="007021DF">
        <w:tab/>
        <w:t>Protocol Errors</w:t>
      </w:r>
      <w:bookmarkEnd w:id="639"/>
      <w:bookmarkEnd w:id="640"/>
      <w:bookmarkEnd w:id="641"/>
      <w:bookmarkEnd w:id="642"/>
      <w:bookmarkEnd w:id="643"/>
      <w:bookmarkEnd w:id="644"/>
      <w:bookmarkEnd w:id="645"/>
      <w:bookmarkEnd w:id="646"/>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7" w:name="_Toc25227283"/>
      <w:bookmarkStart w:id="648" w:name="_Toc34039626"/>
      <w:bookmarkStart w:id="649" w:name="_Toc39046825"/>
      <w:bookmarkStart w:id="650" w:name="_Toc42934407"/>
      <w:bookmarkStart w:id="651" w:name="_Toc49844623"/>
      <w:bookmarkStart w:id="652" w:name="_Toc56519263"/>
      <w:bookmarkStart w:id="653" w:name="_Toc104279805"/>
      <w:bookmarkStart w:id="654" w:name="_Toc207646376"/>
      <w:r w:rsidRPr="007021DF">
        <w:t>6.1.7.3</w:t>
      </w:r>
      <w:r w:rsidRPr="007021DF">
        <w:tab/>
        <w:t>Application Errors</w:t>
      </w:r>
      <w:bookmarkEnd w:id="647"/>
      <w:bookmarkEnd w:id="648"/>
      <w:bookmarkEnd w:id="649"/>
      <w:bookmarkEnd w:id="650"/>
      <w:bookmarkEnd w:id="651"/>
      <w:bookmarkEnd w:id="652"/>
      <w:bookmarkEnd w:id="653"/>
      <w:bookmarkEnd w:id="654"/>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5" w:name="_Toc25227284"/>
      <w:bookmarkStart w:id="656" w:name="_Toc34039627"/>
      <w:bookmarkStart w:id="657" w:name="_Toc39046826"/>
      <w:bookmarkStart w:id="658" w:name="_Toc42934408"/>
      <w:bookmarkStart w:id="659" w:name="_Toc49844624"/>
      <w:bookmarkStart w:id="660" w:name="_Toc56519264"/>
      <w:bookmarkStart w:id="661" w:name="_Toc104279806"/>
      <w:bookmarkStart w:id="662" w:name="_Toc207646377"/>
      <w:r w:rsidRPr="007021DF">
        <w:t>6.1.8</w:t>
      </w:r>
      <w:r w:rsidRPr="007021DF">
        <w:tab/>
        <w:t>Feature negotiation</w:t>
      </w:r>
      <w:bookmarkEnd w:id="655"/>
      <w:bookmarkEnd w:id="656"/>
      <w:bookmarkEnd w:id="657"/>
      <w:bookmarkEnd w:id="658"/>
      <w:bookmarkEnd w:id="659"/>
      <w:bookmarkEnd w:id="660"/>
      <w:bookmarkEnd w:id="661"/>
      <w:bookmarkEnd w:id="662"/>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3" w:name="_Toc25227285"/>
      <w:bookmarkStart w:id="664" w:name="_Toc34039628"/>
      <w:bookmarkStart w:id="665" w:name="_Toc39046827"/>
      <w:bookmarkStart w:id="666" w:name="_Toc42934409"/>
      <w:bookmarkStart w:id="667" w:name="_Toc49844625"/>
      <w:bookmarkStart w:id="668" w:name="_Toc56519265"/>
      <w:bookmarkStart w:id="669" w:name="_Toc104279807"/>
      <w:bookmarkStart w:id="670" w:name="_Toc207646378"/>
      <w:r w:rsidRPr="007021DF">
        <w:rPr>
          <w:lang w:val="en-US"/>
        </w:rPr>
        <w:t>6.1.</w:t>
      </w:r>
      <w:r w:rsidRPr="007021DF">
        <w:rPr>
          <w:rFonts w:hint="eastAsia"/>
          <w:lang w:val="en-US" w:eastAsia="zh-CN"/>
        </w:rPr>
        <w:t>9</w:t>
      </w:r>
      <w:r w:rsidRPr="007021DF">
        <w:rPr>
          <w:lang w:val="en-US"/>
        </w:rPr>
        <w:tab/>
        <w:t>Security</w:t>
      </w:r>
      <w:bookmarkEnd w:id="663"/>
      <w:bookmarkEnd w:id="664"/>
      <w:bookmarkEnd w:id="665"/>
      <w:bookmarkEnd w:id="666"/>
      <w:bookmarkEnd w:id="667"/>
      <w:bookmarkEnd w:id="668"/>
      <w:bookmarkEnd w:id="669"/>
      <w:bookmarkEnd w:id="670"/>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1" w:name="_Toc56519266"/>
      <w:bookmarkStart w:id="672" w:name="_Toc104279808"/>
      <w:bookmarkStart w:id="673" w:name="_Toc207646379"/>
      <w:r w:rsidRPr="003B2883">
        <w:t>6.1.</w:t>
      </w:r>
      <w:r>
        <w:t>10</w:t>
      </w:r>
      <w:r w:rsidRPr="003B2883">
        <w:tab/>
      </w:r>
      <w:r>
        <w:t>HTTP redirection</w:t>
      </w:r>
      <w:bookmarkEnd w:id="671"/>
      <w:bookmarkEnd w:id="672"/>
      <w:bookmarkEnd w:id="673"/>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4" w:name="_Toc25227286"/>
      <w:bookmarkStart w:id="675" w:name="_Toc34039629"/>
      <w:bookmarkStart w:id="676" w:name="_Toc39046828"/>
      <w:bookmarkStart w:id="677" w:name="_Toc42934410"/>
      <w:bookmarkStart w:id="678" w:name="_Toc49844626"/>
      <w:bookmarkStart w:id="679" w:name="_Toc56519267"/>
      <w:bookmarkStart w:id="680" w:name="_Toc104279809"/>
      <w:bookmarkStart w:id="681" w:name="_Toc207646380"/>
      <w:r w:rsidRPr="007021DF">
        <w:t>Annex A (normative):</w:t>
      </w:r>
      <w:r w:rsidRPr="007021DF">
        <w:br/>
        <w:t>OpenAPI specification</w:t>
      </w:r>
      <w:bookmarkEnd w:id="674"/>
      <w:bookmarkEnd w:id="675"/>
      <w:bookmarkEnd w:id="676"/>
      <w:bookmarkEnd w:id="677"/>
      <w:bookmarkEnd w:id="678"/>
      <w:bookmarkEnd w:id="679"/>
      <w:bookmarkEnd w:id="680"/>
      <w:bookmarkEnd w:id="681"/>
    </w:p>
    <w:p w14:paraId="7BB3B230" w14:textId="77777777" w:rsidR="009267D1" w:rsidRPr="007021DF" w:rsidRDefault="009267D1" w:rsidP="00A46D29">
      <w:pPr>
        <w:pStyle w:val="Heading1"/>
      </w:pPr>
      <w:bookmarkStart w:id="682" w:name="_Toc25227287"/>
      <w:bookmarkStart w:id="683" w:name="_Toc34039630"/>
      <w:bookmarkStart w:id="684" w:name="_Toc39046829"/>
      <w:bookmarkStart w:id="685" w:name="_Toc42934411"/>
      <w:bookmarkStart w:id="686" w:name="_Toc49844627"/>
      <w:bookmarkStart w:id="687" w:name="_Toc56519268"/>
      <w:bookmarkStart w:id="688" w:name="_Toc104279810"/>
      <w:bookmarkStart w:id="689" w:name="_Toc207646381"/>
      <w:r w:rsidRPr="007021DF">
        <w:t>A.1</w:t>
      </w:r>
      <w:r w:rsidRPr="007021DF">
        <w:tab/>
        <w:t>General</w:t>
      </w:r>
      <w:bookmarkEnd w:id="682"/>
      <w:bookmarkEnd w:id="683"/>
      <w:bookmarkEnd w:id="684"/>
      <w:bookmarkEnd w:id="685"/>
      <w:bookmarkEnd w:id="686"/>
      <w:bookmarkEnd w:id="687"/>
      <w:bookmarkEnd w:id="688"/>
      <w:bookmarkEnd w:id="689"/>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90" w:name="_Toc25227288"/>
      <w:bookmarkStart w:id="691" w:name="_Toc34039631"/>
      <w:bookmarkStart w:id="692" w:name="_Toc39046830"/>
      <w:bookmarkStart w:id="693" w:name="_Toc42934412"/>
      <w:bookmarkStart w:id="694" w:name="_Toc49844628"/>
      <w:bookmarkStart w:id="695" w:name="_Toc56519269"/>
      <w:bookmarkStart w:id="696" w:name="_Toc104279811"/>
      <w:bookmarkStart w:id="697" w:name="_Toc207646382"/>
      <w:r w:rsidRPr="007021DF">
        <w:t>A.2</w:t>
      </w:r>
      <w:r w:rsidRPr="007021DF">
        <w:tab/>
      </w:r>
      <w:r w:rsidRPr="007021DF">
        <w:rPr>
          <w:rFonts w:hint="eastAsia"/>
          <w:lang w:eastAsia="zh-CN"/>
        </w:rPr>
        <w:t>Nsmsf_SMService</w:t>
      </w:r>
      <w:r w:rsidRPr="007021DF">
        <w:t xml:space="preserve"> API</w:t>
      </w:r>
      <w:bookmarkEnd w:id="690"/>
      <w:bookmarkEnd w:id="691"/>
      <w:bookmarkEnd w:id="692"/>
      <w:bookmarkEnd w:id="693"/>
      <w:bookmarkEnd w:id="694"/>
      <w:bookmarkEnd w:id="695"/>
      <w:bookmarkEnd w:id="696"/>
      <w:bookmarkEnd w:id="697"/>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2450BE2C" w:rsidR="009267D1" w:rsidRPr="007021DF" w:rsidRDefault="009267D1" w:rsidP="009267D1">
      <w:pPr>
        <w:pStyle w:val="PL"/>
      </w:pPr>
      <w:r w:rsidRPr="007021DF">
        <w:t xml:space="preserve">  version: '</w:t>
      </w:r>
      <w:r w:rsidR="001D722E">
        <w:t>2.</w:t>
      </w:r>
      <w:r w:rsidR="00315E1A">
        <w:t>4</w:t>
      </w:r>
      <w:r w:rsidR="001D722E">
        <w:t>.</w:t>
      </w:r>
      <w:r w:rsidR="008007D5">
        <w:t>0</w:t>
      </w:r>
      <w:r w:rsidR="00315E1A">
        <w:t>-alpha.</w:t>
      </w:r>
      <w:r w:rsidR="00D16328">
        <w:t>2</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35753D73" w:rsidR="009267D1" w:rsidRDefault="009267D1" w:rsidP="009267D1">
      <w:pPr>
        <w:pStyle w:val="PL"/>
      </w:pPr>
      <w:r>
        <w:t xml:space="preserve">    © </w:t>
      </w:r>
      <w:r w:rsidR="001D722E">
        <w:t>20</w:t>
      </w:r>
      <w:r w:rsidR="001D722E">
        <w:rPr>
          <w:rFonts w:hint="eastAsia"/>
          <w:lang w:eastAsia="zh-CN"/>
        </w:rPr>
        <w:t>2</w:t>
      </w:r>
      <w:r w:rsidR="00315E1A">
        <w:rPr>
          <w:lang w:eastAsia="zh-CN"/>
        </w:rPr>
        <w:t>5</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489C671D" w:rsidR="009267D1" w:rsidRPr="007021DF" w:rsidRDefault="009267D1" w:rsidP="009267D1">
      <w:pPr>
        <w:pStyle w:val="PL"/>
      </w:pPr>
      <w:r w:rsidRPr="007021DF">
        <w:t xml:space="preserve">  description: 3GPP TS 29.540 V</w:t>
      </w:r>
      <w:r w:rsidR="001D722E">
        <w:t>1</w:t>
      </w:r>
      <w:r w:rsidR="00315E1A">
        <w:t>9</w:t>
      </w:r>
      <w:r w:rsidR="001D722E">
        <w:t>.</w:t>
      </w:r>
      <w:r w:rsidR="00D16328">
        <w:t>3</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8" w:name="historyclause"/>
      <w:r w:rsidRPr="007021DF">
        <w:br w:type="page"/>
      </w:r>
      <w:bookmarkStart w:id="699" w:name="_Toc25227289"/>
      <w:bookmarkStart w:id="700" w:name="_Toc34039632"/>
      <w:bookmarkStart w:id="701" w:name="_Toc39046831"/>
      <w:bookmarkStart w:id="702" w:name="_Toc42934413"/>
      <w:bookmarkStart w:id="703" w:name="_Toc49844629"/>
      <w:bookmarkStart w:id="704" w:name="_Toc56519270"/>
      <w:bookmarkStart w:id="705" w:name="_Toc104279812"/>
      <w:bookmarkStart w:id="706" w:name="_Toc207646383"/>
      <w:r w:rsidRPr="007021DF">
        <w:rPr>
          <w:lang w:val="en-US"/>
        </w:rPr>
        <w:t>Annex B (Inform</w:t>
      </w:r>
      <w:r w:rsidRPr="007021DF">
        <w:rPr>
          <w:lang w:val="fr-FR"/>
        </w:rPr>
        <w:t>ative):</w:t>
      </w:r>
      <w:r w:rsidRPr="007021DF">
        <w:rPr>
          <w:lang w:val="fr-FR"/>
        </w:rPr>
        <w:br/>
        <w:t>HTTP Multipart Messages</w:t>
      </w:r>
      <w:bookmarkEnd w:id="699"/>
      <w:bookmarkEnd w:id="700"/>
      <w:bookmarkEnd w:id="701"/>
      <w:bookmarkEnd w:id="702"/>
      <w:bookmarkEnd w:id="703"/>
      <w:bookmarkEnd w:id="704"/>
      <w:bookmarkEnd w:id="705"/>
      <w:bookmarkEnd w:id="706"/>
    </w:p>
    <w:p w14:paraId="3F5D8858" w14:textId="77777777" w:rsidR="009267D1" w:rsidRPr="007021DF" w:rsidRDefault="009267D1" w:rsidP="00A46D29">
      <w:pPr>
        <w:pStyle w:val="Heading1"/>
        <w:rPr>
          <w:lang w:val="en-US"/>
        </w:rPr>
      </w:pPr>
      <w:bookmarkStart w:id="707" w:name="_Toc25227290"/>
      <w:bookmarkStart w:id="708" w:name="_Toc34039633"/>
      <w:bookmarkStart w:id="709" w:name="_Toc39046832"/>
      <w:bookmarkStart w:id="710" w:name="_Toc42934414"/>
      <w:bookmarkStart w:id="711" w:name="_Toc49844630"/>
      <w:bookmarkStart w:id="712" w:name="_Toc56519271"/>
      <w:bookmarkStart w:id="713" w:name="_Toc104279813"/>
      <w:bookmarkStart w:id="714" w:name="_Toc207646384"/>
      <w:r w:rsidRPr="007021DF">
        <w:rPr>
          <w:lang w:val="en-US"/>
        </w:rPr>
        <w:t>B.1</w:t>
      </w:r>
      <w:r w:rsidRPr="007021DF">
        <w:rPr>
          <w:lang w:val="en-US"/>
        </w:rPr>
        <w:tab/>
        <w:t>Example of HTTP multipart message</w:t>
      </w:r>
      <w:bookmarkEnd w:id="707"/>
      <w:bookmarkEnd w:id="708"/>
      <w:bookmarkEnd w:id="709"/>
      <w:bookmarkEnd w:id="710"/>
      <w:bookmarkEnd w:id="711"/>
      <w:bookmarkEnd w:id="712"/>
      <w:bookmarkEnd w:id="713"/>
      <w:bookmarkEnd w:id="714"/>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5" w:name="_Toc25227291"/>
      <w:bookmarkStart w:id="716" w:name="_Toc34039634"/>
      <w:bookmarkStart w:id="717" w:name="_Toc39046833"/>
      <w:bookmarkStart w:id="718" w:name="_Toc42934415"/>
      <w:bookmarkStart w:id="719" w:name="_Toc49844631"/>
      <w:bookmarkStart w:id="720" w:name="_Toc56519272"/>
      <w:bookmarkStart w:id="721" w:name="_Toc104279814"/>
      <w:bookmarkStart w:id="722" w:name="_Toc207646385"/>
      <w:r w:rsidRPr="007021DF">
        <w:t>B.2</w:t>
      </w:r>
      <w:r w:rsidRPr="007021DF">
        <w:tab/>
      </w:r>
      <w:r w:rsidRPr="007021DF">
        <w:rPr>
          <w:rFonts w:hint="eastAsia"/>
          <w:lang w:eastAsia="zh-CN"/>
        </w:rPr>
        <w:t>Void</w:t>
      </w:r>
      <w:bookmarkEnd w:id="715"/>
      <w:bookmarkEnd w:id="716"/>
      <w:bookmarkEnd w:id="717"/>
      <w:bookmarkEnd w:id="718"/>
      <w:bookmarkEnd w:id="719"/>
      <w:bookmarkEnd w:id="720"/>
      <w:bookmarkEnd w:id="721"/>
      <w:bookmarkEnd w:id="722"/>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3" w:name="_Toc25227292"/>
      <w:bookmarkStart w:id="724" w:name="_Toc34039635"/>
      <w:bookmarkStart w:id="725" w:name="_Toc39046834"/>
      <w:bookmarkStart w:id="726" w:name="_Toc42934416"/>
      <w:bookmarkStart w:id="727" w:name="_Toc49844632"/>
      <w:bookmarkStart w:id="728" w:name="_Toc56519273"/>
      <w:bookmarkStart w:id="729" w:name="_Toc104279815"/>
      <w:bookmarkStart w:id="730" w:name="_Toc207646386"/>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3"/>
      <w:bookmarkEnd w:id="724"/>
      <w:bookmarkEnd w:id="725"/>
      <w:bookmarkEnd w:id="726"/>
      <w:bookmarkEnd w:id="727"/>
      <w:bookmarkEnd w:id="728"/>
      <w:bookmarkEnd w:id="729"/>
      <w:bookmarkEnd w:id="730"/>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1"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1"/>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2" w:name="_Toc25227293"/>
      <w:bookmarkStart w:id="733" w:name="_Toc34039636"/>
      <w:bookmarkStart w:id="734" w:name="_Toc39046835"/>
      <w:bookmarkStart w:id="735" w:name="_Toc42934417"/>
      <w:bookmarkStart w:id="736" w:name="_Toc49844633"/>
      <w:bookmarkStart w:id="737" w:name="_Toc56519274"/>
      <w:bookmarkStart w:id="738" w:name="_Toc104279816"/>
      <w:bookmarkStart w:id="739" w:name="_Toc207646387"/>
      <w:r w:rsidRPr="007021DF">
        <w:t xml:space="preserve">Annex </w:t>
      </w:r>
      <w:r w:rsidRPr="007021DF">
        <w:rPr>
          <w:rFonts w:hint="eastAsia"/>
          <w:lang w:eastAsia="zh-CN"/>
        </w:rPr>
        <w:t>C</w:t>
      </w:r>
      <w:r w:rsidRPr="007021DF">
        <w:t xml:space="preserve"> (informative):</w:t>
      </w:r>
      <w:r w:rsidRPr="007021DF">
        <w:br/>
        <w:t>Change history</w:t>
      </w:r>
      <w:bookmarkEnd w:id="732"/>
      <w:bookmarkEnd w:id="733"/>
      <w:bookmarkEnd w:id="734"/>
      <w:bookmarkEnd w:id="735"/>
      <w:bookmarkEnd w:id="736"/>
      <w:bookmarkEnd w:id="737"/>
      <w:bookmarkEnd w:id="738"/>
      <w:bookmarkEnd w:id="739"/>
    </w:p>
    <w:bookmarkEnd w:id="698"/>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bookmarkEnd w:id="1"/>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5B6D5" w14:textId="77777777" w:rsidR="008A1201" w:rsidRDefault="008A1201">
      <w:r>
        <w:separator/>
      </w:r>
    </w:p>
  </w:endnote>
  <w:endnote w:type="continuationSeparator" w:id="0">
    <w:p w14:paraId="7E26AD12" w14:textId="77777777" w:rsidR="008A1201" w:rsidRDefault="008A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87D03" w14:textId="77777777" w:rsidR="008A1201" w:rsidRDefault="008A1201">
      <w:r>
        <w:separator/>
      </w:r>
    </w:p>
  </w:footnote>
  <w:footnote w:type="continuationSeparator" w:id="0">
    <w:p w14:paraId="2910D478" w14:textId="77777777" w:rsidR="008A1201" w:rsidRDefault="008A1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212FFD6E"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967">
      <w:rPr>
        <w:rFonts w:ascii="Arial" w:hAnsi="Arial" w:cs="Arial"/>
        <w:b/>
        <w:noProof/>
        <w:sz w:val="18"/>
        <w:szCs w:val="18"/>
      </w:rPr>
      <w:t>3GPP TS 29.540 V19.3.0 (2025-09)</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7967">
      <w:rPr>
        <w:rFonts w:ascii="Arial" w:hAnsi="Arial" w:cs="Arial"/>
        <w:b/>
        <w:noProof/>
        <w:sz w:val="18"/>
        <w:szCs w:val="18"/>
      </w:rPr>
      <w:t>43</w:t>
    </w:r>
    <w:r>
      <w:rPr>
        <w:rFonts w:ascii="Arial" w:hAnsi="Arial" w:cs="Arial"/>
        <w:b/>
        <w:sz w:val="18"/>
        <w:szCs w:val="18"/>
      </w:rPr>
      <w:fldChar w:fldCharType="end"/>
    </w:r>
  </w:p>
  <w:p w14:paraId="161EDFF2" w14:textId="0A8142D8"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967">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85EB9"/>
    <w:rsid w:val="00A92BA1"/>
    <w:rsid w:val="00A93AE8"/>
    <w:rsid w:val="00AA5CA2"/>
    <w:rsid w:val="00AA6802"/>
    <w:rsid w:val="00AA7B24"/>
    <w:rsid w:val="00AB11DD"/>
    <w:rsid w:val="00AB1EEA"/>
    <w:rsid w:val="00AB4970"/>
    <w:rsid w:val="00AC2D53"/>
    <w:rsid w:val="00AC406C"/>
    <w:rsid w:val="00AC6BC6"/>
    <w:rsid w:val="00AC7325"/>
    <w:rsid w:val="00AD2A51"/>
    <w:rsid w:val="00AD41E7"/>
    <w:rsid w:val="00AD5935"/>
    <w:rsid w:val="00AE5996"/>
    <w:rsid w:val="00AE65E2"/>
    <w:rsid w:val="00B00512"/>
    <w:rsid w:val="00B02BC1"/>
    <w:rsid w:val="00B0442C"/>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27534-AB75-4D28-80F9-CAD1B8813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43</Pages>
  <Words>14726</Words>
  <Characters>83943</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42</cp:revision>
  <cp:lastPrinted>2019-02-25T14:05:00Z</cp:lastPrinted>
  <dcterms:created xsi:type="dcterms:W3CDTF">2024-01-02T13:05:00Z</dcterms:created>
  <dcterms:modified xsi:type="dcterms:W3CDTF">2025-09-01T11:12:00Z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