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307ABE73"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r w:rsidR="001835F5">
              <w:t>4</w:t>
            </w:r>
            <w:r w:rsidRPr="0051736F">
              <w:t xml:space="preserve">.0 </w:t>
            </w:r>
            <w:r w:rsidRPr="0051736F">
              <w:rPr>
                <w:sz w:val="32"/>
              </w:rPr>
              <w:t>(202</w:t>
            </w:r>
            <w:r w:rsidR="00F22359" w:rsidRPr="0051736F">
              <w:rPr>
                <w:sz w:val="32"/>
              </w:rPr>
              <w:t>5</w:t>
            </w:r>
            <w:r w:rsidRPr="0051736F">
              <w:rPr>
                <w:sz w:val="32"/>
              </w:rPr>
              <w:t>-</w:t>
            </w:r>
            <w:r w:rsidR="00F22359" w:rsidRPr="0051736F">
              <w:rPr>
                <w:sz w:val="32"/>
              </w:rPr>
              <w:t>0</w:t>
            </w:r>
            <w:r w:rsidR="001835F5">
              <w:rPr>
                <w:sz w:val="32"/>
              </w:rPr>
              <w:t>9</w:t>
            </w:r>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20210775" r:id="rId10"/>
              </w:object>
            </w:r>
          </w:p>
        </w:tc>
        <w:bookmarkStart w:id="1" w:name="_MON_1637044125"/>
        <w:bookmarkEnd w:id="1"/>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5pt;height:75pt" o:ole="">
                  <v:imagedata r:id="rId11" o:title=""/>
                </v:shape>
                <o:OLEObject Type="Embed" ProgID="Word.Picture.8" ShapeID="_x0000_i1026" DrawAspect="Content" ObjectID="_1820210776"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2"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2"/>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3"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4"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4"/>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5"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6AFD7C60"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F22359" w:rsidRPr="0051736F">
              <w:rPr>
                <w:noProof/>
                <w:sz w:val="18"/>
              </w:rPr>
              <w:t>5</w:t>
            </w:r>
            <w:r w:rsidRPr="0051736F">
              <w:rPr>
                <w:noProof/>
                <w:sz w:val="18"/>
              </w:rPr>
              <w:t>, 3GPP Organizational Partners (ARIB, ATIS, CCSA, ETSI, TSDSI, TTA, TTC).</w:t>
            </w:r>
            <w:bookmarkStart w:id="6" w:name="copyrightaddon"/>
            <w:bookmarkEnd w:id="6"/>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5"/>
          </w:p>
          <w:p w14:paraId="3C8DB638" w14:textId="77777777" w:rsidR="00E16509" w:rsidRPr="0051736F" w:rsidRDefault="00E16509" w:rsidP="00133525"/>
        </w:tc>
      </w:tr>
      <w:bookmarkEnd w:id="3"/>
    </w:tbl>
    <w:p w14:paraId="0BCF9DB3" w14:textId="77777777" w:rsidR="00080512" w:rsidRPr="0051736F" w:rsidRDefault="00080512">
      <w:pPr>
        <w:pStyle w:val="TT"/>
      </w:pPr>
      <w:r w:rsidRPr="0051736F">
        <w:br w:type="page"/>
      </w:r>
      <w:bookmarkStart w:id="7" w:name="tableOfContents"/>
      <w:bookmarkEnd w:id="7"/>
      <w:r w:rsidRPr="0051736F">
        <w:lastRenderedPageBreak/>
        <w:t>Contents</w:t>
      </w:r>
    </w:p>
    <w:p w14:paraId="355E454A" w14:textId="0706C384" w:rsidR="00D022C4" w:rsidRDefault="007E5F46">
      <w:pPr>
        <w:pStyle w:val="TOC1"/>
        <w:rPr>
          <w:rFonts w:asciiTheme="minorHAnsi" w:eastAsiaTheme="minorEastAsia" w:hAnsiTheme="minorHAnsi" w:cstheme="minorBidi"/>
          <w:kern w:val="2"/>
          <w:sz w:val="24"/>
          <w:szCs w:val="24"/>
          <w14:ligatures w14:val="standardContextual"/>
        </w:rPr>
      </w:pPr>
      <w:r w:rsidRPr="0051736F">
        <w:fldChar w:fldCharType="begin"/>
      </w:r>
      <w:r w:rsidRPr="0051736F">
        <w:instrText xml:space="preserve"> TOC \o "1-9" </w:instrText>
      </w:r>
      <w:r w:rsidRPr="0051736F">
        <w:fldChar w:fldCharType="separate"/>
      </w:r>
      <w:r w:rsidR="00D022C4">
        <w:t>Foreword</w:t>
      </w:r>
      <w:r w:rsidR="00D022C4">
        <w:tab/>
      </w:r>
      <w:r w:rsidR="00D022C4">
        <w:fldChar w:fldCharType="begin"/>
      </w:r>
      <w:r w:rsidR="00D022C4">
        <w:instrText xml:space="preserve"> PAGEREF _Toc209590179 \h </w:instrText>
      </w:r>
      <w:r w:rsidR="00D022C4">
        <w:fldChar w:fldCharType="separate"/>
      </w:r>
      <w:r w:rsidR="00D022C4">
        <w:t>12</w:t>
      </w:r>
      <w:r w:rsidR="00D022C4">
        <w:fldChar w:fldCharType="end"/>
      </w:r>
    </w:p>
    <w:p w14:paraId="7C94EBD7" w14:textId="5DF1A783" w:rsidR="00D022C4" w:rsidRDefault="00D022C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_Toc209590180 \h </w:instrText>
      </w:r>
      <w:r>
        <w:fldChar w:fldCharType="separate"/>
      </w:r>
      <w:r>
        <w:t>13</w:t>
      </w:r>
      <w:r>
        <w:fldChar w:fldCharType="end"/>
      </w:r>
    </w:p>
    <w:p w14:paraId="78288DA4" w14:textId="5C42079C" w:rsidR="00D022C4" w:rsidRDefault="00D022C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_Toc209590181 \h </w:instrText>
      </w:r>
      <w:r>
        <w:fldChar w:fldCharType="separate"/>
      </w:r>
      <w:r>
        <w:t>13</w:t>
      </w:r>
      <w:r>
        <w:fldChar w:fldCharType="end"/>
      </w:r>
    </w:p>
    <w:p w14:paraId="46CEB434" w14:textId="136124A4" w:rsidR="00D022C4" w:rsidRDefault="00D022C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_Toc209590182 \h </w:instrText>
      </w:r>
      <w:r>
        <w:fldChar w:fldCharType="separate"/>
      </w:r>
      <w:r>
        <w:t>15</w:t>
      </w:r>
      <w:r>
        <w:fldChar w:fldCharType="end"/>
      </w:r>
    </w:p>
    <w:p w14:paraId="02E410D3" w14:textId="38F1A339" w:rsidR="00D022C4" w:rsidRDefault="00D022C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_Toc209590183 \h </w:instrText>
      </w:r>
      <w:r>
        <w:fldChar w:fldCharType="separate"/>
      </w:r>
      <w:r>
        <w:t>15</w:t>
      </w:r>
      <w:r>
        <w:fldChar w:fldCharType="end"/>
      </w:r>
    </w:p>
    <w:p w14:paraId="026631A4" w14:textId="492A008A" w:rsidR="00D022C4" w:rsidRDefault="00D022C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_Toc209590184 \h </w:instrText>
      </w:r>
      <w:r>
        <w:fldChar w:fldCharType="separate"/>
      </w:r>
      <w:r>
        <w:t>15</w:t>
      </w:r>
      <w:r>
        <w:fldChar w:fldCharType="end"/>
      </w:r>
    </w:p>
    <w:p w14:paraId="258B22E5" w14:textId="491B6926" w:rsidR="00D022C4" w:rsidRDefault="00D022C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_Toc209590185 \h </w:instrText>
      </w:r>
      <w:r>
        <w:fldChar w:fldCharType="separate"/>
      </w:r>
      <w:r>
        <w:t>16</w:t>
      </w:r>
      <w:r>
        <w:fldChar w:fldCharType="end"/>
      </w:r>
    </w:p>
    <w:p w14:paraId="65C66C26" w14:textId="2B9751BA" w:rsidR="00D022C4" w:rsidRDefault="00D022C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_Toc209590186 \h </w:instrText>
      </w:r>
      <w:r>
        <w:fldChar w:fldCharType="separate"/>
      </w:r>
      <w:r>
        <w:t>16</w:t>
      </w:r>
      <w:r>
        <w:fldChar w:fldCharType="end"/>
      </w:r>
    </w:p>
    <w:p w14:paraId="082FD283" w14:textId="13F5A0C0"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_Toc209590187 \h </w:instrText>
      </w:r>
      <w:r>
        <w:fldChar w:fldCharType="separate"/>
      </w:r>
      <w:r>
        <w:t>16</w:t>
      </w:r>
      <w:r>
        <w:fldChar w:fldCharType="end"/>
      </w:r>
    </w:p>
    <w:p w14:paraId="2DABA3DD" w14:textId="0C732091" w:rsidR="00D022C4" w:rsidRDefault="00D022C4">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_Toc209590188 \h </w:instrText>
      </w:r>
      <w:r>
        <w:fldChar w:fldCharType="separate"/>
      </w:r>
      <w:r>
        <w:t>16</w:t>
      </w:r>
      <w:r>
        <w:fldChar w:fldCharType="end"/>
      </w:r>
    </w:p>
    <w:p w14:paraId="2CBA1893" w14:textId="57AD0725" w:rsidR="00D022C4" w:rsidRDefault="00D022C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_Toc209590189 \h </w:instrText>
      </w:r>
      <w:r>
        <w:fldChar w:fldCharType="separate"/>
      </w:r>
      <w:r>
        <w:t>18</w:t>
      </w:r>
      <w:r>
        <w:fldChar w:fldCharType="end"/>
      </w:r>
    </w:p>
    <w:p w14:paraId="7A4D7738" w14:textId="0659ADA7" w:rsidR="00D022C4" w:rsidRDefault="00D022C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_Toc209590190 \h </w:instrText>
      </w:r>
      <w:r>
        <w:fldChar w:fldCharType="separate"/>
      </w:r>
      <w:r>
        <w:t>19</w:t>
      </w:r>
      <w:r>
        <w:fldChar w:fldCharType="end"/>
      </w:r>
    </w:p>
    <w:p w14:paraId="08E3ABEA" w14:textId="1EC84A0C"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_Toc209590191 \h </w:instrText>
      </w:r>
      <w:r>
        <w:fldChar w:fldCharType="separate"/>
      </w:r>
      <w:r>
        <w:t>20</w:t>
      </w:r>
      <w:r>
        <w:fldChar w:fldCharType="end"/>
      </w:r>
    </w:p>
    <w:p w14:paraId="2146DA32" w14:textId="70F44379" w:rsidR="00D022C4" w:rsidRDefault="00D022C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_Toc209590192 \h </w:instrText>
      </w:r>
      <w:r>
        <w:fldChar w:fldCharType="separate"/>
      </w:r>
      <w:r>
        <w:t>20</w:t>
      </w:r>
      <w:r>
        <w:fldChar w:fldCharType="end"/>
      </w:r>
    </w:p>
    <w:p w14:paraId="362D6DC2" w14:textId="0C703BC4"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_Toc209590193 \h </w:instrText>
      </w:r>
      <w:r>
        <w:fldChar w:fldCharType="separate"/>
      </w:r>
      <w:r>
        <w:t>21</w:t>
      </w:r>
      <w:r>
        <w:fldChar w:fldCharType="end"/>
      </w:r>
    </w:p>
    <w:p w14:paraId="07D86ACB" w14:textId="5746EBB0"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_Toc209590194 \h </w:instrText>
      </w:r>
      <w:r>
        <w:fldChar w:fldCharType="separate"/>
      </w:r>
      <w:r>
        <w:t>24</w:t>
      </w:r>
      <w:r>
        <w:fldChar w:fldCharType="end"/>
      </w:r>
    </w:p>
    <w:p w14:paraId="1485B3E2" w14:textId="2F073306"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_Toc209590195 \h </w:instrText>
      </w:r>
      <w:r>
        <w:fldChar w:fldCharType="separate"/>
      </w:r>
      <w:r>
        <w:t>25</w:t>
      </w:r>
      <w:r>
        <w:fldChar w:fldCharType="end"/>
      </w:r>
    </w:p>
    <w:p w14:paraId="6852992D" w14:textId="1F736E34"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_Toc209590196 \h </w:instrText>
      </w:r>
      <w:r>
        <w:fldChar w:fldCharType="separate"/>
      </w:r>
      <w:r>
        <w:t>26</w:t>
      </w:r>
      <w:r>
        <w:fldChar w:fldCharType="end"/>
      </w:r>
    </w:p>
    <w:p w14:paraId="43CB3667" w14:textId="6849E6AD"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_Toc209590197 \h </w:instrText>
      </w:r>
      <w:r>
        <w:fldChar w:fldCharType="separate"/>
      </w:r>
      <w:r>
        <w:t>27</w:t>
      </w:r>
      <w:r>
        <w:fldChar w:fldCharType="end"/>
      </w:r>
    </w:p>
    <w:p w14:paraId="65F2EC33" w14:textId="6708741A"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_Toc209590198 \h </w:instrText>
      </w:r>
      <w:r>
        <w:fldChar w:fldCharType="separate"/>
      </w:r>
      <w:r>
        <w:t>27</w:t>
      </w:r>
      <w:r>
        <w:fldChar w:fldCharType="end"/>
      </w:r>
    </w:p>
    <w:p w14:paraId="335C581D" w14:textId="7DCEF531"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_Toc209590199 \h </w:instrText>
      </w:r>
      <w:r>
        <w:fldChar w:fldCharType="separate"/>
      </w:r>
      <w:r>
        <w:t>27</w:t>
      </w:r>
      <w:r>
        <w:fldChar w:fldCharType="end"/>
      </w:r>
    </w:p>
    <w:p w14:paraId="78AD267A" w14:textId="37F85166"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_Toc209590200 \h </w:instrText>
      </w:r>
      <w:r>
        <w:fldChar w:fldCharType="separate"/>
      </w:r>
      <w:r>
        <w:t>29</w:t>
      </w:r>
      <w:r>
        <w:fldChar w:fldCharType="end"/>
      </w:r>
    </w:p>
    <w:p w14:paraId="25A9FD46" w14:textId="2182A903"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_Toc209590201 \h </w:instrText>
      </w:r>
      <w:r>
        <w:fldChar w:fldCharType="separate"/>
      </w:r>
      <w:r>
        <w:t>29</w:t>
      </w:r>
      <w:r>
        <w:fldChar w:fldCharType="end"/>
      </w:r>
    </w:p>
    <w:p w14:paraId="05663017" w14:textId="3071BB69"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_Toc209590202 \h </w:instrText>
      </w:r>
      <w:r>
        <w:fldChar w:fldCharType="separate"/>
      </w:r>
      <w:r>
        <w:t>29</w:t>
      </w:r>
      <w:r>
        <w:fldChar w:fldCharType="end"/>
      </w:r>
    </w:p>
    <w:p w14:paraId="3C4F84AC" w14:textId="60A3850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_Toc209590203 \h </w:instrText>
      </w:r>
      <w:r>
        <w:fldChar w:fldCharType="separate"/>
      </w:r>
      <w:r>
        <w:t>30</w:t>
      </w:r>
      <w:r>
        <w:fldChar w:fldCharType="end"/>
      </w:r>
    </w:p>
    <w:p w14:paraId="51A19BAA" w14:textId="6110B982"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_Toc209590204 \h </w:instrText>
      </w:r>
      <w:r>
        <w:fldChar w:fldCharType="separate"/>
      </w:r>
      <w:r>
        <w:t>31</w:t>
      </w:r>
      <w:r>
        <w:fldChar w:fldCharType="end"/>
      </w:r>
    </w:p>
    <w:p w14:paraId="3FDDB927" w14:textId="1E2F6E7E"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_Toc209590205 \h </w:instrText>
      </w:r>
      <w:r>
        <w:fldChar w:fldCharType="separate"/>
      </w:r>
      <w:r>
        <w:t>33</w:t>
      </w:r>
      <w:r>
        <w:fldChar w:fldCharType="end"/>
      </w:r>
    </w:p>
    <w:p w14:paraId="3814D254" w14:textId="429C8755"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_Toc209590206 \h </w:instrText>
      </w:r>
      <w:r>
        <w:fldChar w:fldCharType="separate"/>
      </w:r>
      <w:r>
        <w:t>34</w:t>
      </w:r>
      <w:r>
        <w:fldChar w:fldCharType="end"/>
      </w:r>
    </w:p>
    <w:p w14:paraId="11D5AD18" w14:textId="71FF4716"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_Toc209590207 \h </w:instrText>
      </w:r>
      <w:r>
        <w:fldChar w:fldCharType="separate"/>
      </w:r>
      <w:r>
        <w:t>34</w:t>
      </w:r>
      <w:r>
        <w:fldChar w:fldCharType="end"/>
      </w:r>
    </w:p>
    <w:p w14:paraId="4D5E3D9F" w14:textId="19CFE3D6"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_Toc209590208 \h </w:instrText>
      </w:r>
      <w:r>
        <w:fldChar w:fldCharType="separate"/>
      </w:r>
      <w:r>
        <w:t>35</w:t>
      </w:r>
      <w:r>
        <w:fldChar w:fldCharType="end"/>
      </w:r>
    </w:p>
    <w:p w14:paraId="336ED6AD" w14:textId="24D3E952"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_Toc209590209 \h </w:instrText>
      </w:r>
      <w:r>
        <w:fldChar w:fldCharType="separate"/>
      </w:r>
      <w:r>
        <w:t>35</w:t>
      </w:r>
      <w:r>
        <w:fldChar w:fldCharType="end"/>
      </w:r>
    </w:p>
    <w:p w14:paraId="3E2E837D" w14:textId="3029F1A4" w:rsidR="00D022C4" w:rsidRDefault="00D022C4">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_Toc209590210 \h </w:instrText>
      </w:r>
      <w:r>
        <w:fldChar w:fldCharType="separate"/>
      </w:r>
      <w:r>
        <w:t>36</w:t>
      </w:r>
      <w:r>
        <w:fldChar w:fldCharType="end"/>
      </w:r>
    </w:p>
    <w:p w14:paraId="197727AE" w14:textId="352FAB23"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_Toc209590211 \h </w:instrText>
      </w:r>
      <w:r>
        <w:fldChar w:fldCharType="separate"/>
      </w:r>
      <w:r>
        <w:t>36</w:t>
      </w:r>
      <w:r>
        <w:fldChar w:fldCharType="end"/>
      </w:r>
    </w:p>
    <w:p w14:paraId="0B3A0CD0" w14:textId="7A978AA6"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_Toc209590212 \h </w:instrText>
      </w:r>
      <w:r>
        <w:fldChar w:fldCharType="separate"/>
      </w:r>
      <w:r>
        <w:t>37</w:t>
      </w:r>
      <w:r>
        <w:fldChar w:fldCharType="end"/>
      </w:r>
    </w:p>
    <w:p w14:paraId="4D0A4FCB" w14:textId="0FA0367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_Toc209590213 \h </w:instrText>
      </w:r>
      <w:r>
        <w:fldChar w:fldCharType="separate"/>
      </w:r>
      <w:r>
        <w:t>37</w:t>
      </w:r>
      <w:r>
        <w:fldChar w:fldCharType="end"/>
      </w:r>
    </w:p>
    <w:p w14:paraId="1FA3FC7C" w14:textId="138206BE" w:rsidR="00D022C4" w:rsidRDefault="00D022C4">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_Toc209590214 \h </w:instrText>
      </w:r>
      <w:r>
        <w:fldChar w:fldCharType="separate"/>
      </w:r>
      <w:r>
        <w:t>37</w:t>
      </w:r>
      <w:r>
        <w:fldChar w:fldCharType="end"/>
      </w:r>
    </w:p>
    <w:p w14:paraId="7119DD70" w14:textId="2E6BC679" w:rsidR="00D022C4" w:rsidRDefault="00D022C4">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_Toc209590215 \h </w:instrText>
      </w:r>
      <w:r>
        <w:fldChar w:fldCharType="separate"/>
      </w:r>
      <w:r>
        <w:t>38</w:t>
      </w:r>
      <w:r>
        <w:fldChar w:fldCharType="end"/>
      </w:r>
    </w:p>
    <w:p w14:paraId="0850FAF7" w14:textId="6AC0DBF6"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_Toc209590216 \h </w:instrText>
      </w:r>
      <w:r>
        <w:fldChar w:fldCharType="separate"/>
      </w:r>
      <w:r>
        <w:t>39</w:t>
      </w:r>
      <w:r>
        <w:fldChar w:fldCharType="end"/>
      </w:r>
    </w:p>
    <w:p w14:paraId="25B89127" w14:textId="3D20B996" w:rsidR="00D022C4" w:rsidRDefault="00D022C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_Toc209590217 \h </w:instrText>
      </w:r>
      <w:r>
        <w:fldChar w:fldCharType="separate"/>
      </w:r>
      <w:r>
        <w:t>39</w:t>
      </w:r>
      <w:r>
        <w:fldChar w:fldCharType="end"/>
      </w:r>
    </w:p>
    <w:p w14:paraId="34A53A38" w14:textId="37348CBA" w:rsidR="00D022C4" w:rsidRDefault="00D022C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_Toc209590218 \h </w:instrText>
      </w:r>
      <w:r>
        <w:fldChar w:fldCharType="separate"/>
      </w:r>
      <w:r>
        <w:t>40</w:t>
      </w:r>
      <w:r>
        <w:fldChar w:fldCharType="end"/>
      </w:r>
    </w:p>
    <w:p w14:paraId="41B740E6" w14:textId="5E36B3F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_Toc209590219 \h </w:instrText>
      </w:r>
      <w:r>
        <w:fldChar w:fldCharType="separate"/>
      </w:r>
      <w:r>
        <w:t>41</w:t>
      </w:r>
      <w:r>
        <w:fldChar w:fldCharType="end"/>
      </w:r>
    </w:p>
    <w:p w14:paraId="2E418721" w14:textId="4E178D4C"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_Toc209590220 \h </w:instrText>
      </w:r>
      <w:r>
        <w:fldChar w:fldCharType="separate"/>
      </w:r>
      <w:r>
        <w:t>45</w:t>
      </w:r>
      <w:r>
        <w:fldChar w:fldCharType="end"/>
      </w:r>
    </w:p>
    <w:p w14:paraId="22E9D315" w14:textId="20ECF563"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_Toc209590221 \h </w:instrText>
      </w:r>
      <w:r>
        <w:fldChar w:fldCharType="separate"/>
      </w:r>
      <w:r>
        <w:t>45</w:t>
      </w:r>
      <w:r>
        <w:fldChar w:fldCharType="end"/>
      </w:r>
    </w:p>
    <w:p w14:paraId="7F539B26" w14:textId="14E1F6F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_Toc209590222 \h </w:instrText>
      </w:r>
      <w:r>
        <w:fldChar w:fldCharType="separate"/>
      </w:r>
      <w:r>
        <w:t>46</w:t>
      </w:r>
      <w:r>
        <w:fldChar w:fldCharType="end"/>
      </w:r>
    </w:p>
    <w:p w14:paraId="45740ECB" w14:textId="1B350370"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_Toc209590223 \h </w:instrText>
      </w:r>
      <w:r>
        <w:fldChar w:fldCharType="separate"/>
      </w:r>
      <w:r>
        <w:t>47</w:t>
      </w:r>
      <w:r>
        <w:fldChar w:fldCharType="end"/>
      </w:r>
    </w:p>
    <w:p w14:paraId="106863AE" w14:textId="769CF7F1"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_Toc209590224 \h </w:instrText>
      </w:r>
      <w:r>
        <w:fldChar w:fldCharType="separate"/>
      </w:r>
      <w:r>
        <w:t>49</w:t>
      </w:r>
      <w:r>
        <w:fldChar w:fldCharType="end"/>
      </w:r>
    </w:p>
    <w:p w14:paraId="0FC4CD33" w14:textId="23072DA4"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_Toc209590225 \h </w:instrText>
      </w:r>
      <w:r>
        <w:fldChar w:fldCharType="separate"/>
      </w:r>
      <w:r>
        <w:t>51</w:t>
      </w:r>
      <w:r>
        <w:fldChar w:fldCharType="end"/>
      </w:r>
    </w:p>
    <w:p w14:paraId="0C00DFD8" w14:textId="5D8AC6CD"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_Toc209590226 \h </w:instrText>
      </w:r>
      <w:r>
        <w:fldChar w:fldCharType="separate"/>
      </w:r>
      <w:r>
        <w:t>53</w:t>
      </w:r>
      <w:r>
        <w:fldChar w:fldCharType="end"/>
      </w:r>
    </w:p>
    <w:p w14:paraId="18980B6E" w14:textId="393F0340"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_Toc209590227 \h </w:instrText>
      </w:r>
      <w:r>
        <w:fldChar w:fldCharType="separate"/>
      </w:r>
      <w:r>
        <w:t>53</w:t>
      </w:r>
      <w:r>
        <w:fldChar w:fldCharType="end"/>
      </w:r>
    </w:p>
    <w:p w14:paraId="1BFB4A03" w14:textId="298B8AB2"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_Toc209590228 \h </w:instrText>
      </w:r>
      <w:r>
        <w:fldChar w:fldCharType="separate"/>
      </w:r>
      <w:r>
        <w:t>54</w:t>
      </w:r>
      <w:r>
        <w:fldChar w:fldCharType="end"/>
      </w:r>
    </w:p>
    <w:p w14:paraId="125320C5" w14:textId="280861B6" w:rsidR="00D022C4" w:rsidRDefault="00D022C4">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_Toc209590229 \h </w:instrText>
      </w:r>
      <w:r>
        <w:fldChar w:fldCharType="separate"/>
      </w:r>
      <w:r>
        <w:t>56</w:t>
      </w:r>
      <w:r>
        <w:fldChar w:fldCharType="end"/>
      </w:r>
    </w:p>
    <w:p w14:paraId="1A1CEA94" w14:textId="653483E2"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_Toc209590230 \h </w:instrText>
      </w:r>
      <w:r>
        <w:fldChar w:fldCharType="separate"/>
      </w:r>
      <w:r>
        <w:t>58</w:t>
      </w:r>
      <w:r>
        <w:fldChar w:fldCharType="end"/>
      </w:r>
    </w:p>
    <w:p w14:paraId="625FEE67" w14:textId="0409305A"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_Toc209590231 \h </w:instrText>
      </w:r>
      <w:r>
        <w:fldChar w:fldCharType="separate"/>
      </w:r>
      <w:r>
        <w:t>60</w:t>
      </w:r>
      <w:r>
        <w:fldChar w:fldCharType="end"/>
      </w:r>
    </w:p>
    <w:p w14:paraId="1549DFEE" w14:textId="3D4036B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_Toc209590232 \h </w:instrText>
      </w:r>
      <w:r>
        <w:fldChar w:fldCharType="separate"/>
      </w:r>
      <w:r>
        <w:t>60</w:t>
      </w:r>
      <w:r>
        <w:fldChar w:fldCharType="end"/>
      </w:r>
    </w:p>
    <w:p w14:paraId="4E206043" w14:textId="49505D5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_Toc209590233 \h </w:instrText>
      </w:r>
      <w:r>
        <w:fldChar w:fldCharType="separate"/>
      </w:r>
      <w:r>
        <w:t>60</w:t>
      </w:r>
      <w:r>
        <w:fldChar w:fldCharType="end"/>
      </w:r>
    </w:p>
    <w:p w14:paraId="4B19CA06" w14:textId="7E9B828A"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_Toc209590234 \h </w:instrText>
      </w:r>
      <w:r>
        <w:fldChar w:fldCharType="separate"/>
      </w:r>
      <w:r>
        <w:t>61</w:t>
      </w:r>
      <w:r>
        <w:fldChar w:fldCharType="end"/>
      </w:r>
    </w:p>
    <w:p w14:paraId="3768204C" w14:textId="08ED4FFB"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_Toc209590235 \h </w:instrText>
      </w:r>
      <w:r>
        <w:fldChar w:fldCharType="separate"/>
      </w:r>
      <w:r>
        <w:t>61</w:t>
      </w:r>
      <w:r>
        <w:fldChar w:fldCharType="end"/>
      </w:r>
    </w:p>
    <w:p w14:paraId="30ABCE77" w14:textId="1397546C"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_Toc209590236 \h </w:instrText>
      </w:r>
      <w:r>
        <w:fldChar w:fldCharType="separate"/>
      </w:r>
      <w:r>
        <w:t>63</w:t>
      </w:r>
      <w:r>
        <w:fldChar w:fldCharType="end"/>
      </w:r>
    </w:p>
    <w:p w14:paraId="4A1C7050" w14:textId="004790F2"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_Toc209590237 \h </w:instrText>
      </w:r>
      <w:r>
        <w:fldChar w:fldCharType="separate"/>
      </w:r>
      <w:r>
        <w:t>65</w:t>
      </w:r>
      <w:r>
        <w:fldChar w:fldCharType="end"/>
      </w:r>
    </w:p>
    <w:p w14:paraId="400D9909" w14:textId="49BD2D9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_Toc209590238 \h </w:instrText>
      </w:r>
      <w:r>
        <w:fldChar w:fldCharType="separate"/>
      </w:r>
      <w:r>
        <w:t>65</w:t>
      </w:r>
      <w:r>
        <w:fldChar w:fldCharType="end"/>
      </w:r>
    </w:p>
    <w:p w14:paraId="64B4BE4B" w14:textId="733F0BC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_Toc209590239 \h </w:instrText>
      </w:r>
      <w:r>
        <w:fldChar w:fldCharType="separate"/>
      </w:r>
      <w:r>
        <w:t>66</w:t>
      </w:r>
      <w:r>
        <w:fldChar w:fldCharType="end"/>
      </w:r>
    </w:p>
    <w:p w14:paraId="04F51CCA" w14:textId="4698850E"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_Toc209590240 \h </w:instrText>
      </w:r>
      <w:r>
        <w:fldChar w:fldCharType="separate"/>
      </w:r>
      <w:r>
        <w:t>66</w:t>
      </w:r>
      <w:r>
        <w:fldChar w:fldCharType="end"/>
      </w:r>
    </w:p>
    <w:p w14:paraId="4A5E272E" w14:textId="395F723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_Toc209590241 \h </w:instrText>
      </w:r>
      <w:r>
        <w:fldChar w:fldCharType="separate"/>
      </w:r>
      <w:r>
        <w:t>67</w:t>
      </w:r>
      <w:r>
        <w:fldChar w:fldCharType="end"/>
      </w:r>
    </w:p>
    <w:p w14:paraId="1911F996" w14:textId="1CA80C39"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_Toc209590242 \h </w:instrText>
      </w:r>
      <w:r>
        <w:fldChar w:fldCharType="separate"/>
      </w:r>
      <w:r>
        <w:t>70</w:t>
      </w:r>
      <w:r>
        <w:fldChar w:fldCharType="end"/>
      </w:r>
    </w:p>
    <w:p w14:paraId="61A0BC38" w14:textId="5A5C86B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_Toc209590243 \h </w:instrText>
      </w:r>
      <w:r>
        <w:fldChar w:fldCharType="separate"/>
      </w:r>
      <w:r>
        <w:t>73</w:t>
      </w:r>
      <w:r>
        <w:fldChar w:fldCharType="end"/>
      </w:r>
    </w:p>
    <w:p w14:paraId="6E618A2E" w14:textId="6865047D"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_Toc209590244 \h </w:instrText>
      </w:r>
      <w:r>
        <w:fldChar w:fldCharType="separate"/>
      </w:r>
      <w:r>
        <w:t>74</w:t>
      </w:r>
      <w:r>
        <w:fldChar w:fldCharType="end"/>
      </w:r>
    </w:p>
    <w:p w14:paraId="2EFEFEBF" w14:textId="771739E4"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_Toc209590245 \h </w:instrText>
      </w:r>
      <w:r>
        <w:fldChar w:fldCharType="separate"/>
      </w:r>
      <w:r>
        <w:t>76</w:t>
      </w:r>
      <w:r>
        <w:fldChar w:fldCharType="end"/>
      </w:r>
    </w:p>
    <w:p w14:paraId="077FBEEE" w14:textId="7BF326D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_Toc209590246 \h </w:instrText>
      </w:r>
      <w:r>
        <w:fldChar w:fldCharType="separate"/>
      </w:r>
      <w:r>
        <w:t>76</w:t>
      </w:r>
      <w:r>
        <w:fldChar w:fldCharType="end"/>
      </w:r>
    </w:p>
    <w:p w14:paraId="4ACC6642" w14:textId="19C8B145"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_Toc209590247 \h </w:instrText>
      </w:r>
      <w:r>
        <w:fldChar w:fldCharType="separate"/>
      </w:r>
      <w:r>
        <w:t>76</w:t>
      </w:r>
      <w:r>
        <w:fldChar w:fldCharType="end"/>
      </w:r>
    </w:p>
    <w:p w14:paraId="1E7BDBDA" w14:textId="0D544E57"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_Toc209590248 \h </w:instrText>
      </w:r>
      <w:r>
        <w:fldChar w:fldCharType="separate"/>
      </w:r>
      <w:r>
        <w:t>76</w:t>
      </w:r>
      <w:r>
        <w:fldChar w:fldCharType="end"/>
      </w:r>
    </w:p>
    <w:p w14:paraId="10AE06ED" w14:textId="775A93F2"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_Toc209590249 \h </w:instrText>
      </w:r>
      <w:r>
        <w:fldChar w:fldCharType="separate"/>
      </w:r>
      <w:r>
        <w:t>77</w:t>
      </w:r>
      <w:r>
        <w:fldChar w:fldCharType="end"/>
      </w:r>
    </w:p>
    <w:p w14:paraId="7F4C6592" w14:textId="55EDA484" w:rsidR="00D022C4" w:rsidRDefault="00D022C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_Toc209590250 \h </w:instrText>
      </w:r>
      <w:r>
        <w:fldChar w:fldCharType="separate"/>
      </w:r>
      <w:r>
        <w:t>77</w:t>
      </w:r>
      <w:r>
        <w:fldChar w:fldCharType="end"/>
      </w:r>
    </w:p>
    <w:p w14:paraId="30E18A13" w14:textId="0C16600E" w:rsidR="00D022C4" w:rsidRDefault="00D022C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_Toc209590251 \h </w:instrText>
      </w:r>
      <w:r>
        <w:fldChar w:fldCharType="separate"/>
      </w:r>
      <w:r>
        <w:t>79</w:t>
      </w:r>
      <w:r>
        <w:fldChar w:fldCharType="end"/>
      </w:r>
    </w:p>
    <w:p w14:paraId="577AD471" w14:textId="18E143CD" w:rsidR="00D022C4" w:rsidRDefault="00D022C4">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_Toc209590252 \h </w:instrText>
      </w:r>
      <w:r>
        <w:fldChar w:fldCharType="separate"/>
      </w:r>
      <w:r>
        <w:t>79</w:t>
      </w:r>
      <w:r>
        <w:fldChar w:fldCharType="end"/>
      </w:r>
    </w:p>
    <w:p w14:paraId="1E34CF37" w14:textId="02AF78F0"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_Toc209590253 \h </w:instrText>
      </w:r>
      <w:r>
        <w:fldChar w:fldCharType="separate"/>
      </w:r>
      <w:r>
        <w:t>82</w:t>
      </w:r>
      <w:r>
        <w:fldChar w:fldCharType="end"/>
      </w:r>
    </w:p>
    <w:p w14:paraId="6AFE347D" w14:textId="5D37858C"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_Toc209590254 \h </w:instrText>
      </w:r>
      <w:r>
        <w:fldChar w:fldCharType="separate"/>
      </w:r>
      <w:r>
        <w:t>84</w:t>
      </w:r>
      <w:r>
        <w:fldChar w:fldCharType="end"/>
      </w:r>
    </w:p>
    <w:p w14:paraId="35309280" w14:textId="285AA4A2"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_Toc209590255 \h </w:instrText>
      </w:r>
      <w:r>
        <w:fldChar w:fldCharType="separate"/>
      </w:r>
      <w:r>
        <w:t>85</w:t>
      </w:r>
      <w:r>
        <w:fldChar w:fldCharType="end"/>
      </w:r>
    </w:p>
    <w:p w14:paraId="23711257" w14:textId="71E557C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_Toc209590256 \h </w:instrText>
      </w:r>
      <w:r>
        <w:fldChar w:fldCharType="separate"/>
      </w:r>
      <w:r>
        <w:t>85</w:t>
      </w:r>
      <w:r>
        <w:fldChar w:fldCharType="end"/>
      </w:r>
    </w:p>
    <w:p w14:paraId="43D96547" w14:textId="5A48B83A"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_Toc209590257 \h </w:instrText>
      </w:r>
      <w:r>
        <w:fldChar w:fldCharType="separate"/>
      </w:r>
      <w:r>
        <w:t>86</w:t>
      </w:r>
      <w:r>
        <w:fldChar w:fldCharType="end"/>
      </w:r>
    </w:p>
    <w:p w14:paraId="060F2E30" w14:textId="28118C3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_Toc209590258 \h </w:instrText>
      </w:r>
      <w:r>
        <w:fldChar w:fldCharType="separate"/>
      </w:r>
      <w:r>
        <w:t>86</w:t>
      </w:r>
      <w:r>
        <w:fldChar w:fldCharType="end"/>
      </w:r>
    </w:p>
    <w:p w14:paraId="0F6B8F4D" w14:textId="69EA4CFE"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_Toc209590259 \h </w:instrText>
      </w:r>
      <w:r>
        <w:fldChar w:fldCharType="separate"/>
      </w:r>
      <w:r>
        <w:t>87</w:t>
      </w:r>
      <w:r>
        <w:fldChar w:fldCharType="end"/>
      </w:r>
    </w:p>
    <w:p w14:paraId="2C6548BA" w14:textId="395675D5" w:rsidR="00D022C4" w:rsidRDefault="00D022C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_Toc209590260 \h </w:instrText>
      </w:r>
      <w:r>
        <w:fldChar w:fldCharType="separate"/>
      </w:r>
      <w:r>
        <w:t>87</w:t>
      </w:r>
      <w:r>
        <w:fldChar w:fldCharType="end"/>
      </w:r>
    </w:p>
    <w:p w14:paraId="44A3D38C" w14:textId="0F56E9BD"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_Toc209590261 \h </w:instrText>
      </w:r>
      <w:r>
        <w:fldChar w:fldCharType="separate"/>
      </w:r>
      <w:r>
        <w:t>88</w:t>
      </w:r>
      <w:r>
        <w:fldChar w:fldCharType="end"/>
      </w:r>
    </w:p>
    <w:p w14:paraId="5BF782BE" w14:textId="2E2C13C5"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_Toc209590262 \h </w:instrText>
      </w:r>
      <w:r>
        <w:fldChar w:fldCharType="separate"/>
      </w:r>
      <w:r>
        <w:t>88</w:t>
      </w:r>
      <w:r>
        <w:fldChar w:fldCharType="end"/>
      </w:r>
    </w:p>
    <w:p w14:paraId="415F878B" w14:textId="6F578693"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_Toc209590263 \h </w:instrText>
      </w:r>
      <w:r>
        <w:fldChar w:fldCharType="separate"/>
      </w:r>
      <w:r>
        <w:t>89</w:t>
      </w:r>
      <w:r>
        <w:fldChar w:fldCharType="end"/>
      </w:r>
    </w:p>
    <w:p w14:paraId="08DFB525" w14:textId="0AF4D746"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_Toc209590264 \h </w:instrText>
      </w:r>
      <w:r>
        <w:fldChar w:fldCharType="separate"/>
      </w:r>
      <w:r>
        <w:t>90</w:t>
      </w:r>
      <w:r>
        <w:fldChar w:fldCharType="end"/>
      </w:r>
    </w:p>
    <w:p w14:paraId="0934F129" w14:textId="7AD7387F"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_Toc209590265 \h </w:instrText>
      </w:r>
      <w:r>
        <w:fldChar w:fldCharType="separate"/>
      </w:r>
      <w:r>
        <w:t>90</w:t>
      </w:r>
      <w:r>
        <w:fldChar w:fldCharType="end"/>
      </w:r>
    </w:p>
    <w:p w14:paraId="4F146585" w14:textId="48A50338"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_Toc209590266 \h </w:instrText>
      </w:r>
      <w:r>
        <w:fldChar w:fldCharType="separate"/>
      </w:r>
      <w:r>
        <w:t>90</w:t>
      </w:r>
      <w:r>
        <w:fldChar w:fldCharType="end"/>
      </w:r>
    </w:p>
    <w:p w14:paraId="5C877EEC" w14:textId="3A17813D"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_Toc209590267 \h </w:instrText>
      </w:r>
      <w:r>
        <w:fldChar w:fldCharType="separate"/>
      </w:r>
      <w:r>
        <w:t>90</w:t>
      </w:r>
      <w:r>
        <w:fldChar w:fldCharType="end"/>
      </w:r>
    </w:p>
    <w:p w14:paraId="551D1B3E" w14:textId="1F15D02C"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_Toc209590268 \h </w:instrText>
      </w:r>
      <w:r>
        <w:fldChar w:fldCharType="separate"/>
      </w:r>
      <w:r>
        <w:t>91</w:t>
      </w:r>
      <w:r>
        <w:fldChar w:fldCharType="end"/>
      </w:r>
    </w:p>
    <w:p w14:paraId="58AB0EDC" w14:textId="14F836F9"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_Toc209590269 \h </w:instrText>
      </w:r>
      <w:r>
        <w:fldChar w:fldCharType="separate"/>
      </w:r>
      <w:r>
        <w:t>92</w:t>
      </w:r>
      <w:r>
        <w:fldChar w:fldCharType="end"/>
      </w:r>
    </w:p>
    <w:p w14:paraId="3565F8FF" w14:textId="70A2A5A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_Toc209590270 \h </w:instrText>
      </w:r>
      <w:r>
        <w:fldChar w:fldCharType="separate"/>
      </w:r>
      <w:r>
        <w:t>95</w:t>
      </w:r>
      <w:r>
        <w:fldChar w:fldCharType="end"/>
      </w:r>
    </w:p>
    <w:p w14:paraId="240E17C5" w14:textId="4F7A6E8F"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_Toc209590271 \h </w:instrText>
      </w:r>
      <w:r>
        <w:fldChar w:fldCharType="separate"/>
      </w:r>
      <w:r>
        <w:t>95</w:t>
      </w:r>
      <w:r>
        <w:fldChar w:fldCharType="end"/>
      </w:r>
    </w:p>
    <w:p w14:paraId="4BB29ED5" w14:textId="362FD0BA"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_Toc209590272 \h </w:instrText>
      </w:r>
      <w:r>
        <w:fldChar w:fldCharType="separate"/>
      </w:r>
      <w:r>
        <w:t>95</w:t>
      </w:r>
      <w:r>
        <w:fldChar w:fldCharType="end"/>
      </w:r>
    </w:p>
    <w:p w14:paraId="1E84290C" w14:textId="26D5AF84"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_Toc209590273 \h </w:instrText>
      </w:r>
      <w:r>
        <w:fldChar w:fldCharType="separate"/>
      </w:r>
      <w:r>
        <w:t>98</w:t>
      </w:r>
      <w:r>
        <w:fldChar w:fldCharType="end"/>
      </w:r>
    </w:p>
    <w:p w14:paraId="4F2778C4" w14:textId="164C6D3B"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_Toc209590274 \h </w:instrText>
      </w:r>
      <w:r>
        <w:fldChar w:fldCharType="separate"/>
      </w:r>
      <w:r>
        <w:t>100</w:t>
      </w:r>
      <w:r>
        <w:fldChar w:fldCharType="end"/>
      </w:r>
    </w:p>
    <w:p w14:paraId="3850D504" w14:textId="313A34A0"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_Toc209590275 \h </w:instrText>
      </w:r>
      <w:r>
        <w:fldChar w:fldCharType="separate"/>
      </w:r>
      <w:r>
        <w:t>102</w:t>
      </w:r>
      <w:r>
        <w:fldChar w:fldCharType="end"/>
      </w:r>
    </w:p>
    <w:p w14:paraId="1008BDD1" w14:textId="3F5D17BB"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_Toc209590276 \h </w:instrText>
      </w:r>
      <w:r>
        <w:fldChar w:fldCharType="separate"/>
      </w:r>
      <w:r>
        <w:t>105</w:t>
      </w:r>
      <w:r>
        <w:fldChar w:fldCharType="end"/>
      </w:r>
    </w:p>
    <w:p w14:paraId="3A66B9B7" w14:textId="41B99E0E"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_Toc209590277 \h </w:instrText>
      </w:r>
      <w:r>
        <w:fldChar w:fldCharType="separate"/>
      </w:r>
      <w:r>
        <w:t>106</w:t>
      </w:r>
      <w:r>
        <w:fldChar w:fldCharType="end"/>
      </w:r>
    </w:p>
    <w:p w14:paraId="11EF8391" w14:textId="23539EF1" w:rsidR="00D022C4" w:rsidRDefault="00D022C4">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_Toc209590278 \h </w:instrText>
      </w:r>
      <w:r>
        <w:fldChar w:fldCharType="separate"/>
      </w:r>
      <w:r>
        <w:t>107</w:t>
      </w:r>
      <w:r>
        <w:fldChar w:fldCharType="end"/>
      </w:r>
    </w:p>
    <w:p w14:paraId="2C96FC3D" w14:textId="7496FA41"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_Toc209590279 \h </w:instrText>
      </w:r>
      <w:r>
        <w:fldChar w:fldCharType="separate"/>
      </w:r>
      <w:r>
        <w:t>109</w:t>
      </w:r>
      <w:r>
        <w:fldChar w:fldCharType="end"/>
      </w:r>
    </w:p>
    <w:p w14:paraId="37576A3B" w14:textId="72FC954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_Toc209590280 \h </w:instrText>
      </w:r>
      <w:r>
        <w:fldChar w:fldCharType="separate"/>
      </w:r>
      <w:r>
        <w:t>109</w:t>
      </w:r>
      <w:r>
        <w:fldChar w:fldCharType="end"/>
      </w:r>
    </w:p>
    <w:p w14:paraId="2F932A82" w14:textId="1D6A389F"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_Toc209590281 \h </w:instrText>
      </w:r>
      <w:r>
        <w:fldChar w:fldCharType="separate"/>
      </w:r>
      <w:r>
        <w:t>109</w:t>
      </w:r>
      <w:r>
        <w:fldChar w:fldCharType="end"/>
      </w:r>
    </w:p>
    <w:p w14:paraId="3BD2853C" w14:textId="5368CEB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_Toc209590282 \h </w:instrText>
      </w:r>
      <w:r>
        <w:fldChar w:fldCharType="separate"/>
      </w:r>
      <w:r>
        <w:t>112</w:t>
      </w:r>
      <w:r>
        <w:fldChar w:fldCharType="end"/>
      </w:r>
    </w:p>
    <w:p w14:paraId="164E17A1" w14:textId="69D65FFE"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_Toc209590283 \h </w:instrText>
      </w:r>
      <w:r>
        <w:fldChar w:fldCharType="separate"/>
      </w:r>
      <w:r>
        <w:t>112</w:t>
      </w:r>
      <w:r>
        <w:fldChar w:fldCharType="end"/>
      </w:r>
    </w:p>
    <w:p w14:paraId="4CED443E" w14:textId="310653A3"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_Toc209590284 \h </w:instrText>
      </w:r>
      <w:r>
        <w:fldChar w:fldCharType="separate"/>
      </w:r>
      <w:r>
        <w:t>113</w:t>
      </w:r>
      <w:r>
        <w:fldChar w:fldCharType="end"/>
      </w:r>
    </w:p>
    <w:p w14:paraId="455FE6AC" w14:textId="0B5B18BC"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_Toc209590285 \h </w:instrText>
      </w:r>
      <w:r>
        <w:fldChar w:fldCharType="separate"/>
      </w:r>
      <w:r>
        <w:t>113</w:t>
      </w:r>
      <w:r>
        <w:fldChar w:fldCharType="end"/>
      </w:r>
    </w:p>
    <w:p w14:paraId="0B2140C2" w14:textId="1B2A20AB"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_Toc209590286 \h </w:instrText>
      </w:r>
      <w:r>
        <w:fldChar w:fldCharType="separate"/>
      </w:r>
      <w:r>
        <w:t>113</w:t>
      </w:r>
      <w:r>
        <w:fldChar w:fldCharType="end"/>
      </w:r>
    </w:p>
    <w:p w14:paraId="15BE1803" w14:textId="3CDFD09A"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_Toc209590287 \h </w:instrText>
      </w:r>
      <w:r>
        <w:fldChar w:fldCharType="separate"/>
      </w:r>
      <w:r>
        <w:t>114</w:t>
      </w:r>
      <w:r>
        <w:fldChar w:fldCharType="end"/>
      </w:r>
    </w:p>
    <w:p w14:paraId="38ABF425" w14:textId="2B8873A8"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_Toc209590288 \h </w:instrText>
      </w:r>
      <w:r>
        <w:fldChar w:fldCharType="separate"/>
      </w:r>
      <w:r>
        <w:t>115</w:t>
      </w:r>
      <w:r>
        <w:fldChar w:fldCharType="end"/>
      </w:r>
    </w:p>
    <w:p w14:paraId="37C20D1A" w14:textId="2ADE98A3"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_Toc209590289 \h </w:instrText>
      </w:r>
      <w:r>
        <w:fldChar w:fldCharType="separate"/>
      </w:r>
      <w:r>
        <w:t>120</w:t>
      </w:r>
      <w:r>
        <w:fldChar w:fldCharType="end"/>
      </w:r>
    </w:p>
    <w:p w14:paraId="2A7D7A3C" w14:textId="53935F2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_Toc209590290 \h </w:instrText>
      </w:r>
      <w:r>
        <w:fldChar w:fldCharType="separate"/>
      </w:r>
      <w:r>
        <w:t>120</w:t>
      </w:r>
      <w:r>
        <w:fldChar w:fldCharType="end"/>
      </w:r>
    </w:p>
    <w:p w14:paraId="2AC716D5" w14:textId="240DA401"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_Toc209590291 \h </w:instrText>
      </w:r>
      <w:r>
        <w:fldChar w:fldCharType="separate"/>
      </w:r>
      <w:r>
        <w:t>121</w:t>
      </w:r>
      <w:r>
        <w:fldChar w:fldCharType="end"/>
      </w:r>
    </w:p>
    <w:p w14:paraId="32C3A459" w14:textId="3451913B" w:rsidR="00D022C4" w:rsidRDefault="00D022C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_Toc209590292 \h </w:instrText>
      </w:r>
      <w:r>
        <w:fldChar w:fldCharType="separate"/>
      </w:r>
      <w:r>
        <w:t>122</w:t>
      </w:r>
      <w:r>
        <w:fldChar w:fldCharType="end"/>
      </w:r>
    </w:p>
    <w:p w14:paraId="1684C24D" w14:textId="71BF3C6E"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_Toc209590293 \h </w:instrText>
      </w:r>
      <w:r>
        <w:fldChar w:fldCharType="separate"/>
      </w:r>
      <w:r>
        <w:t>123</w:t>
      </w:r>
      <w:r>
        <w:fldChar w:fldCharType="end"/>
      </w:r>
    </w:p>
    <w:p w14:paraId="7E1EC0E3" w14:textId="03FC41B6"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_Toc209590294 \h </w:instrText>
      </w:r>
      <w:r>
        <w:fldChar w:fldCharType="separate"/>
      </w:r>
      <w:r>
        <w:t>123</w:t>
      </w:r>
      <w:r>
        <w:fldChar w:fldCharType="end"/>
      </w:r>
    </w:p>
    <w:p w14:paraId="7CDAB827" w14:textId="430C172F"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_Toc209590295 \h </w:instrText>
      </w:r>
      <w:r>
        <w:fldChar w:fldCharType="separate"/>
      </w:r>
      <w:r>
        <w:t>123</w:t>
      </w:r>
      <w:r>
        <w:fldChar w:fldCharType="end"/>
      </w:r>
    </w:p>
    <w:p w14:paraId="6DD79B63" w14:textId="06AA9166"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_Toc209590296 \h </w:instrText>
      </w:r>
      <w:r>
        <w:fldChar w:fldCharType="separate"/>
      </w:r>
      <w:r>
        <w:t>124</w:t>
      </w:r>
      <w:r>
        <w:fldChar w:fldCharType="end"/>
      </w:r>
    </w:p>
    <w:p w14:paraId="03712279" w14:textId="60A11E98"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_Toc209590297 \h </w:instrText>
      </w:r>
      <w:r>
        <w:fldChar w:fldCharType="separate"/>
      </w:r>
      <w:r>
        <w:t>124</w:t>
      </w:r>
      <w:r>
        <w:fldChar w:fldCharType="end"/>
      </w:r>
    </w:p>
    <w:p w14:paraId="26443907" w14:textId="34A73D32"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_Toc209590298 \h </w:instrText>
      </w:r>
      <w:r>
        <w:fldChar w:fldCharType="separate"/>
      </w:r>
      <w:r>
        <w:t>124</w:t>
      </w:r>
      <w:r>
        <w:fldChar w:fldCharType="end"/>
      </w:r>
    </w:p>
    <w:p w14:paraId="224C7672" w14:textId="556F6527"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_Toc209590299 \h </w:instrText>
      </w:r>
      <w:r>
        <w:fldChar w:fldCharType="separate"/>
      </w:r>
      <w:r>
        <w:t>126</w:t>
      </w:r>
      <w:r>
        <w:fldChar w:fldCharType="end"/>
      </w:r>
    </w:p>
    <w:p w14:paraId="6A68B007" w14:textId="687B4DE6"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_Toc209590300 \h </w:instrText>
      </w:r>
      <w:r>
        <w:fldChar w:fldCharType="separate"/>
      </w:r>
      <w:r>
        <w:t>126</w:t>
      </w:r>
      <w:r>
        <w:fldChar w:fldCharType="end"/>
      </w:r>
    </w:p>
    <w:p w14:paraId="4D35FAB9" w14:textId="7E411E66"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_Toc209590301 \h </w:instrText>
      </w:r>
      <w:r>
        <w:fldChar w:fldCharType="separate"/>
      </w:r>
      <w:r>
        <w:t>127</w:t>
      </w:r>
      <w:r>
        <w:fldChar w:fldCharType="end"/>
      </w:r>
    </w:p>
    <w:p w14:paraId="2AE0608D" w14:textId="5F1C6879"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_Toc209590302 \h </w:instrText>
      </w:r>
      <w:r>
        <w:fldChar w:fldCharType="separate"/>
      </w:r>
      <w:r>
        <w:t>128</w:t>
      </w:r>
      <w:r>
        <w:fldChar w:fldCharType="end"/>
      </w:r>
    </w:p>
    <w:p w14:paraId="7CE4D6CA" w14:textId="65B8024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_Toc209590303 \h </w:instrText>
      </w:r>
      <w:r>
        <w:fldChar w:fldCharType="separate"/>
      </w:r>
      <w:r>
        <w:t>128</w:t>
      </w:r>
      <w:r>
        <w:fldChar w:fldCharType="end"/>
      </w:r>
    </w:p>
    <w:p w14:paraId="7210EDDA" w14:textId="3337F71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_Toc209590304 \h </w:instrText>
      </w:r>
      <w:r>
        <w:fldChar w:fldCharType="separate"/>
      </w:r>
      <w:r>
        <w:t>128</w:t>
      </w:r>
      <w:r>
        <w:fldChar w:fldCharType="end"/>
      </w:r>
    </w:p>
    <w:p w14:paraId="0E81C8BF" w14:textId="233F224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_Toc209590305 \h </w:instrText>
      </w:r>
      <w:r>
        <w:fldChar w:fldCharType="separate"/>
      </w:r>
      <w:r>
        <w:t>129</w:t>
      </w:r>
      <w:r>
        <w:fldChar w:fldCharType="end"/>
      </w:r>
    </w:p>
    <w:p w14:paraId="23FF074D" w14:textId="1E2809D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_Toc209590306 \h </w:instrText>
      </w:r>
      <w:r>
        <w:fldChar w:fldCharType="separate"/>
      </w:r>
      <w:r>
        <w:t>132</w:t>
      </w:r>
      <w:r>
        <w:fldChar w:fldCharType="end"/>
      </w:r>
    </w:p>
    <w:p w14:paraId="09C7EC7E" w14:textId="502E7E25"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_Toc209590307 \h </w:instrText>
      </w:r>
      <w:r>
        <w:fldChar w:fldCharType="separate"/>
      </w:r>
      <w:r>
        <w:t>133</w:t>
      </w:r>
      <w:r>
        <w:fldChar w:fldCharType="end"/>
      </w:r>
    </w:p>
    <w:p w14:paraId="55C8573E" w14:textId="1175A97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_Toc209590308 \h </w:instrText>
      </w:r>
      <w:r>
        <w:fldChar w:fldCharType="separate"/>
      </w:r>
      <w:r>
        <w:t>133</w:t>
      </w:r>
      <w:r>
        <w:fldChar w:fldCharType="end"/>
      </w:r>
    </w:p>
    <w:p w14:paraId="01C7CB94" w14:textId="0B854ADC"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_Toc209590309 \h </w:instrText>
      </w:r>
      <w:r>
        <w:fldChar w:fldCharType="separate"/>
      </w:r>
      <w:r>
        <w:t>133</w:t>
      </w:r>
      <w:r>
        <w:fldChar w:fldCharType="end"/>
      </w:r>
    </w:p>
    <w:p w14:paraId="68D9AF60" w14:textId="7D0AF10F"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_Toc209590310 \h </w:instrText>
      </w:r>
      <w:r>
        <w:fldChar w:fldCharType="separate"/>
      </w:r>
      <w:r>
        <w:t>135</w:t>
      </w:r>
      <w:r>
        <w:fldChar w:fldCharType="end"/>
      </w:r>
    </w:p>
    <w:p w14:paraId="0229E214" w14:textId="61C8EDEA"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_Toc209590311 \h </w:instrText>
      </w:r>
      <w:r>
        <w:fldChar w:fldCharType="separate"/>
      </w:r>
      <w:r>
        <w:t>139</w:t>
      </w:r>
      <w:r>
        <w:fldChar w:fldCharType="end"/>
      </w:r>
    </w:p>
    <w:p w14:paraId="1BD2C879" w14:textId="4BCAAD8D"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_Toc209590312 \h </w:instrText>
      </w:r>
      <w:r>
        <w:fldChar w:fldCharType="separate"/>
      </w:r>
      <w:r>
        <w:t>139</w:t>
      </w:r>
      <w:r>
        <w:fldChar w:fldCharType="end"/>
      </w:r>
    </w:p>
    <w:p w14:paraId="00618E13" w14:textId="16D61FCB"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_Toc209590313 \h </w:instrText>
      </w:r>
      <w:r>
        <w:fldChar w:fldCharType="separate"/>
      </w:r>
      <w:r>
        <w:t>140</w:t>
      </w:r>
      <w:r>
        <w:fldChar w:fldCharType="end"/>
      </w:r>
    </w:p>
    <w:p w14:paraId="3994174A" w14:textId="24487F6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_Toc209590314 \h </w:instrText>
      </w:r>
      <w:r>
        <w:fldChar w:fldCharType="separate"/>
      </w:r>
      <w:r>
        <w:t>140</w:t>
      </w:r>
      <w:r>
        <w:fldChar w:fldCharType="end"/>
      </w:r>
    </w:p>
    <w:p w14:paraId="014E480E" w14:textId="297C3355"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_Toc209590315 \h </w:instrText>
      </w:r>
      <w:r>
        <w:fldChar w:fldCharType="separate"/>
      </w:r>
      <w:r>
        <w:t>142</w:t>
      </w:r>
      <w:r>
        <w:fldChar w:fldCharType="end"/>
      </w:r>
    </w:p>
    <w:p w14:paraId="332EFE9A" w14:textId="749884CF"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_Toc209590316 \h </w:instrText>
      </w:r>
      <w:r>
        <w:fldChar w:fldCharType="separate"/>
      </w:r>
      <w:r>
        <w:t>142</w:t>
      </w:r>
      <w:r>
        <w:fldChar w:fldCharType="end"/>
      </w:r>
    </w:p>
    <w:p w14:paraId="2CEA38A8" w14:textId="52FA00C7"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_Toc209590317 \h </w:instrText>
      </w:r>
      <w:r>
        <w:fldChar w:fldCharType="separate"/>
      </w:r>
      <w:r>
        <w:t>142</w:t>
      </w:r>
      <w:r>
        <w:fldChar w:fldCharType="end"/>
      </w:r>
    </w:p>
    <w:p w14:paraId="308C5ACA" w14:textId="1188F50E"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_Toc209590318 \h </w:instrText>
      </w:r>
      <w:r>
        <w:fldChar w:fldCharType="separate"/>
      </w:r>
      <w:r>
        <w:t>142</w:t>
      </w:r>
      <w:r>
        <w:fldChar w:fldCharType="end"/>
      </w:r>
    </w:p>
    <w:p w14:paraId="1383B9BC" w14:textId="2B37933C"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_Toc209590319 \h </w:instrText>
      </w:r>
      <w:r>
        <w:fldChar w:fldCharType="separate"/>
      </w:r>
      <w:r>
        <w:t>144</w:t>
      </w:r>
      <w:r>
        <w:fldChar w:fldCharType="end"/>
      </w:r>
    </w:p>
    <w:p w14:paraId="3F7921EC" w14:textId="38358648"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_Toc209590320 \h </w:instrText>
      </w:r>
      <w:r>
        <w:fldChar w:fldCharType="separate"/>
      </w:r>
      <w:r>
        <w:t>146</w:t>
      </w:r>
      <w:r>
        <w:fldChar w:fldCharType="end"/>
      </w:r>
    </w:p>
    <w:p w14:paraId="25173AE8" w14:textId="25BBB24F"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_Toc209590321 \h </w:instrText>
      </w:r>
      <w:r>
        <w:fldChar w:fldCharType="separate"/>
      </w:r>
      <w:r>
        <w:t>148</w:t>
      </w:r>
      <w:r>
        <w:fldChar w:fldCharType="end"/>
      </w:r>
    </w:p>
    <w:p w14:paraId="073BA21D" w14:textId="08C19DB5"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_Toc209590322 \h </w:instrText>
      </w:r>
      <w:r>
        <w:fldChar w:fldCharType="separate"/>
      </w:r>
      <w:r>
        <w:t>148</w:t>
      </w:r>
      <w:r>
        <w:fldChar w:fldCharType="end"/>
      </w:r>
    </w:p>
    <w:p w14:paraId="15C6DF1F" w14:textId="7B1AF39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_Toc209590323 \h </w:instrText>
      </w:r>
      <w:r>
        <w:fldChar w:fldCharType="separate"/>
      </w:r>
      <w:r>
        <w:t>148</w:t>
      </w:r>
      <w:r>
        <w:fldChar w:fldCharType="end"/>
      </w:r>
    </w:p>
    <w:p w14:paraId="096A5EAA" w14:textId="52827161"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_Toc209590324 \h </w:instrText>
      </w:r>
      <w:r>
        <w:fldChar w:fldCharType="separate"/>
      </w:r>
      <w:r>
        <w:t>151</w:t>
      </w:r>
      <w:r>
        <w:fldChar w:fldCharType="end"/>
      </w:r>
    </w:p>
    <w:p w14:paraId="50BE4E4A" w14:textId="10D76C9D"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_Toc209590325 \h </w:instrText>
      </w:r>
      <w:r>
        <w:fldChar w:fldCharType="separate"/>
      </w:r>
      <w:r>
        <w:t>152</w:t>
      </w:r>
      <w:r>
        <w:fldChar w:fldCharType="end"/>
      </w:r>
    </w:p>
    <w:p w14:paraId="2FCE3F01" w14:textId="3BFD889A"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_Toc209590326 \h </w:instrText>
      </w:r>
      <w:r>
        <w:fldChar w:fldCharType="separate"/>
      </w:r>
      <w:r>
        <w:t>152</w:t>
      </w:r>
      <w:r>
        <w:fldChar w:fldCharType="end"/>
      </w:r>
    </w:p>
    <w:p w14:paraId="1653E634" w14:textId="0CEF0F06"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_Toc209590327 \h </w:instrText>
      </w:r>
      <w:r>
        <w:fldChar w:fldCharType="separate"/>
      </w:r>
      <w:r>
        <w:t>152</w:t>
      </w:r>
      <w:r>
        <w:fldChar w:fldCharType="end"/>
      </w:r>
    </w:p>
    <w:p w14:paraId="2BB30E64" w14:textId="30EC335E"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_Toc209590328 \h </w:instrText>
      </w:r>
      <w:r>
        <w:fldChar w:fldCharType="separate"/>
      </w:r>
      <w:r>
        <w:t>155</w:t>
      </w:r>
      <w:r>
        <w:fldChar w:fldCharType="end"/>
      </w:r>
    </w:p>
    <w:p w14:paraId="0F3BE055" w14:textId="349A9E84"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_Toc209590329 \h </w:instrText>
      </w:r>
      <w:r>
        <w:fldChar w:fldCharType="separate"/>
      </w:r>
      <w:r>
        <w:t>155</w:t>
      </w:r>
      <w:r>
        <w:fldChar w:fldCharType="end"/>
      </w:r>
    </w:p>
    <w:p w14:paraId="0719D3BB" w14:textId="2AE430A7"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_Toc209590330 \h </w:instrText>
      </w:r>
      <w:r>
        <w:fldChar w:fldCharType="separate"/>
      </w:r>
      <w:r>
        <w:t>155</w:t>
      </w:r>
      <w:r>
        <w:fldChar w:fldCharType="end"/>
      </w:r>
    </w:p>
    <w:p w14:paraId="04DC5EEA" w14:textId="2304DFDA" w:rsidR="00D022C4" w:rsidRDefault="00D022C4">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_Toc209590331 \h </w:instrText>
      </w:r>
      <w:r>
        <w:fldChar w:fldCharType="separate"/>
      </w:r>
      <w:r>
        <w:t>157</w:t>
      </w:r>
      <w:r>
        <w:fldChar w:fldCharType="end"/>
      </w:r>
    </w:p>
    <w:p w14:paraId="1531F068" w14:textId="45EF926C"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_Toc209590332 \h </w:instrText>
      </w:r>
      <w:r>
        <w:fldChar w:fldCharType="separate"/>
      </w:r>
      <w:r>
        <w:t>159</w:t>
      </w:r>
      <w:r>
        <w:fldChar w:fldCharType="end"/>
      </w:r>
    </w:p>
    <w:p w14:paraId="37E07E81" w14:textId="33091029"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_Toc209590333 \h </w:instrText>
      </w:r>
      <w:r>
        <w:fldChar w:fldCharType="separate"/>
      </w:r>
      <w:r>
        <w:t>161</w:t>
      </w:r>
      <w:r>
        <w:fldChar w:fldCharType="end"/>
      </w:r>
    </w:p>
    <w:p w14:paraId="3A61E199" w14:textId="08011335"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_Toc209590334 \h </w:instrText>
      </w:r>
      <w:r>
        <w:fldChar w:fldCharType="separate"/>
      </w:r>
      <w:r>
        <w:t>161</w:t>
      </w:r>
      <w:r>
        <w:fldChar w:fldCharType="end"/>
      </w:r>
    </w:p>
    <w:p w14:paraId="5818700A" w14:textId="53F0AA22" w:rsidR="00D022C4" w:rsidRDefault="00D022C4">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_Toc209590335 \h </w:instrText>
      </w:r>
      <w:r>
        <w:fldChar w:fldCharType="separate"/>
      </w:r>
      <w:r>
        <w:t>162</w:t>
      </w:r>
      <w:r>
        <w:fldChar w:fldCharType="end"/>
      </w:r>
    </w:p>
    <w:p w14:paraId="3C8F1815" w14:textId="6F7D997F"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_Toc209590336 \h </w:instrText>
      </w:r>
      <w:r>
        <w:fldChar w:fldCharType="separate"/>
      </w:r>
      <w:r>
        <w:t>164</w:t>
      </w:r>
      <w:r>
        <w:fldChar w:fldCharType="end"/>
      </w:r>
    </w:p>
    <w:p w14:paraId="589BBF69" w14:textId="0664B5B7"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_Toc209590337 \h </w:instrText>
      </w:r>
      <w:r>
        <w:fldChar w:fldCharType="separate"/>
      </w:r>
      <w:r>
        <w:t>165</w:t>
      </w:r>
      <w:r>
        <w:fldChar w:fldCharType="end"/>
      </w:r>
    </w:p>
    <w:p w14:paraId="6A0AFA8E" w14:textId="0314C87B"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_Toc209590338 \h </w:instrText>
      </w:r>
      <w:r>
        <w:fldChar w:fldCharType="separate"/>
      </w:r>
      <w:r>
        <w:t>165</w:t>
      </w:r>
      <w:r>
        <w:fldChar w:fldCharType="end"/>
      </w:r>
    </w:p>
    <w:p w14:paraId="423B0A81" w14:textId="0286814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_Toc209590339 \h </w:instrText>
      </w:r>
      <w:r>
        <w:fldChar w:fldCharType="separate"/>
      </w:r>
      <w:r>
        <w:t>165</w:t>
      </w:r>
      <w:r>
        <w:fldChar w:fldCharType="end"/>
      </w:r>
    </w:p>
    <w:p w14:paraId="6E0EC66F" w14:textId="337BCC4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_Toc209590340 \h </w:instrText>
      </w:r>
      <w:r>
        <w:fldChar w:fldCharType="separate"/>
      </w:r>
      <w:r>
        <w:t>166</w:t>
      </w:r>
      <w:r>
        <w:fldChar w:fldCharType="end"/>
      </w:r>
    </w:p>
    <w:p w14:paraId="47DF8CC8" w14:textId="3EF4012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_Toc209590341 \h </w:instrText>
      </w:r>
      <w:r>
        <w:fldChar w:fldCharType="separate"/>
      </w:r>
      <w:r>
        <w:t>166</w:t>
      </w:r>
      <w:r>
        <w:fldChar w:fldCharType="end"/>
      </w:r>
    </w:p>
    <w:p w14:paraId="6628A341" w14:textId="6B6C96DE" w:rsidR="00D022C4" w:rsidRDefault="00D022C4">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_Toc209590342 \h </w:instrText>
      </w:r>
      <w:r>
        <w:fldChar w:fldCharType="separate"/>
      </w:r>
      <w:r>
        <w:t>166</w:t>
      </w:r>
      <w:r>
        <w:fldChar w:fldCharType="end"/>
      </w:r>
    </w:p>
    <w:p w14:paraId="400BE335" w14:textId="469A9B8A"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_Toc209590343 \h </w:instrText>
      </w:r>
      <w:r>
        <w:fldChar w:fldCharType="separate"/>
      </w:r>
      <w:r>
        <w:t>167</w:t>
      </w:r>
      <w:r>
        <w:fldChar w:fldCharType="end"/>
      </w:r>
    </w:p>
    <w:p w14:paraId="231845FE" w14:textId="4C64CBEA"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_Toc209590344 \h </w:instrText>
      </w:r>
      <w:r>
        <w:fldChar w:fldCharType="separate"/>
      </w:r>
      <w:r>
        <w:t>169</w:t>
      </w:r>
      <w:r>
        <w:fldChar w:fldCharType="end"/>
      </w:r>
    </w:p>
    <w:p w14:paraId="7541DDAA" w14:textId="20A35ADF"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_Toc209590345 \h </w:instrText>
      </w:r>
      <w:r>
        <w:fldChar w:fldCharType="separate"/>
      </w:r>
      <w:r>
        <w:t>169</w:t>
      </w:r>
      <w:r>
        <w:fldChar w:fldCharType="end"/>
      </w:r>
    </w:p>
    <w:p w14:paraId="7AE1AC07" w14:textId="5489D709"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_Toc209590346 \h </w:instrText>
      </w:r>
      <w:r>
        <w:fldChar w:fldCharType="separate"/>
      </w:r>
      <w:r>
        <w:t>170</w:t>
      </w:r>
      <w:r>
        <w:fldChar w:fldCharType="end"/>
      </w:r>
    </w:p>
    <w:p w14:paraId="3E9190B0" w14:textId="3970DAD0"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_Toc209590347 \h </w:instrText>
      </w:r>
      <w:r>
        <w:fldChar w:fldCharType="separate"/>
      </w:r>
      <w:r>
        <w:t>171</w:t>
      </w:r>
      <w:r>
        <w:fldChar w:fldCharType="end"/>
      </w:r>
    </w:p>
    <w:p w14:paraId="71688B6C" w14:textId="19FF8078"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_Toc209590348 \h </w:instrText>
      </w:r>
      <w:r>
        <w:fldChar w:fldCharType="separate"/>
      </w:r>
      <w:r>
        <w:t>172</w:t>
      </w:r>
      <w:r>
        <w:fldChar w:fldCharType="end"/>
      </w:r>
    </w:p>
    <w:p w14:paraId="52B9A61E" w14:textId="3737BAA1"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_Toc209590349 \h </w:instrText>
      </w:r>
      <w:r>
        <w:fldChar w:fldCharType="separate"/>
      </w:r>
      <w:r>
        <w:t>172</w:t>
      </w:r>
      <w:r>
        <w:fldChar w:fldCharType="end"/>
      </w:r>
    </w:p>
    <w:p w14:paraId="3726BEB7" w14:textId="4CD1C26A"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_Toc209590350 \h </w:instrText>
      </w:r>
      <w:r>
        <w:fldChar w:fldCharType="separate"/>
      </w:r>
      <w:r>
        <w:t>178</w:t>
      </w:r>
      <w:r>
        <w:fldChar w:fldCharType="end"/>
      </w:r>
    </w:p>
    <w:p w14:paraId="646F48F2" w14:textId="55A2221D"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_Toc209590351 \h </w:instrText>
      </w:r>
      <w:r>
        <w:fldChar w:fldCharType="separate"/>
      </w:r>
      <w:r>
        <w:t>180</w:t>
      </w:r>
      <w:r>
        <w:fldChar w:fldCharType="end"/>
      </w:r>
    </w:p>
    <w:p w14:paraId="1C4E5D48" w14:textId="24DF8CFF"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_Toc209590352 \h </w:instrText>
      </w:r>
      <w:r>
        <w:fldChar w:fldCharType="separate"/>
      </w:r>
      <w:r>
        <w:t>180</w:t>
      </w:r>
      <w:r>
        <w:fldChar w:fldCharType="end"/>
      </w:r>
    </w:p>
    <w:p w14:paraId="055D662E" w14:textId="4D06815D"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_Toc209590353 \h </w:instrText>
      </w:r>
      <w:r>
        <w:fldChar w:fldCharType="separate"/>
      </w:r>
      <w:r>
        <w:t>183</w:t>
      </w:r>
      <w:r>
        <w:fldChar w:fldCharType="end"/>
      </w:r>
    </w:p>
    <w:p w14:paraId="6B25B013" w14:textId="0A81B546" w:rsidR="00D022C4" w:rsidRDefault="00D022C4">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_Toc209590354 \h </w:instrText>
      </w:r>
      <w:r>
        <w:fldChar w:fldCharType="separate"/>
      </w:r>
      <w:r>
        <w:t>184</w:t>
      </w:r>
      <w:r>
        <w:fldChar w:fldCharType="end"/>
      </w:r>
    </w:p>
    <w:p w14:paraId="1FE0C00A" w14:textId="1794EDE9"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_Toc209590355 \h </w:instrText>
      </w:r>
      <w:r>
        <w:fldChar w:fldCharType="separate"/>
      </w:r>
      <w:r>
        <w:t>185</w:t>
      </w:r>
      <w:r>
        <w:fldChar w:fldCharType="end"/>
      </w:r>
    </w:p>
    <w:p w14:paraId="0C341248" w14:textId="56CE557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_Toc209590356 \h </w:instrText>
      </w:r>
      <w:r>
        <w:fldChar w:fldCharType="separate"/>
      </w:r>
      <w:r>
        <w:t>186</w:t>
      </w:r>
      <w:r>
        <w:fldChar w:fldCharType="end"/>
      </w:r>
    </w:p>
    <w:p w14:paraId="44AE150B" w14:textId="6A122EEA"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_Toc209590357 \h </w:instrText>
      </w:r>
      <w:r>
        <w:fldChar w:fldCharType="separate"/>
      </w:r>
      <w:r>
        <w:t>188</w:t>
      </w:r>
      <w:r>
        <w:fldChar w:fldCharType="end"/>
      </w:r>
    </w:p>
    <w:p w14:paraId="656A2C5F" w14:textId="4B57317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_Toc209590358 \h </w:instrText>
      </w:r>
      <w:r>
        <w:fldChar w:fldCharType="separate"/>
      </w:r>
      <w:r>
        <w:t>188</w:t>
      </w:r>
      <w:r>
        <w:fldChar w:fldCharType="end"/>
      </w:r>
    </w:p>
    <w:p w14:paraId="35352F80" w14:textId="1D892DE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_Toc209590359 \h </w:instrText>
      </w:r>
      <w:r>
        <w:fldChar w:fldCharType="separate"/>
      </w:r>
      <w:r>
        <w:t>188</w:t>
      </w:r>
      <w:r>
        <w:fldChar w:fldCharType="end"/>
      </w:r>
    </w:p>
    <w:p w14:paraId="546C060F" w14:textId="41F32438"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_Toc209590360 \h </w:instrText>
      </w:r>
      <w:r>
        <w:fldChar w:fldCharType="separate"/>
      </w:r>
      <w:r>
        <w:t>188</w:t>
      </w:r>
      <w:r>
        <w:fldChar w:fldCharType="end"/>
      </w:r>
    </w:p>
    <w:p w14:paraId="4F314F01" w14:textId="43CBAD3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_Toc209590361 \h </w:instrText>
      </w:r>
      <w:r>
        <w:fldChar w:fldCharType="separate"/>
      </w:r>
      <w:r>
        <w:t>190</w:t>
      </w:r>
      <w:r>
        <w:fldChar w:fldCharType="end"/>
      </w:r>
    </w:p>
    <w:p w14:paraId="31B0C63C" w14:textId="7DF64F3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_Toc209590362 \h </w:instrText>
      </w:r>
      <w:r>
        <w:fldChar w:fldCharType="separate"/>
      </w:r>
      <w:r>
        <w:t>190</w:t>
      </w:r>
      <w:r>
        <w:fldChar w:fldCharType="end"/>
      </w:r>
    </w:p>
    <w:p w14:paraId="65B1C2B6" w14:textId="4AC9313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_Toc209590363 \h </w:instrText>
      </w:r>
      <w:r>
        <w:fldChar w:fldCharType="separate"/>
      </w:r>
      <w:r>
        <w:t>192</w:t>
      </w:r>
      <w:r>
        <w:fldChar w:fldCharType="end"/>
      </w:r>
    </w:p>
    <w:p w14:paraId="6F87B4EE" w14:textId="15FDF2BA"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_Toc209590364 \h </w:instrText>
      </w:r>
      <w:r>
        <w:fldChar w:fldCharType="separate"/>
      </w:r>
      <w:r>
        <w:t>193</w:t>
      </w:r>
      <w:r>
        <w:fldChar w:fldCharType="end"/>
      </w:r>
    </w:p>
    <w:p w14:paraId="4434EF1E" w14:textId="7DD1E1CA"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_Toc209590365 \h </w:instrText>
      </w:r>
      <w:r>
        <w:fldChar w:fldCharType="separate"/>
      </w:r>
      <w:r>
        <w:t>193</w:t>
      </w:r>
      <w:r>
        <w:fldChar w:fldCharType="end"/>
      </w:r>
    </w:p>
    <w:p w14:paraId="3DC63807" w14:textId="5A24722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_Toc209590366 \h </w:instrText>
      </w:r>
      <w:r>
        <w:fldChar w:fldCharType="separate"/>
      </w:r>
      <w:r>
        <w:t>198</w:t>
      </w:r>
      <w:r>
        <w:fldChar w:fldCharType="end"/>
      </w:r>
    </w:p>
    <w:p w14:paraId="78602E1F" w14:textId="1EAA78C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_Toc209590367 \h </w:instrText>
      </w:r>
      <w:r>
        <w:fldChar w:fldCharType="separate"/>
      </w:r>
      <w:r>
        <w:t>202</w:t>
      </w:r>
      <w:r>
        <w:fldChar w:fldCharType="end"/>
      </w:r>
    </w:p>
    <w:p w14:paraId="1CD64357" w14:textId="16C4033E"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_Toc209590368 \h </w:instrText>
      </w:r>
      <w:r>
        <w:fldChar w:fldCharType="separate"/>
      </w:r>
      <w:r>
        <w:t>205</w:t>
      </w:r>
      <w:r>
        <w:fldChar w:fldCharType="end"/>
      </w:r>
    </w:p>
    <w:p w14:paraId="62E21F9E" w14:textId="32A448B8"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_Toc209590369 \h </w:instrText>
      </w:r>
      <w:r>
        <w:fldChar w:fldCharType="separate"/>
      </w:r>
      <w:r>
        <w:t>207</w:t>
      </w:r>
      <w:r>
        <w:fldChar w:fldCharType="end"/>
      </w:r>
    </w:p>
    <w:p w14:paraId="17E3E763" w14:textId="6B719A6F" w:rsidR="00D022C4" w:rsidRDefault="00D022C4">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_Toc209590370 \h </w:instrText>
      </w:r>
      <w:r>
        <w:fldChar w:fldCharType="separate"/>
      </w:r>
      <w:r>
        <w:t>207</w:t>
      </w:r>
      <w:r>
        <w:fldChar w:fldCharType="end"/>
      </w:r>
    </w:p>
    <w:p w14:paraId="1D308587" w14:textId="3A40828E" w:rsidR="00D022C4" w:rsidRDefault="00D022C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_Toc209590371 \h </w:instrText>
      </w:r>
      <w:r>
        <w:fldChar w:fldCharType="separate"/>
      </w:r>
      <w:r>
        <w:t>208</w:t>
      </w:r>
      <w:r>
        <w:fldChar w:fldCharType="end"/>
      </w:r>
    </w:p>
    <w:p w14:paraId="697F473C" w14:textId="10FD5C7B" w:rsidR="00D022C4" w:rsidRDefault="00D022C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_Toc209590372 \h </w:instrText>
      </w:r>
      <w:r>
        <w:fldChar w:fldCharType="separate"/>
      </w:r>
      <w:r>
        <w:t>208</w:t>
      </w:r>
      <w:r>
        <w:fldChar w:fldCharType="end"/>
      </w:r>
    </w:p>
    <w:p w14:paraId="52DCB5AB" w14:textId="4671712F" w:rsidR="00D022C4" w:rsidRDefault="00D022C4">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_Toc209590373 \h </w:instrText>
      </w:r>
      <w:r>
        <w:fldChar w:fldCharType="separate"/>
      </w:r>
      <w:r>
        <w:t>209</w:t>
      </w:r>
      <w:r>
        <w:fldChar w:fldCharType="end"/>
      </w:r>
    </w:p>
    <w:p w14:paraId="78323809" w14:textId="4AEC9817" w:rsidR="00D022C4" w:rsidRDefault="00D022C4">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_Toc209590374 \h </w:instrText>
      </w:r>
      <w:r>
        <w:fldChar w:fldCharType="separate"/>
      </w:r>
      <w:r>
        <w:t>211</w:t>
      </w:r>
      <w:r>
        <w:fldChar w:fldCharType="end"/>
      </w:r>
    </w:p>
    <w:p w14:paraId="399CA615" w14:textId="745837AB" w:rsidR="00D022C4" w:rsidRDefault="00D022C4">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_Toc209590375 \h </w:instrText>
      </w:r>
      <w:r>
        <w:fldChar w:fldCharType="separate"/>
      </w:r>
      <w:r>
        <w:t>212</w:t>
      </w:r>
      <w:r>
        <w:fldChar w:fldCharType="end"/>
      </w:r>
    </w:p>
    <w:p w14:paraId="499C545C" w14:textId="379255E5" w:rsidR="00D022C4" w:rsidRDefault="00D022C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_Toc209590376 \h </w:instrText>
      </w:r>
      <w:r>
        <w:fldChar w:fldCharType="separate"/>
      </w:r>
      <w:r>
        <w:t>214</w:t>
      </w:r>
      <w:r>
        <w:fldChar w:fldCharType="end"/>
      </w:r>
    </w:p>
    <w:p w14:paraId="0D5D3A5F" w14:textId="39162033" w:rsidR="00D022C4" w:rsidRDefault="00D022C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_Toc209590377 \h </w:instrText>
      </w:r>
      <w:r>
        <w:fldChar w:fldCharType="separate"/>
      </w:r>
      <w:r>
        <w:t>214</w:t>
      </w:r>
      <w:r>
        <w:fldChar w:fldCharType="end"/>
      </w:r>
    </w:p>
    <w:p w14:paraId="4C950608" w14:textId="5E1292DC"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_Toc209590378 \h </w:instrText>
      </w:r>
      <w:r>
        <w:fldChar w:fldCharType="separate"/>
      </w:r>
      <w:r>
        <w:t>215</w:t>
      </w:r>
      <w:r>
        <w:fldChar w:fldCharType="end"/>
      </w:r>
    </w:p>
    <w:p w14:paraId="0C15519A" w14:textId="1382E42D"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_Toc209590379 \h </w:instrText>
      </w:r>
      <w:r>
        <w:fldChar w:fldCharType="separate"/>
      </w:r>
      <w:r>
        <w:t>215</w:t>
      </w:r>
      <w:r>
        <w:fldChar w:fldCharType="end"/>
      </w:r>
    </w:p>
    <w:p w14:paraId="28E83B9E" w14:textId="513699BE" w:rsidR="00D022C4" w:rsidRDefault="00D022C4">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_Toc209590380 \h </w:instrText>
      </w:r>
      <w:r>
        <w:fldChar w:fldCharType="separate"/>
      </w:r>
      <w:r>
        <w:t>217</w:t>
      </w:r>
      <w:r>
        <w:fldChar w:fldCharType="end"/>
      </w:r>
    </w:p>
    <w:p w14:paraId="7043D87D" w14:textId="3F00AD60" w:rsidR="00D022C4" w:rsidRDefault="00D022C4">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_Toc209590381 \h </w:instrText>
      </w:r>
      <w:r>
        <w:fldChar w:fldCharType="separate"/>
      </w:r>
      <w:r>
        <w:t>218</w:t>
      </w:r>
      <w:r>
        <w:fldChar w:fldCharType="end"/>
      </w:r>
    </w:p>
    <w:p w14:paraId="75D5272C" w14:textId="7AF5D658"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_Toc209590382 \h </w:instrText>
      </w:r>
      <w:r>
        <w:fldChar w:fldCharType="separate"/>
      </w:r>
      <w:r>
        <w:t>218</w:t>
      </w:r>
      <w:r>
        <w:fldChar w:fldCharType="end"/>
      </w:r>
    </w:p>
    <w:p w14:paraId="0D4CB541" w14:textId="15E2053B" w:rsidR="00D022C4" w:rsidRDefault="00D022C4">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_Toc209590383 \h </w:instrText>
      </w:r>
      <w:r>
        <w:fldChar w:fldCharType="separate"/>
      </w:r>
      <w:r>
        <w:t>218</w:t>
      </w:r>
      <w:r>
        <w:fldChar w:fldCharType="end"/>
      </w:r>
    </w:p>
    <w:p w14:paraId="52D2323D" w14:textId="60043279"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_Toc209590384 \h </w:instrText>
      </w:r>
      <w:r>
        <w:fldChar w:fldCharType="separate"/>
      </w:r>
      <w:r>
        <w:t>218</w:t>
      </w:r>
      <w:r>
        <w:fldChar w:fldCharType="end"/>
      </w:r>
    </w:p>
    <w:p w14:paraId="64DE2DC4" w14:textId="24D37431"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_Toc209590385 \h </w:instrText>
      </w:r>
      <w:r>
        <w:fldChar w:fldCharType="separate"/>
      </w:r>
      <w:r>
        <w:t>219</w:t>
      </w:r>
      <w:r>
        <w:fldChar w:fldCharType="end"/>
      </w:r>
    </w:p>
    <w:p w14:paraId="3A8EAFB7" w14:textId="63CCF033"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_Toc209590386 \h </w:instrText>
      </w:r>
      <w:r>
        <w:fldChar w:fldCharType="separate"/>
      </w:r>
      <w:r>
        <w:t>220</w:t>
      </w:r>
      <w:r>
        <w:fldChar w:fldCharType="end"/>
      </w:r>
    </w:p>
    <w:p w14:paraId="0EF7CE75" w14:textId="26A9D150" w:rsidR="00D022C4" w:rsidRDefault="00D022C4">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_Toc209590387 \h </w:instrText>
      </w:r>
      <w:r>
        <w:fldChar w:fldCharType="separate"/>
      </w:r>
      <w:r>
        <w:t>222</w:t>
      </w:r>
      <w:r>
        <w:fldChar w:fldCharType="end"/>
      </w:r>
    </w:p>
    <w:p w14:paraId="53B82336" w14:textId="4CB60C52"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_Toc209590388 \h </w:instrText>
      </w:r>
      <w:r>
        <w:fldChar w:fldCharType="separate"/>
      </w:r>
      <w:r>
        <w:t>224</w:t>
      </w:r>
      <w:r>
        <w:fldChar w:fldCharType="end"/>
      </w:r>
    </w:p>
    <w:p w14:paraId="5A2BBE1C" w14:textId="5EFCFEA3"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_Toc209590389 \h </w:instrText>
      </w:r>
      <w:r>
        <w:fldChar w:fldCharType="separate"/>
      </w:r>
      <w:r>
        <w:t>224</w:t>
      </w:r>
      <w:r>
        <w:fldChar w:fldCharType="end"/>
      </w:r>
    </w:p>
    <w:p w14:paraId="5B291CCD" w14:textId="3E69D28B"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_Toc209590390 \h </w:instrText>
      </w:r>
      <w:r>
        <w:fldChar w:fldCharType="separate"/>
      </w:r>
      <w:r>
        <w:t>225</w:t>
      </w:r>
      <w:r>
        <w:fldChar w:fldCharType="end"/>
      </w:r>
    </w:p>
    <w:p w14:paraId="5342BC23" w14:textId="0FFA0FDD"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_Toc209590391 \h </w:instrText>
      </w:r>
      <w:r>
        <w:fldChar w:fldCharType="separate"/>
      </w:r>
      <w:r>
        <w:t>226</w:t>
      </w:r>
      <w:r>
        <w:fldChar w:fldCharType="end"/>
      </w:r>
    </w:p>
    <w:p w14:paraId="4238787C" w14:textId="5AC88226"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_Toc209590392 \h </w:instrText>
      </w:r>
      <w:r>
        <w:fldChar w:fldCharType="separate"/>
      </w:r>
      <w:r>
        <w:t>227</w:t>
      </w:r>
      <w:r>
        <w:fldChar w:fldCharType="end"/>
      </w:r>
    </w:p>
    <w:p w14:paraId="0B730ADC" w14:textId="15623D40"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_Toc209590393 \h </w:instrText>
      </w:r>
      <w:r>
        <w:fldChar w:fldCharType="separate"/>
      </w:r>
      <w:r>
        <w:t>229</w:t>
      </w:r>
      <w:r>
        <w:fldChar w:fldCharType="end"/>
      </w:r>
    </w:p>
    <w:p w14:paraId="57745D48" w14:textId="22D7BF30"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_Toc209590394 \h </w:instrText>
      </w:r>
      <w:r>
        <w:fldChar w:fldCharType="separate"/>
      </w:r>
      <w:r>
        <w:t>229</w:t>
      </w:r>
      <w:r>
        <w:fldChar w:fldCharType="end"/>
      </w:r>
    </w:p>
    <w:p w14:paraId="262B7850" w14:textId="044E31C8"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_Toc209590395 \h </w:instrText>
      </w:r>
      <w:r>
        <w:fldChar w:fldCharType="separate"/>
      </w:r>
      <w:r>
        <w:t>230</w:t>
      </w:r>
      <w:r>
        <w:fldChar w:fldCharType="end"/>
      </w:r>
    </w:p>
    <w:p w14:paraId="6CB350C7" w14:textId="124CFA64"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_Toc209590396 \h </w:instrText>
      </w:r>
      <w:r>
        <w:fldChar w:fldCharType="separate"/>
      </w:r>
      <w:r>
        <w:t>230</w:t>
      </w:r>
      <w:r>
        <w:fldChar w:fldCharType="end"/>
      </w:r>
    </w:p>
    <w:p w14:paraId="362ED994" w14:textId="2D3A2987"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_Toc209590397 \h </w:instrText>
      </w:r>
      <w:r>
        <w:fldChar w:fldCharType="separate"/>
      </w:r>
      <w:r>
        <w:t>231</w:t>
      </w:r>
      <w:r>
        <w:fldChar w:fldCharType="end"/>
      </w:r>
    </w:p>
    <w:p w14:paraId="3E5DE333" w14:textId="3B50BFCB" w:rsidR="00D022C4" w:rsidRDefault="00D022C4">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_Toc209590398 \h </w:instrText>
      </w:r>
      <w:r>
        <w:fldChar w:fldCharType="separate"/>
      </w:r>
      <w:r>
        <w:t>231</w:t>
      </w:r>
      <w:r>
        <w:fldChar w:fldCharType="end"/>
      </w:r>
    </w:p>
    <w:p w14:paraId="32E1EC9A" w14:textId="5448A404" w:rsidR="00D022C4" w:rsidRDefault="00D022C4">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_Toc209590399 \h </w:instrText>
      </w:r>
      <w:r>
        <w:fldChar w:fldCharType="separate"/>
      </w:r>
      <w:r>
        <w:t>232</w:t>
      </w:r>
      <w:r>
        <w:fldChar w:fldCharType="end"/>
      </w:r>
    </w:p>
    <w:p w14:paraId="203E97F4" w14:textId="6501019A"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_Toc209590400 \h </w:instrText>
      </w:r>
      <w:r>
        <w:fldChar w:fldCharType="separate"/>
      </w:r>
      <w:r>
        <w:t>232</w:t>
      </w:r>
      <w:r>
        <w:fldChar w:fldCharType="end"/>
      </w:r>
    </w:p>
    <w:p w14:paraId="1C583479" w14:textId="17A6FC4C"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_Toc209590401 \h </w:instrText>
      </w:r>
      <w:r>
        <w:fldChar w:fldCharType="separate"/>
      </w:r>
      <w:r>
        <w:t>233</w:t>
      </w:r>
      <w:r>
        <w:fldChar w:fldCharType="end"/>
      </w:r>
    </w:p>
    <w:p w14:paraId="7EE1CEB5" w14:textId="56467697"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_Toc209590402 \h </w:instrText>
      </w:r>
      <w:r>
        <w:fldChar w:fldCharType="separate"/>
      </w:r>
      <w:r>
        <w:t>234</w:t>
      </w:r>
      <w:r>
        <w:fldChar w:fldCharType="end"/>
      </w:r>
    </w:p>
    <w:p w14:paraId="37C40445" w14:textId="609C8235" w:rsidR="00D022C4" w:rsidRDefault="00D022C4">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_Toc209590403 \h </w:instrText>
      </w:r>
      <w:r>
        <w:fldChar w:fldCharType="separate"/>
      </w:r>
      <w:r>
        <w:t>236</w:t>
      </w:r>
      <w:r>
        <w:fldChar w:fldCharType="end"/>
      </w:r>
    </w:p>
    <w:p w14:paraId="75E4911F" w14:textId="30AD7591" w:rsidR="00D022C4" w:rsidRDefault="00D022C4">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_Toc209590404 \h </w:instrText>
      </w:r>
      <w:r>
        <w:fldChar w:fldCharType="separate"/>
      </w:r>
      <w:r>
        <w:t>237</w:t>
      </w:r>
      <w:r>
        <w:fldChar w:fldCharType="end"/>
      </w:r>
    </w:p>
    <w:p w14:paraId="5CA04C18" w14:textId="40FF5E92" w:rsidR="00D022C4" w:rsidRDefault="00D022C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_Toc209590405 \h </w:instrText>
      </w:r>
      <w:r>
        <w:fldChar w:fldCharType="separate"/>
      </w:r>
      <w:r>
        <w:t>237</w:t>
      </w:r>
      <w:r>
        <w:fldChar w:fldCharType="end"/>
      </w:r>
    </w:p>
    <w:p w14:paraId="0C941C0C" w14:textId="31D80ACE" w:rsidR="00D022C4" w:rsidRDefault="00D022C4">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_Toc209590406 \h </w:instrText>
      </w:r>
      <w:r>
        <w:fldChar w:fldCharType="separate"/>
      </w:r>
      <w:r>
        <w:t>238</w:t>
      </w:r>
      <w:r>
        <w:fldChar w:fldCharType="end"/>
      </w:r>
    </w:p>
    <w:p w14:paraId="2904BE58" w14:textId="7A8BA3FA" w:rsidR="00D022C4" w:rsidRDefault="00D022C4">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_Toc209590407 \h </w:instrText>
      </w:r>
      <w:r>
        <w:fldChar w:fldCharType="separate"/>
      </w:r>
      <w:r>
        <w:t>239</w:t>
      </w:r>
      <w:r>
        <w:fldChar w:fldCharType="end"/>
      </w:r>
    </w:p>
    <w:p w14:paraId="36070279" w14:textId="629BADAD" w:rsidR="00D022C4" w:rsidRDefault="00D022C4">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_Toc209590408 \h </w:instrText>
      </w:r>
      <w:r>
        <w:fldChar w:fldCharType="separate"/>
      </w:r>
      <w:r>
        <w:t>241</w:t>
      </w:r>
      <w:r>
        <w:fldChar w:fldCharType="end"/>
      </w:r>
    </w:p>
    <w:p w14:paraId="45F6A0E4" w14:textId="06A02AD9" w:rsidR="00D022C4" w:rsidRDefault="00D022C4">
      <w:pPr>
        <w:pStyle w:val="TOC4"/>
        <w:rPr>
          <w:rFonts w:asciiTheme="minorHAnsi" w:eastAsiaTheme="minorEastAsia" w:hAnsiTheme="minorHAnsi" w:cstheme="minorBidi"/>
          <w:kern w:val="2"/>
          <w:sz w:val="24"/>
          <w:szCs w:val="24"/>
          <w14:ligatures w14:val="standardContextual"/>
        </w:rPr>
      </w:pPr>
      <w:r>
        <w:lastRenderedPageBreak/>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_Toc209590409 \h </w:instrText>
      </w:r>
      <w:r>
        <w:fldChar w:fldCharType="separate"/>
      </w:r>
      <w:r>
        <w:t>241</w:t>
      </w:r>
      <w:r>
        <w:fldChar w:fldCharType="end"/>
      </w:r>
    </w:p>
    <w:p w14:paraId="218728DE" w14:textId="5EEC4AC4" w:rsidR="00D022C4" w:rsidRDefault="00D022C4">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_Toc209590410 \h </w:instrText>
      </w:r>
      <w:r>
        <w:fldChar w:fldCharType="separate"/>
      </w:r>
      <w:r>
        <w:t>243</w:t>
      </w:r>
      <w:r>
        <w:fldChar w:fldCharType="end"/>
      </w:r>
    </w:p>
    <w:p w14:paraId="59377E8D" w14:textId="27F0F0C5" w:rsidR="00D022C4" w:rsidRDefault="00D022C4">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_Toc209590411 \h </w:instrText>
      </w:r>
      <w:r>
        <w:fldChar w:fldCharType="separate"/>
      </w:r>
      <w:r>
        <w:t>246</w:t>
      </w:r>
      <w:r>
        <w:fldChar w:fldCharType="end"/>
      </w:r>
    </w:p>
    <w:p w14:paraId="40FEC003" w14:textId="0A60D89F" w:rsidR="00D022C4" w:rsidRDefault="00D022C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_Toc209590412 \h </w:instrText>
      </w:r>
      <w:r>
        <w:fldChar w:fldCharType="separate"/>
      </w:r>
      <w:r>
        <w:t>246</w:t>
      </w:r>
      <w:r>
        <w:fldChar w:fldCharType="end"/>
      </w:r>
    </w:p>
    <w:p w14:paraId="0819164C" w14:textId="34BE0733" w:rsidR="00D022C4" w:rsidRDefault="00D022C4">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_Toc209590413 \h </w:instrText>
      </w:r>
      <w:r>
        <w:fldChar w:fldCharType="separate"/>
      </w:r>
      <w:r>
        <w:t>248</w:t>
      </w:r>
      <w:r>
        <w:fldChar w:fldCharType="end"/>
      </w:r>
    </w:p>
    <w:p w14:paraId="457927F8" w14:textId="4469D4E1" w:rsidR="00D022C4" w:rsidRDefault="00D022C4">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_Toc209590414 \h </w:instrText>
      </w:r>
      <w:r>
        <w:fldChar w:fldCharType="separate"/>
      </w:r>
      <w:r>
        <w:t>249</w:t>
      </w:r>
      <w:r>
        <w:fldChar w:fldCharType="end"/>
      </w:r>
    </w:p>
    <w:p w14:paraId="53FF1E13" w14:textId="226B1002" w:rsidR="00D022C4" w:rsidRDefault="00D022C4">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_Toc209590415 \h </w:instrText>
      </w:r>
      <w:r>
        <w:fldChar w:fldCharType="separate"/>
      </w:r>
      <w:r>
        <w:t>250</w:t>
      </w:r>
      <w:r>
        <w:fldChar w:fldCharType="end"/>
      </w:r>
    </w:p>
    <w:p w14:paraId="7D319597" w14:textId="22478A45"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_Toc209590416 \h </w:instrText>
      </w:r>
      <w:r>
        <w:fldChar w:fldCharType="separate"/>
      </w:r>
      <w:r>
        <w:t>250</w:t>
      </w:r>
      <w:r>
        <w:fldChar w:fldCharType="end"/>
      </w:r>
    </w:p>
    <w:p w14:paraId="7244C820" w14:textId="655115CA" w:rsidR="00D022C4" w:rsidRDefault="00D022C4">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_Toc209590417 \h </w:instrText>
      </w:r>
      <w:r>
        <w:fldChar w:fldCharType="separate"/>
      </w:r>
      <w:r>
        <w:t>251</w:t>
      </w:r>
      <w:r>
        <w:fldChar w:fldCharType="end"/>
      </w:r>
    </w:p>
    <w:p w14:paraId="53BE60A5" w14:textId="1C9DCD6B" w:rsidR="00D022C4" w:rsidRDefault="00D022C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_Toc209590418 \h </w:instrText>
      </w:r>
      <w:r>
        <w:fldChar w:fldCharType="separate"/>
      </w:r>
      <w:r>
        <w:t>253</w:t>
      </w:r>
      <w:r>
        <w:fldChar w:fldCharType="end"/>
      </w:r>
    </w:p>
    <w:p w14:paraId="498E7EDF" w14:textId="5BB3E3AA" w:rsidR="00D022C4" w:rsidRDefault="00D022C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_Toc209590419 \h </w:instrText>
      </w:r>
      <w:r>
        <w:fldChar w:fldCharType="separate"/>
      </w:r>
      <w:r>
        <w:t>253</w:t>
      </w:r>
      <w:r>
        <w:fldChar w:fldCharType="end"/>
      </w:r>
    </w:p>
    <w:p w14:paraId="7AA5FE2F" w14:textId="31C6C85D" w:rsidR="00D022C4" w:rsidRDefault="00D022C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_Toc209590420 \h </w:instrText>
      </w:r>
      <w:r>
        <w:fldChar w:fldCharType="separate"/>
      </w:r>
      <w:r>
        <w:t>254</w:t>
      </w:r>
      <w:r>
        <w:fldChar w:fldCharType="end"/>
      </w:r>
    </w:p>
    <w:p w14:paraId="4D1554B9" w14:textId="1A38CC40" w:rsidR="00D022C4" w:rsidRDefault="00D022C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_Toc209590421 \h </w:instrText>
      </w:r>
      <w:r>
        <w:fldChar w:fldCharType="separate"/>
      </w:r>
      <w:r>
        <w:t>258</w:t>
      </w:r>
      <w:r>
        <w:fldChar w:fldCharType="end"/>
      </w:r>
    </w:p>
    <w:p w14:paraId="46601C97" w14:textId="61352781" w:rsidR="00D022C4" w:rsidRDefault="00D022C4">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_Toc209590422 \h </w:instrText>
      </w:r>
      <w:r>
        <w:fldChar w:fldCharType="separate"/>
      </w:r>
      <w:r>
        <w:t>258</w:t>
      </w:r>
      <w:r>
        <w:fldChar w:fldCharType="end"/>
      </w:r>
    </w:p>
    <w:p w14:paraId="7035AF75" w14:textId="13171706" w:rsidR="00D022C4" w:rsidRDefault="00D022C4">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_Toc209590423 \h </w:instrText>
      </w:r>
      <w:r>
        <w:fldChar w:fldCharType="separate"/>
      </w:r>
      <w:r>
        <w:t>258</w:t>
      </w:r>
      <w:r>
        <w:fldChar w:fldCharType="end"/>
      </w:r>
    </w:p>
    <w:p w14:paraId="56991D34" w14:textId="5ACADEDF" w:rsidR="00D022C4" w:rsidRDefault="00D022C4">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_Toc209590424 \h </w:instrText>
      </w:r>
      <w:r>
        <w:fldChar w:fldCharType="separate"/>
      </w:r>
      <w:r>
        <w:t>263</w:t>
      </w:r>
      <w:r>
        <w:fldChar w:fldCharType="end"/>
      </w:r>
    </w:p>
    <w:p w14:paraId="4B023DEA" w14:textId="396138E9" w:rsidR="00D022C4" w:rsidRDefault="00D022C4">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_Toc209590425 \h </w:instrText>
      </w:r>
      <w:r>
        <w:fldChar w:fldCharType="separate"/>
      </w:r>
      <w:r>
        <w:t>267</w:t>
      </w:r>
      <w:r>
        <w:fldChar w:fldCharType="end"/>
      </w:r>
    </w:p>
    <w:p w14:paraId="300E14AC" w14:textId="6126A97A" w:rsidR="00D022C4" w:rsidRDefault="00D022C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_Toc209590426 \h </w:instrText>
      </w:r>
      <w:r>
        <w:fldChar w:fldCharType="separate"/>
      </w:r>
      <w:r>
        <w:t>269</w:t>
      </w:r>
      <w:r>
        <w:fldChar w:fldCharType="end"/>
      </w:r>
    </w:p>
    <w:p w14:paraId="273BDC15" w14:textId="0ED86445" w:rsidR="00D022C4" w:rsidRDefault="00D022C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_Toc209590427 \h </w:instrText>
      </w:r>
      <w:r>
        <w:fldChar w:fldCharType="separate"/>
      </w:r>
      <w:r>
        <w:t>269</w:t>
      </w:r>
      <w:r>
        <w:fldChar w:fldCharType="end"/>
      </w:r>
    </w:p>
    <w:p w14:paraId="3E76E40D" w14:textId="6A6125C5" w:rsidR="00D022C4" w:rsidRDefault="00D022C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_Toc209590428 \h </w:instrText>
      </w:r>
      <w:r>
        <w:fldChar w:fldCharType="separate"/>
      </w:r>
      <w:r>
        <w:t>270</w:t>
      </w:r>
      <w:r>
        <w:fldChar w:fldCharType="end"/>
      </w:r>
    </w:p>
    <w:p w14:paraId="72179911" w14:textId="04BA0340" w:rsidR="00D022C4" w:rsidRDefault="00D022C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_Toc209590429 \h </w:instrText>
      </w:r>
      <w:r>
        <w:fldChar w:fldCharType="separate"/>
      </w:r>
      <w:r>
        <w:t>271</w:t>
      </w:r>
      <w:r>
        <w:fldChar w:fldCharType="end"/>
      </w:r>
    </w:p>
    <w:p w14:paraId="0E5812EC" w14:textId="5D1A6461" w:rsidR="00D022C4" w:rsidRDefault="00D022C4">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_Toc209590430 \h </w:instrText>
      </w:r>
      <w:r>
        <w:fldChar w:fldCharType="separate"/>
      </w:r>
      <w:r>
        <w:t>273</w:t>
      </w:r>
      <w:r>
        <w:fldChar w:fldCharType="end"/>
      </w:r>
    </w:p>
    <w:p w14:paraId="63DA9105" w14:textId="717DAEE3" w:rsidR="00D022C4" w:rsidRDefault="00D022C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_Toc209590431 \h </w:instrText>
      </w:r>
      <w:r>
        <w:fldChar w:fldCharType="separate"/>
      </w:r>
      <w:r>
        <w:t>274</w:t>
      </w:r>
      <w:r>
        <w:fldChar w:fldCharType="end"/>
      </w:r>
    </w:p>
    <w:p w14:paraId="52FA49E0" w14:textId="3D799B84" w:rsidR="00D022C4" w:rsidRDefault="00D022C4">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_Toc209590432 \h </w:instrText>
      </w:r>
      <w:r>
        <w:fldChar w:fldCharType="separate"/>
      </w:r>
      <w:r>
        <w:t>274</w:t>
      </w:r>
      <w:r>
        <w:fldChar w:fldCharType="end"/>
      </w:r>
    </w:p>
    <w:p w14:paraId="66F10724" w14:textId="0DF43B53" w:rsidR="00D022C4" w:rsidRDefault="00D022C4">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_Toc209590433 \h </w:instrText>
      </w:r>
      <w:r>
        <w:fldChar w:fldCharType="separate"/>
      </w:r>
      <w:r>
        <w:t>274</w:t>
      </w:r>
      <w:r>
        <w:fldChar w:fldCharType="end"/>
      </w:r>
    </w:p>
    <w:p w14:paraId="47ABD814" w14:textId="49B80EE3" w:rsidR="00D022C4" w:rsidRDefault="00D022C4">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_Toc209590434 \h </w:instrText>
      </w:r>
      <w:r>
        <w:fldChar w:fldCharType="separate"/>
      </w:r>
      <w:r>
        <w:t>275</w:t>
      </w:r>
      <w:r>
        <w:fldChar w:fldCharType="end"/>
      </w:r>
    </w:p>
    <w:p w14:paraId="268D559A" w14:textId="69C647EC" w:rsidR="00D022C4" w:rsidRDefault="00D022C4">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_Toc209590435 \h </w:instrText>
      </w:r>
      <w:r>
        <w:fldChar w:fldCharType="separate"/>
      </w:r>
      <w:r>
        <w:t>275</w:t>
      </w:r>
      <w:r>
        <w:fldChar w:fldCharType="end"/>
      </w:r>
    </w:p>
    <w:p w14:paraId="1719C2B9" w14:textId="533A2F65" w:rsidR="00D022C4" w:rsidRDefault="00D022C4">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_Toc209590436 \h </w:instrText>
      </w:r>
      <w:r>
        <w:fldChar w:fldCharType="separate"/>
      </w:r>
      <w:r>
        <w:t>276</w:t>
      </w:r>
      <w:r>
        <w:fldChar w:fldCharType="end"/>
      </w:r>
    </w:p>
    <w:p w14:paraId="524FFB83" w14:textId="6A7E9797" w:rsidR="00D022C4" w:rsidRDefault="00D022C4">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_Toc209590437 \h </w:instrText>
      </w:r>
      <w:r>
        <w:fldChar w:fldCharType="separate"/>
      </w:r>
      <w:r>
        <w:t>276</w:t>
      </w:r>
      <w:r>
        <w:fldChar w:fldCharType="end"/>
      </w:r>
    </w:p>
    <w:p w14:paraId="6170B54B" w14:textId="3E60389C" w:rsidR="00D022C4" w:rsidRDefault="00D022C4">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_Toc209590438 \h </w:instrText>
      </w:r>
      <w:r>
        <w:fldChar w:fldCharType="separate"/>
      </w:r>
      <w:r>
        <w:t>277</w:t>
      </w:r>
      <w:r>
        <w:fldChar w:fldCharType="end"/>
      </w:r>
    </w:p>
    <w:p w14:paraId="3BE7DCE2" w14:textId="7A1FE667" w:rsidR="00D022C4" w:rsidRDefault="00D022C4">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_Toc209590439 \h </w:instrText>
      </w:r>
      <w:r>
        <w:fldChar w:fldCharType="separate"/>
      </w:r>
      <w:r>
        <w:t>278</w:t>
      </w:r>
      <w:r>
        <w:fldChar w:fldCharType="end"/>
      </w:r>
    </w:p>
    <w:p w14:paraId="49118D63" w14:textId="62C54D19" w:rsidR="00D022C4" w:rsidRDefault="00D022C4">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_Toc209590440 \h </w:instrText>
      </w:r>
      <w:r>
        <w:fldChar w:fldCharType="separate"/>
      </w:r>
      <w:r>
        <w:t>279</w:t>
      </w:r>
      <w:r>
        <w:fldChar w:fldCharType="end"/>
      </w:r>
    </w:p>
    <w:p w14:paraId="4169ED26" w14:textId="7433F714" w:rsidR="00D022C4" w:rsidRDefault="00D022C4">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_Toc209590441 \h </w:instrText>
      </w:r>
      <w:r>
        <w:fldChar w:fldCharType="separate"/>
      </w:r>
      <w:r>
        <w:t>279</w:t>
      </w:r>
      <w:r>
        <w:fldChar w:fldCharType="end"/>
      </w:r>
    </w:p>
    <w:p w14:paraId="17BBB102" w14:textId="5AD8734E" w:rsidR="00D022C4" w:rsidRDefault="00D022C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_Toc209590442 \h </w:instrText>
      </w:r>
      <w:r>
        <w:fldChar w:fldCharType="separate"/>
      </w:r>
      <w:r>
        <w:t>281</w:t>
      </w:r>
      <w:r>
        <w:fldChar w:fldCharType="end"/>
      </w:r>
    </w:p>
    <w:p w14:paraId="16826A47" w14:textId="39B8C5A0" w:rsidR="00D022C4" w:rsidRDefault="00D022C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_Toc209590443 \h </w:instrText>
      </w:r>
      <w:r>
        <w:fldChar w:fldCharType="separate"/>
      </w:r>
      <w:r>
        <w:t>281</w:t>
      </w:r>
      <w:r>
        <w:fldChar w:fldCharType="end"/>
      </w:r>
    </w:p>
    <w:p w14:paraId="2433E363" w14:textId="12C009CA" w:rsidR="00D022C4" w:rsidRDefault="00D022C4">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_Toc209590444 \h </w:instrText>
      </w:r>
      <w:r>
        <w:fldChar w:fldCharType="separate"/>
      </w:r>
      <w:r>
        <w:t>282</w:t>
      </w:r>
      <w:r>
        <w:fldChar w:fldCharType="end"/>
      </w:r>
    </w:p>
    <w:p w14:paraId="75A70C47" w14:textId="3608C7BC" w:rsidR="00D022C4" w:rsidRDefault="00D022C4">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_Toc209590445 \h </w:instrText>
      </w:r>
      <w:r>
        <w:fldChar w:fldCharType="separate"/>
      </w:r>
      <w:r>
        <w:t>283</w:t>
      </w:r>
      <w:r>
        <w:fldChar w:fldCharType="end"/>
      </w:r>
    </w:p>
    <w:p w14:paraId="248EEC4B" w14:textId="522284A4" w:rsidR="00D022C4" w:rsidRDefault="00D022C4">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_Toc209590446 \h </w:instrText>
      </w:r>
      <w:r>
        <w:fldChar w:fldCharType="separate"/>
      </w:r>
      <w:r>
        <w:t>286</w:t>
      </w:r>
      <w:r>
        <w:fldChar w:fldCharType="end"/>
      </w:r>
    </w:p>
    <w:p w14:paraId="1A0BAD53" w14:textId="26876153" w:rsidR="00D022C4" w:rsidRDefault="00D022C4">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_Toc209590447 \h </w:instrText>
      </w:r>
      <w:r>
        <w:fldChar w:fldCharType="separate"/>
      </w:r>
      <w:r>
        <w:t>287</w:t>
      </w:r>
      <w:r>
        <w:fldChar w:fldCharType="end"/>
      </w:r>
    </w:p>
    <w:p w14:paraId="4D0505D8" w14:textId="76631753" w:rsidR="00D022C4" w:rsidRDefault="00D022C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_Toc209590448 \h </w:instrText>
      </w:r>
      <w:r>
        <w:fldChar w:fldCharType="separate"/>
      </w:r>
      <w:r>
        <w:t>287</w:t>
      </w:r>
      <w:r>
        <w:fldChar w:fldCharType="end"/>
      </w:r>
    </w:p>
    <w:p w14:paraId="54BE0E41" w14:textId="404CBC2D" w:rsidR="00D022C4" w:rsidRDefault="00D022C4">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_Toc209590449 \h </w:instrText>
      </w:r>
      <w:r>
        <w:fldChar w:fldCharType="separate"/>
      </w:r>
      <w:r>
        <w:t>287</w:t>
      </w:r>
      <w:r>
        <w:fldChar w:fldCharType="end"/>
      </w:r>
    </w:p>
    <w:p w14:paraId="1A35A4D7" w14:textId="420B4BDD" w:rsidR="00D022C4" w:rsidRDefault="00D022C4">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_Toc209590450 \h </w:instrText>
      </w:r>
      <w:r>
        <w:fldChar w:fldCharType="separate"/>
      </w:r>
      <w:r>
        <w:t>287</w:t>
      </w:r>
      <w:r>
        <w:fldChar w:fldCharType="end"/>
      </w:r>
    </w:p>
    <w:p w14:paraId="17017BB0" w14:textId="74136A83" w:rsidR="00D022C4" w:rsidRDefault="00D022C4">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_Toc209590451 \h </w:instrText>
      </w:r>
      <w:r>
        <w:fldChar w:fldCharType="separate"/>
      </w:r>
      <w:r>
        <w:t>288</w:t>
      </w:r>
      <w:r>
        <w:fldChar w:fldCharType="end"/>
      </w:r>
    </w:p>
    <w:p w14:paraId="2EF2CF87" w14:textId="1ADCE873" w:rsidR="00D022C4" w:rsidRDefault="00D022C4">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_Toc209590452 \h </w:instrText>
      </w:r>
      <w:r>
        <w:fldChar w:fldCharType="separate"/>
      </w:r>
      <w:r>
        <w:t>289</w:t>
      </w:r>
      <w:r>
        <w:fldChar w:fldCharType="end"/>
      </w:r>
    </w:p>
    <w:p w14:paraId="3410378C" w14:textId="5DC89A71" w:rsidR="00D022C4" w:rsidRDefault="00D022C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_Toc209590453 \h </w:instrText>
      </w:r>
      <w:r>
        <w:fldChar w:fldCharType="separate"/>
      </w:r>
      <w:r>
        <w:t>290</w:t>
      </w:r>
      <w:r>
        <w:fldChar w:fldCharType="end"/>
      </w:r>
    </w:p>
    <w:p w14:paraId="6D2FD6F7" w14:textId="5AFFE993" w:rsidR="00D022C4" w:rsidRDefault="00D022C4">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_Toc209590454 \h </w:instrText>
      </w:r>
      <w:r>
        <w:fldChar w:fldCharType="separate"/>
      </w:r>
      <w:r>
        <w:t>290</w:t>
      </w:r>
      <w:r>
        <w:fldChar w:fldCharType="end"/>
      </w:r>
    </w:p>
    <w:p w14:paraId="5F56AB27" w14:textId="4F648E66" w:rsidR="00D022C4" w:rsidRDefault="00D022C4">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_Toc209590455 \h </w:instrText>
      </w:r>
      <w:r>
        <w:fldChar w:fldCharType="separate"/>
      </w:r>
      <w:r>
        <w:t>291</w:t>
      </w:r>
      <w:r>
        <w:fldChar w:fldCharType="end"/>
      </w:r>
    </w:p>
    <w:p w14:paraId="1AF0E6E3" w14:textId="1A7BB4C4" w:rsidR="00D022C4" w:rsidRDefault="00D022C4">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_Toc209590456 \h </w:instrText>
      </w:r>
      <w:r>
        <w:fldChar w:fldCharType="separate"/>
      </w:r>
      <w:r>
        <w:t>291</w:t>
      </w:r>
      <w:r>
        <w:fldChar w:fldCharType="end"/>
      </w:r>
    </w:p>
    <w:p w14:paraId="26D665A3" w14:textId="2FC03BEC" w:rsidR="00D022C4" w:rsidRDefault="00D022C4">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_Toc209590457 \h </w:instrText>
      </w:r>
      <w:r>
        <w:fldChar w:fldCharType="separate"/>
      </w:r>
      <w:r>
        <w:t>294</w:t>
      </w:r>
      <w:r>
        <w:fldChar w:fldCharType="end"/>
      </w:r>
    </w:p>
    <w:p w14:paraId="0A05E985" w14:textId="0520647F" w:rsidR="00D022C4" w:rsidRDefault="00D022C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_Toc209590458 \h </w:instrText>
      </w:r>
      <w:r>
        <w:fldChar w:fldCharType="separate"/>
      </w:r>
      <w:r>
        <w:t>295</w:t>
      </w:r>
      <w:r>
        <w:fldChar w:fldCharType="end"/>
      </w:r>
    </w:p>
    <w:p w14:paraId="1FDC5BD9" w14:textId="40958612" w:rsidR="00D022C4" w:rsidRDefault="00D022C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_Toc209590459 \h </w:instrText>
      </w:r>
      <w:r>
        <w:fldChar w:fldCharType="separate"/>
      </w:r>
      <w:r>
        <w:t>295</w:t>
      </w:r>
      <w:r>
        <w:fldChar w:fldCharType="end"/>
      </w:r>
    </w:p>
    <w:p w14:paraId="63BC6713" w14:textId="015C209A" w:rsidR="00D022C4" w:rsidRDefault="00D022C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_Toc209590460 \h </w:instrText>
      </w:r>
      <w:r>
        <w:fldChar w:fldCharType="separate"/>
      </w:r>
      <w:r>
        <w:t>296</w:t>
      </w:r>
      <w:r>
        <w:fldChar w:fldCharType="end"/>
      </w:r>
    </w:p>
    <w:p w14:paraId="4DCB3C89" w14:textId="056A0DE9" w:rsidR="00D022C4" w:rsidRDefault="00D022C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_Toc209590461 \h </w:instrText>
      </w:r>
      <w:r>
        <w:fldChar w:fldCharType="separate"/>
      </w:r>
      <w:r>
        <w:t>297</w:t>
      </w:r>
      <w:r>
        <w:fldChar w:fldCharType="end"/>
      </w:r>
    </w:p>
    <w:p w14:paraId="08DE3E8C" w14:textId="21D84CB5" w:rsidR="00D022C4" w:rsidRDefault="00D022C4">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_Toc209590462 \h </w:instrText>
      </w:r>
      <w:r>
        <w:fldChar w:fldCharType="separate"/>
      </w:r>
      <w:r>
        <w:t>299</w:t>
      </w:r>
      <w:r>
        <w:fldChar w:fldCharType="end"/>
      </w:r>
    </w:p>
    <w:p w14:paraId="51122E1E" w14:textId="7FDED793" w:rsidR="00D022C4" w:rsidRDefault="00D022C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_Toc209590463 \h </w:instrText>
      </w:r>
      <w:r>
        <w:fldChar w:fldCharType="separate"/>
      </w:r>
      <w:r>
        <w:t>301</w:t>
      </w:r>
      <w:r>
        <w:fldChar w:fldCharType="end"/>
      </w:r>
    </w:p>
    <w:p w14:paraId="418003A6" w14:textId="76EE1EB2" w:rsidR="00D022C4" w:rsidRDefault="00D022C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_Toc209590464 \h </w:instrText>
      </w:r>
      <w:r>
        <w:fldChar w:fldCharType="separate"/>
      </w:r>
      <w:r>
        <w:t>301</w:t>
      </w:r>
      <w:r>
        <w:fldChar w:fldCharType="end"/>
      </w:r>
    </w:p>
    <w:p w14:paraId="6718CD78" w14:textId="7E524609" w:rsidR="00D022C4" w:rsidRDefault="00D022C4">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_Toc209590465 \h </w:instrText>
      </w:r>
      <w:r>
        <w:fldChar w:fldCharType="separate"/>
      </w:r>
      <w:r>
        <w:t>302</w:t>
      </w:r>
      <w:r>
        <w:fldChar w:fldCharType="end"/>
      </w:r>
    </w:p>
    <w:p w14:paraId="3D8F7073" w14:textId="335F09B5" w:rsidR="00D022C4" w:rsidRDefault="00D022C4">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_Toc209590466 \h </w:instrText>
      </w:r>
      <w:r>
        <w:fldChar w:fldCharType="separate"/>
      </w:r>
      <w:r>
        <w:t>303</w:t>
      </w:r>
      <w:r>
        <w:fldChar w:fldCharType="end"/>
      </w:r>
    </w:p>
    <w:p w14:paraId="42D9CF48" w14:textId="12ADB708" w:rsidR="00D022C4" w:rsidRDefault="00D022C4">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_Toc209590467 \h </w:instrText>
      </w:r>
      <w:r>
        <w:fldChar w:fldCharType="separate"/>
      </w:r>
      <w:r>
        <w:t>304</w:t>
      </w:r>
      <w:r>
        <w:fldChar w:fldCharType="end"/>
      </w:r>
    </w:p>
    <w:p w14:paraId="38F1DF63" w14:textId="10FE07D8" w:rsidR="00D022C4" w:rsidRDefault="00D022C4">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_Toc209590468 \h </w:instrText>
      </w:r>
      <w:r>
        <w:fldChar w:fldCharType="separate"/>
      </w:r>
      <w:r>
        <w:t>305</w:t>
      </w:r>
      <w:r>
        <w:fldChar w:fldCharType="end"/>
      </w:r>
    </w:p>
    <w:p w14:paraId="3213B7D3" w14:textId="3CF3B6D8" w:rsidR="00D022C4" w:rsidRDefault="00D022C4">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_Toc209590469 \h </w:instrText>
      </w:r>
      <w:r>
        <w:fldChar w:fldCharType="separate"/>
      </w:r>
      <w:r>
        <w:t>305</w:t>
      </w:r>
      <w:r>
        <w:fldChar w:fldCharType="end"/>
      </w:r>
    </w:p>
    <w:p w14:paraId="397FF1D8" w14:textId="23D3D3A8" w:rsidR="00D022C4" w:rsidRDefault="00D022C4">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_Toc209590470 \h </w:instrText>
      </w:r>
      <w:r>
        <w:fldChar w:fldCharType="separate"/>
      </w:r>
      <w:r>
        <w:t>306</w:t>
      </w:r>
      <w:r>
        <w:fldChar w:fldCharType="end"/>
      </w:r>
    </w:p>
    <w:p w14:paraId="7C6DBD49" w14:textId="25926D17" w:rsidR="00D022C4" w:rsidRDefault="00D022C4">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_Toc209590471 \h </w:instrText>
      </w:r>
      <w:r>
        <w:fldChar w:fldCharType="separate"/>
      </w:r>
      <w:r>
        <w:t>307</w:t>
      </w:r>
      <w:r>
        <w:fldChar w:fldCharType="end"/>
      </w:r>
    </w:p>
    <w:p w14:paraId="1903A736" w14:textId="0D230BC8" w:rsidR="00D022C4" w:rsidRDefault="00D022C4">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_Toc209590472 \h </w:instrText>
      </w:r>
      <w:r>
        <w:fldChar w:fldCharType="separate"/>
      </w:r>
      <w:r>
        <w:t>307</w:t>
      </w:r>
      <w:r>
        <w:fldChar w:fldCharType="end"/>
      </w:r>
    </w:p>
    <w:p w14:paraId="3C3288AD" w14:textId="0B9762CF" w:rsidR="00D022C4" w:rsidRDefault="00D022C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_Toc209590473 \h </w:instrText>
      </w:r>
      <w:r>
        <w:fldChar w:fldCharType="separate"/>
      </w:r>
      <w:r>
        <w:t>309</w:t>
      </w:r>
      <w:r>
        <w:fldChar w:fldCharType="end"/>
      </w:r>
    </w:p>
    <w:p w14:paraId="79B22851" w14:textId="081AE9D8" w:rsidR="00D022C4" w:rsidRDefault="00D022C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_Toc209590474 \h </w:instrText>
      </w:r>
      <w:r>
        <w:fldChar w:fldCharType="separate"/>
      </w:r>
      <w:r>
        <w:t>309</w:t>
      </w:r>
      <w:r>
        <w:fldChar w:fldCharType="end"/>
      </w:r>
    </w:p>
    <w:p w14:paraId="42C1929A" w14:textId="1C9E3A59" w:rsidR="00D022C4" w:rsidRDefault="00D022C4">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_Toc209590475 \h </w:instrText>
      </w:r>
      <w:r>
        <w:fldChar w:fldCharType="separate"/>
      </w:r>
      <w:r>
        <w:t>309</w:t>
      </w:r>
      <w:r>
        <w:fldChar w:fldCharType="end"/>
      </w:r>
    </w:p>
    <w:p w14:paraId="1721FC6F" w14:textId="219585C6" w:rsidR="00D022C4" w:rsidRDefault="00D022C4">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_Toc209590476 \h </w:instrText>
      </w:r>
      <w:r>
        <w:fldChar w:fldCharType="separate"/>
      </w:r>
      <w:r>
        <w:t>310</w:t>
      </w:r>
      <w:r>
        <w:fldChar w:fldCharType="end"/>
      </w:r>
    </w:p>
    <w:p w14:paraId="0DDDE3AD" w14:textId="5CD98ACF" w:rsidR="00D022C4" w:rsidRDefault="00D022C4">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_Toc209590477 \h </w:instrText>
      </w:r>
      <w:r>
        <w:fldChar w:fldCharType="separate"/>
      </w:r>
      <w:r>
        <w:t>311</w:t>
      </w:r>
      <w:r>
        <w:fldChar w:fldCharType="end"/>
      </w:r>
    </w:p>
    <w:p w14:paraId="147423EA" w14:textId="05A03B05" w:rsidR="00D022C4" w:rsidRDefault="00D022C4">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_Toc209590478 \h </w:instrText>
      </w:r>
      <w:r>
        <w:fldChar w:fldCharType="separate"/>
      </w:r>
      <w:r>
        <w:t>312</w:t>
      </w:r>
      <w:r>
        <w:fldChar w:fldCharType="end"/>
      </w:r>
    </w:p>
    <w:p w14:paraId="46928719" w14:textId="3B7CBE29" w:rsidR="00D022C4" w:rsidRDefault="00D022C4">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_Toc209590479 \h </w:instrText>
      </w:r>
      <w:r>
        <w:fldChar w:fldCharType="separate"/>
      </w:r>
      <w:r>
        <w:t>312</w:t>
      </w:r>
      <w:r>
        <w:fldChar w:fldCharType="end"/>
      </w:r>
    </w:p>
    <w:p w14:paraId="7E55A1AB" w14:textId="08769D57" w:rsidR="00D022C4" w:rsidRDefault="00D022C4">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_Toc209590480 \h </w:instrText>
      </w:r>
      <w:r>
        <w:fldChar w:fldCharType="separate"/>
      </w:r>
      <w:r>
        <w:t>313</w:t>
      </w:r>
      <w:r>
        <w:fldChar w:fldCharType="end"/>
      </w:r>
    </w:p>
    <w:p w14:paraId="36282A49" w14:textId="04DDC79C" w:rsidR="00D022C4" w:rsidRDefault="00D022C4">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_Toc209590481 \h </w:instrText>
      </w:r>
      <w:r>
        <w:fldChar w:fldCharType="separate"/>
      </w:r>
      <w:r>
        <w:t>318</w:t>
      </w:r>
      <w:r>
        <w:fldChar w:fldCharType="end"/>
      </w:r>
    </w:p>
    <w:p w14:paraId="3DEB1474" w14:textId="3228C2EA" w:rsidR="00D022C4" w:rsidRDefault="00D022C4">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_Toc209590482 \h </w:instrText>
      </w:r>
      <w:r>
        <w:fldChar w:fldCharType="separate"/>
      </w:r>
      <w:r>
        <w:t>321</w:t>
      </w:r>
      <w:r>
        <w:fldChar w:fldCharType="end"/>
      </w:r>
    </w:p>
    <w:p w14:paraId="7E7C691F" w14:textId="46561337" w:rsidR="00D022C4" w:rsidRDefault="00D022C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_Toc209590483 \h </w:instrText>
      </w:r>
      <w:r>
        <w:fldChar w:fldCharType="separate"/>
      </w:r>
      <w:r>
        <w:t>323</w:t>
      </w:r>
      <w:r>
        <w:fldChar w:fldCharType="end"/>
      </w:r>
    </w:p>
    <w:p w14:paraId="05D9D94E" w14:textId="5B65CB9F" w:rsidR="00D022C4" w:rsidRDefault="00D022C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_Toc209590484 \h </w:instrText>
      </w:r>
      <w:r>
        <w:fldChar w:fldCharType="separate"/>
      </w:r>
      <w:r>
        <w:t>323</w:t>
      </w:r>
      <w:r>
        <w:fldChar w:fldCharType="end"/>
      </w:r>
    </w:p>
    <w:p w14:paraId="11722F60" w14:textId="6FF417A1" w:rsidR="00D022C4" w:rsidRDefault="00D022C4">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_Toc209590485 \h </w:instrText>
      </w:r>
      <w:r>
        <w:fldChar w:fldCharType="separate"/>
      </w:r>
      <w:r>
        <w:t>324</w:t>
      </w:r>
      <w:r>
        <w:fldChar w:fldCharType="end"/>
      </w:r>
    </w:p>
    <w:p w14:paraId="64902587" w14:textId="41718D30" w:rsidR="00D022C4" w:rsidRDefault="00D022C4">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_Toc209590486 \h </w:instrText>
      </w:r>
      <w:r>
        <w:fldChar w:fldCharType="separate"/>
      </w:r>
      <w:r>
        <w:t>325</w:t>
      </w:r>
      <w:r>
        <w:fldChar w:fldCharType="end"/>
      </w:r>
    </w:p>
    <w:p w14:paraId="08FC99F7" w14:textId="30D29714" w:rsidR="00D022C4" w:rsidRDefault="00D022C4">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_Toc209590487 \h </w:instrText>
      </w:r>
      <w:r>
        <w:fldChar w:fldCharType="separate"/>
      </w:r>
      <w:r>
        <w:t>328</w:t>
      </w:r>
      <w:r>
        <w:fldChar w:fldCharType="end"/>
      </w:r>
    </w:p>
    <w:p w14:paraId="5DAB5E1D" w14:textId="5D3C114A" w:rsidR="00D022C4" w:rsidRDefault="00D022C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_Toc209590488 \h </w:instrText>
      </w:r>
      <w:r>
        <w:fldChar w:fldCharType="separate"/>
      </w:r>
      <w:r>
        <w:t>329</w:t>
      </w:r>
      <w:r>
        <w:fldChar w:fldCharType="end"/>
      </w:r>
    </w:p>
    <w:p w14:paraId="12466005" w14:textId="3B460030"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_Toc209590489 \h </w:instrText>
      </w:r>
      <w:r>
        <w:fldChar w:fldCharType="separate"/>
      </w:r>
      <w:r>
        <w:t>329</w:t>
      </w:r>
      <w:r>
        <w:fldChar w:fldCharType="end"/>
      </w:r>
    </w:p>
    <w:p w14:paraId="30DE5F5B" w14:textId="7E5605CE" w:rsidR="00D022C4" w:rsidRDefault="00D022C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_Toc209590490 \h </w:instrText>
      </w:r>
      <w:r>
        <w:fldChar w:fldCharType="separate"/>
      </w:r>
      <w:r>
        <w:t>333</w:t>
      </w:r>
      <w:r>
        <w:fldChar w:fldCharType="end"/>
      </w:r>
    </w:p>
    <w:p w14:paraId="5DFD0118" w14:textId="73DE099E" w:rsidR="00D022C4" w:rsidRDefault="00D022C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_Toc209590491 \h </w:instrText>
      </w:r>
      <w:r>
        <w:fldChar w:fldCharType="separate"/>
      </w:r>
      <w:r>
        <w:t>333</w:t>
      </w:r>
      <w:r>
        <w:fldChar w:fldCharType="end"/>
      </w:r>
    </w:p>
    <w:p w14:paraId="4E1FEA28" w14:textId="718DF6D5" w:rsidR="00D022C4" w:rsidRDefault="00D022C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_Toc209590492 \h </w:instrText>
      </w:r>
      <w:r>
        <w:fldChar w:fldCharType="separate"/>
      </w:r>
      <w:r>
        <w:t>333</w:t>
      </w:r>
      <w:r>
        <w:fldChar w:fldCharType="end"/>
      </w:r>
    </w:p>
    <w:p w14:paraId="3966E4B6" w14:textId="4DBB1920"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_Toc209590493 \h </w:instrText>
      </w:r>
      <w:r>
        <w:fldChar w:fldCharType="separate"/>
      </w:r>
      <w:r>
        <w:t>334</w:t>
      </w:r>
      <w:r>
        <w:fldChar w:fldCharType="end"/>
      </w:r>
    </w:p>
    <w:p w14:paraId="3B60EE56" w14:textId="64BF576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_Toc209590494 \h </w:instrText>
      </w:r>
      <w:r>
        <w:fldChar w:fldCharType="separate"/>
      </w:r>
      <w:r>
        <w:t>335</w:t>
      </w:r>
      <w:r>
        <w:fldChar w:fldCharType="end"/>
      </w:r>
    </w:p>
    <w:p w14:paraId="10A43961" w14:textId="13682A4B"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_Toc209590495 \h </w:instrText>
      </w:r>
      <w:r>
        <w:fldChar w:fldCharType="separate"/>
      </w:r>
      <w:r>
        <w:t>335</w:t>
      </w:r>
      <w:r>
        <w:fldChar w:fldCharType="end"/>
      </w:r>
    </w:p>
    <w:p w14:paraId="0739F371" w14:textId="3B687197" w:rsidR="00D022C4" w:rsidRDefault="00D022C4">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_Toc209590496 \h </w:instrText>
      </w:r>
      <w:r>
        <w:fldChar w:fldCharType="separate"/>
      </w:r>
      <w:r>
        <w:t>336</w:t>
      </w:r>
      <w:r>
        <w:fldChar w:fldCharType="end"/>
      </w:r>
    </w:p>
    <w:p w14:paraId="553CE82D" w14:textId="0A9616A1"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_Toc209590497 \h </w:instrText>
      </w:r>
      <w:r>
        <w:fldChar w:fldCharType="separate"/>
      </w:r>
      <w:r>
        <w:t>336</w:t>
      </w:r>
      <w:r>
        <w:fldChar w:fldCharType="end"/>
      </w:r>
    </w:p>
    <w:p w14:paraId="1CA3F40C" w14:textId="339C1EC2" w:rsidR="00D022C4" w:rsidRDefault="00D022C4">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_Toc209590498 \h </w:instrText>
      </w:r>
      <w:r>
        <w:fldChar w:fldCharType="separate"/>
      </w:r>
      <w:r>
        <w:t>336</w:t>
      </w:r>
      <w:r>
        <w:fldChar w:fldCharType="end"/>
      </w:r>
    </w:p>
    <w:p w14:paraId="58D620D6" w14:textId="5BBAC5F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_Toc209590499 \h </w:instrText>
      </w:r>
      <w:r>
        <w:fldChar w:fldCharType="separate"/>
      </w:r>
      <w:r>
        <w:t>337</w:t>
      </w:r>
      <w:r>
        <w:fldChar w:fldCharType="end"/>
      </w:r>
    </w:p>
    <w:p w14:paraId="29B69F97" w14:textId="4F0B0EF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_Toc209590500 \h </w:instrText>
      </w:r>
      <w:r>
        <w:fldChar w:fldCharType="separate"/>
      </w:r>
      <w:r>
        <w:t>337</w:t>
      </w:r>
      <w:r>
        <w:fldChar w:fldCharType="end"/>
      </w:r>
    </w:p>
    <w:p w14:paraId="5E152245" w14:textId="662A34C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_Toc209590501 \h </w:instrText>
      </w:r>
      <w:r>
        <w:fldChar w:fldCharType="separate"/>
      </w:r>
      <w:r>
        <w:t>337</w:t>
      </w:r>
      <w:r>
        <w:fldChar w:fldCharType="end"/>
      </w:r>
    </w:p>
    <w:p w14:paraId="6BD096AB" w14:textId="3C6FADA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_Toc209590502 \h </w:instrText>
      </w:r>
      <w:r>
        <w:fldChar w:fldCharType="separate"/>
      </w:r>
      <w:r>
        <w:t>337</w:t>
      </w:r>
      <w:r>
        <w:fldChar w:fldCharType="end"/>
      </w:r>
    </w:p>
    <w:p w14:paraId="3C3103A6" w14:textId="25280EF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_Toc209590503 \h </w:instrText>
      </w:r>
      <w:r>
        <w:fldChar w:fldCharType="separate"/>
      </w:r>
      <w:r>
        <w:t>338</w:t>
      </w:r>
      <w:r>
        <w:fldChar w:fldCharType="end"/>
      </w:r>
    </w:p>
    <w:p w14:paraId="3F65D5F1" w14:textId="5B2033F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_Toc209590504 \h </w:instrText>
      </w:r>
      <w:r>
        <w:fldChar w:fldCharType="separate"/>
      </w:r>
      <w:r>
        <w:t>338</w:t>
      </w:r>
      <w:r>
        <w:fldChar w:fldCharType="end"/>
      </w:r>
    </w:p>
    <w:p w14:paraId="40CD41D6" w14:textId="61AFC61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_Toc209590505 \h </w:instrText>
      </w:r>
      <w:r>
        <w:fldChar w:fldCharType="separate"/>
      </w:r>
      <w:r>
        <w:t>339</w:t>
      </w:r>
      <w:r>
        <w:fldChar w:fldCharType="end"/>
      </w:r>
    </w:p>
    <w:p w14:paraId="1D638CEE" w14:textId="32069CC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_Toc209590506 \h </w:instrText>
      </w:r>
      <w:r>
        <w:fldChar w:fldCharType="separate"/>
      </w:r>
      <w:r>
        <w:t>339</w:t>
      </w:r>
      <w:r>
        <w:fldChar w:fldCharType="end"/>
      </w:r>
    </w:p>
    <w:p w14:paraId="0F22464E" w14:textId="4AD6FAD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_Toc209590507 \h </w:instrText>
      </w:r>
      <w:r>
        <w:fldChar w:fldCharType="separate"/>
      </w:r>
      <w:r>
        <w:t>339</w:t>
      </w:r>
      <w:r>
        <w:fldChar w:fldCharType="end"/>
      </w:r>
    </w:p>
    <w:p w14:paraId="30EFC886" w14:textId="2D7DD1B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_Toc209590508 \h </w:instrText>
      </w:r>
      <w:r>
        <w:fldChar w:fldCharType="separate"/>
      </w:r>
      <w:r>
        <w:t>339</w:t>
      </w:r>
      <w:r>
        <w:fldChar w:fldCharType="end"/>
      </w:r>
    </w:p>
    <w:p w14:paraId="79EC7A44" w14:textId="539FA64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_Toc209590509 \h </w:instrText>
      </w:r>
      <w:r>
        <w:fldChar w:fldCharType="separate"/>
      </w:r>
      <w:r>
        <w:t>340</w:t>
      </w:r>
      <w:r>
        <w:fldChar w:fldCharType="end"/>
      </w:r>
    </w:p>
    <w:p w14:paraId="001B8EC0" w14:textId="5378187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_Toc209590510 \h </w:instrText>
      </w:r>
      <w:r>
        <w:fldChar w:fldCharType="separate"/>
      </w:r>
      <w:r>
        <w:t>340</w:t>
      </w:r>
      <w:r>
        <w:fldChar w:fldCharType="end"/>
      </w:r>
    </w:p>
    <w:p w14:paraId="3C3FFB98" w14:textId="11B46C0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_Toc209590511 \h </w:instrText>
      </w:r>
      <w:r>
        <w:fldChar w:fldCharType="separate"/>
      </w:r>
      <w:r>
        <w:t>341</w:t>
      </w:r>
      <w:r>
        <w:fldChar w:fldCharType="end"/>
      </w:r>
    </w:p>
    <w:p w14:paraId="7DA3D7A0" w14:textId="2658A8F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_Toc209590512 \h </w:instrText>
      </w:r>
      <w:r>
        <w:fldChar w:fldCharType="separate"/>
      </w:r>
      <w:r>
        <w:t>341</w:t>
      </w:r>
      <w:r>
        <w:fldChar w:fldCharType="end"/>
      </w:r>
    </w:p>
    <w:p w14:paraId="11940273" w14:textId="65FB81C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_Toc209590513 \h </w:instrText>
      </w:r>
      <w:r>
        <w:fldChar w:fldCharType="separate"/>
      </w:r>
      <w:r>
        <w:t>341</w:t>
      </w:r>
      <w:r>
        <w:fldChar w:fldCharType="end"/>
      </w:r>
    </w:p>
    <w:p w14:paraId="762EA9D9" w14:textId="34DD25E8"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_Toc209590514 \h </w:instrText>
      </w:r>
      <w:r>
        <w:fldChar w:fldCharType="separate"/>
      </w:r>
      <w:r>
        <w:t>341</w:t>
      </w:r>
      <w:r>
        <w:fldChar w:fldCharType="end"/>
      </w:r>
    </w:p>
    <w:p w14:paraId="7736F33F" w14:textId="77DE52C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_Toc209590515 \h </w:instrText>
      </w:r>
      <w:r>
        <w:fldChar w:fldCharType="separate"/>
      </w:r>
      <w:r>
        <w:t>341</w:t>
      </w:r>
      <w:r>
        <w:fldChar w:fldCharType="end"/>
      </w:r>
    </w:p>
    <w:p w14:paraId="121EBD30" w14:textId="16AB5C4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_Toc209590516 \h </w:instrText>
      </w:r>
      <w:r>
        <w:fldChar w:fldCharType="separate"/>
      </w:r>
      <w:r>
        <w:t>341</w:t>
      </w:r>
      <w:r>
        <w:fldChar w:fldCharType="end"/>
      </w:r>
    </w:p>
    <w:p w14:paraId="404C934F" w14:textId="325AB25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_Toc209590517 \h </w:instrText>
      </w:r>
      <w:r>
        <w:fldChar w:fldCharType="separate"/>
      </w:r>
      <w:r>
        <w:t>342</w:t>
      </w:r>
      <w:r>
        <w:fldChar w:fldCharType="end"/>
      </w:r>
    </w:p>
    <w:p w14:paraId="54BC125E" w14:textId="546D323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_Toc209590518 \h </w:instrText>
      </w:r>
      <w:r>
        <w:fldChar w:fldCharType="separate"/>
      </w:r>
      <w:r>
        <w:t>342</w:t>
      </w:r>
      <w:r>
        <w:fldChar w:fldCharType="end"/>
      </w:r>
    </w:p>
    <w:p w14:paraId="4E1983BA" w14:textId="72C71FD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_Toc209590519 \h </w:instrText>
      </w:r>
      <w:r>
        <w:fldChar w:fldCharType="separate"/>
      </w:r>
      <w:r>
        <w:t>343</w:t>
      </w:r>
      <w:r>
        <w:fldChar w:fldCharType="end"/>
      </w:r>
    </w:p>
    <w:p w14:paraId="43DF5FC5" w14:textId="688D23B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_Toc209590520 \h </w:instrText>
      </w:r>
      <w:r>
        <w:fldChar w:fldCharType="separate"/>
      </w:r>
      <w:r>
        <w:t>344</w:t>
      </w:r>
      <w:r>
        <w:fldChar w:fldCharType="end"/>
      </w:r>
    </w:p>
    <w:p w14:paraId="6B69E34D" w14:textId="339975F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_Toc209590521 \h </w:instrText>
      </w:r>
      <w:r>
        <w:fldChar w:fldCharType="separate"/>
      </w:r>
      <w:r>
        <w:t>344</w:t>
      </w:r>
      <w:r>
        <w:fldChar w:fldCharType="end"/>
      </w:r>
    </w:p>
    <w:p w14:paraId="5841FFE6" w14:textId="075AF38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_Toc209590522 \h </w:instrText>
      </w:r>
      <w:r>
        <w:fldChar w:fldCharType="separate"/>
      </w:r>
      <w:r>
        <w:t>344</w:t>
      </w:r>
      <w:r>
        <w:fldChar w:fldCharType="end"/>
      </w:r>
    </w:p>
    <w:p w14:paraId="77030F5D" w14:textId="3ED746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_Toc209590523 \h </w:instrText>
      </w:r>
      <w:r>
        <w:fldChar w:fldCharType="separate"/>
      </w:r>
      <w:r>
        <w:t>344</w:t>
      </w:r>
      <w:r>
        <w:fldChar w:fldCharType="end"/>
      </w:r>
    </w:p>
    <w:p w14:paraId="4B7169CE" w14:textId="4DBA32D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_Toc209590524 \h </w:instrText>
      </w:r>
      <w:r>
        <w:fldChar w:fldCharType="separate"/>
      </w:r>
      <w:r>
        <w:t>344</w:t>
      </w:r>
      <w:r>
        <w:fldChar w:fldCharType="end"/>
      </w:r>
    </w:p>
    <w:p w14:paraId="58F4E9F6" w14:textId="5387B95C"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_Toc209590525 \h </w:instrText>
      </w:r>
      <w:r>
        <w:fldChar w:fldCharType="separate"/>
      </w:r>
      <w:r>
        <w:t>345</w:t>
      </w:r>
      <w:r>
        <w:fldChar w:fldCharType="end"/>
      </w:r>
    </w:p>
    <w:p w14:paraId="46C0724F" w14:textId="3CD1CAA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_Toc209590526 \h </w:instrText>
      </w:r>
      <w:r>
        <w:fldChar w:fldCharType="separate"/>
      </w:r>
      <w:r>
        <w:t>345</w:t>
      </w:r>
      <w:r>
        <w:fldChar w:fldCharType="end"/>
      </w:r>
    </w:p>
    <w:p w14:paraId="5FEE28C6" w14:textId="550FC5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_Toc209590527 \h </w:instrText>
      </w:r>
      <w:r>
        <w:fldChar w:fldCharType="separate"/>
      </w:r>
      <w:r>
        <w:t>345</w:t>
      </w:r>
      <w:r>
        <w:fldChar w:fldCharType="end"/>
      </w:r>
    </w:p>
    <w:p w14:paraId="4E9F193B" w14:textId="41BCFBB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_Toc209590528 \h </w:instrText>
      </w:r>
      <w:r>
        <w:fldChar w:fldCharType="separate"/>
      </w:r>
      <w:r>
        <w:t>346</w:t>
      </w:r>
      <w:r>
        <w:fldChar w:fldCharType="end"/>
      </w:r>
    </w:p>
    <w:p w14:paraId="4897DC74" w14:textId="0FE54B3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_Toc209590529 \h </w:instrText>
      </w:r>
      <w:r>
        <w:fldChar w:fldCharType="separate"/>
      </w:r>
      <w:r>
        <w:t>346</w:t>
      </w:r>
      <w:r>
        <w:fldChar w:fldCharType="end"/>
      </w:r>
    </w:p>
    <w:p w14:paraId="04F116D3" w14:textId="48C62F8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lastRenderedPageBreak/>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_Toc209590530 \h </w:instrText>
      </w:r>
      <w:r>
        <w:fldChar w:fldCharType="separate"/>
      </w:r>
      <w:r>
        <w:t>347</w:t>
      </w:r>
      <w:r>
        <w:fldChar w:fldCharType="end"/>
      </w:r>
    </w:p>
    <w:p w14:paraId="30055779" w14:textId="5E44CA5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_Toc209590531 \h </w:instrText>
      </w:r>
      <w:r>
        <w:fldChar w:fldCharType="separate"/>
      </w:r>
      <w:r>
        <w:t>347</w:t>
      </w:r>
      <w:r>
        <w:fldChar w:fldCharType="end"/>
      </w:r>
    </w:p>
    <w:p w14:paraId="57F986FC" w14:textId="0C13B6CD"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_Toc209590532 \h </w:instrText>
      </w:r>
      <w:r>
        <w:fldChar w:fldCharType="separate"/>
      </w:r>
      <w:r>
        <w:t>347</w:t>
      </w:r>
      <w:r>
        <w:fldChar w:fldCharType="end"/>
      </w:r>
    </w:p>
    <w:p w14:paraId="1ABC5D12" w14:textId="7FFF154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_Toc209590533 \h </w:instrText>
      </w:r>
      <w:r>
        <w:fldChar w:fldCharType="separate"/>
      </w:r>
      <w:r>
        <w:t>347</w:t>
      </w:r>
      <w:r>
        <w:fldChar w:fldCharType="end"/>
      </w:r>
    </w:p>
    <w:p w14:paraId="474B481E" w14:textId="38622D9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_Toc209590534 \h </w:instrText>
      </w:r>
      <w:r>
        <w:fldChar w:fldCharType="separate"/>
      </w:r>
      <w:r>
        <w:t>347</w:t>
      </w:r>
      <w:r>
        <w:fldChar w:fldCharType="end"/>
      </w:r>
    </w:p>
    <w:p w14:paraId="2E1A72CD" w14:textId="4416E95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_Toc209590535 \h </w:instrText>
      </w:r>
      <w:r>
        <w:fldChar w:fldCharType="separate"/>
      </w:r>
      <w:r>
        <w:t>348</w:t>
      </w:r>
      <w:r>
        <w:fldChar w:fldCharType="end"/>
      </w:r>
    </w:p>
    <w:p w14:paraId="47B2FC63" w14:textId="66B45E7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_Toc209590536 \h </w:instrText>
      </w:r>
      <w:r>
        <w:fldChar w:fldCharType="separate"/>
      </w:r>
      <w:r>
        <w:t>348</w:t>
      </w:r>
      <w:r>
        <w:fldChar w:fldCharType="end"/>
      </w:r>
    </w:p>
    <w:p w14:paraId="38893A9B" w14:textId="6DCCBA9E"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_Toc209590537 \h </w:instrText>
      </w:r>
      <w:r>
        <w:fldChar w:fldCharType="separate"/>
      </w:r>
      <w:r>
        <w:t>349</w:t>
      </w:r>
      <w:r>
        <w:fldChar w:fldCharType="end"/>
      </w:r>
    </w:p>
    <w:p w14:paraId="039A2195" w14:textId="245B64CF"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_Toc209590538 \h </w:instrText>
      </w:r>
      <w:r>
        <w:fldChar w:fldCharType="separate"/>
      </w:r>
      <w:r>
        <w:t>349</w:t>
      </w:r>
      <w:r>
        <w:fldChar w:fldCharType="end"/>
      </w:r>
    </w:p>
    <w:p w14:paraId="4B06F95D" w14:textId="4CE9637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_Toc209590539 \h </w:instrText>
      </w:r>
      <w:r>
        <w:fldChar w:fldCharType="separate"/>
      </w:r>
      <w:r>
        <w:t>349</w:t>
      </w:r>
      <w:r>
        <w:fldChar w:fldCharType="end"/>
      </w:r>
    </w:p>
    <w:p w14:paraId="65995361" w14:textId="1B595EC3"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r>
      <w:r>
        <w:instrText xml:space="preserve"> PAGEREF _Toc209590540 \h </w:instrText>
      </w:r>
      <w:r>
        <w:fldChar w:fldCharType="separate"/>
      </w:r>
      <w:r>
        <w:t>350</w:t>
      </w:r>
      <w:r>
        <w:fldChar w:fldCharType="end"/>
      </w:r>
    </w:p>
    <w:p w14:paraId="46208DF9" w14:textId="137DF0F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_Toc209590541 \h </w:instrText>
      </w:r>
      <w:r>
        <w:fldChar w:fldCharType="separate"/>
      </w:r>
      <w:r>
        <w:t>350</w:t>
      </w:r>
      <w:r>
        <w:fldChar w:fldCharType="end"/>
      </w:r>
    </w:p>
    <w:p w14:paraId="69F36C36" w14:textId="5D293CB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r>
      <w:r>
        <w:instrText xml:space="preserve"> PAGEREF _Toc209590542 \h </w:instrText>
      </w:r>
      <w:r>
        <w:fldChar w:fldCharType="separate"/>
      </w:r>
      <w:r>
        <w:t>351</w:t>
      </w:r>
      <w:r>
        <w:fldChar w:fldCharType="end"/>
      </w:r>
    </w:p>
    <w:p w14:paraId="3A8B3CE4" w14:textId="69298BB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r>
      <w:r>
        <w:instrText xml:space="preserve"> PAGEREF _Toc209590543 \h </w:instrText>
      </w:r>
      <w:r>
        <w:fldChar w:fldCharType="separate"/>
      </w:r>
      <w:r>
        <w:t>351</w:t>
      </w:r>
      <w:r>
        <w:fldChar w:fldCharType="end"/>
      </w:r>
    </w:p>
    <w:p w14:paraId="0AABD88A" w14:textId="56DA5B7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r>
      <w:r>
        <w:instrText xml:space="preserve"> PAGEREF _Toc209590544 \h </w:instrText>
      </w:r>
      <w:r>
        <w:fldChar w:fldCharType="separate"/>
      </w:r>
      <w:r>
        <w:t>351</w:t>
      </w:r>
      <w:r>
        <w:fldChar w:fldCharType="end"/>
      </w:r>
    </w:p>
    <w:p w14:paraId="7D9ED436" w14:textId="750FB19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r>
      <w:r>
        <w:instrText xml:space="preserve"> PAGEREF _Toc209590545 \h </w:instrText>
      </w:r>
      <w:r>
        <w:fldChar w:fldCharType="separate"/>
      </w:r>
      <w:r>
        <w:t>351</w:t>
      </w:r>
      <w:r>
        <w:fldChar w:fldCharType="end"/>
      </w:r>
    </w:p>
    <w:p w14:paraId="514010A8" w14:textId="56DC1515"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r>
      <w:r>
        <w:instrText xml:space="preserve"> PAGEREF _Toc209590546 \h </w:instrText>
      </w:r>
      <w:r>
        <w:fldChar w:fldCharType="separate"/>
      </w:r>
      <w:r>
        <w:t>352</w:t>
      </w:r>
      <w:r>
        <w:fldChar w:fldCharType="end"/>
      </w:r>
    </w:p>
    <w:p w14:paraId="21CBCC62" w14:textId="6BF4A0A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_Toc209590547 \h </w:instrText>
      </w:r>
      <w:r>
        <w:fldChar w:fldCharType="separate"/>
      </w:r>
      <w:r>
        <w:t>352</w:t>
      </w:r>
      <w:r>
        <w:fldChar w:fldCharType="end"/>
      </w:r>
    </w:p>
    <w:p w14:paraId="226C8CCB" w14:textId="36E30BC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r>
      <w:r>
        <w:instrText xml:space="preserve"> PAGEREF _Toc209590548 \h </w:instrText>
      </w:r>
      <w:r>
        <w:fldChar w:fldCharType="separate"/>
      </w:r>
      <w:r>
        <w:t>352</w:t>
      </w:r>
      <w:r>
        <w:fldChar w:fldCharType="end"/>
      </w:r>
    </w:p>
    <w:p w14:paraId="3961FC46" w14:textId="51A70D3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r>
      <w:r>
        <w:instrText xml:space="preserve"> PAGEREF _Toc209590549 \h </w:instrText>
      </w:r>
      <w:r>
        <w:fldChar w:fldCharType="separate"/>
      </w:r>
      <w:r>
        <w:t>353</w:t>
      </w:r>
      <w:r>
        <w:fldChar w:fldCharType="end"/>
      </w:r>
    </w:p>
    <w:p w14:paraId="7F17C991" w14:textId="4145319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r>
      <w:r>
        <w:instrText xml:space="preserve"> PAGEREF _Toc209590550 \h </w:instrText>
      </w:r>
      <w:r>
        <w:fldChar w:fldCharType="separate"/>
      </w:r>
      <w:r>
        <w:t>353</w:t>
      </w:r>
      <w:r>
        <w:fldChar w:fldCharType="end"/>
      </w:r>
    </w:p>
    <w:p w14:paraId="4E9CAC19" w14:textId="68FB198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r>
      <w:r>
        <w:instrText xml:space="preserve"> PAGEREF _Toc209590551 \h </w:instrText>
      </w:r>
      <w:r>
        <w:fldChar w:fldCharType="separate"/>
      </w:r>
      <w:r>
        <w:t>353</w:t>
      </w:r>
      <w:r>
        <w:fldChar w:fldCharType="end"/>
      </w:r>
    </w:p>
    <w:p w14:paraId="6B830EA0" w14:textId="5803BB0B"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_Toc209590552 \h </w:instrText>
      </w:r>
      <w:r>
        <w:fldChar w:fldCharType="separate"/>
      </w:r>
      <w:r>
        <w:t>354</w:t>
      </w:r>
      <w:r>
        <w:fldChar w:fldCharType="end"/>
      </w:r>
    </w:p>
    <w:p w14:paraId="1DD4FE46" w14:textId="6872052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_Toc209590553 \h </w:instrText>
      </w:r>
      <w:r>
        <w:fldChar w:fldCharType="separate"/>
      </w:r>
      <w:r>
        <w:t>354</w:t>
      </w:r>
      <w:r>
        <w:fldChar w:fldCharType="end"/>
      </w:r>
    </w:p>
    <w:p w14:paraId="0F2B7782" w14:textId="1E79AD97"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_Toc209590554 \h </w:instrText>
      </w:r>
      <w:r>
        <w:fldChar w:fldCharType="separate"/>
      </w:r>
      <w:r>
        <w:t>354</w:t>
      </w:r>
      <w:r>
        <w:fldChar w:fldCharType="end"/>
      </w:r>
    </w:p>
    <w:p w14:paraId="119472EC" w14:textId="5CD35B0C" w:rsidR="00D022C4" w:rsidRDefault="00D022C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_Toc209590555 \h </w:instrText>
      </w:r>
      <w:r>
        <w:fldChar w:fldCharType="separate"/>
      </w:r>
      <w:r>
        <w:t>354</w:t>
      </w:r>
      <w:r>
        <w:fldChar w:fldCharType="end"/>
      </w:r>
    </w:p>
    <w:p w14:paraId="07098029" w14:textId="796A4EF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_Toc209590556 \h </w:instrText>
      </w:r>
      <w:r>
        <w:fldChar w:fldCharType="separate"/>
      </w:r>
      <w:r>
        <w:t>354</w:t>
      </w:r>
      <w:r>
        <w:fldChar w:fldCharType="end"/>
      </w:r>
    </w:p>
    <w:p w14:paraId="12864FC2" w14:textId="77034FB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_Toc209590557 \h </w:instrText>
      </w:r>
      <w:r>
        <w:fldChar w:fldCharType="separate"/>
      </w:r>
      <w:r>
        <w:t>355</w:t>
      </w:r>
      <w:r>
        <w:fldChar w:fldCharType="end"/>
      </w:r>
    </w:p>
    <w:p w14:paraId="45AE750E" w14:textId="2B4962D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_Toc209590558 \h </w:instrText>
      </w:r>
      <w:r>
        <w:fldChar w:fldCharType="separate"/>
      </w:r>
      <w:r>
        <w:t>356</w:t>
      </w:r>
      <w:r>
        <w:fldChar w:fldCharType="end"/>
      </w:r>
    </w:p>
    <w:p w14:paraId="50CD8109" w14:textId="215507A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_Toc209590559 \h </w:instrText>
      </w:r>
      <w:r>
        <w:fldChar w:fldCharType="separate"/>
      </w:r>
      <w:r>
        <w:t>356</w:t>
      </w:r>
      <w:r>
        <w:fldChar w:fldCharType="end"/>
      </w:r>
    </w:p>
    <w:p w14:paraId="76DC2622" w14:textId="481ABA0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_Toc209590560 \h </w:instrText>
      </w:r>
      <w:r>
        <w:fldChar w:fldCharType="separate"/>
      </w:r>
      <w:r>
        <w:t>356</w:t>
      </w:r>
      <w:r>
        <w:fldChar w:fldCharType="end"/>
      </w:r>
    </w:p>
    <w:p w14:paraId="76AFEDD2" w14:textId="7F7E397E"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_Toc209590561 \h </w:instrText>
      </w:r>
      <w:r>
        <w:fldChar w:fldCharType="separate"/>
      </w:r>
      <w:r>
        <w:t>357</w:t>
      </w:r>
      <w:r>
        <w:fldChar w:fldCharType="end"/>
      </w:r>
    </w:p>
    <w:p w14:paraId="56437AB6" w14:textId="796032EF"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_Toc209590562 \h </w:instrText>
      </w:r>
      <w:r>
        <w:fldChar w:fldCharType="separate"/>
      </w:r>
      <w:r>
        <w:t>357</w:t>
      </w:r>
      <w:r>
        <w:fldChar w:fldCharType="end"/>
      </w:r>
    </w:p>
    <w:p w14:paraId="75C787D5" w14:textId="58E4853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_Toc209590563 \h </w:instrText>
      </w:r>
      <w:r>
        <w:fldChar w:fldCharType="separate"/>
      </w:r>
      <w:r>
        <w:t>357</w:t>
      </w:r>
      <w:r>
        <w:fldChar w:fldCharType="end"/>
      </w:r>
    </w:p>
    <w:p w14:paraId="02B2EFEB" w14:textId="3CCC71FA"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_Toc209590564 \h </w:instrText>
      </w:r>
      <w:r>
        <w:fldChar w:fldCharType="separate"/>
      </w:r>
      <w:r>
        <w:t>357</w:t>
      </w:r>
      <w:r>
        <w:fldChar w:fldCharType="end"/>
      </w:r>
    </w:p>
    <w:p w14:paraId="25AAAF76" w14:textId="2B3E38B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_Toc209590565 \h </w:instrText>
      </w:r>
      <w:r>
        <w:fldChar w:fldCharType="separate"/>
      </w:r>
      <w:r>
        <w:t>358</w:t>
      </w:r>
      <w:r>
        <w:fldChar w:fldCharType="end"/>
      </w:r>
    </w:p>
    <w:p w14:paraId="201A1857" w14:textId="7928D394"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_Toc209590566 \h </w:instrText>
      </w:r>
      <w:r>
        <w:fldChar w:fldCharType="separate"/>
      </w:r>
      <w:r>
        <w:t>358</w:t>
      </w:r>
      <w:r>
        <w:fldChar w:fldCharType="end"/>
      </w:r>
    </w:p>
    <w:p w14:paraId="24247D40" w14:textId="778E18A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_Toc209590567 \h </w:instrText>
      </w:r>
      <w:r>
        <w:fldChar w:fldCharType="separate"/>
      </w:r>
      <w:r>
        <w:t>358</w:t>
      </w:r>
      <w:r>
        <w:fldChar w:fldCharType="end"/>
      </w:r>
    </w:p>
    <w:p w14:paraId="26E5CA35" w14:textId="077F19A7"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_Toc209590568 \h </w:instrText>
      </w:r>
      <w:r>
        <w:fldChar w:fldCharType="separate"/>
      </w:r>
      <w:r>
        <w:t>358</w:t>
      </w:r>
      <w:r>
        <w:fldChar w:fldCharType="end"/>
      </w:r>
    </w:p>
    <w:p w14:paraId="588B1171" w14:textId="5EB2456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_Toc209590569 \h </w:instrText>
      </w:r>
      <w:r>
        <w:fldChar w:fldCharType="separate"/>
      </w:r>
      <w:r>
        <w:t>358</w:t>
      </w:r>
      <w:r>
        <w:fldChar w:fldCharType="end"/>
      </w:r>
    </w:p>
    <w:p w14:paraId="6A29131C" w14:textId="7C59F32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_Toc209590570 \h </w:instrText>
      </w:r>
      <w:r>
        <w:fldChar w:fldCharType="separate"/>
      </w:r>
      <w:r>
        <w:t>358</w:t>
      </w:r>
      <w:r>
        <w:fldChar w:fldCharType="end"/>
      </w:r>
    </w:p>
    <w:p w14:paraId="44CF0B10" w14:textId="37678BD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_Toc209590571 \h </w:instrText>
      </w:r>
      <w:r>
        <w:fldChar w:fldCharType="separate"/>
      </w:r>
      <w:r>
        <w:t>359</w:t>
      </w:r>
      <w:r>
        <w:fldChar w:fldCharType="end"/>
      </w:r>
    </w:p>
    <w:p w14:paraId="55E8423F" w14:textId="2522156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_Toc209590572 \h </w:instrText>
      </w:r>
      <w:r>
        <w:fldChar w:fldCharType="separate"/>
      </w:r>
      <w:r>
        <w:t>359</w:t>
      </w:r>
      <w:r>
        <w:fldChar w:fldCharType="end"/>
      </w:r>
    </w:p>
    <w:p w14:paraId="4A425822" w14:textId="45B8D60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_Toc209590573 \h </w:instrText>
      </w:r>
      <w:r>
        <w:fldChar w:fldCharType="separate"/>
      </w:r>
      <w:r>
        <w:t>359</w:t>
      </w:r>
      <w:r>
        <w:fldChar w:fldCharType="end"/>
      </w:r>
    </w:p>
    <w:p w14:paraId="6E3BE3BF" w14:textId="16A4415F"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_Toc209590574 \h </w:instrText>
      </w:r>
      <w:r>
        <w:fldChar w:fldCharType="separate"/>
      </w:r>
      <w:r>
        <w:t>359</w:t>
      </w:r>
      <w:r>
        <w:fldChar w:fldCharType="end"/>
      </w:r>
    </w:p>
    <w:p w14:paraId="0A9CF699" w14:textId="2F69D9F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_Toc209590575 \h </w:instrText>
      </w:r>
      <w:r>
        <w:fldChar w:fldCharType="separate"/>
      </w:r>
      <w:r>
        <w:t>360</w:t>
      </w:r>
      <w:r>
        <w:fldChar w:fldCharType="end"/>
      </w:r>
    </w:p>
    <w:p w14:paraId="42AD07C0" w14:textId="6E985F80"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_Toc209590576 \h </w:instrText>
      </w:r>
      <w:r>
        <w:fldChar w:fldCharType="separate"/>
      </w:r>
      <w:r>
        <w:t>360</w:t>
      </w:r>
      <w:r>
        <w:fldChar w:fldCharType="end"/>
      </w:r>
    </w:p>
    <w:p w14:paraId="030F2520" w14:textId="646BC60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_Toc209590577 \h </w:instrText>
      </w:r>
      <w:r>
        <w:fldChar w:fldCharType="separate"/>
      </w:r>
      <w:r>
        <w:t>360</w:t>
      </w:r>
      <w:r>
        <w:fldChar w:fldCharType="end"/>
      </w:r>
    </w:p>
    <w:p w14:paraId="770FDDF7" w14:textId="3ED5A24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_Toc209590578 \h </w:instrText>
      </w:r>
      <w:r>
        <w:fldChar w:fldCharType="separate"/>
      </w:r>
      <w:r>
        <w:t>360</w:t>
      </w:r>
      <w:r>
        <w:fldChar w:fldCharType="end"/>
      </w:r>
    </w:p>
    <w:p w14:paraId="36C3466B" w14:textId="20DAD38D"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_Toc209590579 \h </w:instrText>
      </w:r>
      <w:r>
        <w:fldChar w:fldCharType="separate"/>
      </w:r>
      <w:r>
        <w:t>361</w:t>
      </w:r>
      <w:r>
        <w:fldChar w:fldCharType="end"/>
      </w:r>
    </w:p>
    <w:p w14:paraId="7C7140D2" w14:textId="31DCDEF7"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_Toc209590580 \h </w:instrText>
      </w:r>
      <w:r>
        <w:fldChar w:fldCharType="separate"/>
      </w:r>
      <w:r>
        <w:t>361</w:t>
      </w:r>
      <w:r>
        <w:fldChar w:fldCharType="end"/>
      </w:r>
    </w:p>
    <w:p w14:paraId="1FD0C335" w14:textId="1C26A11B"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_Toc209590581 \h </w:instrText>
      </w:r>
      <w:r>
        <w:fldChar w:fldCharType="separate"/>
      </w:r>
      <w:r>
        <w:t>361</w:t>
      </w:r>
      <w:r>
        <w:fldChar w:fldCharType="end"/>
      </w:r>
    </w:p>
    <w:p w14:paraId="26DD991A" w14:textId="107E027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_Toc209590582 \h </w:instrText>
      </w:r>
      <w:r>
        <w:fldChar w:fldCharType="separate"/>
      </w:r>
      <w:r>
        <w:t>361</w:t>
      </w:r>
      <w:r>
        <w:fldChar w:fldCharType="end"/>
      </w:r>
    </w:p>
    <w:p w14:paraId="1E4753E9" w14:textId="04C9D14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_Toc209590583 \h </w:instrText>
      </w:r>
      <w:r>
        <w:fldChar w:fldCharType="separate"/>
      </w:r>
      <w:r>
        <w:t>361</w:t>
      </w:r>
      <w:r>
        <w:fldChar w:fldCharType="end"/>
      </w:r>
    </w:p>
    <w:p w14:paraId="316AE6D7" w14:textId="720CED6A"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_Toc209590584 \h </w:instrText>
      </w:r>
      <w:r>
        <w:fldChar w:fldCharType="separate"/>
      </w:r>
      <w:r>
        <w:t>362</w:t>
      </w:r>
      <w:r>
        <w:fldChar w:fldCharType="end"/>
      </w:r>
    </w:p>
    <w:p w14:paraId="6D268DBC" w14:textId="2A702A0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_Toc209590585 \h </w:instrText>
      </w:r>
      <w:r>
        <w:fldChar w:fldCharType="separate"/>
      </w:r>
      <w:r>
        <w:t>362</w:t>
      </w:r>
      <w:r>
        <w:fldChar w:fldCharType="end"/>
      </w:r>
    </w:p>
    <w:p w14:paraId="7B185802" w14:textId="0DA1B8A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_Toc209590586 \h </w:instrText>
      </w:r>
      <w:r>
        <w:fldChar w:fldCharType="separate"/>
      </w:r>
      <w:r>
        <w:t>362</w:t>
      </w:r>
      <w:r>
        <w:fldChar w:fldCharType="end"/>
      </w:r>
    </w:p>
    <w:p w14:paraId="6FF54886" w14:textId="68FD483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_Toc209590587 \h </w:instrText>
      </w:r>
      <w:r>
        <w:fldChar w:fldCharType="separate"/>
      </w:r>
      <w:r>
        <w:t>363</w:t>
      </w:r>
      <w:r>
        <w:fldChar w:fldCharType="end"/>
      </w:r>
    </w:p>
    <w:p w14:paraId="2FEC2A00" w14:textId="3469311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_Toc209590588 \h </w:instrText>
      </w:r>
      <w:r>
        <w:fldChar w:fldCharType="separate"/>
      </w:r>
      <w:r>
        <w:t>363</w:t>
      </w:r>
      <w:r>
        <w:fldChar w:fldCharType="end"/>
      </w:r>
    </w:p>
    <w:p w14:paraId="12141C71" w14:textId="1001B24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_Toc209590589 \h </w:instrText>
      </w:r>
      <w:r>
        <w:fldChar w:fldCharType="separate"/>
      </w:r>
      <w:r>
        <w:t>364</w:t>
      </w:r>
      <w:r>
        <w:fldChar w:fldCharType="end"/>
      </w:r>
    </w:p>
    <w:p w14:paraId="2893D7BF" w14:textId="05F59FB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lastRenderedPageBreak/>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_Toc209590590 \h </w:instrText>
      </w:r>
      <w:r>
        <w:fldChar w:fldCharType="separate"/>
      </w:r>
      <w:r>
        <w:t>364</w:t>
      </w:r>
      <w:r>
        <w:fldChar w:fldCharType="end"/>
      </w:r>
    </w:p>
    <w:p w14:paraId="4AC872CF" w14:textId="0A43689F"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_Toc209590591 \h </w:instrText>
      </w:r>
      <w:r>
        <w:fldChar w:fldCharType="separate"/>
      </w:r>
      <w:r>
        <w:t>364</w:t>
      </w:r>
      <w:r>
        <w:fldChar w:fldCharType="end"/>
      </w:r>
    </w:p>
    <w:p w14:paraId="06E9406D" w14:textId="06D2B0E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_Toc209590592 \h </w:instrText>
      </w:r>
      <w:r>
        <w:fldChar w:fldCharType="separate"/>
      </w:r>
      <w:r>
        <w:t>364</w:t>
      </w:r>
      <w:r>
        <w:fldChar w:fldCharType="end"/>
      </w:r>
    </w:p>
    <w:p w14:paraId="3D59452D" w14:textId="7D8905B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_Toc209590593 \h </w:instrText>
      </w:r>
      <w:r>
        <w:fldChar w:fldCharType="separate"/>
      </w:r>
      <w:r>
        <w:t>365</w:t>
      </w:r>
      <w:r>
        <w:fldChar w:fldCharType="end"/>
      </w:r>
    </w:p>
    <w:p w14:paraId="24BFB64D" w14:textId="373BC6D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_Toc209590594 \h </w:instrText>
      </w:r>
      <w:r>
        <w:fldChar w:fldCharType="separate"/>
      </w:r>
      <w:r>
        <w:t>365</w:t>
      </w:r>
      <w:r>
        <w:fldChar w:fldCharType="end"/>
      </w:r>
    </w:p>
    <w:p w14:paraId="69C1717A" w14:textId="76B3632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_Toc209590595 \h </w:instrText>
      </w:r>
      <w:r>
        <w:fldChar w:fldCharType="separate"/>
      </w:r>
      <w:r>
        <w:t>366</w:t>
      </w:r>
      <w:r>
        <w:fldChar w:fldCharType="end"/>
      </w:r>
    </w:p>
    <w:p w14:paraId="3D2B366E" w14:textId="0FAC9222"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_Toc209590596 \h </w:instrText>
      </w:r>
      <w:r>
        <w:fldChar w:fldCharType="separate"/>
      </w:r>
      <w:r>
        <w:t>366</w:t>
      </w:r>
      <w:r>
        <w:fldChar w:fldCharType="end"/>
      </w:r>
    </w:p>
    <w:p w14:paraId="3DD3DD06" w14:textId="527BB33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_Toc209590597 \h </w:instrText>
      </w:r>
      <w:r>
        <w:fldChar w:fldCharType="separate"/>
      </w:r>
      <w:r>
        <w:t>366</w:t>
      </w:r>
      <w:r>
        <w:fldChar w:fldCharType="end"/>
      </w:r>
    </w:p>
    <w:p w14:paraId="03D2F877" w14:textId="7EC40F1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r>
      <w:r>
        <w:instrText xml:space="preserve"> PAGEREF _Toc209590598 \h </w:instrText>
      </w:r>
      <w:r>
        <w:fldChar w:fldCharType="separate"/>
      </w:r>
      <w:r>
        <w:t>366</w:t>
      </w:r>
      <w:r>
        <w:fldChar w:fldCharType="end"/>
      </w:r>
    </w:p>
    <w:p w14:paraId="4F929312" w14:textId="76D61A3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_Toc209590599 \h </w:instrText>
      </w:r>
      <w:r>
        <w:fldChar w:fldCharType="separate"/>
      </w:r>
      <w:r>
        <w:t>366</w:t>
      </w:r>
      <w:r>
        <w:fldChar w:fldCharType="end"/>
      </w:r>
    </w:p>
    <w:p w14:paraId="4520E8F7" w14:textId="060D529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r>
      <w:r>
        <w:instrText xml:space="preserve"> PAGEREF _Toc209590600 \h </w:instrText>
      </w:r>
      <w:r>
        <w:fldChar w:fldCharType="separate"/>
      </w:r>
      <w:r>
        <w:t>367</w:t>
      </w:r>
      <w:r>
        <w:fldChar w:fldCharType="end"/>
      </w:r>
    </w:p>
    <w:p w14:paraId="1A9613E4" w14:textId="0335D82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r>
      <w:r>
        <w:instrText xml:space="preserve"> PAGEREF _Toc209590601 \h </w:instrText>
      </w:r>
      <w:r>
        <w:fldChar w:fldCharType="separate"/>
      </w:r>
      <w:r>
        <w:t>367</w:t>
      </w:r>
      <w:r>
        <w:fldChar w:fldCharType="end"/>
      </w:r>
    </w:p>
    <w:p w14:paraId="0A85C23C" w14:textId="50474B9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r>
      <w:r>
        <w:instrText xml:space="preserve"> PAGEREF _Toc209590602 \h </w:instrText>
      </w:r>
      <w:r>
        <w:fldChar w:fldCharType="separate"/>
      </w:r>
      <w:r>
        <w:t>367</w:t>
      </w:r>
      <w:r>
        <w:fldChar w:fldCharType="end"/>
      </w:r>
    </w:p>
    <w:p w14:paraId="4879384F" w14:textId="196C947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r>
      <w:r>
        <w:instrText xml:space="preserve"> PAGEREF _Toc209590603 \h </w:instrText>
      </w:r>
      <w:r>
        <w:fldChar w:fldCharType="separate"/>
      </w:r>
      <w:r>
        <w:t>368</w:t>
      </w:r>
      <w:r>
        <w:fldChar w:fldCharType="end"/>
      </w:r>
    </w:p>
    <w:p w14:paraId="6D721799" w14:textId="59EFDF4C"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r>
      <w:r>
        <w:instrText xml:space="preserve"> PAGEREF _Toc209590604 \h </w:instrText>
      </w:r>
      <w:r>
        <w:fldChar w:fldCharType="separate"/>
      </w:r>
      <w:r>
        <w:t>368</w:t>
      </w:r>
      <w:r>
        <w:fldChar w:fldCharType="end"/>
      </w:r>
    </w:p>
    <w:p w14:paraId="4D002DCF" w14:textId="2D5638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_Toc209590605 \h </w:instrText>
      </w:r>
      <w:r>
        <w:fldChar w:fldCharType="separate"/>
      </w:r>
      <w:r>
        <w:t>368</w:t>
      </w:r>
      <w:r>
        <w:fldChar w:fldCharType="end"/>
      </w:r>
    </w:p>
    <w:p w14:paraId="1AEA4754" w14:textId="1612B63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r>
      <w:r>
        <w:instrText xml:space="preserve"> PAGEREF _Toc209590606 \h </w:instrText>
      </w:r>
      <w:r>
        <w:fldChar w:fldCharType="separate"/>
      </w:r>
      <w:r>
        <w:t>368</w:t>
      </w:r>
      <w:r>
        <w:fldChar w:fldCharType="end"/>
      </w:r>
    </w:p>
    <w:p w14:paraId="28BF0EED" w14:textId="35F7996E"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r>
      <w:r>
        <w:instrText xml:space="preserve"> PAGEREF _Toc209590607 \h </w:instrText>
      </w:r>
      <w:r>
        <w:fldChar w:fldCharType="separate"/>
      </w:r>
      <w:r>
        <w:t>369</w:t>
      </w:r>
      <w:r>
        <w:fldChar w:fldCharType="end"/>
      </w:r>
    </w:p>
    <w:p w14:paraId="44AC506C" w14:textId="2B2146D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r>
      <w:r>
        <w:instrText xml:space="preserve"> PAGEREF _Toc209590608 \h </w:instrText>
      </w:r>
      <w:r>
        <w:fldChar w:fldCharType="separate"/>
      </w:r>
      <w:r>
        <w:t>369</w:t>
      </w:r>
      <w:r>
        <w:fldChar w:fldCharType="end"/>
      </w:r>
    </w:p>
    <w:p w14:paraId="21960D29" w14:textId="18D9CC2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r>
      <w:r>
        <w:instrText xml:space="preserve"> PAGEREF _Toc209590609 \h </w:instrText>
      </w:r>
      <w:r>
        <w:fldChar w:fldCharType="separate"/>
      </w:r>
      <w:r>
        <w:t>369</w:t>
      </w:r>
      <w:r>
        <w:fldChar w:fldCharType="end"/>
      </w:r>
    </w:p>
    <w:p w14:paraId="1483B424" w14:textId="5186834C"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r>
      <w:r>
        <w:instrText xml:space="preserve"> PAGEREF _Toc209590610 \h </w:instrText>
      </w:r>
      <w:r>
        <w:fldChar w:fldCharType="separate"/>
      </w:r>
      <w:r>
        <w:t>370</w:t>
      </w:r>
      <w:r>
        <w:fldChar w:fldCharType="end"/>
      </w:r>
    </w:p>
    <w:p w14:paraId="1BA27F2E" w14:textId="2853C5A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_Toc209590611 \h </w:instrText>
      </w:r>
      <w:r>
        <w:fldChar w:fldCharType="separate"/>
      </w:r>
      <w:r>
        <w:t>370</w:t>
      </w:r>
      <w:r>
        <w:fldChar w:fldCharType="end"/>
      </w:r>
    </w:p>
    <w:p w14:paraId="43F5C0BB" w14:textId="07DA1A5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r>
      <w:r>
        <w:instrText xml:space="preserve"> PAGEREF _Toc209590612 \h </w:instrText>
      </w:r>
      <w:r>
        <w:fldChar w:fldCharType="separate"/>
      </w:r>
      <w:r>
        <w:t>370</w:t>
      </w:r>
      <w:r>
        <w:fldChar w:fldCharType="end"/>
      </w:r>
    </w:p>
    <w:p w14:paraId="45EFA88A" w14:textId="73EC0E1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r>
      <w:r>
        <w:instrText xml:space="preserve"> PAGEREF _Toc209590613 \h </w:instrText>
      </w:r>
      <w:r>
        <w:fldChar w:fldCharType="separate"/>
      </w:r>
      <w:r>
        <w:t>370</w:t>
      </w:r>
      <w:r>
        <w:fldChar w:fldCharType="end"/>
      </w:r>
    </w:p>
    <w:p w14:paraId="16219179" w14:textId="17DACF2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r>
      <w:r>
        <w:instrText xml:space="preserve"> PAGEREF _Toc209590614 \h </w:instrText>
      </w:r>
      <w:r>
        <w:fldChar w:fldCharType="separate"/>
      </w:r>
      <w:r>
        <w:t>371</w:t>
      </w:r>
      <w:r>
        <w:fldChar w:fldCharType="end"/>
      </w:r>
    </w:p>
    <w:p w14:paraId="20D6928B" w14:textId="419FE3D1"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r>
      <w:r>
        <w:instrText xml:space="preserve"> PAGEREF _Toc209590615 \h </w:instrText>
      </w:r>
      <w:r>
        <w:fldChar w:fldCharType="separate"/>
      </w:r>
      <w:r>
        <w:t>371</w:t>
      </w:r>
      <w:r>
        <w:fldChar w:fldCharType="end"/>
      </w:r>
    </w:p>
    <w:p w14:paraId="62C0B230" w14:textId="15027FEA"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r>
      <w:r>
        <w:instrText xml:space="preserve"> PAGEREF _Toc209590616 \h </w:instrText>
      </w:r>
      <w:r>
        <w:fldChar w:fldCharType="separate"/>
      </w:r>
      <w:r>
        <w:t>371</w:t>
      </w:r>
      <w:r>
        <w:fldChar w:fldCharType="end"/>
      </w:r>
    </w:p>
    <w:p w14:paraId="1580D786" w14:textId="30B307B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_Toc209590617 \h </w:instrText>
      </w:r>
      <w:r>
        <w:fldChar w:fldCharType="separate"/>
      </w:r>
      <w:r>
        <w:t>371</w:t>
      </w:r>
      <w:r>
        <w:fldChar w:fldCharType="end"/>
      </w:r>
    </w:p>
    <w:p w14:paraId="0AD8DB5E" w14:textId="2C61A34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r>
      <w:r>
        <w:instrText xml:space="preserve"> PAGEREF _Toc209590618 \h </w:instrText>
      </w:r>
      <w:r>
        <w:fldChar w:fldCharType="separate"/>
      </w:r>
      <w:r>
        <w:t>371</w:t>
      </w:r>
      <w:r>
        <w:fldChar w:fldCharType="end"/>
      </w:r>
    </w:p>
    <w:p w14:paraId="3C6454A7" w14:textId="447F149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r>
      <w:r>
        <w:instrText xml:space="preserve"> PAGEREF _Toc209590619 \h </w:instrText>
      </w:r>
      <w:r>
        <w:fldChar w:fldCharType="separate"/>
      </w:r>
      <w:r>
        <w:t>372</w:t>
      </w:r>
      <w:r>
        <w:fldChar w:fldCharType="end"/>
      </w:r>
    </w:p>
    <w:p w14:paraId="70106AA6" w14:textId="144370D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r>
      <w:r>
        <w:instrText xml:space="preserve"> PAGEREF _Toc209590620 \h </w:instrText>
      </w:r>
      <w:r>
        <w:fldChar w:fldCharType="separate"/>
      </w:r>
      <w:r>
        <w:t>372</w:t>
      </w:r>
      <w:r>
        <w:fldChar w:fldCharType="end"/>
      </w:r>
    </w:p>
    <w:p w14:paraId="40D8564B" w14:textId="25669A22"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_Toc209590621 \h </w:instrText>
      </w:r>
      <w:r>
        <w:fldChar w:fldCharType="separate"/>
      </w:r>
      <w:r>
        <w:t>372</w:t>
      </w:r>
      <w:r>
        <w:fldChar w:fldCharType="end"/>
      </w:r>
    </w:p>
    <w:p w14:paraId="46735BFA" w14:textId="69E7F3A4"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_Toc209590622 \h </w:instrText>
      </w:r>
      <w:r>
        <w:fldChar w:fldCharType="separate"/>
      </w:r>
      <w:r>
        <w:t>372</w:t>
      </w:r>
      <w:r>
        <w:fldChar w:fldCharType="end"/>
      </w:r>
    </w:p>
    <w:p w14:paraId="529C72C4" w14:textId="13FBFAD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r>
      <w:r>
        <w:instrText xml:space="preserve"> PAGEREF _Toc209590623 \h </w:instrText>
      </w:r>
      <w:r>
        <w:fldChar w:fldCharType="separate"/>
      </w:r>
      <w:r>
        <w:t>373</w:t>
      </w:r>
      <w:r>
        <w:fldChar w:fldCharType="end"/>
      </w:r>
    </w:p>
    <w:p w14:paraId="56EBA716" w14:textId="5FF6F20C"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_Toc209590624 \h </w:instrText>
      </w:r>
      <w:r>
        <w:fldChar w:fldCharType="separate"/>
      </w:r>
      <w:r>
        <w:t>373</w:t>
      </w:r>
      <w:r>
        <w:fldChar w:fldCharType="end"/>
      </w:r>
    </w:p>
    <w:p w14:paraId="2975E7B0" w14:textId="7F793D5A"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r>
      <w:r>
        <w:instrText xml:space="preserve"> PAGEREF _Toc209590625 \h </w:instrText>
      </w:r>
      <w:r>
        <w:fldChar w:fldCharType="separate"/>
      </w:r>
      <w:r>
        <w:t>373</w:t>
      </w:r>
      <w:r>
        <w:fldChar w:fldCharType="end"/>
      </w:r>
    </w:p>
    <w:p w14:paraId="2B46059C" w14:textId="4B58969B"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r>
      <w:r>
        <w:instrText xml:space="preserve"> PAGEREF _Toc209590626 \h </w:instrText>
      </w:r>
      <w:r>
        <w:fldChar w:fldCharType="separate"/>
      </w:r>
      <w:r>
        <w:t>374</w:t>
      </w:r>
      <w:r>
        <w:fldChar w:fldCharType="end"/>
      </w:r>
    </w:p>
    <w:p w14:paraId="3851EDC4" w14:textId="36CE2C2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r>
      <w:r>
        <w:instrText xml:space="preserve"> PAGEREF _Toc209590627 \h </w:instrText>
      </w:r>
      <w:r>
        <w:fldChar w:fldCharType="separate"/>
      </w:r>
      <w:r>
        <w:t>374</w:t>
      </w:r>
      <w:r>
        <w:fldChar w:fldCharType="end"/>
      </w:r>
    </w:p>
    <w:p w14:paraId="3A1B459B" w14:textId="0FE0D89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r>
      <w:r>
        <w:instrText xml:space="preserve"> PAGEREF _Toc209590628 \h </w:instrText>
      </w:r>
      <w:r>
        <w:fldChar w:fldCharType="separate"/>
      </w:r>
      <w:r>
        <w:t>374</w:t>
      </w:r>
      <w:r>
        <w:fldChar w:fldCharType="end"/>
      </w:r>
    </w:p>
    <w:p w14:paraId="434A1723" w14:textId="17089A32"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r>
      <w:r>
        <w:instrText xml:space="preserve"> PAGEREF _Toc209590629 \h </w:instrText>
      </w:r>
      <w:r>
        <w:fldChar w:fldCharType="separate"/>
      </w:r>
      <w:r>
        <w:t>375</w:t>
      </w:r>
      <w:r>
        <w:fldChar w:fldCharType="end"/>
      </w:r>
    </w:p>
    <w:p w14:paraId="0C666CAA" w14:textId="7F4E73E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_Toc209590630 \h </w:instrText>
      </w:r>
      <w:r>
        <w:fldChar w:fldCharType="separate"/>
      </w:r>
      <w:r>
        <w:t>375</w:t>
      </w:r>
      <w:r>
        <w:fldChar w:fldCharType="end"/>
      </w:r>
    </w:p>
    <w:p w14:paraId="50636C28" w14:textId="11E18C2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r>
      <w:r>
        <w:instrText xml:space="preserve"> PAGEREF _Toc209590631 \h </w:instrText>
      </w:r>
      <w:r>
        <w:fldChar w:fldCharType="separate"/>
      </w:r>
      <w:r>
        <w:t>375</w:t>
      </w:r>
      <w:r>
        <w:fldChar w:fldCharType="end"/>
      </w:r>
    </w:p>
    <w:p w14:paraId="11390F6E" w14:textId="7931E4D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r>
      <w:r>
        <w:instrText xml:space="preserve"> PAGEREF _Toc209590632 \h </w:instrText>
      </w:r>
      <w:r>
        <w:fldChar w:fldCharType="separate"/>
      </w:r>
      <w:r>
        <w:t>375</w:t>
      </w:r>
      <w:r>
        <w:fldChar w:fldCharType="end"/>
      </w:r>
    </w:p>
    <w:p w14:paraId="55119AB8" w14:textId="5141D4D5"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_Toc209590633 \h </w:instrText>
      </w:r>
      <w:r>
        <w:fldChar w:fldCharType="separate"/>
      </w:r>
      <w:r>
        <w:t>376</w:t>
      </w:r>
      <w:r>
        <w:fldChar w:fldCharType="end"/>
      </w:r>
    </w:p>
    <w:p w14:paraId="1F6961AF" w14:textId="7ED5E420"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r>
      <w:r>
        <w:instrText xml:space="preserve"> PAGEREF _Toc209590634 \h </w:instrText>
      </w:r>
      <w:r>
        <w:fldChar w:fldCharType="separate"/>
      </w:r>
      <w:r>
        <w:t>376</w:t>
      </w:r>
      <w:r>
        <w:fldChar w:fldCharType="end"/>
      </w:r>
    </w:p>
    <w:p w14:paraId="28D52C13" w14:textId="0B1D7483"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r>
      <w:r>
        <w:instrText xml:space="preserve"> PAGEREF _Toc209590635 \h </w:instrText>
      </w:r>
      <w:r>
        <w:fldChar w:fldCharType="separate"/>
      </w:r>
      <w:r>
        <w:t>376</w:t>
      </w:r>
      <w:r>
        <w:fldChar w:fldCharType="end"/>
      </w:r>
    </w:p>
    <w:p w14:paraId="1508A2E8" w14:textId="7E6DFAD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_Toc209590636 \h </w:instrText>
      </w:r>
      <w:r>
        <w:fldChar w:fldCharType="separate"/>
      </w:r>
      <w:r>
        <w:t>376</w:t>
      </w:r>
      <w:r>
        <w:fldChar w:fldCharType="end"/>
      </w:r>
    </w:p>
    <w:p w14:paraId="075E5522" w14:textId="67D67FB6"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r>
      <w:r>
        <w:instrText xml:space="preserve"> PAGEREF _Toc209590637 \h </w:instrText>
      </w:r>
      <w:r>
        <w:fldChar w:fldCharType="separate"/>
      </w:r>
      <w:r>
        <w:t>376</w:t>
      </w:r>
      <w:r>
        <w:fldChar w:fldCharType="end"/>
      </w:r>
    </w:p>
    <w:p w14:paraId="48F4AB54" w14:textId="4731EB3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r>
      <w:r>
        <w:instrText xml:space="preserve"> PAGEREF _Toc209590638 \h </w:instrText>
      </w:r>
      <w:r>
        <w:fldChar w:fldCharType="separate"/>
      </w:r>
      <w:r>
        <w:t>377</w:t>
      </w:r>
      <w:r>
        <w:fldChar w:fldCharType="end"/>
      </w:r>
    </w:p>
    <w:p w14:paraId="6D5D9546" w14:textId="3544CB91"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r>
      <w:r>
        <w:instrText xml:space="preserve"> PAGEREF _Toc209590639 \h </w:instrText>
      </w:r>
      <w:r>
        <w:fldChar w:fldCharType="separate"/>
      </w:r>
      <w:r>
        <w:t>377</w:t>
      </w:r>
      <w:r>
        <w:fldChar w:fldCharType="end"/>
      </w:r>
    </w:p>
    <w:p w14:paraId="3A347D84" w14:textId="2625AF7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_Toc209590640 \h </w:instrText>
      </w:r>
      <w:r>
        <w:fldChar w:fldCharType="separate"/>
      </w:r>
      <w:r>
        <w:t>377</w:t>
      </w:r>
      <w:r>
        <w:fldChar w:fldCharType="end"/>
      </w:r>
    </w:p>
    <w:p w14:paraId="0ABFF7C4" w14:textId="386ECD94"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r>
      <w:r>
        <w:instrText xml:space="preserve"> PAGEREF _Toc209590641 \h </w:instrText>
      </w:r>
      <w:r>
        <w:fldChar w:fldCharType="separate"/>
      </w:r>
      <w:r>
        <w:t>377</w:t>
      </w:r>
      <w:r>
        <w:fldChar w:fldCharType="end"/>
      </w:r>
    </w:p>
    <w:p w14:paraId="0190C045" w14:textId="310C59B8"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r>
      <w:r>
        <w:instrText xml:space="preserve"> PAGEREF _Toc209590642 \h </w:instrText>
      </w:r>
      <w:r>
        <w:fldChar w:fldCharType="separate"/>
      </w:r>
      <w:r>
        <w:t>378</w:t>
      </w:r>
      <w:r>
        <w:fldChar w:fldCharType="end"/>
      </w:r>
    </w:p>
    <w:p w14:paraId="292CD509" w14:textId="21AB0202"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r>
      <w:r>
        <w:instrText xml:space="preserve"> PAGEREF _Toc209590643 \h </w:instrText>
      </w:r>
      <w:r>
        <w:fldChar w:fldCharType="separate"/>
      </w:r>
      <w:r>
        <w:t>378</w:t>
      </w:r>
      <w:r>
        <w:fldChar w:fldCharType="end"/>
      </w:r>
    </w:p>
    <w:p w14:paraId="37F57610" w14:textId="6382855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r>
      <w:r>
        <w:instrText xml:space="preserve"> PAGEREF _Toc209590644 \h </w:instrText>
      </w:r>
      <w:r>
        <w:fldChar w:fldCharType="separate"/>
      </w:r>
      <w:r>
        <w:t>378</w:t>
      </w:r>
      <w:r>
        <w:fldChar w:fldCharType="end"/>
      </w:r>
    </w:p>
    <w:p w14:paraId="5EBF2734" w14:textId="7A955779" w:rsidR="00D022C4" w:rsidRDefault="00D022C4">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r>
      <w:r>
        <w:instrText xml:space="preserve"> PAGEREF _Toc209590645 \h </w:instrText>
      </w:r>
      <w:r>
        <w:fldChar w:fldCharType="separate"/>
      </w:r>
      <w:r>
        <w:t>379</w:t>
      </w:r>
      <w:r>
        <w:fldChar w:fldCharType="end"/>
      </w:r>
    </w:p>
    <w:p w14:paraId="664FE0E3" w14:textId="31073947"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_Toc209590646 \h </w:instrText>
      </w:r>
      <w:r>
        <w:fldChar w:fldCharType="separate"/>
      </w:r>
      <w:r>
        <w:t>379</w:t>
      </w:r>
      <w:r>
        <w:fldChar w:fldCharType="end"/>
      </w:r>
    </w:p>
    <w:p w14:paraId="21734CFE" w14:textId="18DDDEE9"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r>
      <w:r>
        <w:instrText xml:space="preserve"> PAGEREF _Toc209590647 \h </w:instrText>
      </w:r>
      <w:r>
        <w:fldChar w:fldCharType="separate"/>
      </w:r>
      <w:r>
        <w:t>379</w:t>
      </w:r>
      <w:r>
        <w:fldChar w:fldCharType="end"/>
      </w:r>
    </w:p>
    <w:p w14:paraId="5F5D6EA9" w14:textId="68E29043"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r>
      <w:r>
        <w:instrText xml:space="preserve"> PAGEREF _Toc209590648 \h </w:instrText>
      </w:r>
      <w:r>
        <w:fldChar w:fldCharType="separate"/>
      </w:r>
      <w:r>
        <w:t>379</w:t>
      </w:r>
      <w:r>
        <w:fldChar w:fldCharType="end"/>
      </w:r>
    </w:p>
    <w:p w14:paraId="1E6B20B0" w14:textId="20790A7D" w:rsidR="00D022C4" w:rsidRDefault="00D022C4">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r>
      <w:r>
        <w:instrText xml:space="preserve"> PAGEREF _Toc209590649 \h </w:instrText>
      </w:r>
      <w:r>
        <w:fldChar w:fldCharType="separate"/>
      </w:r>
      <w:r>
        <w:t>379</w:t>
      </w:r>
      <w:r>
        <w:fldChar w:fldCharType="end"/>
      </w:r>
    </w:p>
    <w:p w14:paraId="0ED1CADE" w14:textId="1FAB801E" w:rsidR="00D022C4" w:rsidRDefault="00D022C4">
      <w:pPr>
        <w:pStyle w:val="TOC8"/>
        <w:rPr>
          <w:rFonts w:asciiTheme="minorHAnsi" w:eastAsiaTheme="minorEastAsia" w:hAnsiTheme="minorHAnsi" w:cstheme="minorBidi"/>
          <w:b w:val="0"/>
          <w:kern w:val="2"/>
          <w:sz w:val="24"/>
          <w:szCs w:val="24"/>
          <w14:ligatures w14:val="standardContextual"/>
        </w:rPr>
      </w:pPr>
      <w:r>
        <w:rPr>
          <w:lang w:eastAsia="ja-JP"/>
        </w:rPr>
        <w:lastRenderedPageBreak/>
        <w:t>Annex A (informative):</w:t>
      </w:r>
      <w:r>
        <w:rPr>
          <w:lang w:eastAsia="ja-JP"/>
        </w:rPr>
        <w:tab/>
        <w:t>Methods to handle NAT on IPv4 between UE and AF</w:t>
      </w:r>
      <w:r>
        <w:tab/>
      </w:r>
      <w:r>
        <w:fldChar w:fldCharType="begin"/>
      </w:r>
      <w:r>
        <w:instrText xml:space="preserve"> PAGEREF _Toc209590650 \h </w:instrText>
      </w:r>
      <w:r>
        <w:fldChar w:fldCharType="separate"/>
      </w:r>
      <w:r>
        <w:t>381</w:t>
      </w:r>
      <w:r>
        <w:fldChar w:fldCharType="end"/>
      </w:r>
    </w:p>
    <w:p w14:paraId="216072B4" w14:textId="190859DC" w:rsidR="00D022C4" w:rsidRDefault="00D022C4">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_Toc209590651 \h </w:instrText>
      </w:r>
      <w:r>
        <w:fldChar w:fldCharType="separate"/>
      </w:r>
      <w:r>
        <w:t>381</w:t>
      </w:r>
      <w:r>
        <w:fldChar w:fldCharType="end"/>
      </w:r>
    </w:p>
    <w:p w14:paraId="0C1D24E2" w14:textId="7D9F687C" w:rsidR="00D022C4" w:rsidRDefault="00D022C4">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_Toc209590652 \h </w:instrText>
      </w:r>
      <w:r>
        <w:fldChar w:fldCharType="separate"/>
      </w:r>
      <w:r>
        <w:t>382</w:t>
      </w:r>
      <w:r>
        <w:fldChar w:fldCharType="end"/>
      </w:r>
    </w:p>
    <w:p w14:paraId="44A91535" w14:textId="551C9C23" w:rsidR="00C24DA9" w:rsidRPr="0051736F" w:rsidRDefault="007E5F46" w:rsidP="00C24DA9">
      <w:r w:rsidRPr="0051736F">
        <w:fldChar w:fldCharType="end"/>
      </w:r>
    </w:p>
    <w:p w14:paraId="259F759C" w14:textId="77777777" w:rsidR="00C24DA9" w:rsidRPr="0051736F" w:rsidRDefault="00C24DA9" w:rsidP="00C24DA9">
      <w:pPr>
        <w:pStyle w:val="Heading1"/>
      </w:pPr>
      <w:bookmarkStart w:id="8" w:name="_CRForeword"/>
      <w:bookmarkEnd w:id="8"/>
      <w:r w:rsidRPr="0051736F">
        <w:br w:type="page"/>
      </w:r>
      <w:bookmarkStart w:id="9" w:name="_Toc209590179"/>
      <w:r w:rsidRPr="0051736F">
        <w:lastRenderedPageBreak/>
        <w:t>Foreword</w:t>
      </w:r>
      <w:bookmarkEnd w:id="9"/>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0" w:name="_CR1"/>
      <w:bookmarkEnd w:id="10"/>
      <w:r w:rsidRPr="0051736F">
        <w:br w:type="page"/>
      </w:r>
      <w:bookmarkStart w:id="11" w:name="_Toc209590180"/>
      <w:r w:rsidRPr="0051736F">
        <w:lastRenderedPageBreak/>
        <w:t>1</w:t>
      </w:r>
      <w:r w:rsidRPr="0051736F">
        <w:tab/>
        <w:t>Scope</w:t>
      </w:r>
      <w:bookmarkEnd w:id="11"/>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2" w:name="_CR2"/>
      <w:bookmarkStart w:id="13" w:name="_Toc209590181"/>
      <w:bookmarkEnd w:id="12"/>
      <w:r w:rsidRPr="0051736F">
        <w:t>2</w:t>
      </w:r>
      <w:r w:rsidRPr="0051736F">
        <w:tab/>
        <w:t>References</w:t>
      </w:r>
      <w:bookmarkEnd w:id="13"/>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lastRenderedPageBreak/>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(NRPPa)".</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lastRenderedPageBreak/>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(QoE)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(QoE)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(QoE) measurement collection; Information definition and transport".</w:t>
      </w:r>
    </w:p>
    <w:p w14:paraId="6C61ABEA" w14:textId="77777777" w:rsidR="00C24DA9" w:rsidRPr="0051736F" w:rsidRDefault="00C24DA9" w:rsidP="00C24DA9">
      <w:pPr>
        <w:pStyle w:val="Heading1"/>
      </w:pPr>
      <w:bookmarkStart w:id="14" w:name="_CR3"/>
      <w:bookmarkStart w:id="15" w:name="_Toc209590182"/>
      <w:bookmarkEnd w:id="14"/>
      <w:r w:rsidRPr="0051736F">
        <w:t>3</w:t>
      </w:r>
      <w:r w:rsidRPr="0051736F">
        <w:tab/>
        <w:t>Definitions and abbreviations</w:t>
      </w:r>
      <w:bookmarkEnd w:id="15"/>
    </w:p>
    <w:p w14:paraId="7A0D13E2" w14:textId="77777777" w:rsidR="00C24DA9" w:rsidRPr="0051736F" w:rsidRDefault="00C24DA9" w:rsidP="00C24DA9">
      <w:pPr>
        <w:pStyle w:val="Heading2"/>
      </w:pPr>
      <w:bookmarkStart w:id="16" w:name="_CR3_1"/>
      <w:bookmarkStart w:id="17" w:name="_Toc209590183"/>
      <w:bookmarkEnd w:id="16"/>
      <w:r w:rsidRPr="0051736F">
        <w:t>3.1</w:t>
      </w:r>
      <w:r w:rsidRPr="0051736F">
        <w:tab/>
        <w:t>Definitions</w:t>
      </w:r>
      <w:bookmarkEnd w:id="17"/>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8" w:name="_CR3_2"/>
      <w:bookmarkStart w:id="19" w:name="_Toc209590184"/>
      <w:bookmarkEnd w:id="18"/>
      <w:r w:rsidRPr="0051736F">
        <w:t>3.2</w:t>
      </w:r>
      <w:r w:rsidRPr="0051736F">
        <w:tab/>
        <w:t>Abbreviations</w:t>
      </w:r>
      <w:bookmarkEnd w:id="19"/>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0" w:name="_CR4"/>
      <w:bookmarkStart w:id="21" w:name="_Toc209590185"/>
      <w:bookmarkEnd w:id="20"/>
      <w:r w:rsidRPr="0051736F">
        <w:lastRenderedPageBreak/>
        <w:t>4</w:t>
      </w:r>
      <w:r w:rsidRPr="0051736F">
        <w:tab/>
        <w:t>Reference Architecture for Data Analytics</w:t>
      </w:r>
      <w:bookmarkEnd w:id="21"/>
    </w:p>
    <w:p w14:paraId="74B9FD8E" w14:textId="77777777" w:rsidR="00C24DA9" w:rsidRPr="0051736F" w:rsidRDefault="00C24DA9" w:rsidP="00C24DA9">
      <w:pPr>
        <w:pStyle w:val="Heading2"/>
      </w:pPr>
      <w:bookmarkStart w:id="22" w:name="_CR4_1"/>
      <w:bookmarkStart w:id="23" w:name="_Toc209590186"/>
      <w:bookmarkEnd w:id="22"/>
      <w:r w:rsidRPr="0051736F">
        <w:t>4.1</w:t>
      </w:r>
      <w:r w:rsidRPr="0051736F">
        <w:tab/>
        <w:t>General</w:t>
      </w:r>
      <w:bookmarkEnd w:id="23"/>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4" w:name="_CR4_2"/>
      <w:bookmarkStart w:id="25" w:name="_Toc209590187"/>
      <w:bookmarkEnd w:id="24"/>
      <w:r w:rsidRPr="0051736F">
        <w:rPr>
          <w:lang w:eastAsia="zh-CN"/>
        </w:rPr>
        <w:t>4.2</w:t>
      </w:r>
      <w:r w:rsidRPr="0051736F">
        <w:rPr>
          <w:lang w:eastAsia="zh-CN"/>
        </w:rPr>
        <w:tab/>
        <w:t>Non-roaming architecture</w:t>
      </w:r>
      <w:bookmarkEnd w:id="25"/>
    </w:p>
    <w:p w14:paraId="3C020790" w14:textId="18490CED" w:rsidR="00C75A6F" w:rsidRPr="0051736F" w:rsidRDefault="00C75A6F" w:rsidP="00C75A6F">
      <w:pPr>
        <w:pStyle w:val="Heading3"/>
      </w:pPr>
      <w:bookmarkStart w:id="26" w:name="_CR4_2_0"/>
      <w:bookmarkStart w:id="27" w:name="_Toc209590188"/>
      <w:bookmarkEnd w:id="26"/>
      <w:r w:rsidRPr="0051736F">
        <w:t>4.2.0</w:t>
      </w:r>
      <w:r w:rsidRPr="0051736F">
        <w:tab/>
        <w:t>General</w:t>
      </w:r>
      <w:bookmarkEnd w:id="27"/>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5pt;height:69.75pt" o:ole="">
            <v:imagedata r:id="rId19" o:title=""/>
          </v:shape>
          <o:OLEObject Type="Embed" ProgID="Visio.Drawing.11" ShapeID="_x0000_i1027" DrawAspect="Content" ObjectID="_1820210777" r:id="rId20"/>
        </w:object>
      </w:r>
    </w:p>
    <w:p w14:paraId="6B9E46DE" w14:textId="6F95EAB8" w:rsidR="00C24DA9" w:rsidRPr="0051736F" w:rsidRDefault="00F37571" w:rsidP="00C24DA9">
      <w:pPr>
        <w:pStyle w:val="TF"/>
      </w:pPr>
      <w:bookmarkStart w:id="28" w:name="_CRFigure4_2_01"/>
      <w:r w:rsidRPr="0051736F">
        <w:t xml:space="preserve">Figure </w:t>
      </w:r>
      <w:bookmarkEnd w:id="28"/>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7.25pt;height:189pt" o:ole="">
            <v:imagedata r:id="rId21" o:title=""/>
          </v:shape>
          <o:OLEObject Type="Embed" ProgID="Word.Picture.8" ShapeID="_x0000_i1028" DrawAspect="Content" ObjectID="_1820210778" r:id="rId22"/>
        </w:object>
      </w:r>
    </w:p>
    <w:p w14:paraId="2F626DCD" w14:textId="0AADFEDF" w:rsidR="00FE2C7A" w:rsidRPr="0051736F" w:rsidRDefault="00F37571" w:rsidP="00320244">
      <w:pPr>
        <w:pStyle w:val="TF"/>
      </w:pPr>
      <w:bookmarkStart w:id="29" w:name="_CRFigure4_2_01a"/>
      <w:r w:rsidRPr="0051736F">
        <w:t xml:space="preserve">Figure </w:t>
      </w:r>
      <w:bookmarkEnd w:id="29"/>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2.75pt;height:66.75pt" o:ole="">
            <v:imagedata r:id="rId23" o:title=""/>
          </v:shape>
          <o:OLEObject Type="Embed" ProgID="Visio.Drawing.11" ShapeID="_x0000_i1029" DrawAspect="Content" ObjectID="_1820210779" r:id="rId24"/>
        </w:object>
      </w:r>
    </w:p>
    <w:p w14:paraId="1C3F605D" w14:textId="51107F93" w:rsidR="00C24DA9" w:rsidRPr="0051736F" w:rsidRDefault="00F37571" w:rsidP="00C24DA9">
      <w:pPr>
        <w:pStyle w:val="TF"/>
      </w:pPr>
      <w:bookmarkStart w:id="30" w:name="_CRFigure4_2_02"/>
      <w:r w:rsidRPr="0051736F">
        <w:t xml:space="preserve">Figure </w:t>
      </w:r>
      <w:bookmarkEnd w:id="30"/>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25pt;height:188.25pt" o:ole="">
            <v:imagedata r:id="rId25" o:title=""/>
          </v:shape>
          <o:OLEObject Type="Embed" ProgID="Word.Picture.8" ShapeID="_x0000_i1030" DrawAspect="Content" ObjectID="_1820210780" r:id="rId26"/>
        </w:object>
      </w:r>
    </w:p>
    <w:p w14:paraId="50D10563" w14:textId="2126AE4A" w:rsidR="004D5B5E" w:rsidRPr="0051736F" w:rsidRDefault="004D5B5E" w:rsidP="004D5B5E">
      <w:pPr>
        <w:pStyle w:val="TF"/>
      </w:pPr>
      <w:bookmarkStart w:id="31" w:name="_CRFigure4_2_02a"/>
      <w:r w:rsidRPr="0051736F">
        <w:t xml:space="preserve">Figure </w:t>
      </w:r>
      <w:bookmarkEnd w:id="31"/>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75pt;height:85.5pt" o:ole="">
            <v:imagedata r:id="rId27" o:title=""/>
          </v:shape>
          <o:OLEObject Type="Embed" ProgID="Visio.Drawing.11" ShapeID="_x0000_i1031" DrawAspect="Content" ObjectID="_1820210781" r:id="rId28"/>
        </w:object>
      </w:r>
    </w:p>
    <w:p w14:paraId="6951440F" w14:textId="16D28BFE" w:rsidR="00C75A6F" w:rsidRPr="0051736F" w:rsidRDefault="00F37571" w:rsidP="00C75A6F">
      <w:pPr>
        <w:pStyle w:val="TF"/>
      </w:pPr>
      <w:bookmarkStart w:id="32" w:name="_CRFigure4_2_03"/>
      <w:r w:rsidRPr="0051736F">
        <w:t xml:space="preserve">Figure </w:t>
      </w:r>
      <w:bookmarkEnd w:id="32"/>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3" w:name="_CR4_2_1"/>
      <w:bookmarkStart w:id="34" w:name="_Toc209590189"/>
      <w:bookmarkEnd w:id="33"/>
      <w:r w:rsidRPr="0051736F">
        <w:t>4.2.1</w:t>
      </w:r>
      <w:r w:rsidRPr="0051736F">
        <w:tab/>
        <w:t>Analytics Data Repository Function</w:t>
      </w:r>
      <w:bookmarkEnd w:id="34"/>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5pt;height:213pt" o:ole="">
            <v:imagedata r:id="rId29" o:title=""/>
          </v:shape>
          <o:OLEObject Type="Embed" ProgID="Visio.Drawing.15" ShapeID="_x0000_i1032" DrawAspect="Content" ObjectID="_1820210782" r:id="rId30"/>
        </w:object>
      </w:r>
    </w:p>
    <w:p w14:paraId="374D5596" w14:textId="50DC6889" w:rsidR="00C75A6F" w:rsidRPr="0051736F" w:rsidRDefault="00F37571" w:rsidP="00320244">
      <w:pPr>
        <w:pStyle w:val="TF"/>
      </w:pPr>
      <w:bookmarkStart w:id="35" w:name="_CRFigure4_2_11"/>
      <w:r w:rsidRPr="0051736F">
        <w:t xml:space="preserve">Figure </w:t>
      </w:r>
      <w:bookmarkEnd w:id="35"/>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6" w:name="_CR4_3"/>
      <w:bookmarkStart w:id="37" w:name="_Toc209590190"/>
      <w:bookmarkEnd w:id="36"/>
      <w:r w:rsidRPr="0051736F">
        <w:t>4.3</w:t>
      </w:r>
      <w:r w:rsidRPr="0051736F">
        <w:tab/>
        <w:t>Roaming architecture</w:t>
      </w:r>
      <w:bookmarkEnd w:id="37"/>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pt;height:100.5pt" o:ole="">
            <v:imagedata r:id="rId31" o:title=""/>
          </v:shape>
          <o:OLEObject Type="Embed" ProgID="Visio.Drawing.11" ShapeID="_x0000_i1033" DrawAspect="Content" ObjectID="_1820210783" r:id="rId32"/>
        </w:object>
      </w:r>
    </w:p>
    <w:p w14:paraId="6219F87A" w14:textId="229EFCE1" w:rsidR="00F35227" w:rsidRPr="0051736F" w:rsidRDefault="00F35227" w:rsidP="00F35227">
      <w:pPr>
        <w:pStyle w:val="TF"/>
      </w:pPr>
      <w:bookmarkStart w:id="38" w:name="_CRFigure4_31"/>
      <w:r w:rsidRPr="0051736F">
        <w:t xml:space="preserve">Figure </w:t>
      </w:r>
      <w:bookmarkEnd w:id="38"/>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9" w:name="_CR5"/>
      <w:bookmarkStart w:id="40" w:name="_Toc209590191"/>
      <w:bookmarkEnd w:id="39"/>
      <w:r w:rsidRPr="0051736F">
        <w:rPr>
          <w:lang w:eastAsia="zh-CN"/>
        </w:rPr>
        <w:t>5</w:t>
      </w:r>
      <w:r w:rsidRPr="0051736F">
        <w:rPr>
          <w:lang w:eastAsia="zh-CN"/>
        </w:rPr>
        <w:tab/>
        <w:t>Network Data Analytics Functional Description</w:t>
      </w:r>
      <w:bookmarkEnd w:id="40"/>
    </w:p>
    <w:p w14:paraId="4483D404" w14:textId="77777777" w:rsidR="00C24DA9" w:rsidRPr="0051736F" w:rsidRDefault="00C24DA9" w:rsidP="00C24DA9">
      <w:pPr>
        <w:pStyle w:val="Heading2"/>
      </w:pPr>
      <w:bookmarkStart w:id="41" w:name="_CR5_1"/>
      <w:bookmarkStart w:id="42" w:name="_Toc209590192"/>
      <w:bookmarkEnd w:id="41"/>
      <w:r w:rsidRPr="0051736F">
        <w:t>5.1</w:t>
      </w:r>
      <w:r w:rsidRPr="0051736F">
        <w:tab/>
        <w:t>General</w:t>
      </w:r>
      <w:bookmarkEnd w:id="42"/>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3" w:name="_CR5_2"/>
      <w:bookmarkStart w:id="44" w:name="_Toc209590193"/>
      <w:bookmarkEnd w:id="43"/>
      <w:r w:rsidRPr="0051736F">
        <w:rPr>
          <w:lang w:eastAsia="ko-KR"/>
        </w:rPr>
        <w:t>5.2</w:t>
      </w:r>
      <w:r w:rsidRPr="0051736F">
        <w:rPr>
          <w:lang w:eastAsia="ko-KR"/>
        </w:rPr>
        <w:tab/>
        <w:t>NWDAF Discovery and Selection</w:t>
      </w:r>
      <w:bookmarkEnd w:id="44"/>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34DB6BE1"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B08DFAC" w:rsidR="00B90BD6" w:rsidRPr="0051736F" w:rsidRDefault="00B90BD6" w:rsidP="00B90BD6">
      <w:pPr>
        <w:pStyle w:val="NO"/>
        <w:rPr>
          <w:lang w:eastAsia="zh-CN"/>
        </w:rPr>
      </w:pPr>
      <w:r w:rsidRPr="0051736F">
        <w:rPr>
          <w:lang w:eastAsia="zh-CN"/>
        </w:rPr>
        <w:t>NOTE 4:</w:t>
      </w:r>
      <w:r w:rsidRPr="0051736F">
        <w:rPr>
          <w:lang w:eastAsia="zh-CN"/>
        </w:rPr>
        <w:tab/>
        <w:t>How to implement the indication of supporting model training for LMF-based AI/ML Positioning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may include in the request an indication that supporting of ML Model training for LMF-based AI/ML Positioning is required.</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02AC647F"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975FA3" w:rsidRPr="0051736F">
        <w:t>, or VFL client aggregation</w:t>
      </w:r>
      <w:r w:rsidRPr="0051736F">
        <w:t>) and Time interval supporting VFL if available.</w:t>
      </w:r>
    </w:p>
    <w:p w14:paraId="5679C0CA" w14:textId="0B308BF2" w:rsidR="00975FA3" w:rsidRPr="0051736F" w:rsidRDefault="00975FA3" w:rsidP="00975FA3">
      <w:pPr>
        <w:pStyle w:val="NO"/>
      </w:pPr>
      <w:r w:rsidRPr="0051736F">
        <w:lastRenderedPageBreak/>
        <w:t>NOTE 8:</w:t>
      </w:r>
      <w:r w:rsidRPr="0051736F">
        <w:tab/>
        <w:t>The VFL client may further have the capability of aggregating the intermediate results of the other clients into its NF profile. This capability implies that this VFL client can aggregate the intermediate results based on implementation and network deployment.</w:t>
      </w:r>
    </w:p>
    <w:p w14:paraId="234F47FC" w14:textId="75D4C9A6" w:rsidR="00574BCA" w:rsidRPr="0051736F" w:rsidRDefault="00574BCA" w:rsidP="00231E30">
      <w:r w:rsidRPr="0051736F">
        <w:t>To discover NWDAF supporting VFL from NRF, the consumer should consider the VFL capability information. For</w:t>
      </w:r>
      <w:r w:rsidR="00FE2AD1" w:rsidRPr="0051736F">
        <w:t xml:space="preserve"> NWDAF as VFL server or</w:t>
      </w:r>
      <w:r w:rsidRPr="0051736F">
        <w:t xml:space="preserve"> NWDAF as VFL client,</w:t>
      </w:r>
      <w:r w:rsidR="00FE2AD1" w:rsidRPr="0051736F">
        <w:t xml:space="preserve"> NWDAF</w:t>
      </w:r>
      <w:r w:rsidRPr="0051736F">
        <w:t xml:space="preserve"> also includes its VFL</w:t>
      </w:r>
      <w:r w:rsidR="00FE2AD1" w:rsidRPr="0051736F">
        <w:t xml:space="preserve"> </w:t>
      </w:r>
      <w:r w:rsidRPr="0051736F">
        <w:t>interoperability indicator</w:t>
      </w:r>
      <w:r w:rsidR="00FE2AD1" w:rsidRPr="0051736F">
        <w:t>(s)</w:t>
      </w:r>
      <w:r w:rsidRPr="0051736F">
        <w:t xml:space="preserve"> per Analytics ID, optional</w:t>
      </w:r>
      <w:r w:rsidR="00FE2AD1" w:rsidRPr="0051736F">
        <w:t>l</w:t>
      </w:r>
      <w:r w:rsidRPr="0051736F">
        <w:t>y with supported feature ID(s)</w:t>
      </w:r>
      <w:r w:rsidR="00FE2AD1" w:rsidRPr="0051736F">
        <w:t xml:space="preserve"> and it may also include NF type(s) and NWDAF Serving Area information and/or NF set ID(s) of the data source(s), where data can be collected as input for local model training</w:t>
      </w:r>
      <w:r w:rsidRPr="0051736F">
        <w:t xml:space="preserve"> during registration to NRF.</w:t>
      </w:r>
      <w:r w:rsidR="00FE2AD1" w:rsidRPr="0051736F">
        <w:t xml:space="preserve"> When</w:t>
      </w:r>
      <w:r w:rsidRPr="0051736F">
        <w:t xml:space="preserve"> NF</w:t>
      </w:r>
      <w:r w:rsidR="00FE2AD1" w:rsidRPr="0051736F">
        <w:t>s</w:t>
      </w:r>
      <w:r w:rsidRPr="0051736F">
        <w:t xml:space="preserve"> (i.e. NWDAF and/or AF) perform VFL together, only NFs sharing same VFL interoperability indicator can understand feature ID</w:t>
      </w:r>
      <w:r w:rsidR="00745271" w:rsidRPr="0051736F">
        <w:t>(</w:t>
      </w:r>
      <w:r w:rsidRPr="0051736F">
        <w:t>s</w:t>
      </w:r>
      <w:r w:rsidR="00745271" w:rsidRPr="0051736F">
        <w:t>)</w:t>
      </w:r>
      <w:r w:rsidRPr="0051736F">
        <w:t xml:space="preserve"> and other VFL configurations from each other. Feature ID</w:t>
      </w:r>
      <w:r w:rsidR="00745271" w:rsidRPr="0051736F">
        <w:t>(</w:t>
      </w:r>
      <w:r w:rsidRPr="0051736F">
        <w:t>s</w:t>
      </w:r>
      <w:r w:rsidR="00745271" w:rsidRPr="0051736F">
        <w:t>)</w:t>
      </w:r>
      <w:r w:rsidRPr="0051736F">
        <w:t xml:space="preserve"> represent the feature information supported by the NWDAF as VFL client per Analytics ID</w:t>
      </w:r>
      <w:r w:rsidR="00745271" w:rsidRPr="0051736F">
        <w:t>, i.e. VFL training and/or VFL inference</w:t>
      </w:r>
      <w:r w:rsidRPr="0051736F">
        <w:t xml:space="preserve">.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5" w:name="_CR5_3"/>
      <w:bookmarkStart w:id="46" w:name="_Toc209590194"/>
      <w:bookmarkEnd w:id="45"/>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6"/>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7" w:name="_CR5_4"/>
      <w:bookmarkStart w:id="48" w:name="_Toc209590195"/>
      <w:bookmarkEnd w:id="47"/>
      <w:r w:rsidRPr="0051736F">
        <w:rPr>
          <w:lang w:eastAsia="zh-CN"/>
        </w:rPr>
        <w:t>5.4</w:t>
      </w:r>
      <w:r w:rsidRPr="0051736F">
        <w:rPr>
          <w:lang w:eastAsia="zh-CN"/>
        </w:rPr>
        <w:tab/>
        <w:t>Vertical Federated Learning (VFL)</w:t>
      </w:r>
      <w:bookmarkEnd w:id="48"/>
    </w:p>
    <w:p w14:paraId="2FFD422C" w14:textId="64CD902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42504652"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38AE155B"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B227B19" w:rsidR="00A92F97" w:rsidRPr="0051736F" w:rsidRDefault="00A92F97" w:rsidP="00493B24">
      <w:pPr>
        <w:pStyle w:val="NO"/>
        <w:rPr>
          <w:lang w:eastAsia="zh-CN"/>
        </w:rPr>
      </w:pPr>
      <w:r w:rsidRPr="0051736F">
        <w:rPr>
          <w:lang w:eastAsia="zh-CN"/>
        </w:rPr>
        <w:t>NOTE 2:</w:t>
      </w:r>
      <w:r w:rsidRPr="0051736F">
        <w:rPr>
          <w:lang w:eastAsia="zh-CN"/>
        </w:rPr>
        <w:tab/>
        <w:t>If VFL server does not have a local ML Model, it only combines intermediate training results from VFL client(s) and computes intermediate model training information.</w:t>
      </w:r>
    </w:p>
    <w:p w14:paraId="1024A8DB" w14:textId="03492DE7" w:rsidR="00B90BD6" w:rsidRPr="0051736F" w:rsidRDefault="00B90BD6" w:rsidP="00493B24">
      <w:pPr>
        <w:pStyle w:val="NO"/>
        <w:rPr>
          <w:lang w:eastAsia="zh-CN"/>
        </w:rPr>
      </w:pPr>
      <w:r w:rsidRPr="0051736F">
        <w:rPr>
          <w:lang w:eastAsia="zh-CN"/>
        </w:rPr>
        <w:lastRenderedPageBreak/>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708833B7" w:rsidR="00B90BD6" w:rsidRPr="0051736F" w:rsidRDefault="00B90BD6" w:rsidP="00B90BD6">
      <w:pPr>
        <w:pStyle w:val="B1"/>
        <w:rPr>
          <w:lang w:eastAsia="zh-CN"/>
        </w:rPr>
      </w:pPr>
      <w:r w:rsidRPr="0051736F">
        <w:rPr>
          <w:lang w:eastAsia="zh-CN"/>
        </w:rPr>
        <w:t>-</w:t>
      </w:r>
      <w:r w:rsidRPr="0051736F">
        <w:rPr>
          <w:lang w:eastAsia="zh-CN"/>
        </w:rPr>
        <w:tab/>
        <w:t>It supports to monitor the accuracy of the VFL model.</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49" w:name="_CR5_5"/>
      <w:bookmarkStart w:id="50" w:name="_Toc209590196"/>
      <w:bookmarkEnd w:id="49"/>
      <w:r w:rsidRPr="0051736F">
        <w:rPr>
          <w:lang w:eastAsia="zh-CN"/>
        </w:rPr>
        <w:t>5.5</w:t>
      </w:r>
      <w:r w:rsidRPr="0051736F">
        <w:rPr>
          <w:lang w:eastAsia="zh-CN"/>
        </w:rPr>
        <w:tab/>
        <w:t>AF Discovery and Selection for VFL</w:t>
      </w:r>
      <w:bookmarkEnd w:id="50"/>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2128E2AE"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 xml:space="preserve">that </w:t>
      </w:r>
      <w:r w:rsidRPr="0051736F">
        <w:rPr>
          <w:lang w:eastAsia="zh-CN"/>
        </w:rPr>
        <w:t>certain NF</w:t>
      </w:r>
      <w:r w:rsidR="00745271" w:rsidRPr="0051736F">
        <w:rPr>
          <w:lang w:eastAsia="zh-CN"/>
        </w:rPr>
        <w:t>s</w:t>
      </w:r>
      <w:r w:rsidRPr="0051736F">
        <w:rPr>
          <w:lang w:eastAsia="zh-CN"/>
        </w:rPr>
        <w:t xml:space="preserve"> (i.e. NWDAF and/or AF)</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lastRenderedPageBreak/>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51" w:name="_CR5A"/>
      <w:bookmarkStart w:id="52" w:name="_Toc209590197"/>
      <w:bookmarkEnd w:id="51"/>
      <w:r w:rsidRPr="0051736F">
        <w:rPr>
          <w:lang w:eastAsia="zh-CN"/>
        </w:rPr>
        <w:t>5A</w:t>
      </w:r>
      <w:r w:rsidRPr="0051736F">
        <w:rPr>
          <w:lang w:eastAsia="zh-CN"/>
        </w:rPr>
        <w:tab/>
        <w:t>Data Collection Coordination and Delivery Functional Description</w:t>
      </w:r>
      <w:bookmarkEnd w:id="52"/>
    </w:p>
    <w:p w14:paraId="7911D1CF" w14:textId="77777777" w:rsidR="00FE2C7A" w:rsidRPr="0051736F" w:rsidRDefault="00FE2C7A" w:rsidP="00320244">
      <w:pPr>
        <w:pStyle w:val="Heading2"/>
        <w:rPr>
          <w:lang w:eastAsia="zh-CN"/>
        </w:rPr>
      </w:pPr>
      <w:bookmarkStart w:id="53" w:name="_CR5A_1"/>
      <w:bookmarkStart w:id="54" w:name="_Toc209590198"/>
      <w:bookmarkEnd w:id="53"/>
      <w:r w:rsidRPr="0051736F">
        <w:rPr>
          <w:lang w:eastAsia="zh-CN"/>
        </w:rPr>
        <w:t>5A.1</w:t>
      </w:r>
      <w:r w:rsidRPr="0051736F">
        <w:rPr>
          <w:lang w:eastAsia="zh-CN"/>
        </w:rPr>
        <w:tab/>
        <w:t>General</w:t>
      </w:r>
      <w:bookmarkEnd w:id="54"/>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55" w:name="_CR5A_2"/>
      <w:bookmarkStart w:id="56" w:name="_Toc209590199"/>
      <w:bookmarkEnd w:id="55"/>
      <w:r w:rsidRPr="0051736F">
        <w:rPr>
          <w:lang w:eastAsia="zh-CN"/>
        </w:rPr>
        <w:t>5A.2</w:t>
      </w:r>
      <w:r w:rsidRPr="0051736F">
        <w:rPr>
          <w:lang w:eastAsia="zh-CN"/>
        </w:rPr>
        <w:tab/>
        <w:t>Data Collection Coordination</w:t>
      </w:r>
      <w:bookmarkEnd w:id="56"/>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57" w:name="_CRTable5A_21"/>
      <w:r w:rsidRPr="0051736F">
        <w:rPr>
          <w:lang w:eastAsia="zh-CN"/>
        </w:rPr>
        <w:lastRenderedPageBreak/>
        <w:t xml:space="preserve">Table </w:t>
      </w:r>
      <w:bookmarkEnd w:id="57"/>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58" w:name="_CR5A_3"/>
      <w:bookmarkStart w:id="59" w:name="_Toc209590200"/>
      <w:bookmarkEnd w:id="58"/>
      <w:r w:rsidRPr="0051736F">
        <w:rPr>
          <w:lang w:eastAsia="zh-CN"/>
        </w:rPr>
        <w:lastRenderedPageBreak/>
        <w:t>5A.3</w:t>
      </w:r>
      <w:r w:rsidRPr="0051736F">
        <w:rPr>
          <w:lang w:eastAsia="zh-CN"/>
        </w:rPr>
        <w:tab/>
        <w:t>Data Delivery</w:t>
      </w:r>
      <w:bookmarkEnd w:id="59"/>
    </w:p>
    <w:p w14:paraId="20E0D510" w14:textId="613CF5E6" w:rsidR="00326F17" w:rsidRPr="0051736F" w:rsidRDefault="00326F17" w:rsidP="00C46367">
      <w:pPr>
        <w:pStyle w:val="Heading3"/>
        <w:rPr>
          <w:lang w:eastAsia="zh-CN"/>
        </w:rPr>
      </w:pPr>
      <w:bookmarkStart w:id="60" w:name="_CR5A_3_0"/>
      <w:bookmarkStart w:id="61" w:name="_Toc209590201"/>
      <w:bookmarkEnd w:id="60"/>
      <w:r w:rsidRPr="0051736F">
        <w:rPr>
          <w:lang w:eastAsia="zh-CN"/>
        </w:rPr>
        <w:t>5A.3.0</w:t>
      </w:r>
      <w:r w:rsidRPr="0051736F">
        <w:rPr>
          <w:lang w:eastAsia="zh-CN"/>
        </w:rPr>
        <w:tab/>
        <w:t>General</w:t>
      </w:r>
      <w:bookmarkEnd w:id="61"/>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62" w:name="_CR5A_3_1"/>
      <w:bookmarkStart w:id="63" w:name="_Toc209590202"/>
      <w:bookmarkEnd w:id="62"/>
      <w:r w:rsidRPr="0051736F">
        <w:rPr>
          <w:lang w:eastAsia="zh-CN"/>
        </w:rPr>
        <w:t>5A.3.1</w:t>
      </w:r>
      <w:r w:rsidRPr="0051736F">
        <w:rPr>
          <w:lang w:eastAsia="zh-CN"/>
        </w:rPr>
        <w:tab/>
        <w:t>Data Delivery via the DCCF</w:t>
      </w:r>
      <w:r w:rsidR="00326F17" w:rsidRPr="0051736F">
        <w:rPr>
          <w:lang w:eastAsia="zh-CN"/>
        </w:rPr>
        <w:t xml:space="preserve"> or NWDAF</w:t>
      </w:r>
      <w:bookmarkEnd w:id="63"/>
    </w:p>
    <w:p w14:paraId="5275C08B" w14:textId="69530113" w:rsidR="00FE2C7A" w:rsidRPr="0051736F" w:rsidRDefault="00FE2C7A" w:rsidP="006B0714">
      <w:pPr>
        <w:pStyle w:val="TH"/>
      </w:pPr>
      <w:r w:rsidRPr="0051736F">
        <w:object w:dxaOrig="8132" w:dyaOrig="3792" w14:anchorId="0EFB1C34">
          <v:shape id="_x0000_i1034" type="#_x0000_t75" style="width:407.25pt;height:188.25pt" o:ole="">
            <v:imagedata r:id="rId33" o:title=""/>
          </v:shape>
          <o:OLEObject Type="Embed" ProgID="Word.Picture.8" ShapeID="_x0000_i1034" DrawAspect="Content" ObjectID="_1820210784" r:id="rId34"/>
        </w:object>
      </w:r>
    </w:p>
    <w:p w14:paraId="22FF8AE6" w14:textId="4FE65ADE" w:rsidR="00FE2C7A" w:rsidRPr="0051736F" w:rsidRDefault="00F37571" w:rsidP="00320244">
      <w:pPr>
        <w:pStyle w:val="TF"/>
        <w:rPr>
          <w:lang w:eastAsia="zh-CN"/>
        </w:rPr>
      </w:pPr>
      <w:bookmarkStart w:id="64" w:name="_CRFigure5A_3_11"/>
      <w:r w:rsidRPr="0051736F">
        <w:rPr>
          <w:lang w:eastAsia="zh-CN"/>
        </w:rPr>
        <w:t xml:space="preserve">Figure </w:t>
      </w:r>
      <w:bookmarkEnd w:id="64"/>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65" w:name="_CR5A_3_2"/>
      <w:bookmarkStart w:id="66" w:name="_Toc209590203"/>
      <w:bookmarkEnd w:id="65"/>
      <w:r w:rsidRPr="0051736F">
        <w:rPr>
          <w:lang w:eastAsia="zh-CN"/>
        </w:rPr>
        <w:lastRenderedPageBreak/>
        <w:t>5A.3.2</w:t>
      </w:r>
      <w:r w:rsidRPr="0051736F">
        <w:rPr>
          <w:lang w:eastAsia="zh-CN"/>
        </w:rPr>
        <w:tab/>
        <w:t>Data Delivery via a Messaging Framework</w:t>
      </w:r>
      <w:bookmarkEnd w:id="66"/>
    </w:p>
    <w:bookmarkStart w:id="67" w:name="_MON_1678000493"/>
    <w:bookmarkEnd w:id="67"/>
    <w:p w14:paraId="6F3ECC50" w14:textId="50C09452" w:rsidR="00FE2C7A" w:rsidRPr="0051736F" w:rsidRDefault="00FE2C7A" w:rsidP="00FE2C7A">
      <w:pPr>
        <w:pStyle w:val="TH"/>
      </w:pPr>
      <w:r w:rsidRPr="0051736F">
        <w:object w:dxaOrig="8905" w:dyaOrig="4167" w14:anchorId="1421C993">
          <v:shape id="_x0000_i1035" type="#_x0000_t75" style="width:444pt;height:206.25pt" o:ole="">
            <v:imagedata r:id="rId35" o:title=""/>
          </v:shape>
          <o:OLEObject Type="Embed" ProgID="Word.Picture.8" ShapeID="_x0000_i1035" DrawAspect="Content" ObjectID="_1820210785" r:id="rId36"/>
        </w:object>
      </w:r>
    </w:p>
    <w:p w14:paraId="573116F1" w14:textId="444A439B" w:rsidR="00FE2C7A" w:rsidRPr="0051736F" w:rsidRDefault="00F37571" w:rsidP="00FE2C7A">
      <w:pPr>
        <w:pStyle w:val="TF"/>
        <w:rPr>
          <w:lang w:eastAsia="zh-CN"/>
        </w:rPr>
      </w:pPr>
      <w:bookmarkStart w:id="68" w:name="_CRFigure5A_3_21"/>
      <w:r w:rsidRPr="0051736F">
        <w:rPr>
          <w:lang w:eastAsia="zh-CN"/>
        </w:rPr>
        <w:t xml:space="preserve">Figure </w:t>
      </w:r>
      <w:bookmarkEnd w:id="68"/>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69" w:name="_CR5A_4"/>
      <w:bookmarkStart w:id="70" w:name="_Toc209590204"/>
      <w:bookmarkEnd w:id="69"/>
      <w:r w:rsidRPr="0051736F">
        <w:rPr>
          <w:lang w:eastAsia="zh-CN"/>
        </w:rPr>
        <w:t>5A.4</w:t>
      </w:r>
      <w:r w:rsidRPr="0051736F">
        <w:rPr>
          <w:lang w:eastAsia="zh-CN"/>
        </w:rPr>
        <w:tab/>
        <w:t>Data Formatting and Processing</w:t>
      </w:r>
      <w:bookmarkEnd w:id="70"/>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71" w:name="_CRTable5A_41"/>
      <w:r w:rsidRPr="0051736F">
        <w:rPr>
          <w:lang w:eastAsia="zh-CN"/>
        </w:rPr>
        <w:lastRenderedPageBreak/>
        <w:t xml:space="preserve">Table </w:t>
      </w:r>
      <w:bookmarkEnd w:id="71"/>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72"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72"/>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73" w:name="_PERM_MCCTEMPBM_CRPT07980001___2"/>
            <w:r w:rsidRPr="0051736F">
              <w:rPr>
                <w:lang w:eastAsia="zh-CN"/>
              </w:rPr>
              <w:t>-</w:t>
            </w:r>
            <w:r w:rsidRPr="0051736F">
              <w:rPr>
                <w:lang w:eastAsia="zh-CN"/>
              </w:rPr>
              <w:tab/>
              <w:t>Average and variance of the number of UEs in the Region.</w:t>
            </w:r>
            <w:bookmarkEnd w:id="73"/>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74"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75" w:name="_PERM_MCCTEMPBM_CRPT07980003___2" w:colFirst="3" w:colLast="3"/>
            <w:bookmarkEnd w:id="74"/>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76" w:name="_PERM_MCCTEMPBM_CRPT07980004___2" w:colFirst="3" w:colLast="3"/>
            <w:bookmarkEnd w:id="75"/>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76"/>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77" w:name="_CR5A_5"/>
      <w:bookmarkStart w:id="78" w:name="_Toc209590205"/>
      <w:bookmarkEnd w:id="77"/>
      <w:r w:rsidRPr="0051736F">
        <w:rPr>
          <w:lang w:eastAsia="zh-CN"/>
        </w:rPr>
        <w:t>5A.5</w:t>
      </w:r>
      <w:r w:rsidRPr="0051736F">
        <w:rPr>
          <w:lang w:eastAsia="zh-CN"/>
        </w:rPr>
        <w:tab/>
        <w:t>Historical Data Handling</w:t>
      </w:r>
      <w:bookmarkEnd w:id="78"/>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79" w:name="_CR5B"/>
      <w:bookmarkStart w:id="80" w:name="_Toc209590206"/>
      <w:bookmarkEnd w:id="79"/>
      <w:r w:rsidRPr="0051736F">
        <w:rPr>
          <w:lang w:eastAsia="zh-CN"/>
        </w:rPr>
        <w:t>5B</w:t>
      </w:r>
      <w:r w:rsidRPr="0051736F">
        <w:rPr>
          <w:lang w:eastAsia="zh-CN"/>
        </w:rPr>
        <w:tab/>
        <w:t>Analytics Data Repository Functional Description</w:t>
      </w:r>
      <w:bookmarkEnd w:id="80"/>
    </w:p>
    <w:p w14:paraId="075E98B1" w14:textId="77777777" w:rsidR="00EA40C3" w:rsidRPr="0051736F" w:rsidRDefault="00EA40C3" w:rsidP="00F0713C">
      <w:pPr>
        <w:pStyle w:val="Heading2"/>
        <w:rPr>
          <w:lang w:eastAsia="zh-CN"/>
        </w:rPr>
      </w:pPr>
      <w:bookmarkStart w:id="81" w:name="_CR5B_1"/>
      <w:bookmarkStart w:id="82" w:name="_Toc209590207"/>
      <w:bookmarkEnd w:id="81"/>
      <w:r w:rsidRPr="0051736F">
        <w:rPr>
          <w:lang w:eastAsia="zh-CN"/>
        </w:rPr>
        <w:t>5B.1</w:t>
      </w:r>
      <w:r w:rsidRPr="0051736F">
        <w:rPr>
          <w:lang w:eastAsia="zh-CN"/>
        </w:rPr>
        <w:tab/>
        <w:t>General</w:t>
      </w:r>
      <w:bookmarkEnd w:id="82"/>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83" w:name="_CR5C"/>
      <w:bookmarkStart w:id="84" w:name="_Toc209590208"/>
      <w:bookmarkEnd w:id="83"/>
      <w:r w:rsidRPr="0051736F">
        <w:rPr>
          <w:lang w:eastAsia="zh-CN"/>
        </w:rPr>
        <w:t>5C</w:t>
      </w:r>
      <w:r w:rsidRPr="0051736F">
        <w:rPr>
          <w:lang w:eastAsia="zh-CN"/>
        </w:rPr>
        <w:tab/>
        <w:t>Analytics/ML Model Accuracy Monitoring Functional Description</w:t>
      </w:r>
      <w:bookmarkEnd w:id="84"/>
    </w:p>
    <w:p w14:paraId="23548FB2" w14:textId="16834867" w:rsidR="00F35227" w:rsidRPr="0051736F" w:rsidRDefault="00F35227" w:rsidP="00F35227">
      <w:pPr>
        <w:pStyle w:val="Heading2"/>
        <w:rPr>
          <w:lang w:eastAsia="zh-CN"/>
        </w:rPr>
      </w:pPr>
      <w:bookmarkStart w:id="85" w:name="_CR5C_1"/>
      <w:bookmarkStart w:id="86" w:name="_Toc209590209"/>
      <w:bookmarkEnd w:id="85"/>
      <w:r w:rsidRPr="0051736F">
        <w:rPr>
          <w:lang w:eastAsia="zh-CN"/>
        </w:rPr>
        <w:t>5C.1</w:t>
      </w:r>
      <w:r w:rsidRPr="0051736F">
        <w:rPr>
          <w:lang w:eastAsia="zh-CN"/>
        </w:rPr>
        <w:tab/>
        <w:t>General</w:t>
      </w:r>
      <w:bookmarkEnd w:id="86"/>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87" w:name="_CR6"/>
      <w:bookmarkStart w:id="88" w:name="_Toc209590210"/>
      <w:bookmarkEnd w:id="87"/>
      <w:r w:rsidRPr="0051736F">
        <w:rPr>
          <w:lang w:eastAsia="zh-CN"/>
        </w:rPr>
        <w:t>6</w:t>
      </w:r>
      <w:r w:rsidRPr="0051736F">
        <w:rPr>
          <w:lang w:eastAsia="zh-CN"/>
        </w:rPr>
        <w:tab/>
        <w:t>Procedures to Support Network Data Analytics</w:t>
      </w:r>
      <w:bookmarkEnd w:id="88"/>
    </w:p>
    <w:p w14:paraId="118B5892" w14:textId="77777777" w:rsidR="00C24DA9" w:rsidRPr="0051736F" w:rsidRDefault="00C24DA9" w:rsidP="00C24DA9">
      <w:pPr>
        <w:pStyle w:val="Heading2"/>
        <w:rPr>
          <w:lang w:eastAsia="ko-KR"/>
        </w:rPr>
      </w:pPr>
      <w:bookmarkStart w:id="89" w:name="_CR6_0"/>
      <w:bookmarkStart w:id="90" w:name="_Toc209590211"/>
      <w:bookmarkEnd w:id="89"/>
      <w:r w:rsidRPr="0051736F">
        <w:rPr>
          <w:lang w:eastAsia="ko-KR"/>
        </w:rPr>
        <w:t>6.0</w:t>
      </w:r>
      <w:r w:rsidRPr="0051736F">
        <w:rPr>
          <w:lang w:eastAsia="ko-KR"/>
        </w:rPr>
        <w:tab/>
        <w:t>General</w:t>
      </w:r>
      <w:bookmarkEnd w:id="90"/>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91" w:name="_CR6_1"/>
      <w:bookmarkStart w:id="92" w:name="_Toc209590212"/>
      <w:bookmarkEnd w:id="91"/>
      <w:r w:rsidRPr="0051736F">
        <w:rPr>
          <w:lang w:eastAsia="ko-KR"/>
        </w:rPr>
        <w:t>6.1</w:t>
      </w:r>
      <w:r w:rsidRPr="0051736F">
        <w:rPr>
          <w:lang w:eastAsia="ko-KR"/>
        </w:rPr>
        <w:tab/>
        <w:t>Procedures for analytics exposure</w:t>
      </w:r>
      <w:bookmarkEnd w:id="92"/>
    </w:p>
    <w:p w14:paraId="55A898A1" w14:textId="77777777" w:rsidR="00C24DA9" w:rsidRPr="0051736F" w:rsidRDefault="00C24DA9" w:rsidP="00C24DA9">
      <w:pPr>
        <w:pStyle w:val="Heading3"/>
        <w:rPr>
          <w:lang w:eastAsia="ko-KR"/>
        </w:rPr>
      </w:pPr>
      <w:bookmarkStart w:id="93" w:name="_CR6_1_1"/>
      <w:bookmarkStart w:id="94" w:name="_Toc209590213"/>
      <w:bookmarkEnd w:id="93"/>
      <w:r w:rsidRPr="0051736F">
        <w:rPr>
          <w:lang w:eastAsia="ko-KR"/>
        </w:rPr>
        <w:t>6.1.1</w:t>
      </w:r>
      <w:r w:rsidRPr="0051736F">
        <w:rPr>
          <w:lang w:eastAsia="ko-KR"/>
        </w:rPr>
        <w:tab/>
        <w:t>Analytics Subscribe/Unsubscribe</w:t>
      </w:r>
      <w:bookmarkEnd w:id="94"/>
    </w:p>
    <w:p w14:paraId="3FF4401D" w14:textId="77777777" w:rsidR="00C24DA9" w:rsidRPr="0051736F" w:rsidRDefault="00C24DA9" w:rsidP="00C24DA9">
      <w:pPr>
        <w:pStyle w:val="Heading4"/>
      </w:pPr>
      <w:bookmarkStart w:id="95" w:name="_CR6_1_1_1"/>
      <w:bookmarkStart w:id="96" w:name="_Toc209590214"/>
      <w:bookmarkEnd w:id="95"/>
      <w:r w:rsidRPr="0051736F">
        <w:t>6.1.1.1</w:t>
      </w:r>
      <w:r w:rsidRPr="0051736F">
        <w:tab/>
        <w:t>Analytics subscribe/unsubscribe by NWDAF service consumer</w:t>
      </w:r>
      <w:bookmarkEnd w:id="96"/>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5pt;height:126.75pt" o:ole="">
            <v:imagedata r:id="rId37" o:title=""/>
          </v:shape>
          <o:OLEObject Type="Embed" ProgID="Word.Picture.8" ShapeID="_x0000_i1036" DrawAspect="Content" ObjectID="_1820210786" r:id="rId38"/>
        </w:object>
      </w:r>
    </w:p>
    <w:p w14:paraId="27597C8D" w14:textId="3EDD5A25" w:rsidR="00C24DA9" w:rsidRPr="0051736F" w:rsidRDefault="00F37571" w:rsidP="00C24DA9">
      <w:pPr>
        <w:pStyle w:val="TF"/>
      </w:pPr>
      <w:bookmarkStart w:id="98" w:name="_CRFigure6_1_1_11"/>
      <w:r w:rsidRPr="0051736F">
        <w:t xml:space="preserve">Figure </w:t>
      </w:r>
      <w:bookmarkEnd w:id="98"/>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51736F">
        <w:lastRenderedPageBreak/>
        <w:t xml:space="preserve">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99" w:name="_CR6_1_1_2"/>
      <w:bookmarkStart w:id="100" w:name="_Toc209590215"/>
      <w:bookmarkEnd w:id="99"/>
      <w:r w:rsidRPr="0051736F">
        <w:t>6.1.1.2</w:t>
      </w:r>
      <w:r w:rsidRPr="0051736F">
        <w:tab/>
        <w:t>Analytics subscribe/unsubscribe by AFs via NEF</w:t>
      </w:r>
      <w:bookmarkEnd w:id="100"/>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5pt;height:180pt" o:ole="">
            <v:imagedata r:id="rId39" o:title=""/>
          </v:shape>
          <o:OLEObject Type="Embed" ProgID="Visio.Drawing.11" ShapeID="_x0000_i1037" DrawAspect="Content" ObjectID="_1820210787" r:id="rId40"/>
        </w:object>
      </w:r>
    </w:p>
    <w:p w14:paraId="47A07B15" w14:textId="16FC8E1C" w:rsidR="00C24DA9" w:rsidRPr="0051736F" w:rsidRDefault="00F37571" w:rsidP="00C24DA9">
      <w:pPr>
        <w:pStyle w:val="TF"/>
        <w:rPr>
          <w:rFonts w:eastAsia="Malgun Gothic"/>
          <w:lang w:eastAsia="ko-KR"/>
        </w:rPr>
      </w:pPr>
      <w:bookmarkStart w:id="101" w:name="_CRFigure6_1_1_21"/>
      <w:r w:rsidRPr="0051736F">
        <w:t xml:space="preserve">Figure </w:t>
      </w:r>
      <w:bookmarkEnd w:id="101"/>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lastRenderedPageBreak/>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02" w:name="_CR6_1_2"/>
      <w:bookmarkStart w:id="103" w:name="_Toc209590216"/>
      <w:bookmarkEnd w:id="102"/>
      <w:r w:rsidRPr="0051736F">
        <w:rPr>
          <w:lang w:eastAsia="ko-KR"/>
        </w:rPr>
        <w:t>6.1.2</w:t>
      </w:r>
      <w:r w:rsidRPr="0051736F">
        <w:rPr>
          <w:lang w:eastAsia="ko-KR"/>
        </w:rPr>
        <w:tab/>
        <w:t>Analytics Request</w:t>
      </w:r>
      <w:bookmarkEnd w:id="103"/>
    </w:p>
    <w:p w14:paraId="3B45E04F" w14:textId="77777777" w:rsidR="00C24DA9" w:rsidRPr="0051736F" w:rsidRDefault="00C24DA9" w:rsidP="00C24DA9">
      <w:pPr>
        <w:pStyle w:val="Heading4"/>
      </w:pPr>
      <w:bookmarkStart w:id="104" w:name="_CR6_1_2_1"/>
      <w:bookmarkStart w:id="105" w:name="_Toc209590217"/>
      <w:bookmarkEnd w:id="104"/>
      <w:r w:rsidRPr="0051736F">
        <w:t>6.1.2.1</w:t>
      </w:r>
      <w:r w:rsidRPr="0051736F">
        <w:tab/>
        <w:t>Analytics request by NWDAF service consumer</w:t>
      </w:r>
      <w:bookmarkEnd w:id="105"/>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06" w:name="_MON_1608962449"/>
    <w:bookmarkEnd w:id="106"/>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2pt;height:125.25pt" o:ole="">
            <v:imagedata r:id="rId41" o:title=""/>
          </v:shape>
          <o:OLEObject Type="Embed" ProgID="Word.Picture.8" ShapeID="_x0000_i1038" DrawAspect="Content" ObjectID="_1820210788" r:id="rId42"/>
        </w:object>
      </w:r>
    </w:p>
    <w:p w14:paraId="42EF28FB" w14:textId="67458B82" w:rsidR="00C24DA9" w:rsidRPr="0051736F" w:rsidRDefault="00F37571" w:rsidP="00C24DA9">
      <w:pPr>
        <w:pStyle w:val="TF"/>
      </w:pPr>
      <w:bookmarkStart w:id="107" w:name="_CRFigure6_1_2_11"/>
      <w:r w:rsidRPr="0051736F">
        <w:t xml:space="preserve">Figure </w:t>
      </w:r>
      <w:bookmarkEnd w:id="107"/>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08" w:name="_CR6_1_2_2"/>
      <w:bookmarkStart w:id="109" w:name="_Toc209590218"/>
      <w:bookmarkEnd w:id="108"/>
      <w:r w:rsidRPr="0051736F">
        <w:lastRenderedPageBreak/>
        <w:t>6.1.2.2</w:t>
      </w:r>
      <w:r w:rsidRPr="0051736F">
        <w:tab/>
      </w:r>
      <w:r w:rsidRPr="0051736F">
        <w:rPr>
          <w:lang w:eastAsia="ko-KR"/>
        </w:rPr>
        <w:t xml:space="preserve">Analytics request </w:t>
      </w:r>
      <w:r w:rsidRPr="0051736F">
        <w:t>by AFs via NEF</w:t>
      </w:r>
      <w:bookmarkEnd w:id="109"/>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5pt;height:183.75pt" o:ole="">
            <v:imagedata r:id="rId43" o:title=""/>
          </v:shape>
          <o:OLEObject Type="Embed" ProgID="Visio.Drawing.11" ShapeID="_x0000_i1039" DrawAspect="Content" ObjectID="_1820210789" r:id="rId44"/>
        </w:object>
      </w:r>
    </w:p>
    <w:p w14:paraId="443CDA19" w14:textId="658B5780" w:rsidR="00C24DA9" w:rsidRPr="0051736F" w:rsidRDefault="00F37571" w:rsidP="00C24DA9">
      <w:pPr>
        <w:pStyle w:val="TF"/>
        <w:rPr>
          <w:rFonts w:eastAsia="Malgun Gothic"/>
          <w:lang w:eastAsia="ko-KR"/>
        </w:rPr>
      </w:pPr>
      <w:bookmarkStart w:id="110" w:name="_CRFigure6_1_2_21"/>
      <w:r w:rsidRPr="0051736F">
        <w:t xml:space="preserve">Figure </w:t>
      </w:r>
      <w:bookmarkEnd w:id="110"/>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 xml:space="preserve">Exposure_Fetch response service </w:t>
      </w:r>
      <w:r w:rsidRPr="0051736F">
        <w:rPr>
          <w:lang w:eastAsia="zh-CN"/>
        </w:rPr>
        <w:lastRenderedPageBreak/>
        <w:t>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11" w:name="_CR6_1_3"/>
      <w:bookmarkStart w:id="112" w:name="_Toc209590219"/>
      <w:bookmarkEnd w:id="111"/>
      <w:r w:rsidRPr="0051736F">
        <w:rPr>
          <w:lang w:eastAsia="ko-KR"/>
        </w:rPr>
        <w:t>6.1.3</w:t>
      </w:r>
      <w:r w:rsidRPr="0051736F">
        <w:rPr>
          <w:lang w:eastAsia="ko-KR"/>
        </w:rPr>
        <w:tab/>
        <w:t>Contents of Analytics Exposure</w:t>
      </w:r>
      <w:bookmarkEnd w:id="112"/>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5F85DAEB"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lastRenderedPageBreak/>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lastRenderedPageBreak/>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lastRenderedPageBreak/>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lastRenderedPageBreak/>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ccuracy value for requested Analytics ID(s):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13" w:name="_CR6_1_4"/>
      <w:bookmarkStart w:id="114" w:name="_Toc209590220"/>
      <w:bookmarkEnd w:id="113"/>
      <w:r w:rsidRPr="0051736F">
        <w:rPr>
          <w:lang w:eastAsia="ko-KR"/>
        </w:rPr>
        <w:t>6.1.4</w:t>
      </w:r>
      <w:r w:rsidRPr="0051736F">
        <w:rPr>
          <w:lang w:eastAsia="ko-KR"/>
        </w:rPr>
        <w:tab/>
        <w:t>Analytics Exposure using DCCF</w:t>
      </w:r>
      <w:bookmarkEnd w:id="114"/>
    </w:p>
    <w:p w14:paraId="5A9C3B1D" w14:textId="77777777" w:rsidR="00C93658" w:rsidRPr="0051736F" w:rsidRDefault="00C93658" w:rsidP="00320244">
      <w:pPr>
        <w:pStyle w:val="Heading4"/>
        <w:rPr>
          <w:lang w:eastAsia="ko-KR"/>
        </w:rPr>
      </w:pPr>
      <w:bookmarkStart w:id="115" w:name="_CR6_1_4_1"/>
      <w:bookmarkStart w:id="116" w:name="_Toc209590221"/>
      <w:bookmarkEnd w:id="115"/>
      <w:r w:rsidRPr="0051736F">
        <w:rPr>
          <w:lang w:eastAsia="ko-KR"/>
        </w:rPr>
        <w:t>6.1.4.1</w:t>
      </w:r>
      <w:r w:rsidRPr="0051736F">
        <w:rPr>
          <w:lang w:eastAsia="ko-KR"/>
        </w:rPr>
        <w:tab/>
        <w:t>General</w:t>
      </w:r>
      <w:bookmarkEnd w:id="116"/>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17" w:name="_CR6_1_4_2"/>
      <w:bookmarkStart w:id="118" w:name="_Toc209590222"/>
      <w:bookmarkEnd w:id="117"/>
      <w:r w:rsidRPr="0051736F">
        <w:rPr>
          <w:lang w:eastAsia="ko-KR"/>
        </w:rPr>
        <w:lastRenderedPageBreak/>
        <w:t>6.1.4.2</w:t>
      </w:r>
      <w:r w:rsidRPr="0051736F">
        <w:rPr>
          <w:lang w:eastAsia="ko-KR"/>
        </w:rPr>
        <w:tab/>
        <w:t>Analytics Exposure via DCCF</w:t>
      </w:r>
      <w:bookmarkEnd w:id="118"/>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75pt;height:384.75pt" o:ole="">
            <v:imagedata r:id="rId45" o:title=""/>
          </v:shape>
          <o:OLEObject Type="Embed" ProgID="Visio.Drawing.15" ShapeID="_x0000_i1040" DrawAspect="Content" ObjectID="_1820210790" r:id="rId46"/>
        </w:object>
      </w:r>
    </w:p>
    <w:p w14:paraId="461C5CCD" w14:textId="755D0727" w:rsidR="00C93658" w:rsidRPr="0051736F" w:rsidRDefault="00F37571" w:rsidP="00320244">
      <w:pPr>
        <w:pStyle w:val="TF"/>
        <w:rPr>
          <w:lang w:eastAsia="ko-KR"/>
        </w:rPr>
      </w:pPr>
      <w:bookmarkStart w:id="119" w:name="_CRFigure6_1_4_21"/>
      <w:r w:rsidRPr="0051736F">
        <w:rPr>
          <w:lang w:eastAsia="ko-KR"/>
        </w:rPr>
        <w:t xml:space="preserve">Figure </w:t>
      </w:r>
      <w:bookmarkEnd w:id="119"/>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lastRenderedPageBreak/>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0" w:name="_CR6_1_4_3"/>
      <w:bookmarkStart w:id="121" w:name="_Toc209590223"/>
      <w:bookmarkEnd w:id="120"/>
      <w:r w:rsidRPr="0051736F">
        <w:rPr>
          <w:lang w:eastAsia="ko-KR"/>
        </w:rPr>
        <w:t>6.1.4.3</w:t>
      </w:r>
      <w:r w:rsidRPr="0051736F">
        <w:rPr>
          <w:lang w:eastAsia="ko-KR"/>
        </w:rPr>
        <w:tab/>
        <w:t>Historical Analytics Exposure via DCCF</w:t>
      </w:r>
      <w:bookmarkEnd w:id="121"/>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5pt;height:384.75pt" o:ole="">
            <v:imagedata r:id="rId47" o:title=""/>
          </v:shape>
          <o:OLEObject Type="Embed" ProgID="Visio.Drawing.15" ShapeID="_x0000_i1041" DrawAspect="Content" ObjectID="_1820210791" r:id="rId48"/>
        </w:object>
      </w:r>
    </w:p>
    <w:p w14:paraId="1761A0CB" w14:textId="709C71CF" w:rsidR="00C93658" w:rsidRPr="0051736F" w:rsidRDefault="00F37571" w:rsidP="00C93658">
      <w:pPr>
        <w:pStyle w:val="TF"/>
        <w:rPr>
          <w:lang w:eastAsia="ko-KR"/>
        </w:rPr>
      </w:pPr>
      <w:bookmarkStart w:id="122" w:name="_CRFigure6_1_4_31"/>
      <w:r w:rsidRPr="0051736F">
        <w:rPr>
          <w:lang w:eastAsia="ko-KR"/>
        </w:rPr>
        <w:t xml:space="preserve">Figure </w:t>
      </w:r>
      <w:bookmarkEnd w:id="122"/>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23" w:name="_CR6_1_4_4"/>
      <w:bookmarkStart w:id="124" w:name="_Toc209590224"/>
      <w:bookmarkEnd w:id="123"/>
      <w:r w:rsidRPr="0051736F">
        <w:rPr>
          <w:lang w:eastAsia="ko-KR"/>
        </w:rPr>
        <w:t>6.1.4.4</w:t>
      </w:r>
      <w:r w:rsidRPr="0051736F">
        <w:rPr>
          <w:lang w:eastAsia="ko-KR"/>
        </w:rPr>
        <w:tab/>
        <w:t>Analytics Exposure via Messaging Framework</w:t>
      </w:r>
      <w:bookmarkEnd w:id="124"/>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pt;height:300.75pt" o:ole="">
            <v:imagedata r:id="rId49" o:title=""/>
          </v:shape>
          <o:OLEObject Type="Embed" ProgID="Visio.Drawing.11" ShapeID="_x0000_i1042" DrawAspect="Content" ObjectID="_1820210792" r:id="rId50"/>
        </w:object>
      </w:r>
    </w:p>
    <w:p w14:paraId="5BF3AC1C" w14:textId="50D4D44D" w:rsidR="00C93658" w:rsidRPr="0051736F" w:rsidRDefault="00F37571" w:rsidP="00C93658">
      <w:pPr>
        <w:pStyle w:val="TF"/>
        <w:rPr>
          <w:lang w:eastAsia="ko-KR"/>
        </w:rPr>
      </w:pPr>
      <w:bookmarkStart w:id="125" w:name="_CRFigure6_1_4_41"/>
      <w:r w:rsidRPr="0051736F">
        <w:rPr>
          <w:lang w:eastAsia="ko-KR"/>
        </w:rPr>
        <w:t xml:space="preserve">Figure </w:t>
      </w:r>
      <w:bookmarkEnd w:id="125"/>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26" w:name="_CR6_1_4_5"/>
      <w:bookmarkStart w:id="127" w:name="_Toc209590225"/>
      <w:bookmarkEnd w:id="126"/>
      <w:r w:rsidRPr="0051736F">
        <w:rPr>
          <w:lang w:eastAsia="ko-KR"/>
        </w:rPr>
        <w:t>6.1.4.5</w:t>
      </w:r>
      <w:r w:rsidRPr="0051736F">
        <w:rPr>
          <w:lang w:eastAsia="ko-KR"/>
        </w:rPr>
        <w:tab/>
        <w:t>Historical Analytics Exposure via Messaging Framework</w:t>
      </w:r>
      <w:bookmarkEnd w:id="127"/>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5pt;height:467.25pt" o:ole="">
            <v:imagedata r:id="rId51" o:title=""/>
          </v:shape>
          <o:OLEObject Type="Embed" ProgID="Visio.Drawing.15" ShapeID="_x0000_i1043" DrawAspect="Content" ObjectID="_1820210793" r:id="rId52"/>
        </w:object>
      </w:r>
    </w:p>
    <w:p w14:paraId="4AB89565" w14:textId="5A832C46" w:rsidR="00C93658" w:rsidRPr="0051736F" w:rsidRDefault="00F37571" w:rsidP="00C93658">
      <w:pPr>
        <w:pStyle w:val="TF"/>
        <w:rPr>
          <w:lang w:eastAsia="ko-KR"/>
        </w:rPr>
      </w:pPr>
      <w:bookmarkStart w:id="128" w:name="_CRFigure6_1_4_51"/>
      <w:r w:rsidRPr="0051736F">
        <w:rPr>
          <w:lang w:eastAsia="ko-KR"/>
        </w:rPr>
        <w:t xml:space="preserve">Figure </w:t>
      </w:r>
      <w:bookmarkEnd w:id="128"/>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29" w:name="_CR6_1_5"/>
      <w:bookmarkStart w:id="130" w:name="_Toc209590226"/>
      <w:bookmarkEnd w:id="129"/>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0"/>
    </w:p>
    <w:p w14:paraId="5BE9B40E" w14:textId="268C84C6" w:rsidR="00D86AAF" w:rsidRPr="0051736F" w:rsidRDefault="00D86AAF" w:rsidP="00D86AAF">
      <w:pPr>
        <w:pStyle w:val="Heading4"/>
        <w:rPr>
          <w:lang w:eastAsia="ko-KR"/>
        </w:rPr>
      </w:pPr>
      <w:bookmarkStart w:id="131" w:name="_CR6_1_5_1"/>
      <w:bookmarkStart w:id="132" w:name="_Toc209590227"/>
      <w:bookmarkEnd w:id="131"/>
      <w:r w:rsidRPr="0051736F">
        <w:rPr>
          <w:lang w:eastAsia="ko-KR"/>
        </w:rPr>
        <w:t>6.1.5.1</w:t>
      </w:r>
      <w:r w:rsidRPr="0051736F">
        <w:rPr>
          <w:lang w:eastAsia="ko-KR"/>
        </w:rPr>
        <w:tab/>
        <w:t>General</w:t>
      </w:r>
      <w:bookmarkEnd w:id="132"/>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33" w:name="_CR6_1_5_2"/>
      <w:bookmarkStart w:id="134" w:name="_Toc209590228"/>
      <w:bookmarkEnd w:id="133"/>
      <w:r w:rsidRPr="0051736F">
        <w:rPr>
          <w:lang w:eastAsia="ko-KR"/>
        </w:rPr>
        <w:t>6.1.5.2</w:t>
      </w:r>
      <w:r w:rsidRPr="0051736F">
        <w:rPr>
          <w:lang w:eastAsia="ko-KR"/>
        </w:rPr>
        <w:tab/>
        <w:t>Analytics Exposure from HPLMN to VPLMN</w:t>
      </w:r>
      <w:bookmarkEnd w:id="134"/>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25pt;height:297pt" o:ole="">
            <v:imagedata r:id="rId53" o:title=""/>
          </v:shape>
          <o:OLEObject Type="Embed" ProgID="Visio.Drawing.11" ShapeID="_x0000_i1044" DrawAspect="Content" ObjectID="_1820210794" r:id="rId54"/>
        </w:object>
      </w:r>
    </w:p>
    <w:p w14:paraId="183BE6CA" w14:textId="5817F638" w:rsidR="00D86AAF" w:rsidRPr="0051736F" w:rsidRDefault="00D86AAF" w:rsidP="00D86AAF">
      <w:pPr>
        <w:pStyle w:val="TF"/>
      </w:pPr>
      <w:bookmarkStart w:id="135" w:name="_CRFigure6_1_5_21"/>
      <w:r w:rsidRPr="0051736F">
        <w:t xml:space="preserve">Figure </w:t>
      </w:r>
      <w:bookmarkEnd w:id="135"/>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36" w:name="_CR6_1_5_3"/>
      <w:bookmarkStart w:id="137" w:name="_Toc209590229"/>
      <w:bookmarkEnd w:id="136"/>
      <w:r w:rsidRPr="0051736F">
        <w:t>6.1.5.3</w:t>
      </w:r>
      <w:r w:rsidRPr="0051736F">
        <w:tab/>
        <w:t>Analytics Exposure from VPLMN to HPLMN</w:t>
      </w:r>
      <w:bookmarkEnd w:id="137"/>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25pt;height:351pt" o:ole="">
            <v:imagedata r:id="rId55" o:title=""/>
          </v:shape>
          <o:OLEObject Type="Embed" ProgID="Visio.Drawing.11" ShapeID="_x0000_i1045" DrawAspect="Content" ObjectID="_1820210795" r:id="rId56"/>
        </w:object>
      </w:r>
    </w:p>
    <w:p w14:paraId="6A26583D" w14:textId="48262EB6" w:rsidR="00D86AAF" w:rsidRPr="0051736F" w:rsidRDefault="00D86AAF" w:rsidP="00D86AAF">
      <w:pPr>
        <w:pStyle w:val="TF"/>
      </w:pPr>
      <w:bookmarkStart w:id="138" w:name="_CRFigure6_1_5_31"/>
      <w:r w:rsidRPr="0051736F">
        <w:t xml:space="preserve">Figure </w:t>
      </w:r>
      <w:bookmarkEnd w:id="138"/>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39" w:name="_CR6_1_5_4"/>
      <w:bookmarkStart w:id="140" w:name="_Toc209590230"/>
      <w:bookmarkEnd w:id="139"/>
      <w:r w:rsidRPr="0051736F">
        <w:rPr>
          <w:lang w:eastAsia="ko-KR"/>
        </w:rPr>
        <w:t>6.1.5.4</w:t>
      </w:r>
      <w:r w:rsidRPr="0051736F">
        <w:rPr>
          <w:lang w:eastAsia="ko-KR"/>
        </w:rPr>
        <w:tab/>
        <w:t>Contents of Analytics Exposure in roaming case</w:t>
      </w:r>
      <w:bookmarkEnd w:id="140"/>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41" w:name="_CR6_1A"/>
      <w:bookmarkStart w:id="142" w:name="_Toc209590231"/>
      <w:bookmarkEnd w:id="141"/>
      <w:r w:rsidRPr="0051736F">
        <w:rPr>
          <w:lang w:eastAsia="ko-KR"/>
        </w:rPr>
        <w:t>6.1A</w:t>
      </w:r>
      <w:r w:rsidRPr="0051736F">
        <w:rPr>
          <w:lang w:eastAsia="ko-KR"/>
        </w:rPr>
        <w:tab/>
        <w:t>Analytics aggregation from multiple NWDAFs</w:t>
      </w:r>
      <w:bookmarkEnd w:id="142"/>
    </w:p>
    <w:p w14:paraId="5DA2537C" w14:textId="77777777" w:rsidR="00C75A6F" w:rsidRPr="0051736F" w:rsidRDefault="00C75A6F" w:rsidP="00320244">
      <w:pPr>
        <w:pStyle w:val="Heading3"/>
        <w:rPr>
          <w:lang w:eastAsia="ko-KR"/>
        </w:rPr>
      </w:pPr>
      <w:bookmarkStart w:id="143" w:name="_CR6_1A_1"/>
      <w:bookmarkStart w:id="144" w:name="_Toc209590232"/>
      <w:bookmarkEnd w:id="143"/>
      <w:r w:rsidRPr="0051736F">
        <w:rPr>
          <w:lang w:eastAsia="ko-KR"/>
        </w:rPr>
        <w:t>6.1A.1</w:t>
      </w:r>
      <w:r w:rsidRPr="0051736F">
        <w:rPr>
          <w:lang w:eastAsia="ko-KR"/>
        </w:rPr>
        <w:tab/>
        <w:t>General</w:t>
      </w:r>
      <w:bookmarkEnd w:id="144"/>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45" w:name="_CR6_1A_2"/>
      <w:bookmarkStart w:id="146" w:name="_Toc209590233"/>
      <w:bookmarkEnd w:id="145"/>
      <w:r w:rsidRPr="0051736F">
        <w:rPr>
          <w:lang w:eastAsia="ko-KR"/>
        </w:rPr>
        <w:t>6.1A.2</w:t>
      </w:r>
      <w:r w:rsidRPr="0051736F">
        <w:rPr>
          <w:lang w:eastAsia="ko-KR"/>
        </w:rPr>
        <w:tab/>
        <w:t>Analytics Aggregation</w:t>
      </w:r>
      <w:bookmarkEnd w:id="146"/>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47" w:name="_CR6_1A_3"/>
      <w:bookmarkStart w:id="148" w:name="_Toc209590234"/>
      <w:bookmarkEnd w:id="147"/>
      <w:r w:rsidRPr="0051736F">
        <w:rPr>
          <w:lang w:eastAsia="ko-KR"/>
        </w:rPr>
        <w:t>6.1A.3</w:t>
      </w:r>
      <w:r w:rsidRPr="0051736F">
        <w:rPr>
          <w:lang w:eastAsia="ko-KR"/>
        </w:rPr>
        <w:tab/>
        <w:t>Procedure for analytics aggregation</w:t>
      </w:r>
      <w:bookmarkEnd w:id="148"/>
    </w:p>
    <w:p w14:paraId="095E94D6" w14:textId="77777777" w:rsidR="00C75A6F" w:rsidRPr="0051736F" w:rsidRDefault="00C75A6F" w:rsidP="00320244">
      <w:pPr>
        <w:pStyle w:val="Heading4"/>
        <w:rPr>
          <w:lang w:eastAsia="ko-KR"/>
        </w:rPr>
      </w:pPr>
      <w:bookmarkStart w:id="149" w:name="_CR6_1A_3_1"/>
      <w:bookmarkStart w:id="150" w:name="_Toc209590235"/>
      <w:bookmarkEnd w:id="149"/>
      <w:r w:rsidRPr="0051736F">
        <w:rPr>
          <w:lang w:eastAsia="ko-KR"/>
        </w:rPr>
        <w:t>6.1A.3.1</w:t>
      </w:r>
      <w:r w:rsidRPr="0051736F">
        <w:rPr>
          <w:lang w:eastAsia="ko-KR"/>
        </w:rPr>
        <w:tab/>
        <w:t>Procedure for analytics aggregation with Provision of Area of Interest</w:t>
      </w:r>
      <w:bookmarkEnd w:id="150"/>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25pt;height:378.75pt" o:ole="">
            <v:imagedata r:id="rId57" o:title=""/>
          </v:shape>
          <o:OLEObject Type="Embed" ProgID="Visio.Drawing.15" ShapeID="_x0000_i1046" DrawAspect="Content" ObjectID="_1820210796" r:id="rId58"/>
        </w:object>
      </w:r>
    </w:p>
    <w:p w14:paraId="3C917B6C" w14:textId="2EFA1FB9" w:rsidR="00C75A6F" w:rsidRPr="0051736F" w:rsidRDefault="00F37571" w:rsidP="00320244">
      <w:pPr>
        <w:pStyle w:val="TF"/>
        <w:rPr>
          <w:lang w:eastAsia="ko-KR"/>
        </w:rPr>
      </w:pPr>
      <w:bookmarkStart w:id="151" w:name="_CRFigure6_1A_3_11"/>
      <w:r w:rsidRPr="0051736F">
        <w:rPr>
          <w:lang w:eastAsia="ko-KR"/>
        </w:rPr>
        <w:t xml:space="preserve">Figure </w:t>
      </w:r>
      <w:bookmarkEnd w:id="151"/>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52" w:name="_CR6_1A_3_2"/>
      <w:bookmarkStart w:id="153" w:name="_Toc209590236"/>
      <w:bookmarkEnd w:id="152"/>
      <w:r w:rsidRPr="0051736F">
        <w:rPr>
          <w:lang w:eastAsia="ko-KR"/>
        </w:rPr>
        <w:t>6.1A.3.2</w:t>
      </w:r>
      <w:r w:rsidRPr="0051736F">
        <w:rPr>
          <w:lang w:eastAsia="ko-KR"/>
        </w:rPr>
        <w:tab/>
        <w:t>Procedure for Analytics Aggregation without Provision of Area of Interest</w:t>
      </w:r>
      <w:bookmarkEnd w:id="153"/>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6pt;height:302.25pt" o:ole="">
            <v:imagedata r:id="rId59" o:title="" cropbottom="405f"/>
          </v:shape>
          <o:OLEObject Type="Embed" ProgID="Visio.Drawing.11" ShapeID="_x0000_i1047" DrawAspect="Content" ObjectID="_1820210797" r:id="rId60"/>
        </w:object>
      </w:r>
    </w:p>
    <w:p w14:paraId="7F910774" w14:textId="5618B082" w:rsidR="00CB00E9" w:rsidRPr="0051736F" w:rsidRDefault="00F37571" w:rsidP="00CB00E9">
      <w:pPr>
        <w:pStyle w:val="TF"/>
        <w:rPr>
          <w:lang w:eastAsia="ko-KR"/>
        </w:rPr>
      </w:pPr>
      <w:bookmarkStart w:id="154" w:name="_CRFigure6_1A_3_21"/>
      <w:r w:rsidRPr="0051736F">
        <w:rPr>
          <w:lang w:eastAsia="ko-KR"/>
        </w:rPr>
        <w:t xml:space="preserve">Figure </w:t>
      </w:r>
      <w:bookmarkEnd w:id="154"/>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55" w:name="_CR6_1B"/>
      <w:bookmarkStart w:id="156" w:name="_Toc209590237"/>
      <w:bookmarkEnd w:id="155"/>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56"/>
    </w:p>
    <w:p w14:paraId="71505E29" w14:textId="77777777" w:rsidR="006D143A" w:rsidRPr="0051736F" w:rsidRDefault="006D143A" w:rsidP="00320244">
      <w:pPr>
        <w:pStyle w:val="Heading3"/>
        <w:rPr>
          <w:lang w:eastAsia="ko-KR"/>
        </w:rPr>
      </w:pPr>
      <w:bookmarkStart w:id="157" w:name="_CR6_1B_1"/>
      <w:bookmarkStart w:id="158" w:name="_Toc209590238"/>
      <w:bookmarkEnd w:id="157"/>
      <w:r w:rsidRPr="0051736F">
        <w:rPr>
          <w:lang w:eastAsia="ko-KR"/>
        </w:rPr>
        <w:t>6.1B.1</w:t>
      </w:r>
      <w:r w:rsidRPr="0051736F">
        <w:rPr>
          <w:lang w:eastAsia="ko-KR"/>
        </w:rPr>
        <w:tab/>
        <w:t>General</w:t>
      </w:r>
      <w:bookmarkEnd w:id="158"/>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59" w:name="_CR6_1B_2"/>
      <w:bookmarkStart w:id="160" w:name="_Toc209590239"/>
      <w:bookmarkEnd w:id="159"/>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60"/>
    </w:p>
    <w:p w14:paraId="115B518A" w14:textId="77777777" w:rsidR="002128B0" w:rsidRPr="0051736F" w:rsidRDefault="002128B0" w:rsidP="00461895">
      <w:pPr>
        <w:pStyle w:val="Heading4"/>
        <w:rPr>
          <w:lang w:eastAsia="ko-KR"/>
        </w:rPr>
      </w:pPr>
      <w:bookmarkStart w:id="161" w:name="_CR6_1B_2_1"/>
      <w:bookmarkStart w:id="162" w:name="_Toc209590240"/>
      <w:bookmarkEnd w:id="161"/>
      <w:r w:rsidRPr="0051736F">
        <w:rPr>
          <w:lang w:eastAsia="ko-KR"/>
        </w:rPr>
        <w:t>6.1B.2.1</w:t>
      </w:r>
      <w:r w:rsidRPr="0051736F">
        <w:rPr>
          <w:lang w:eastAsia="ko-KR"/>
        </w:rPr>
        <w:tab/>
        <w:t>Analytics context transfer initiated by target NWDAF selected by the NWDAF service consumer</w:t>
      </w:r>
      <w:bookmarkEnd w:id="162"/>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5pt" o:ole="">
            <v:imagedata r:id="rId61" o:title="" cropbottom="-1739f"/>
          </v:shape>
          <o:OLEObject Type="Embed" ProgID="Visio.Drawing.11" ShapeID="_x0000_i1048" DrawAspect="Content" ObjectID="_1820210798" r:id="rId62"/>
        </w:object>
      </w:r>
    </w:p>
    <w:p w14:paraId="4724A4B8" w14:textId="62517DAC" w:rsidR="002128B0" w:rsidRPr="0051736F" w:rsidRDefault="002128B0" w:rsidP="002128B0">
      <w:pPr>
        <w:pStyle w:val="TF"/>
        <w:rPr>
          <w:lang w:eastAsia="ko-KR"/>
        </w:rPr>
      </w:pPr>
      <w:bookmarkStart w:id="163" w:name="_CRFigure6_1B_2_11"/>
      <w:r w:rsidRPr="0051736F">
        <w:rPr>
          <w:lang w:eastAsia="ko-KR"/>
        </w:rPr>
        <w:t xml:space="preserve">Figure </w:t>
      </w:r>
      <w:bookmarkEnd w:id="163"/>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4" w:name="_CR6_1B_2_2"/>
      <w:bookmarkStart w:id="165" w:name="_Toc209590241"/>
      <w:bookmarkEnd w:id="164"/>
      <w:r w:rsidRPr="0051736F">
        <w:rPr>
          <w:lang w:eastAsia="ko-KR"/>
        </w:rPr>
        <w:t>6.1B.2.2</w:t>
      </w:r>
      <w:r w:rsidRPr="0051736F">
        <w:rPr>
          <w:lang w:eastAsia="ko-KR"/>
        </w:rPr>
        <w:tab/>
        <w:t>Analytics Subscription Transfer initiated by source NWDAF</w:t>
      </w:r>
      <w:bookmarkEnd w:id="165"/>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75pt;height:411.75pt" o:ole="">
            <v:imagedata r:id="rId63" o:title=""/>
          </v:shape>
          <o:OLEObject Type="Embed" ProgID="Visio.Drawing.15" ShapeID="_x0000_i1049" DrawAspect="Content" ObjectID="_1820210799" r:id="rId64"/>
        </w:object>
      </w:r>
    </w:p>
    <w:p w14:paraId="571E7C0D" w14:textId="09E03220" w:rsidR="006D143A" w:rsidRPr="0051736F" w:rsidRDefault="00F37571" w:rsidP="006D143A">
      <w:pPr>
        <w:pStyle w:val="TF"/>
        <w:rPr>
          <w:lang w:eastAsia="ko-KR"/>
        </w:rPr>
      </w:pPr>
      <w:bookmarkStart w:id="166" w:name="_CRFigure6_1B_2_21"/>
      <w:r w:rsidRPr="0051736F">
        <w:rPr>
          <w:lang w:eastAsia="ko-KR"/>
        </w:rPr>
        <w:t xml:space="preserve">Figure </w:t>
      </w:r>
      <w:bookmarkEnd w:id="166"/>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67" w:name="_CR6_1B_2_3"/>
      <w:bookmarkStart w:id="168" w:name="_Toc209590242"/>
      <w:bookmarkEnd w:id="167"/>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68"/>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75pt;height:465pt" o:ole="">
            <v:imagedata r:id="rId65" o:title=""/>
          </v:shape>
          <o:OLEObject Type="Embed" ProgID="Word.Picture.8" ShapeID="_x0000_i1050" DrawAspect="Content" ObjectID="_1820210800" r:id="rId66"/>
        </w:object>
      </w:r>
    </w:p>
    <w:p w14:paraId="0992B4C6" w14:textId="7523EEF3" w:rsidR="002128B0" w:rsidRPr="0051736F" w:rsidRDefault="002128B0" w:rsidP="00320244">
      <w:pPr>
        <w:pStyle w:val="TF"/>
        <w:rPr>
          <w:lang w:eastAsia="ko-KR"/>
        </w:rPr>
      </w:pPr>
      <w:bookmarkStart w:id="169" w:name="_CRFigure6_1B_2_31"/>
      <w:r w:rsidRPr="0051736F">
        <w:rPr>
          <w:lang w:eastAsia="ko-KR"/>
        </w:rPr>
        <w:t xml:space="preserve">Figure </w:t>
      </w:r>
      <w:bookmarkEnd w:id="169"/>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0" w:name="_CR6_1B_3"/>
      <w:bookmarkStart w:id="171" w:name="_Toc209590243"/>
      <w:bookmarkEnd w:id="170"/>
      <w:r w:rsidRPr="0051736F">
        <w:rPr>
          <w:lang w:eastAsia="ko-KR"/>
        </w:rPr>
        <w:lastRenderedPageBreak/>
        <w:t>6.1B.3</w:t>
      </w:r>
      <w:r w:rsidRPr="0051736F">
        <w:rPr>
          <w:lang w:eastAsia="ko-KR"/>
        </w:rPr>
        <w:tab/>
        <w:t>Analytics Context Transfer</w:t>
      </w:r>
      <w:bookmarkEnd w:id="171"/>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72" w:name="_MON_1678536861"/>
    <w:bookmarkEnd w:id="172"/>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75pt;height:125.25pt" o:ole="">
            <v:imagedata r:id="rId67" o:title="" croptop="5018f" cropbottom="-287f" cropleft="1160f" cropright="-9777f"/>
          </v:shape>
          <o:OLEObject Type="Embed" ProgID="Word.Picture.8" ShapeID="_x0000_i1051" DrawAspect="Content" ObjectID="_1820210801" r:id="rId68"/>
        </w:object>
      </w:r>
    </w:p>
    <w:p w14:paraId="580F9F5D" w14:textId="6B236B9B" w:rsidR="006D143A" w:rsidRPr="0051736F" w:rsidRDefault="00F37571" w:rsidP="006D143A">
      <w:pPr>
        <w:pStyle w:val="TF"/>
        <w:rPr>
          <w:lang w:eastAsia="ko-KR"/>
        </w:rPr>
      </w:pPr>
      <w:bookmarkStart w:id="173" w:name="_CRFigure6_1B_31"/>
      <w:r w:rsidRPr="0051736F">
        <w:rPr>
          <w:lang w:eastAsia="ko-KR"/>
        </w:rPr>
        <w:t xml:space="preserve">Figure </w:t>
      </w:r>
      <w:bookmarkEnd w:id="173"/>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4" w:name="_CR6_1B_4"/>
      <w:bookmarkStart w:id="175" w:name="_Toc209590244"/>
      <w:bookmarkEnd w:id="174"/>
      <w:r w:rsidRPr="0051736F">
        <w:rPr>
          <w:lang w:eastAsia="ko-KR"/>
        </w:rPr>
        <w:t>6.1B.4</w:t>
      </w:r>
      <w:r w:rsidRPr="0051736F">
        <w:rPr>
          <w:lang w:eastAsia="ko-KR"/>
        </w:rPr>
        <w:tab/>
        <w:t>Contents of Analytics Context</w:t>
      </w:r>
      <w:bookmarkEnd w:id="175"/>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76" w:name="_CR6_1C"/>
      <w:bookmarkStart w:id="177" w:name="_Toc209590245"/>
      <w:bookmarkEnd w:id="176"/>
      <w:r w:rsidRPr="0051736F">
        <w:rPr>
          <w:lang w:eastAsia="ko-KR"/>
        </w:rPr>
        <w:lastRenderedPageBreak/>
        <w:t>6.1C</w:t>
      </w:r>
      <w:r w:rsidRPr="0051736F">
        <w:rPr>
          <w:lang w:eastAsia="ko-KR"/>
        </w:rPr>
        <w:tab/>
        <w:t>NWDAF Registration/Deregistration in UDM</w:t>
      </w:r>
      <w:bookmarkEnd w:id="177"/>
    </w:p>
    <w:p w14:paraId="7709AEAE" w14:textId="71EA8C98" w:rsidR="00934696" w:rsidRPr="0051736F" w:rsidRDefault="00934696" w:rsidP="00F0713C">
      <w:pPr>
        <w:pStyle w:val="Heading3"/>
        <w:rPr>
          <w:lang w:eastAsia="ko-KR"/>
        </w:rPr>
      </w:pPr>
      <w:bookmarkStart w:id="178" w:name="_CR6_1C_1"/>
      <w:bookmarkStart w:id="179" w:name="_Toc209590246"/>
      <w:bookmarkEnd w:id="178"/>
      <w:r w:rsidRPr="0051736F">
        <w:rPr>
          <w:lang w:eastAsia="ko-KR"/>
        </w:rPr>
        <w:t>6.1C.1</w:t>
      </w:r>
      <w:r w:rsidRPr="0051736F">
        <w:rPr>
          <w:lang w:eastAsia="ko-KR"/>
        </w:rPr>
        <w:tab/>
        <w:t>General</w:t>
      </w:r>
      <w:bookmarkEnd w:id="179"/>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0" w:name="_CR6_1C_2"/>
      <w:bookmarkStart w:id="181" w:name="_Toc209590247"/>
      <w:bookmarkEnd w:id="180"/>
      <w:r w:rsidRPr="0051736F">
        <w:rPr>
          <w:lang w:eastAsia="ko-KR"/>
        </w:rPr>
        <w:t>6.1C.2</w:t>
      </w:r>
      <w:r w:rsidRPr="0051736F">
        <w:rPr>
          <w:lang w:eastAsia="ko-KR"/>
        </w:rPr>
        <w:tab/>
        <w:t>NWDAF Registration in UDM</w:t>
      </w:r>
      <w:bookmarkEnd w:id="181"/>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8pt;height:147.75pt" o:ole="">
            <v:imagedata r:id="rId69" o:title=""/>
          </v:shape>
          <o:OLEObject Type="Embed" ProgID="Visio.Drawing.11" ShapeID="_x0000_i1052" DrawAspect="Content" ObjectID="_1820210802" r:id="rId70"/>
        </w:object>
      </w:r>
    </w:p>
    <w:p w14:paraId="36869FA9" w14:textId="011C4755" w:rsidR="00934696" w:rsidRPr="0051736F" w:rsidRDefault="00F37571" w:rsidP="00934696">
      <w:pPr>
        <w:pStyle w:val="TF"/>
        <w:rPr>
          <w:lang w:eastAsia="ko-KR"/>
        </w:rPr>
      </w:pPr>
      <w:bookmarkStart w:id="182" w:name="_CRFigure6_1C_21"/>
      <w:r w:rsidRPr="0051736F">
        <w:rPr>
          <w:lang w:eastAsia="ko-KR"/>
        </w:rPr>
        <w:t xml:space="preserve">Figure </w:t>
      </w:r>
      <w:bookmarkEnd w:id="182"/>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83" w:name="_CR6_1C_3"/>
      <w:bookmarkStart w:id="184" w:name="_Toc209590248"/>
      <w:bookmarkEnd w:id="183"/>
      <w:r w:rsidRPr="0051736F">
        <w:rPr>
          <w:lang w:eastAsia="ko-KR"/>
        </w:rPr>
        <w:t>6.1C.3</w:t>
      </w:r>
      <w:r w:rsidRPr="0051736F">
        <w:rPr>
          <w:lang w:eastAsia="ko-KR"/>
        </w:rPr>
        <w:tab/>
        <w:t>NWDAF De-registration from UDM</w:t>
      </w:r>
      <w:bookmarkEnd w:id="184"/>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8pt;height:147.75pt" o:ole="">
            <v:imagedata r:id="rId71" o:title=""/>
          </v:shape>
          <o:OLEObject Type="Embed" ProgID="Visio.Drawing.11" ShapeID="_x0000_i1053" DrawAspect="Content" ObjectID="_1820210803" r:id="rId72"/>
        </w:object>
      </w:r>
    </w:p>
    <w:p w14:paraId="0EBCF938" w14:textId="73B936AB" w:rsidR="00934696" w:rsidRPr="0051736F" w:rsidRDefault="00F37571" w:rsidP="00934696">
      <w:pPr>
        <w:pStyle w:val="TF"/>
        <w:rPr>
          <w:lang w:eastAsia="ko-KR"/>
        </w:rPr>
      </w:pPr>
      <w:bookmarkStart w:id="185" w:name="_CRFigure6_1C_31"/>
      <w:r w:rsidRPr="0051736F">
        <w:rPr>
          <w:lang w:eastAsia="ko-KR"/>
        </w:rPr>
        <w:t xml:space="preserve">Figure </w:t>
      </w:r>
      <w:bookmarkEnd w:id="185"/>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86" w:name="_CR6_2"/>
      <w:bookmarkStart w:id="187" w:name="_Toc209590249"/>
      <w:bookmarkEnd w:id="186"/>
      <w:r w:rsidRPr="0051736F">
        <w:rPr>
          <w:lang w:eastAsia="ko-KR"/>
        </w:rPr>
        <w:t>6.2</w:t>
      </w:r>
      <w:r w:rsidRPr="0051736F">
        <w:rPr>
          <w:lang w:eastAsia="ko-KR"/>
        </w:rPr>
        <w:tab/>
        <w:t>Procedures for Data Collection</w:t>
      </w:r>
      <w:bookmarkEnd w:id="187"/>
    </w:p>
    <w:p w14:paraId="631F794C" w14:textId="77777777" w:rsidR="00C24DA9" w:rsidRPr="0051736F" w:rsidRDefault="00C24DA9" w:rsidP="00C24DA9">
      <w:pPr>
        <w:pStyle w:val="Heading3"/>
      </w:pPr>
      <w:bookmarkStart w:id="188" w:name="_CR6_2_1"/>
      <w:bookmarkStart w:id="189" w:name="_Toc209590250"/>
      <w:bookmarkEnd w:id="188"/>
      <w:r w:rsidRPr="0051736F">
        <w:t>6.2.1</w:t>
      </w:r>
      <w:r w:rsidRPr="0051736F">
        <w:tab/>
        <w:t>General</w:t>
      </w:r>
      <w:bookmarkEnd w:id="189"/>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0" w:name="_CR6_2_2"/>
      <w:bookmarkStart w:id="191" w:name="_Toc209590251"/>
      <w:bookmarkEnd w:id="190"/>
      <w:r w:rsidRPr="0051736F">
        <w:lastRenderedPageBreak/>
        <w:t>6.2.2</w:t>
      </w:r>
      <w:r w:rsidRPr="0051736F">
        <w:tab/>
        <w:t>Data Collection from NFs</w:t>
      </w:r>
      <w:bookmarkEnd w:id="191"/>
    </w:p>
    <w:p w14:paraId="09E1C092" w14:textId="77777777" w:rsidR="00C24DA9" w:rsidRPr="0051736F" w:rsidRDefault="00C24DA9" w:rsidP="00C24DA9">
      <w:pPr>
        <w:pStyle w:val="Heading4"/>
      </w:pPr>
      <w:bookmarkStart w:id="192" w:name="_CR6_2_2_1"/>
      <w:bookmarkStart w:id="193" w:name="_Toc209590252"/>
      <w:bookmarkEnd w:id="192"/>
      <w:r w:rsidRPr="0051736F">
        <w:rPr>
          <w:lang w:eastAsia="ja-JP"/>
        </w:rPr>
        <w:t>6.2.2.1</w:t>
      </w:r>
      <w:r w:rsidRPr="0051736F">
        <w:rPr>
          <w:lang w:eastAsia="ja-JP"/>
        </w:rPr>
        <w:tab/>
        <w:t>General</w:t>
      </w:r>
      <w:bookmarkEnd w:id="193"/>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194" w:name="_CRTable6_2_2_11"/>
      <w:r w:rsidRPr="0051736F">
        <w:t xml:space="preserve">Table </w:t>
      </w:r>
      <w:bookmarkEnd w:id="194"/>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77777777" w:rsidR="00C24DA9" w:rsidRPr="0051736F" w:rsidRDefault="00C24DA9" w:rsidP="00B16F2C">
            <w:pPr>
              <w:pStyle w:val="TAL"/>
            </w:pPr>
            <w:r w:rsidRPr="0051736F">
              <w:t>Npcf_PolicyAuthorization_Subscribe (for a specific UE)</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CB144D">
        <w:tc>
          <w:tcPr>
            <w:tcW w:w="2268" w:type="dxa"/>
            <w:tcBorders>
              <w:bottom w:val="single" w:sz="4" w:space="0" w:color="auto"/>
            </w:tcBorders>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bl>
    <w:p w14:paraId="14BE771B" w14:textId="77777777" w:rsidR="00C24DA9" w:rsidRPr="0051736F" w:rsidRDefault="00C24DA9" w:rsidP="00C24DA9"/>
    <w:p w14:paraId="1F4C18E8" w14:textId="2064B594" w:rsidR="00C24DA9" w:rsidRPr="0051736F" w:rsidRDefault="00C24DA9" w:rsidP="00C24DA9">
      <w:pPr>
        <w:pStyle w:val="NO"/>
        <w:rPr>
          <w:lang w:eastAsia="zh-CN"/>
        </w:rPr>
      </w:pPr>
      <w:r w:rsidRPr="0051736F">
        <w:rPr>
          <w:lang w:eastAsia="zh-CN"/>
        </w:rPr>
        <w:t>NOTE </w:t>
      </w:r>
      <w:r w:rsidR="00E145FF" w:rsidRPr="0051736F">
        <w:rPr>
          <w:lang w:eastAsia="zh-CN"/>
        </w:rPr>
        <w:t>1</w:t>
      </w:r>
      <w:r w:rsidRPr="0051736F">
        <w:rPr>
          <w:lang w:eastAsia="zh-CN"/>
        </w:rPr>
        <w:t>:</w:t>
      </w:r>
      <w:r w:rsidRPr="0051736F">
        <w:rPr>
          <w:lang w:eastAsia="zh-CN"/>
        </w:rPr>
        <w:tab/>
        <w:t>There is no data collected from the PCF by the NWDAF defined in this Release of the specification.</w:t>
      </w:r>
    </w:p>
    <w:p w14:paraId="6E7430BC" w14:textId="51E7CB79" w:rsidR="00B16F2C" w:rsidRPr="0051736F" w:rsidRDefault="00B16F2C" w:rsidP="00B16F2C">
      <w:pPr>
        <w:pStyle w:val="NO"/>
        <w:rPr>
          <w:lang w:eastAsia="zh-CN"/>
        </w:rPr>
      </w:pPr>
      <w:r w:rsidRPr="0051736F">
        <w:rPr>
          <w:lang w:eastAsia="zh-CN"/>
        </w:rPr>
        <w:t>NOTE </w:t>
      </w:r>
      <w:r w:rsidR="00E145FF" w:rsidRPr="0051736F">
        <w:rPr>
          <w:lang w:eastAsia="zh-CN"/>
        </w:rPr>
        <w:t>2</w:t>
      </w:r>
      <w:r w:rsidRPr="0051736F">
        <w:rPr>
          <w:lang w:eastAsia="zh-CN"/>
        </w:rPr>
        <w:t>:</w:t>
      </w:r>
      <w:r w:rsidRPr="0051736F">
        <w:rPr>
          <w:lang w:eastAsia="zh-CN"/>
        </w:rPr>
        <w:tab/>
        <w:t>The Nudm_EventExposure can be used when NWDAF uses the procedures specified in</w:t>
      </w:r>
      <w:r w:rsidR="00D013AF" w:rsidRPr="0051736F">
        <w:rPr>
          <w:lang w:eastAsia="zh-CN"/>
        </w:rPr>
        <w:t xml:space="preserve"> clause 4.15.4.4</w:t>
      </w:r>
      <w:r w:rsidRPr="0051736F">
        <w:rPr>
          <w:lang w:eastAsia="zh-CN"/>
        </w:rPr>
        <w:t xml:space="preserve"> </w:t>
      </w:r>
      <w:r w:rsidR="00D013AF"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subscribe to AMF or SMF via UDM.</w:t>
      </w:r>
    </w:p>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195" w:name="_CRTable6_2_2_12"/>
      <w:r w:rsidRPr="0051736F">
        <w:lastRenderedPageBreak/>
        <w:t xml:space="preserve">Table </w:t>
      </w:r>
      <w:bookmarkEnd w:id="195"/>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78B84C3C" w:rsidR="00C24DA9" w:rsidRPr="0051736F" w:rsidRDefault="00C24DA9" w:rsidP="00C24DA9">
      <w:pPr>
        <w:pStyle w:val="NO"/>
        <w:rPr>
          <w:lang w:eastAsia="zh-CN"/>
        </w:rPr>
      </w:pPr>
      <w:r w:rsidRPr="0051736F">
        <w:rPr>
          <w:lang w:eastAsia="zh-CN"/>
        </w:rPr>
        <w:t>NOTE </w:t>
      </w:r>
      <w:r w:rsidR="00E145FF" w:rsidRPr="0051736F">
        <w:rPr>
          <w:lang w:eastAsia="zh-CN"/>
        </w:rPr>
        <w:t>3</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51736F" w:rsidRDefault="00B31677" w:rsidP="00461895">
      <w:pPr>
        <w:pStyle w:val="NO"/>
        <w:rPr>
          <w:lang w:eastAsia="zh-CN"/>
        </w:rPr>
      </w:pPr>
      <w:r w:rsidRPr="0051736F">
        <w:rPr>
          <w:lang w:eastAsia="zh-CN"/>
        </w:rPr>
        <w:t>NOTE </w:t>
      </w:r>
      <w:r w:rsidR="00E145FF" w:rsidRPr="0051736F">
        <w:rPr>
          <w:lang w:eastAsia="zh-CN"/>
        </w:rPr>
        <w:t>4</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6747960" w:rsidR="00E145FF" w:rsidRPr="0051736F" w:rsidRDefault="00E145FF" w:rsidP="00E145FF">
      <w:pPr>
        <w:pStyle w:val="NO"/>
        <w:rPr>
          <w:lang w:eastAsia="zh-CN"/>
        </w:rPr>
      </w:pPr>
      <w:r w:rsidRPr="0051736F">
        <w:rPr>
          <w:lang w:eastAsia="zh-CN"/>
        </w:rPr>
        <w:t>NOTE 5:</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42D9CAE6" w:rsidR="00B16F2C" w:rsidRPr="0051736F" w:rsidRDefault="00B16F2C" w:rsidP="00B16F2C">
      <w:pPr>
        <w:pStyle w:val="NO"/>
        <w:rPr>
          <w:lang w:eastAsia="zh-CN"/>
        </w:rPr>
      </w:pPr>
      <w:r w:rsidRPr="0051736F">
        <w:rPr>
          <w:lang w:eastAsia="zh-CN"/>
        </w:rPr>
        <w:t>NOTE </w:t>
      </w:r>
      <w:r w:rsidR="00B31677" w:rsidRPr="0051736F">
        <w:rPr>
          <w:lang w:eastAsia="zh-CN"/>
        </w:rPr>
        <w:t>6</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196" w:name="_CRTable6_2_2_13"/>
      <w:r w:rsidRPr="0051736F">
        <w:t xml:space="preserve">Table </w:t>
      </w:r>
      <w:bookmarkEnd w:id="196"/>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51736F" w:rsidRDefault="00615B5C" w:rsidP="00320244">
      <w:pPr>
        <w:pStyle w:val="NO"/>
        <w:rPr>
          <w:lang w:eastAsia="zh-CN"/>
        </w:rPr>
      </w:pPr>
      <w:r w:rsidRPr="0051736F">
        <w:rPr>
          <w:lang w:eastAsia="zh-CN"/>
        </w:rPr>
        <w:t>NOTE</w:t>
      </w:r>
      <w:r w:rsidR="00216C83" w:rsidRPr="0051736F">
        <w:rPr>
          <w:lang w:eastAsia="zh-CN"/>
        </w:rPr>
        <w:t> </w:t>
      </w:r>
      <w:r w:rsidR="00B31677" w:rsidRPr="0051736F">
        <w:rPr>
          <w:lang w:eastAsia="zh-CN"/>
        </w:rPr>
        <w:t>7</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72516E3" w:rsidR="0095211A" w:rsidRPr="0051736F" w:rsidRDefault="0095211A" w:rsidP="00F0713C">
      <w:pPr>
        <w:pStyle w:val="NO"/>
        <w:rPr>
          <w:lang w:eastAsia="zh-CN"/>
        </w:rPr>
      </w:pPr>
      <w:r w:rsidRPr="0051736F">
        <w:rPr>
          <w:lang w:eastAsia="zh-CN"/>
        </w:rPr>
        <w:t>NOTE </w:t>
      </w:r>
      <w:r w:rsidR="00B31677" w:rsidRPr="0051736F">
        <w:rPr>
          <w:lang w:eastAsia="zh-CN"/>
        </w:rPr>
        <w:t>8</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197" w:name="_CR6_2_2_2"/>
      <w:bookmarkStart w:id="198" w:name="_Toc209590253"/>
      <w:bookmarkEnd w:id="197"/>
      <w:r w:rsidRPr="0051736F">
        <w:rPr>
          <w:lang w:eastAsia="zh-CN"/>
        </w:rPr>
        <w:t>6.2.2.2</w:t>
      </w:r>
      <w:r w:rsidRPr="0051736F">
        <w:rPr>
          <w:lang w:eastAsia="zh-CN"/>
        </w:rPr>
        <w:tab/>
        <w:t xml:space="preserve">Procedure for </w:t>
      </w:r>
      <w:r w:rsidRPr="0051736F">
        <w:t>Data Collection from NFs</w:t>
      </w:r>
      <w:bookmarkEnd w:id="198"/>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9" w:name="_MON_1680944721"/>
    <w:bookmarkEnd w:id="199"/>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9pt;height:341.25pt" o:ole="">
            <v:imagedata r:id="rId73" o:title=""/>
          </v:shape>
          <o:OLEObject Type="Embed" ProgID="Word.Picture.8" ShapeID="_x0000_i1054" DrawAspect="Content" ObjectID="_1820210804" r:id="rId74"/>
        </w:object>
      </w:r>
    </w:p>
    <w:p w14:paraId="01E84B0C" w14:textId="639A7762" w:rsidR="00C24DA9" w:rsidRPr="0051736F" w:rsidRDefault="00F37571" w:rsidP="00C24DA9">
      <w:pPr>
        <w:pStyle w:val="TF"/>
      </w:pPr>
      <w:bookmarkStart w:id="200" w:name="_CRFigure6_2_2_21"/>
      <w:r w:rsidRPr="0051736F">
        <w:t xml:space="preserve">Figure </w:t>
      </w:r>
      <w:bookmarkEnd w:id="200"/>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01" w:name="_CR6_2_2_3"/>
      <w:bookmarkStart w:id="202" w:name="_Toc209590254"/>
      <w:bookmarkEnd w:id="201"/>
      <w:r w:rsidRPr="0051736F">
        <w:rPr>
          <w:lang w:eastAsia="zh-CN"/>
        </w:rPr>
        <w:t>6.2.2.3</w:t>
      </w:r>
      <w:r w:rsidRPr="0051736F">
        <w:rPr>
          <w:lang w:eastAsia="zh-CN"/>
        </w:rPr>
        <w:tab/>
        <w:t>Procedure for Data Collection from AF via NEF</w:t>
      </w:r>
      <w:bookmarkEnd w:id="202"/>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75pt;height:404.25pt" o:ole="">
            <v:imagedata r:id="rId75" o:title=""/>
          </v:shape>
          <o:OLEObject Type="Embed" ProgID="Visio.Drawing.15" ShapeID="_x0000_i1055" DrawAspect="Content" ObjectID="_1820210805" r:id="rId76"/>
        </w:object>
      </w:r>
    </w:p>
    <w:p w14:paraId="379DAA5A" w14:textId="15766DE0" w:rsidR="00C24DA9" w:rsidRPr="0051736F" w:rsidRDefault="00F37571" w:rsidP="00C24DA9">
      <w:pPr>
        <w:pStyle w:val="TF"/>
      </w:pPr>
      <w:bookmarkStart w:id="203" w:name="_CRFigure6_2_2_31"/>
      <w:r w:rsidRPr="0051736F">
        <w:t xml:space="preserve">Figure </w:t>
      </w:r>
      <w:bookmarkEnd w:id="203"/>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lastRenderedPageBreak/>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04" w:name="_CR6_2_2_4"/>
      <w:bookmarkStart w:id="205" w:name="_Toc209590255"/>
      <w:bookmarkEnd w:id="204"/>
      <w:r w:rsidRPr="0051736F">
        <w:rPr>
          <w:lang w:eastAsia="zh-CN"/>
        </w:rPr>
        <w:t>6.2.2.4</w:t>
      </w:r>
      <w:r w:rsidRPr="0051736F">
        <w:rPr>
          <w:lang w:eastAsia="zh-CN"/>
        </w:rPr>
        <w:tab/>
        <w:t>Procedure for Data Collection from NRF</w:t>
      </w:r>
      <w:bookmarkEnd w:id="205"/>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Nnrf_NFDiscovery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Nnrf_NFManagement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09C66918"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06" w:name="_CR6_2_2_5"/>
      <w:bookmarkStart w:id="207" w:name="_Toc209590256"/>
      <w:bookmarkEnd w:id="206"/>
      <w:r w:rsidRPr="0051736F">
        <w:rPr>
          <w:lang w:eastAsia="zh-CN"/>
        </w:rPr>
        <w:t>6.2.2.5</w:t>
      </w:r>
      <w:r w:rsidRPr="0051736F">
        <w:tab/>
        <w:t>Usage of Exposure framework by the NWDAF for Data Collection</w:t>
      </w:r>
      <w:bookmarkEnd w:id="207"/>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08" w:name="_CR6_2_3"/>
      <w:bookmarkStart w:id="209" w:name="_Toc209590257"/>
      <w:bookmarkEnd w:id="208"/>
      <w:r w:rsidRPr="0051736F">
        <w:rPr>
          <w:lang w:eastAsia="ko-KR"/>
        </w:rPr>
        <w:t>6.2.3</w:t>
      </w:r>
      <w:r w:rsidRPr="0051736F">
        <w:rPr>
          <w:lang w:eastAsia="ko-KR"/>
        </w:rPr>
        <w:tab/>
        <w:t>Data Collection from OAM</w:t>
      </w:r>
      <w:bookmarkEnd w:id="209"/>
    </w:p>
    <w:p w14:paraId="76488E2C" w14:textId="77777777" w:rsidR="00C24DA9" w:rsidRPr="0051736F" w:rsidRDefault="00C24DA9" w:rsidP="00C24DA9">
      <w:pPr>
        <w:pStyle w:val="Heading4"/>
        <w:rPr>
          <w:lang w:eastAsia="zh-CN"/>
        </w:rPr>
      </w:pPr>
      <w:bookmarkStart w:id="210" w:name="_CR6_2_3_1"/>
      <w:bookmarkStart w:id="211" w:name="_Toc209590258"/>
      <w:bookmarkEnd w:id="210"/>
      <w:r w:rsidRPr="0051736F">
        <w:rPr>
          <w:lang w:eastAsia="zh-CN"/>
        </w:rPr>
        <w:t>6.2.3.1</w:t>
      </w:r>
      <w:r w:rsidRPr="0051736F">
        <w:rPr>
          <w:lang w:eastAsia="zh-CN"/>
        </w:rPr>
        <w:tab/>
        <w:t>General</w:t>
      </w:r>
      <w:bookmarkEnd w:id="211"/>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12" w:name="_CR6_2_3_2"/>
      <w:bookmarkStart w:id="213" w:name="_Toc209590259"/>
      <w:bookmarkEnd w:id="212"/>
      <w:r w:rsidRPr="0051736F">
        <w:rPr>
          <w:lang w:eastAsia="zh-CN"/>
        </w:rPr>
        <w:lastRenderedPageBreak/>
        <w:t>6.2.3.2</w:t>
      </w:r>
      <w:r w:rsidRPr="0051736F">
        <w:rPr>
          <w:lang w:eastAsia="zh-CN"/>
        </w:rPr>
        <w:tab/>
        <w:t>Procedure for data collection from OAM</w:t>
      </w:r>
      <w:bookmarkEnd w:id="213"/>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25pt;height:188.25pt" o:ole="">
            <v:imagedata r:id="rId77" o:title=""/>
          </v:shape>
          <o:OLEObject Type="Embed" ProgID="Visio.Drawing.15" ShapeID="_x0000_i1056" DrawAspect="Content" ObjectID="_1820210806" r:id="rId78"/>
        </w:object>
      </w:r>
    </w:p>
    <w:p w14:paraId="10844D49" w14:textId="74B3E3ED" w:rsidR="00C24DA9" w:rsidRPr="0051736F" w:rsidRDefault="00F37571" w:rsidP="00C24DA9">
      <w:pPr>
        <w:pStyle w:val="TF"/>
      </w:pPr>
      <w:bookmarkStart w:id="214" w:name="_CRFigure6_2_3_21"/>
      <w:r w:rsidRPr="0051736F">
        <w:t xml:space="preserve">Figure </w:t>
      </w:r>
      <w:bookmarkEnd w:id="214"/>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(notifyFileReady):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15" w:name="_CR6_2_4"/>
      <w:bookmarkStart w:id="216" w:name="_Toc209590260"/>
      <w:bookmarkEnd w:id="215"/>
      <w:r w:rsidRPr="0051736F">
        <w:rPr>
          <w:noProof/>
        </w:rPr>
        <w:t>6.2.4</w:t>
      </w:r>
      <w:r w:rsidRPr="0051736F">
        <w:rPr>
          <w:noProof/>
        </w:rPr>
        <w:tab/>
        <w:t>Correlation between network data and service data</w:t>
      </w:r>
      <w:bookmarkEnd w:id="216"/>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17" w:name="_CRTable6_2_41"/>
      <w:r w:rsidRPr="0051736F">
        <w:lastRenderedPageBreak/>
        <w:t xml:space="preserve">Table </w:t>
      </w:r>
      <w:bookmarkEnd w:id="217"/>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18" w:name="_CR6_2_5"/>
      <w:bookmarkStart w:id="219" w:name="_Toc209590261"/>
      <w:bookmarkEnd w:id="218"/>
      <w:r w:rsidRPr="0051736F">
        <w:rPr>
          <w:lang w:eastAsia="zh-CN"/>
        </w:rPr>
        <w:t>6.2.5</w:t>
      </w:r>
      <w:r w:rsidRPr="0051736F">
        <w:rPr>
          <w:lang w:eastAsia="zh-CN"/>
        </w:rPr>
        <w:tab/>
        <w:t>Time coordination across multiple NWDAF instances</w:t>
      </w:r>
      <w:bookmarkEnd w:id="219"/>
    </w:p>
    <w:p w14:paraId="300EFCD1" w14:textId="77777777" w:rsidR="00C75A6F" w:rsidRPr="0051736F" w:rsidRDefault="00C75A6F" w:rsidP="00320244">
      <w:pPr>
        <w:pStyle w:val="Heading4"/>
        <w:rPr>
          <w:lang w:eastAsia="zh-CN"/>
        </w:rPr>
      </w:pPr>
      <w:bookmarkStart w:id="220" w:name="_CR6_2_5_1"/>
      <w:bookmarkStart w:id="221" w:name="_Toc209590262"/>
      <w:bookmarkEnd w:id="220"/>
      <w:r w:rsidRPr="0051736F">
        <w:rPr>
          <w:lang w:eastAsia="zh-CN"/>
        </w:rPr>
        <w:t>6.2.5.1</w:t>
      </w:r>
      <w:r w:rsidRPr="0051736F">
        <w:rPr>
          <w:lang w:eastAsia="zh-CN"/>
        </w:rPr>
        <w:tab/>
        <w:t>General</w:t>
      </w:r>
      <w:bookmarkEnd w:id="221"/>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22" w:name="_CR6_2_5_2"/>
      <w:bookmarkStart w:id="223" w:name="_Toc209590263"/>
      <w:bookmarkEnd w:id="222"/>
      <w:r w:rsidRPr="0051736F">
        <w:rPr>
          <w:lang w:eastAsia="zh-CN"/>
        </w:rPr>
        <w:lastRenderedPageBreak/>
        <w:t>6.2.5.2</w:t>
      </w:r>
      <w:r w:rsidRPr="0051736F">
        <w:rPr>
          <w:lang w:eastAsia="zh-CN"/>
        </w:rPr>
        <w:tab/>
        <w:t>Procedure for time coordination across multiple NWDAFs</w:t>
      </w:r>
      <w:bookmarkEnd w:id="223"/>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25pt;height:408pt" o:ole="">
            <v:imagedata r:id="rId79" o:title=""/>
          </v:shape>
          <o:OLEObject Type="Embed" ProgID="Visio.Drawing.15" ShapeID="_x0000_i1057" DrawAspect="Content" ObjectID="_1820210807" r:id="rId80"/>
        </w:object>
      </w:r>
    </w:p>
    <w:p w14:paraId="2529F693" w14:textId="52964462" w:rsidR="00C75A6F" w:rsidRPr="0051736F" w:rsidRDefault="00F37571" w:rsidP="00C75A6F">
      <w:pPr>
        <w:pStyle w:val="TF"/>
        <w:rPr>
          <w:lang w:eastAsia="zh-CN"/>
        </w:rPr>
      </w:pPr>
      <w:bookmarkStart w:id="224" w:name="_CRFigure6_2_5_21"/>
      <w:r w:rsidRPr="0051736F">
        <w:rPr>
          <w:lang w:eastAsia="zh-CN"/>
        </w:rPr>
        <w:t xml:space="preserve">Figure </w:t>
      </w:r>
      <w:bookmarkEnd w:id="224"/>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25" w:name="_CR6_2_6"/>
      <w:bookmarkStart w:id="226" w:name="_Toc209590264"/>
      <w:bookmarkEnd w:id="225"/>
      <w:r w:rsidRPr="0051736F">
        <w:rPr>
          <w:lang w:eastAsia="zh-CN"/>
        </w:rPr>
        <w:t>6.2.6</w:t>
      </w:r>
      <w:r w:rsidRPr="0051736F">
        <w:rPr>
          <w:lang w:eastAsia="zh-CN"/>
        </w:rPr>
        <w:tab/>
        <w:t>Enhanced Procedures for Data Collection</w:t>
      </w:r>
      <w:bookmarkEnd w:id="226"/>
    </w:p>
    <w:p w14:paraId="08A5A17F" w14:textId="7DC11C60" w:rsidR="003559E3" w:rsidRPr="0051736F" w:rsidRDefault="003559E3" w:rsidP="00320244">
      <w:pPr>
        <w:pStyle w:val="Heading4"/>
        <w:rPr>
          <w:lang w:eastAsia="zh-CN"/>
        </w:rPr>
      </w:pPr>
      <w:bookmarkStart w:id="227" w:name="_CR6_2_6_0"/>
      <w:bookmarkStart w:id="228" w:name="_Toc209590265"/>
      <w:bookmarkEnd w:id="227"/>
      <w:r w:rsidRPr="0051736F">
        <w:rPr>
          <w:lang w:eastAsia="zh-CN"/>
        </w:rPr>
        <w:t>6.2.6.</w:t>
      </w:r>
      <w:r w:rsidR="00216C83" w:rsidRPr="0051736F">
        <w:rPr>
          <w:lang w:eastAsia="zh-CN"/>
        </w:rPr>
        <w:t>0</w:t>
      </w:r>
      <w:r w:rsidRPr="0051736F">
        <w:rPr>
          <w:lang w:eastAsia="zh-CN"/>
        </w:rPr>
        <w:tab/>
        <w:t>General</w:t>
      </w:r>
      <w:bookmarkEnd w:id="228"/>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29" w:name="_CRTable6_2_6_01"/>
      <w:r w:rsidRPr="0051736F">
        <w:rPr>
          <w:lang w:eastAsia="zh-CN"/>
        </w:rPr>
        <w:t xml:space="preserve">Table </w:t>
      </w:r>
      <w:bookmarkEnd w:id="229"/>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30" w:name="_CR6_2_6_1"/>
      <w:bookmarkStart w:id="231" w:name="_Toc209590266"/>
      <w:bookmarkEnd w:id="230"/>
      <w:r w:rsidRPr="0051736F">
        <w:rPr>
          <w:lang w:eastAsia="zh-CN"/>
        </w:rPr>
        <w:t>6.2.6.1</w:t>
      </w:r>
      <w:r w:rsidRPr="0051736F">
        <w:rPr>
          <w:lang w:eastAsia="zh-CN"/>
        </w:rPr>
        <w:tab/>
        <w:t>Bulked Data Collection</w:t>
      </w:r>
      <w:bookmarkEnd w:id="231"/>
    </w:p>
    <w:p w14:paraId="38728971" w14:textId="21FED206" w:rsidR="001A1105" w:rsidRPr="0051736F" w:rsidRDefault="001A1105" w:rsidP="00DF3CA2">
      <w:pPr>
        <w:pStyle w:val="Heading5"/>
        <w:rPr>
          <w:lang w:eastAsia="zh-CN"/>
        </w:rPr>
      </w:pPr>
      <w:bookmarkStart w:id="232" w:name="_CR6_2_6_1_0"/>
      <w:bookmarkStart w:id="233" w:name="_Toc209590267"/>
      <w:bookmarkEnd w:id="232"/>
      <w:r w:rsidRPr="0051736F">
        <w:rPr>
          <w:lang w:eastAsia="zh-CN"/>
        </w:rPr>
        <w:t>6.2.6.1.0</w:t>
      </w:r>
      <w:r w:rsidRPr="0051736F">
        <w:rPr>
          <w:lang w:eastAsia="zh-CN"/>
        </w:rPr>
        <w:tab/>
        <w:t>General</w:t>
      </w:r>
      <w:bookmarkEnd w:id="233"/>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34" w:name="_CR6_2_6_1_1"/>
      <w:bookmarkStart w:id="235" w:name="_Toc209590268"/>
      <w:bookmarkEnd w:id="234"/>
      <w:r w:rsidRPr="0051736F">
        <w:rPr>
          <w:lang w:eastAsia="zh-CN"/>
        </w:rPr>
        <w:t>6.2.6.1.1</w:t>
      </w:r>
      <w:r w:rsidRPr="0051736F">
        <w:rPr>
          <w:lang w:eastAsia="zh-CN"/>
        </w:rPr>
        <w:tab/>
        <w:t>Services for Bulked Data Collection</w:t>
      </w:r>
      <w:bookmarkEnd w:id="235"/>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36" w:name="_CR6_2_6_2"/>
      <w:bookmarkStart w:id="237" w:name="_Toc209590269"/>
      <w:bookmarkEnd w:id="236"/>
      <w:r w:rsidRPr="0051736F">
        <w:rPr>
          <w:lang w:eastAsia="zh-CN"/>
        </w:rPr>
        <w:t>6.2.6.2</w:t>
      </w:r>
      <w:r w:rsidRPr="0051736F">
        <w:rPr>
          <w:lang w:eastAsia="zh-CN"/>
        </w:rPr>
        <w:tab/>
        <w:t>Procedure for Data Collection from NWDAF</w:t>
      </w:r>
      <w:bookmarkEnd w:id="237"/>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80pt;height:570.75pt" o:ole="">
            <v:imagedata r:id="rId81" o:title=""/>
          </v:shape>
          <o:OLEObject Type="Embed" ProgID="Word.Picture.8" ShapeID="_x0000_i1058" DrawAspect="Content" ObjectID="_1820210808" r:id="rId82"/>
        </w:object>
      </w:r>
    </w:p>
    <w:p w14:paraId="5C7B5D15" w14:textId="5505960A" w:rsidR="003559E3" w:rsidRPr="0051736F" w:rsidRDefault="00F37571" w:rsidP="00320244">
      <w:pPr>
        <w:pStyle w:val="TF"/>
        <w:rPr>
          <w:lang w:eastAsia="zh-CN"/>
        </w:rPr>
      </w:pPr>
      <w:bookmarkStart w:id="238" w:name="_CRFigure6_2_6_21"/>
      <w:r w:rsidRPr="0051736F">
        <w:rPr>
          <w:lang w:eastAsia="zh-CN"/>
        </w:rPr>
        <w:t xml:space="preserve">Figure </w:t>
      </w:r>
      <w:bookmarkEnd w:id="238"/>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39" w:name="_CR6_2_6_3"/>
      <w:bookmarkStart w:id="240" w:name="_Toc209590270"/>
      <w:bookmarkEnd w:id="239"/>
      <w:r w:rsidRPr="0051736F">
        <w:rPr>
          <w:lang w:eastAsia="zh-CN"/>
        </w:rPr>
        <w:t>6.2.6.3</w:t>
      </w:r>
      <w:r w:rsidRPr="0051736F">
        <w:rPr>
          <w:lang w:eastAsia="zh-CN"/>
        </w:rPr>
        <w:tab/>
        <w:t>Data Collection using DCCF</w:t>
      </w:r>
      <w:bookmarkEnd w:id="240"/>
    </w:p>
    <w:p w14:paraId="7FD4E53E" w14:textId="77777777" w:rsidR="003B4496" w:rsidRPr="0051736F" w:rsidRDefault="003B4496" w:rsidP="00320244">
      <w:pPr>
        <w:pStyle w:val="Heading5"/>
        <w:rPr>
          <w:lang w:eastAsia="zh-CN"/>
        </w:rPr>
      </w:pPr>
      <w:bookmarkStart w:id="241" w:name="_CR6_2_6_3_1"/>
      <w:bookmarkStart w:id="242" w:name="_Toc209590271"/>
      <w:bookmarkEnd w:id="241"/>
      <w:r w:rsidRPr="0051736F">
        <w:rPr>
          <w:lang w:eastAsia="zh-CN"/>
        </w:rPr>
        <w:t>6.2.6.3.1</w:t>
      </w:r>
      <w:r w:rsidRPr="0051736F">
        <w:rPr>
          <w:lang w:eastAsia="zh-CN"/>
        </w:rPr>
        <w:tab/>
        <w:t>General</w:t>
      </w:r>
      <w:bookmarkEnd w:id="242"/>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43" w:name="_CR6_2_6_3_2"/>
      <w:bookmarkStart w:id="244" w:name="_Toc209590272"/>
      <w:bookmarkEnd w:id="243"/>
      <w:r w:rsidRPr="0051736F">
        <w:rPr>
          <w:lang w:eastAsia="zh-CN"/>
        </w:rPr>
        <w:t>6.2.6.3.2</w:t>
      </w:r>
      <w:r w:rsidRPr="0051736F">
        <w:rPr>
          <w:lang w:eastAsia="zh-CN"/>
        </w:rPr>
        <w:tab/>
        <w:t>Data Collection via DCCF</w:t>
      </w:r>
      <w:bookmarkEnd w:id="244"/>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pt;height:467.25pt" o:ole="">
            <v:imagedata r:id="rId83" o:title=""/>
          </v:shape>
          <o:OLEObject Type="Embed" ProgID="Visio.Drawing.15" ShapeID="_x0000_i1059" DrawAspect="Content" ObjectID="_1820210809" r:id="rId84"/>
        </w:object>
      </w:r>
    </w:p>
    <w:p w14:paraId="20C04029" w14:textId="49D30486" w:rsidR="003B4496" w:rsidRPr="0051736F" w:rsidRDefault="00F37571" w:rsidP="003B4496">
      <w:pPr>
        <w:pStyle w:val="TF"/>
        <w:rPr>
          <w:lang w:eastAsia="zh-CN"/>
        </w:rPr>
      </w:pPr>
      <w:bookmarkStart w:id="245" w:name="_CRFigure6_2_6_3_21"/>
      <w:r w:rsidRPr="0051736F">
        <w:rPr>
          <w:lang w:eastAsia="zh-CN"/>
        </w:rPr>
        <w:t xml:space="preserve">Figure </w:t>
      </w:r>
      <w:bookmarkEnd w:id="245"/>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46" w:name="_CR6_2_6_3_3"/>
      <w:bookmarkStart w:id="247" w:name="_Toc209590273"/>
      <w:bookmarkEnd w:id="246"/>
      <w:r w:rsidRPr="0051736F">
        <w:rPr>
          <w:lang w:eastAsia="zh-CN"/>
        </w:rPr>
        <w:t>6.2.6.3.3</w:t>
      </w:r>
      <w:r w:rsidRPr="0051736F">
        <w:rPr>
          <w:lang w:eastAsia="zh-CN"/>
        </w:rPr>
        <w:tab/>
        <w:t>Historical Data Collection via DCCF</w:t>
      </w:r>
      <w:bookmarkEnd w:id="247"/>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5pt;height:430.5pt" o:ole="">
            <v:imagedata r:id="rId85" o:title=""/>
          </v:shape>
          <o:OLEObject Type="Embed" ProgID="Visio.Drawing.11" ShapeID="_x0000_i1060" DrawAspect="Content" ObjectID="_1820210810" r:id="rId86"/>
        </w:object>
      </w:r>
    </w:p>
    <w:p w14:paraId="6C94FF7F" w14:textId="1C16E981" w:rsidR="003B4496" w:rsidRPr="0051736F" w:rsidRDefault="00F37571" w:rsidP="003B4496">
      <w:pPr>
        <w:pStyle w:val="TF"/>
        <w:rPr>
          <w:lang w:eastAsia="zh-CN"/>
        </w:rPr>
      </w:pPr>
      <w:bookmarkStart w:id="248" w:name="_CRFigure6_2_6_3_31"/>
      <w:r w:rsidRPr="0051736F">
        <w:rPr>
          <w:lang w:eastAsia="zh-CN"/>
        </w:rPr>
        <w:t xml:space="preserve">Figure </w:t>
      </w:r>
      <w:bookmarkEnd w:id="248"/>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49" w:name="_CR6_2_6_3_4"/>
      <w:bookmarkStart w:id="250" w:name="_Toc209590274"/>
      <w:bookmarkEnd w:id="249"/>
      <w:r w:rsidRPr="0051736F">
        <w:rPr>
          <w:lang w:eastAsia="zh-CN"/>
        </w:rPr>
        <w:t>6.2.6.3.4</w:t>
      </w:r>
      <w:r w:rsidRPr="0051736F">
        <w:rPr>
          <w:lang w:eastAsia="zh-CN"/>
        </w:rPr>
        <w:tab/>
        <w:t>Data Collection via Messaging Framework</w:t>
      </w:r>
      <w:bookmarkEnd w:id="250"/>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5pt;height:390.75pt" o:ole="">
            <v:imagedata r:id="rId87" o:title=""/>
          </v:shape>
          <o:OLEObject Type="Embed" ProgID="Visio.Drawing.11" ShapeID="_x0000_i1061" DrawAspect="Content" ObjectID="_1820210811" r:id="rId88"/>
        </w:object>
      </w:r>
    </w:p>
    <w:p w14:paraId="3419A89F" w14:textId="3E9DA799" w:rsidR="00D71C30" w:rsidRPr="0051736F" w:rsidRDefault="00F37571" w:rsidP="00D71C30">
      <w:pPr>
        <w:pStyle w:val="TF"/>
        <w:rPr>
          <w:lang w:eastAsia="zh-CN"/>
        </w:rPr>
      </w:pPr>
      <w:bookmarkStart w:id="251" w:name="_CRFigure6_2_6_3_41"/>
      <w:r w:rsidRPr="0051736F">
        <w:rPr>
          <w:lang w:eastAsia="zh-CN"/>
        </w:rPr>
        <w:t xml:space="preserve">Figure </w:t>
      </w:r>
      <w:bookmarkEnd w:id="251"/>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 xml:space="preserve">(Service_Operation,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52" w:name="_CR6_2_6_3_5"/>
      <w:bookmarkStart w:id="253" w:name="_Toc209590275"/>
      <w:bookmarkEnd w:id="252"/>
      <w:r w:rsidRPr="0051736F">
        <w:rPr>
          <w:lang w:eastAsia="zh-CN"/>
        </w:rPr>
        <w:t>6.2.6.3.5</w:t>
      </w:r>
      <w:r w:rsidRPr="0051736F">
        <w:rPr>
          <w:lang w:eastAsia="zh-CN"/>
        </w:rPr>
        <w:tab/>
        <w:t>Historical Data Collection via Messaging Framework</w:t>
      </w:r>
      <w:bookmarkEnd w:id="253"/>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6.75pt;height:462pt" o:ole="">
            <v:imagedata r:id="rId89" o:title=""/>
          </v:shape>
          <o:OLEObject Type="Embed" ProgID="Visio.Drawing.11" ShapeID="_x0000_i1062" DrawAspect="Content" ObjectID="_1820210812" r:id="rId90"/>
        </w:object>
      </w:r>
    </w:p>
    <w:p w14:paraId="6B568780" w14:textId="2F4B7BF9" w:rsidR="00D71C30" w:rsidRPr="0051736F" w:rsidRDefault="00F37571" w:rsidP="00D71C30">
      <w:pPr>
        <w:pStyle w:val="TF"/>
        <w:rPr>
          <w:lang w:eastAsia="zh-CN"/>
        </w:rPr>
      </w:pPr>
      <w:bookmarkStart w:id="254" w:name="_CRFigure6_2_6_3_51"/>
      <w:r w:rsidRPr="0051736F">
        <w:rPr>
          <w:lang w:eastAsia="zh-CN"/>
        </w:rPr>
        <w:t xml:space="preserve">Figure </w:t>
      </w:r>
      <w:bookmarkEnd w:id="254"/>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55" w:name="_CR6_2_6_3_6"/>
      <w:bookmarkStart w:id="256" w:name="_Toc209590276"/>
      <w:bookmarkEnd w:id="255"/>
      <w:r w:rsidRPr="0051736F">
        <w:rPr>
          <w:lang w:eastAsia="zh-CN"/>
        </w:rPr>
        <w:t>6.2.6.3.6</w:t>
      </w:r>
      <w:r w:rsidRPr="0051736F">
        <w:rPr>
          <w:lang w:eastAsia="zh-CN"/>
        </w:rPr>
        <w:tab/>
        <w:t>Data collection profile registration</w:t>
      </w:r>
      <w:bookmarkEnd w:id="256"/>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pt;height:301.5pt" o:ole="">
            <v:imagedata r:id="rId91" o:title=""/>
          </v:shape>
          <o:OLEObject Type="Embed" ProgID="Visio.Drawing.11" ShapeID="_x0000_i1063" DrawAspect="Content" ObjectID="_1820210813" r:id="rId92"/>
        </w:object>
      </w:r>
    </w:p>
    <w:p w14:paraId="5E880705" w14:textId="5A5A424F" w:rsidR="00C93658" w:rsidRPr="0051736F" w:rsidRDefault="00F37571" w:rsidP="00C93658">
      <w:pPr>
        <w:pStyle w:val="TF"/>
        <w:rPr>
          <w:lang w:eastAsia="zh-CN"/>
        </w:rPr>
      </w:pPr>
      <w:bookmarkStart w:id="257" w:name="_CRFigure6_2_6_3_61"/>
      <w:r w:rsidRPr="0051736F">
        <w:rPr>
          <w:lang w:eastAsia="zh-CN"/>
        </w:rPr>
        <w:t xml:space="preserve">Figure </w:t>
      </w:r>
      <w:bookmarkEnd w:id="257"/>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58" w:name="_CR6_2_6_3_7"/>
      <w:bookmarkStart w:id="259" w:name="_Toc209590277"/>
      <w:bookmarkEnd w:id="258"/>
      <w:r w:rsidRPr="0051736F">
        <w:rPr>
          <w:lang w:eastAsia="zh-CN"/>
        </w:rPr>
        <w:t>6.2.6.3.7</w:t>
      </w:r>
      <w:r w:rsidRPr="0051736F">
        <w:rPr>
          <w:lang w:eastAsia="zh-CN"/>
        </w:rPr>
        <w:tab/>
        <w:t>DCCF (re-)selection initiated by consumer</w:t>
      </w:r>
      <w:bookmarkEnd w:id="259"/>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pt" o:ole="">
            <v:imagedata r:id="rId93" o:title=""/>
          </v:shape>
          <o:OLEObject Type="Embed" ProgID="Visio.Drawing.15" ShapeID="_x0000_i1064" DrawAspect="Content" ObjectID="_1820210814" r:id="rId94"/>
        </w:object>
      </w:r>
    </w:p>
    <w:p w14:paraId="7C8EFB9B" w14:textId="149C2A7E" w:rsidR="00AE7759" w:rsidRPr="0051736F" w:rsidRDefault="00AE7759" w:rsidP="00AE7759">
      <w:pPr>
        <w:pStyle w:val="TF"/>
      </w:pPr>
      <w:bookmarkStart w:id="260" w:name="_CRFigure6_2_6_3_71"/>
      <w:r w:rsidRPr="0051736F">
        <w:t xml:space="preserve">Figure </w:t>
      </w:r>
      <w:bookmarkEnd w:id="260"/>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61" w:name="_CR6_2_6_3_8"/>
      <w:bookmarkStart w:id="262" w:name="_Toc209590278"/>
      <w:bookmarkEnd w:id="261"/>
      <w:r w:rsidRPr="0051736F">
        <w:t>6.2.6.3.8</w:t>
      </w:r>
      <w:r w:rsidRPr="0051736F">
        <w:tab/>
        <w:t>DCCF and MFAF relocation initiated by DCCF</w:t>
      </w:r>
      <w:bookmarkEnd w:id="262"/>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pt;height:378.75pt" o:ole="">
            <v:imagedata r:id="rId95" o:title=""/>
          </v:shape>
          <o:OLEObject Type="Embed" ProgID="Visio.Drawing.15" ShapeID="_x0000_i1065" DrawAspect="Content" ObjectID="_1820210815" r:id="rId96"/>
        </w:object>
      </w:r>
    </w:p>
    <w:p w14:paraId="6254CCAA" w14:textId="4F603B75" w:rsidR="00AE7759" w:rsidRPr="0051736F" w:rsidRDefault="00AE7759" w:rsidP="00AE7759">
      <w:pPr>
        <w:pStyle w:val="TF"/>
      </w:pPr>
      <w:bookmarkStart w:id="263" w:name="_CRFigure6_2_6_3_81"/>
      <w:r w:rsidRPr="0051736F">
        <w:t xml:space="preserve">Figure </w:t>
      </w:r>
      <w:bookmarkEnd w:id="263"/>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64" w:name="_CR6_2_7"/>
      <w:bookmarkStart w:id="265" w:name="_Toc209590279"/>
      <w:bookmarkEnd w:id="264"/>
      <w:r w:rsidRPr="0051736F">
        <w:rPr>
          <w:lang w:eastAsia="zh-CN"/>
        </w:rPr>
        <w:t>6.2.7</w:t>
      </w:r>
      <w:r w:rsidRPr="0051736F">
        <w:rPr>
          <w:lang w:eastAsia="zh-CN"/>
        </w:rPr>
        <w:tab/>
        <w:t>Data Collection with Event Muting Mechanism</w:t>
      </w:r>
      <w:bookmarkEnd w:id="265"/>
    </w:p>
    <w:p w14:paraId="7A463387" w14:textId="485A090F" w:rsidR="00615B5C" w:rsidRPr="0051736F" w:rsidRDefault="00615B5C" w:rsidP="00320244">
      <w:pPr>
        <w:pStyle w:val="Heading4"/>
        <w:rPr>
          <w:lang w:eastAsia="zh-CN"/>
        </w:rPr>
      </w:pPr>
      <w:bookmarkStart w:id="266" w:name="_CR6_2_7_1"/>
      <w:bookmarkStart w:id="267" w:name="_Toc209590280"/>
      <w:bookmarkEnd w:id="266"/>
      <w:r w:rsidRPr="0051736F">
        <w:rPr>
          <w:lang w:eastAsia="zh-CN"/>
        </w:rPr>
        <w:t>6.2.7.1</w:t>
      </w:r>
      <w:r w:rsidRPr="0051736F">
        <w:rPr>
          <w:lang w:eastAsia="zh-CN"/>
        </w:rPr>
        <w:tab/>
        <w:t>General</w:t>
      </w:r>
      <w:bookmarkEnd w:id="267"/>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68" w:name="_CR6_2_7_2"/>
      <w:bookmarkStart w:id="269" w:name="_Toc209590281"/>
      <w:bookmarkEnd w:id="268"/>
      <w:r w:rsidRPr="0051736F">
        <w:rPr>
          <w:lang w:eastAsia="zh-CN"/>
        </w:rPr>
        <w:t>6.2.7.2</w:t>
      </w:r>
      <w:r w:rsidRPr="0051736F">
        <w:rPr>
          <w:lang w:eastAsia="zh-CN"/>
        </w:rPr>
        <w:tab/>
        <w:t>Procedure for Data Collection with Event Muting Mechanism</w:t>
      </w:r>
      <w:bookmarkEnd w:id="269"/>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70" w:name="_MON_1728909695"/>
    <w:bookmarkEnd w:id="270"/>
    <w:p w14:paraId="43DA8EF7" w14:textId="587C5E0B" w:rsidR="00450C4C" w:rsidRPr="0051736F" w:rsidRDefault="00450C4C" w:rsidP="00A44BE1">
      <w:pPr>
        <w:pStyle w:val="TH"/>
      </w:pPr>
      <w:r w:rsidRPr="0051736F">
        <w:object w:dxaOrig="6804" w:dyaOrig="6376" w14:anchorId="2115B2E2">
          <v:shape id="_x0000_i1066" type="#_x0000_t75" style="width:389.25pt;height:363.75pt" o:ole="">
            <v:imagedata r:id="rId97" o:title=""/>
          </v:shape>
          <o:OLEObject Type="Embed" ProgID="Word.Picture.8" ShapeID="_x0000_i1066" DrawAspect="Content" ObjectID="_1820210816" r:id="rId98"/>
        </w:object>
      </w:r>
    </w:p>
    <w:p w14:paraId="05F3FBF0" w14:textId="5D7A9CB4" w:rsidR="00615B5C" w:rsidRPr="0051736F" w:rsidRDefault="00F37571" w:rsidP="00320244">
      <w:pPr>
        <w:pStyle w:val="TF"/>
      </w:pPr>
      <w:bookmarkStart w:id="271" w:name="_CRFigure6_2_7_21"/>
      <w:r w:rsidRPr="0051736F">
        <w:t xml:space="preserve">Figure </w:t>
      </w:r>
      <w:bookmarkEnd w:id="271"/>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72" w:name="_CR6_2_8"/>
      <w:bookmarkStart w:id="273" w:name="_Toc209590282"/>
      <w:bookmarkEnd w:id="272"/>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3"/>
    </w:p>
    <w:p w14:paraId="381A93B4" w14:textId="77777777" w:rsidR="00C93658" w:rsidRPr="0051736F" w:rsidRDefault="00C93658" w:rsidP="00320244">
      <w:pPr>
        <w:pStyle w:val="Heading4"/>
        <w:rPr>
          <w:lang w:eastAsia="ko-KR"/>
        </w:rPr>
      </w:pPr>
      <w:bookmarkStart w:id="274" w:name="_CR6_2_8_1"/>
      <w:bookmarkStart w:id="275" w:name="_Toc209590283"/>
      <w:bookmarkEnd w:id="274"/>
      <w:r w:rsidRPr="0051736F">
        <w:rPr>
          <w:lang w:eastAsia="ko-KR"/>
        </w:rPr>
        <w:t>6.2.8.1</w:t>
      </w:r>
      <w:r w:rsidRPr="0051736F">
        <w:rPr>
          <w:lang w:eastAsia="ko-KR"/>
        </w:rPr>
        <w:tab/>
        <w:t>General</w:t>
      </w:r>
      <w:bookmarkEnd w:id="275"/>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76" w:name="_CR6_2_8_2"/>
      <w:bookmarkStart w:id="277" w:name="_Toc209590284"/>
      <w:bookmarkEnd w:id="276"/>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7"/>
    </w:p>
    <w:p w14:paraId="3BA5150E" w14:textId="77777777" w:rsidR="00C93658" w:rsidRPr="0051736F" w:rsidRDefault="00C93658" w:rsidP="00320244">
      <w:pPr>
        <w:pStyle w:val="Heading5"/>
        <w:rPr>
          <w:lang w:eastAsia="ko-KR"/>
        </w:rPr>
      </w:pPr>
      <w:bookmarkStart w:id="278" w:name="_CR6_2_8_2_1"/>
      <w:bookmarkStart w:id="279" w:name="_Toc209590285"/>
      <w:bookmarkEnd w:id="278"/>
      <w:r w:rsidRPr="0051736F">
        <w:rPr>
          <w:lang w:eastAsia="ko-KR"/>
        </w:rPr>
        <w:t>6.2.8.2.1</w:t>
      </w:r>
      <w:r w:rsidRPr="0051736F">
        <w:rPr>
          <w:lang w:eastAsia="ko-KR"/>
        </w:rPr>
        <w:tab/>
        <w:t>Connection establishment between UE Application and AF</w:t>
      </w:r>
      <w:bookmarkEnd w:id="279"/>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80" w:name="_CR6_2_8_2_2"/>
      <w:bookmarkStart w:id="281" w:name="_Toc209590286"/>
      <w:bookmarkEnd w:id="280"/>
      <w:r w:rsidRPr="0051736F">
        <w:rPr>
          <w:lang w:eastAsia="ko-KR"/>
        </w:rPr>
        <w:t>6.2.8.2.2</w:t>
      </w:r>
      <w:r w:rsidRPr="0051736F">
        <w:rPr>
          <w:lang w:eastAsia="ko-KR"/>
        </w:rPr>
        <w:tab/>
        <w:t>AF registration and discovery</w:t>
      </w:r>
      <w:bookmarkEnd w:id="281"/>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82" w:name="_CR6_2_8_2_3"/>
      <w:bookmarkStart w:id="283" w:name="_Toc209590287"/>
      <w:bookmarkEnd w:id="282"/>
      <w:r w:rsidRPr="0051736F">
        <w:rPr>
          <w:lang w:eastAsia="ko-KR"/>
        </w:rPr>
        <w:lastRenderedPageBreak/>
        <w:t>6.2.8.2.3</w:t>
      </w:r>
      <w:r w:rsidRPr="0051736F">
        <w:rPr>
          <w:lang w:eastAsia="ko-KR"/>
        </w:rPr>
        <w:tab/>
        <w:t>Data Collection Procedure from UE</w:t>
      </w:r>
      <w:bookmarkEnd w:id="283"/>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5pt;height:265.5pt" o:ole="">
            <v:imagedata r:id="rId99" o:title=""/>
          </v:shape>
          <o:OLEObject Type="Embed" ProgID="Visio.Drawing.11" ShapeID="_x0000_i1067" DrawAspect="Content" ObjectID="_1820210817" r:id="rId100"/>
        </w:object>
      </w:r>
    </w:p>
    <w:p w14:paraId="0014A4CD" w14:textId="02966886" w:rsidR="00C93658" w:rsidRPr="0051736F" w:rsidRDefault="00F37571" w:rsidP="00C93658">
      <w:pPr>
        <w:pStyle w:val="TF"/>
        <w:rPr>
          <w:lang w:eastAsia="ko-KR"/>
        </w:rPr>
      </w:pPr>
      <w:bookmarkStart w:id="284" w:name="_CRFigure6_2_8_2_31"/>
      <w:r w:rsidRPr="0051736F">
        <w:rPr>
          <w:lang w:eastAsia="ko-KR"/>
        </w:rPr>
        <w:t xml:space="preserve">Figure </w:t>
      </w:r>
      <w:bookmarkEnd w:id="284"/>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85" w:name="_CR6_2_8_2_4"/>
      <w:bookmarkStart w:id="286" w:name="_Toc209590288"/>
      <w:bookmarkEnd w:id="285"/>
      <w:r w:rsidRPr="0051736F">
        <w:rPr>
          <w:lang w:eastAsia="ko-KR"/>
        </w:rPr>
        <w:t>6.2.8.2.4</w:t>
      </w:r>
      <w:r w:rsidRPr="0051736F">
        <w:rPr>
          <w:lang w:eastAsia="ko-KR"/>
        </w:rPr>
        <w:tab/>
        <w:t>Correlation between UE data collection and the NWDAF data request</w:t>
      </w:r>
      <w:bookmarkEnd w:id="286"/>
    </w:p>
    <w:p w14:paraId="64D58B9E" w14:textId="4F37993E" w:rsidR="00934696" w:rsidRPr="0051736F" w:rsidRDefault="00934696" w:rsidP="00F0713C">
      <w:pPr>
        <w:pStyle w:val="H6"/>
        <w:rPr>
          <w:lang w:eastAsia="ko-KR"/>
        </w:rPr>
      </w:pPr>
      <w:bookmarkStart w:id="287" w:name="_CR6_2_8_2_4_1"/>
      <w:r w:rsidRPr="0051736F">
        <w:rPr>
          <w:lang w:eastAsia="ko-KR"/>
        </w:rPr>
        <w:t>6.2.8.2.4.1</w:t>
      </w:r>
      <w:r w:rsidRPr="0051736F">
        <w:rPr>
          <w:lang w:eastAsia="ko-KR"/>
        </w:rPr>
        <w:tab/>
        <w:t>General</w:t>
      </w:r>
    </w:p>
    <w:bookmarkEnd w:id="287"/>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88" w:name="_CR6_2_8_2_4_2"/>
      <w:r w:rsidRPr="0051736F">
        <w:rPr>
          <w:lang w:eastAsia="ko-KR"/>
        </w:rPr>
        <w:t>6.2.8.2.4.2</w:t>
      </w:r>
      <w:r w:rsidRPr="0051736F">
        <w:rPr>
          <w:lang w:eastAsia="ko-KR"/>
        </w:rPr>
        <w:tab/>
        <w:t>AF in trusted domain correlates UE data collection and NWDAF request</w:t>
      </w:r>
    </w:p>
    <w:bookmarkEnd w:id="288"/>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75pt;height:242.25pt" o:ole="">
            <v:imagedata r:id="rId101" o:title=""/>
          </v:shape>
          <o:OLEObject Type="Embed" ProgID="Visio.Drawing.11" ShapeID="_x0000_i1068" DrawAspect="Content" ObjectID="_1820210818" r:id="rId102"/>
        </w:object>
      </w:r>
    </w:p>
    <w:p w14:paraId="7E20890F" w14:textId="18B27456" w:rsidR="00F97F0E" w:rsidRPr="0051736F" w:rsidRDefault="00F97F0E" w:rsidP="00F97F0E">
      <w:pPr>
        <w:pStyle w:val="TF"/>
        <w:rPr>
          <w:lang w:eastAsia="ko-KR"/>
        </w:rPr>
      </w:pPr>
      <w:bookmarkStart w:id="289" w:name="_CRFigure6_2_8_2_4_21"/>
      <w:r w:rsidRPr="0051736F">
        <w:rPr>
          <w:lang w:eastAsia="ko-KR"/>
        </w:rPr>
        <w:t xml:space="preserve">Figure </w:t>
      </w:r>
      <w:bookmarkEnd w:id="289"/>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90" w:name="_CR6_2_8_2_4_3"/>
      <w:r w:rsidRPr="0051736F">
        <w:rPr>
          <w:lang w:eastAsia="ko-KR"/>
        </w:rPr>
        <w:lastRenderedPageBreak/>
        <w:t>6.2.8.2.4.3</w:t>
      </w:r>
      <w:r w:rsidRPr="0051736F">
        <w:rPr>
          <w:lang w:eastAsia="ko-KR"/>
        </w:rPr>
        <w:tab/>
        <w:t>AF in untrusted domain correlates UE data collection and NWDAF request</w:t>
      </w:r>
    </w:p>
    <w:bookmarkEnd w:id="290"/>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75pt;height:289.5pt" o:ole="">
            <v:imagedata r:id="rId103" o:title=""/>
          </v:shape>
          <o:OLEObject Type="Embed" ProgID="Visio.Drawing.11" ShapeID="_x0000_i1069" DrawAspect="Content" ObjectID="_1820210819" r:id="rId104"/>
        </w:object>
      </w:r>
    </w:p>
    <w:p w14:paraId="1A78BC29" w14:textId="2CD4CC61" w:rsidR="00F97F0E" w:rsidRPr="0051736F" w:rsidRDefault="00F97F0E" w:rsidP="00F97F0E">
      <w:pPr>
        <w:pStyle w:val="TF"/>
      </w:pPr>
      <w:bookmarkStart w:id="291" w:name="_CRFigure6_2_8_2_4_31"/>
      <w:r w:rsidRPr="0051736F">
        <w:t xml:space="preserve">Figure </w:t>
      </w:r>
      <w:bookmarkEnd w:id="291"/>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92" w:name="_CR6_2_8_2_4_4"/>
      <w:r w:rsidRPr="0051736F">
        <w:rPr>
          <w:lang w:eastAsia="ko-KR"/>
        </w:rPr>
        <w:t>6.2.8.2.4.4</w:t>
      </w:r>
      <w:r w:rsidRPr="0051736F">
        <w:rPr>
          <w:lang w:eastAsia="ko-KR"/>
        </w:rPr>
        <w:tab/>
        <w:t>NWDAF correlates UE data collection and NWDAF request for trusted AF and untrusted AF</w:t>
      </w:r>
    </w:p>
    <w:bookmarkEnd w:id="292"/>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25pt;height:210pt" o:ole="">
            <v:imagedata r:id="rId105" o:title=""/>
          </v:shape>
          <o:OLEObject Type="Embed" ProgID="Visio.Drawing.11" ShapeID="_x0000_i1070" DrawAspect="Content" ObjectID="_1820210820" r:id="rId106"/>
        </w:object>
      </w:r>
    </w:p>
    <w:p w14:paraId="6CEE7686" w14:textId="73124EE9" w:rsidR="00F97F0E" w:rsidRPr="0051736F" w:rsidRDefault="00F97F0E" w:rsidP="00F97F0E">
      <w:pPr>
        <w:pStyle w:val="TF"/>
        <w:rPr>
          <w:lang w:eastAsia="ko-KR"/>
        </w:rPr>
      </w:pPr>
      <w:bookmarkStart w:id="293" w:name="_CRFigure6_2_8_2_4_41"/>
      <w:r w:rsidRPr="0051736F">
        <w:rPr>
          <w:lang w:eastAsia="ko-KR"/>
        </w:rPr>
        <w:t xml:space="preserve">Figure </w:t>
      </w:r>
      <w:bookmarkEnd w:id="293"/>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294" w:name="_CR6_2_8_2_4_5"/>
      <w:r w:rsidRPr="0051736F">
        <w:lastRenderedPageBreak/>
        <w:t>6.2.8.2.4.5</w:t>
      </w:r>
      <w:r w:rsidRPr="0051736F">
        <w:tab/>
        <w:t>AF correlates UE data collection and NWDAF request when there is NAT between UE and AF</w:t>
      </w:r>
    </w:p>
    <w:bookmarkEnd w:id="294"/>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25pt;height:286.5pt" o:ole="">
            <v:imagedata r:id="rId107" o:title=""/>
          </v:shape>
          <o:OLEObject Type="Embed" ProgID="Visio.Drawing.15" ShapeID="_x0000_i1071" DrawAspect="Content" ObjectID="_1820210821" r:id="rId108"/>
        </w:object>
      </w:r>
    </w:p>
    <w:p w14:paraId="2CAEB942" w14:textId="6CFEEA68" w:rsidR="004B5EF3" w:rsidRPr="0051736F" w:rsidRDefault="004B5EF3" w:rsidP="004B5EF3">
      <w:pPr>
        <w:pStyle w:val="TF"/>
      </w:pPr>
      <w:bookmarkStart w:id="295" w:name="_CRFigure6_2_8_2_4_51"/>
      <w:r w:rsidRPr="0051736F">
        <w:t xml:space="preserve">Figure </w:t>
      </w:r>
      <w:bookmarkEnd w:id="295"/>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lastRenderedPageBreak/>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296" w:name="_CR6_2_8_2_4a"/>
      <w:bookmarkStart w:id="297" w:name="_Toc209590289"/>
      <w:bookmarkEnd w:id="296"/>
      <w:r w:rsidRPr="0051736F">
        <w:rPr>
          <w:lang w:eastAsia="ko-KR"/>
        </w:rPr>
        <w:t>6.2.8.2.4a</w:t>
      </w:r>
      <w:r w:rsidRPr="0051736F">
        <w:rPr>
          <w:lang w:eastAsia="ko-KR"/>
        </w:rPr>
        <w:tab/>
        <w:t>Void</w:t>
      </w:r>
      <w:bookmarkEnd w:id="297"/>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298" w:name="_CR6_2_9"/>
      <w:bookmarkStart w:id="299" w:name="_Toc209590290"/>
      <w:bookmarkEnd w:id="298"/>
      <w:r w:rsidRPr="0051736F">
        <w:rPr>
          <w:lang w:eastAsia="ko-KR"/>
        </w:rPr>
        <w:t>6.2.9</w:t>
      </w:r>
      <w:r w:rsidRPr="0051736F">
        <w:rPr>
          <w:lang w:eastAsia="ko-KR"/>
        </w:rPr>
        <w:tab/>
        <w:t>User consent for analytics</w:t>
      </w:r>
      <w:bookmarkEnd w:id="299"/>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00" w:name="_CR6_2_10"/>
      <w:bookmarkStart w:id="301" w:name="_Toc209590291"/>
      <w:bookmarkEnd w:id="300"/>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01"/>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pt;height:348.75pt" o:ole="">
            <v:imagedata r:id="rId109" o:title=""/>
          </v:shape>
          <o:OLEObject Type="Embed" ProgID="Visio.Drawing.15" ShapeID="_x0000_i1072" DrawAspect="Content" ObjectID="_1820210822" r:id="rId110"/>
        </w:object>
      </w:r>
    </w:p>
    <w:p w14:paraId="6C602407" w14:textId="4F497149" w:rsidR="00F3616E" w:rsidRPr="0051736F" w:rsidRDefault="00F3616E" w:rsidP="009B7B54">
      <w:pPr>
        <w:pStyle w:val="TF"/>
      </w:pPr>
      <w:bookmarkStart w:id="302" w:name="_CRFigure6_2_101"/>
      <w:r w:rsidRPr="0051736F">
        <w:t xml:space="preserve">Figure </w:t>
      </w:r>
      <w:bookmarkEnd w:id="302"/>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03" w:name="_CR6_2_11"/>
      <w:bookmarkStart w:id="304" w:name="_Toc209590292"/>
      <w:bookmarkEnd w:id="303"/>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04"/>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pt;height:351pt" o:ole="">
            <v:imagedata r:id="rId111" o:title=""/>
          </v:shape>
          <o:OLEObject Type="Embed" ProgID="Visio.Drawing.15" ShapeID="_x0000_i1073" DrawAspect="Content" ObjectID="_1820210823" r:id="rId112"/>
        </w:object>
      </w:r>
    </w:p>
    <w:p w14:paraId="0399AF58" w14:textId="64954269" w:rsidR="00334EEF" w:rsidRPr="0051736F" w:rsidRDefault="00334EEF" w:rsidP="009B7B54">
      <w:pPr>
        <w:pStyle w:val="TF"/>
      </w:pPr>
      <w:bookmarkStart w:id="305" w:name="_CRFigure6_2_111"/>
      <w:r w:rsidRPr="0051736F">
        <w:t xml:space="preserve">Figure </w:t>
      </w:r>
      <w:bookmarkEnd w:id="305"/>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06" w:name="_CR6_2_12"/>
      <w:bookmarkStart w:id="307" w:name="_Toc209590293"/>
      <w:bookmarkEnd w:id="306"/>
      <w:r w:rsidRPr="0051736F">
        <w:rPr>
          <w:lang w:eastAsia="ko-KR"/>
        </w:rPr>
        <w:t>6.2.12</w:t>
      </w:r>
      <w:r w:rsidRPr="0051736F">
        <w:rPr>
          <w:lang w:eastAsia="ko-KR"/>
        </w:rPr>
        <w:tab/>
        <w:t>Data Collection</w:t>
      </w:r>
      <w:r w:rsidR="001A376F" w:rsidRPr="0051736F">
        <w:rPr>
          <w:lang w:eastAsia="ko-KR"/>
        </w:rPr>
        <w:t xml:space="preserve"> using LCS</w:t>
      </w:r>
      <w:bookmarkEnd w:id="307"/>
    </w:p>
    <w:p w14:paraId="38DC14CC" w14:textId="53F2EDB6" w:rsidR="000412E0" w:rsidRPr="0051736F" w:rsidRDefault="000412E0" w:rsidP="000412E0">
      <w:pPr>
        <w:pStyle w:val="Heading4"/>
        <w:rPr>
          <w:lang w:eastAsia="ko-KR"/>
        </w:rPr>
      </w:pPr>
      <w:bookmarkStart w:id="308" w:name="_CR6_2_12_1"/>
      <w:bookmarkStart w:id="309" w:name="_Toc209590294"/>
      <w:bookmarkEnd w:id="308"/>
      <w:r w:rsidRPr="0051736F">
        <w:rPr>
          <w:lang w:eastAsia="ko-KR"/>
        </w:rPr>
        <w:t>6.2.12.1</w:t>
      </w:r>
      <w:r w:rsidRPr="0051736F">
        <w:rPr>
          <w:lang w:eastAsia="ko-KR"/>
        </w:rPr>
        <w:tab/>
        <w:t>General</w:t>
      </w:r>
      <w:bookmarkEnd w:id="309"/>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Ngmlc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10" w:name="_CR6_2_12_2"/>
      <w:bookmarkStart w:id="311" w:name="_Toc209590295"/>
      <w:bookmarkEnd w:id="310"/>
      <w:r w:rsidRPr="0051736F">
        <w:rPr>
          <w:lang w:eastAsia="ko-KR"/>
        </w:rPr>
        <w:t>6.2.12.2</w:t>
      </w:r>
      <w:r w:rsidRPr="0051736F">
        <w:rPr>
          <w:lang w:eastAsia="ko-KR"/>
        </w:rPr>
        <w:tab/>
        <w:t>Procedure for data collection</w:t>
      </w:r>
      <w:r w:rsidR="001A376F" w:rsidRPr="0051736F">
        <w:rPr>
          <w:lang w:eastAsia="ko-KR"/>
        </w:rPr>
        <w:t xml:space="preserve"> using LCS</w:t>
      </w:r>
      <w:bookmarkEnd w:id="311"/>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5pt;height:166.5pt" o:ole="">
            <v:imagedata r:id="rId113" o:title=""/>
          </v:shape>
          <o:OLEObject Type="Embed" ProgID="Visio.Drawing.15" ShapeID="_x0000_i1074" DrawAspect="Content" ObjectID="_1820210824" r:id="rId114"/>
        </w:object>
      </w:r>
    </w:p>
    <w:p w14:paraId="3F12C861" w14:textId="09EE53C1" w:rsidR="000412E0" w:rsidRPr="0051736F" w:rsidRDefault="000412E0" w:rsidP="000412E0">
      <w:pPr>
        <w:pStyle w:val="TF"/>
      </w:pPr>
      <w:bookmarkStart w:id="312" w:name="_CRFigure6_2_12_21"/>
      <w:r w:rsidRPr="0051736F">
        <w:t xml:space="preserve">Figure </w:t>
      </w:r>
      <w:bookmarkEnd w:id="312"/>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13" w:name="_CR6_2_13"/>
      <w:bookmarkStart w:id="314" w:name="_Toc209590296"/>
      <w:bookmarkEnd w:id="313"/>
      <w:r w:rsidRPr="0051736F">
        <w:rPr>
          <w:lang w:eastAsia="ko-KR"/>
        </w:rPr>
        <w:t>6.2.13</w:t>
      </w:r>
      <w:r w:rsidRPr="0051736F">
        <w:rPr>
          <w:lang w:eastAsia="ko-KR"/>
        </w:rPr>
        <w:tab/>
        <w:t>Rating untrusted AF data sources</w:t>
      </w:r>
      <w:bookmarkEnd w:id="314"/>
    </w:p>
    <w:p w14:paraId="32C17D22" w14:textId="77777777" w:rsidR="00622F1D" w:rsidRPr="0051736F" w:rsidRDefault="00622F1D" w:rsidP="00845430">
      <w:pPr>
        <w:pStyle w:val="Heading4"/>
        <w:rPr>
          <w:lang w:eastAsia="ko-KR"/>
        </w:rPr>
      </w:pPr>
      <w:bookmarkStart w:id="315" w:name="_CR6_2_13_1"/>
      <w:bookmarkStart w:id="316" w:name="_Toc209590297"/>
      <w:bookmarkEnd w:id="315"/>
      <w:r w:rsidRPr="0051736F">
        <w:rPr>
          <w:lang w:eastAsia="ko-KR"/>
        </w:rPr>
        <w:t>6.2.13.1</w:t>
      </w:r>
      <w:r w:rsidRPr="0051736F">
        <w:rPr>
          <w:lang w:eastAsia="ko-KR"/>
        </w:rPr>
        <w:tab/>
        <w:t>General</w:t>
      </w:r>
      <w:bookmarkEnd w:id="316"/>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17" w:name="_CR6_2_13_2"/>
      <w:bookmarkStart w:id="318" w:name="_Toc209590298"/>
      <w:bookmarkEnd w:id="317"/>
      <w:r w:rsidRPr="0051736F">
        <w:rPr>
          <w:lang w:eastAsia="ko-KR"/>
        </w:rPr>
        <w:t>6.2.13.2</w:t>
      </w:r>
      <w:r w:rsidRPr="0051736F">
        <w:rPr>
          <w:lang w:eastAsia="ko-KR"/>
        </w:rPr>
        <w:tab/>
        <w:t>Procedure for rating untrusted AF data sources</w:t>
      </w:r>
      <w:bookmarkEnd w:id="318"/>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5pt;height:381.75pt" o:ole="">
            <v:imagedata r:id="rId115" o:title=""/>
          </v:shape>
          <o:OLEObject Type="Embed" ProgID="Word.Picture.8" ShapeID="_x0000_i1075" DrawAspect="Content" ObjectID="_1820210825" r:id="rId116"/>
        </w:object>
      </w:r>
    </w:p>
    <w:p w14:paraId="07C31831" w14:textId="418658D9" w:rsidR="00622F1D" w:rsidRPr="0051736F" w:rsidRDefault="00622F1D" w:rsidP="00622F1D">
      <w:pPr>
        <w:pStyle w:val="TF"/>
      </w:pPr>
      <w:bookmarkStart w:id="319" w:name="_CRFigure6_2_13_2"/>
      <w:r w:rsidRPr="0051736F">
        <w:t xml:space="preserve">Figure </w:t>
      </w:r>
      <w:bookmarkEnd w:id="319"/>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20" w:name="_CR6_2_14"/>
      <w:bookmarkStart w:id="321" w:name="_Toc209590299"/>
      <w:bookmarkEnd w:id="320"/>
      <w:r w:rsidRPr="0051736F">
        <w:rPr>
          <w:lang w:eastAsia="ko-KR"/>
        </w:rPr>
        <w:t>6.2.14</w:t>
      </w:r>
      <w:r w:rsidRPr="0051736F">
        <w:rPr>
          <w:lang w:eastAsia="ko-KR"/>
        </w:rPr>
        <w:tab/>
        <w:t>Analytics Collection from MDAF</w:t>
      </w:r>
      <w:bookmarkEnd w:id="321"/>
    </w:p>
    <w:p w14:paraId="50F503E2" w14:textId="4EE52B5E" w:rsidR="002B0A77" w:rsidRPr="0051736F" w:rsidRDefault="002B0A77" w:rsidP="002B0A77">
      <w:pPr>
        <w:pStyle w:val="Heading4"/>
        <w:rPr>
          <w:lang w:eastAsia="ko-KR"/>
        </w:rPr>
      </w:pPr>
      <w:bookmarkStart w:id="322" w:name="_CR6_2_14_1"/>
      <w:bookmarkStart w:id="323" w:name="_Toc209590300"/>
      <w:bookmarkEnd w:id="322"/>
      <w:r w:rsidRPr="0051736F">
        <w:rPr>
          <w:lang w:eastAsia="ko-KR"/>
        </w:rPr>
        <w:t>6.2.14.1</w:t>
      </w:r>
      <w:r w:rsidRPr="0051736F">
        <w:rPr>
          <w:lang w:eastAsia="ko-KR"/>
        </w:rPr>
        <w:tab/>
        <w:t>General</w:t>
      </w:r>
      <w:bookmarkEnd w:id="323"/>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24" w:name="_CR6_2_14_2"/>
      <w:bookmarkStart w:id="325" w:name="_Toc209590301"/>
      <w:bookmarkEnd w:id="324"/>
      <w:r w:rsidRPr="0051736F">
        <w:rPr>
          <w:lang w:eastAsia="ko-KR"/>
        </w:rPr>
        <w:lastRenderedPageBreak/>
        <w:t>6.2.14.2</w:t>
      </w:r>
      <w:r w:rsidRPr="0051736F">
        <w:rPr>
          <w:lang w:eastAsia="ko-KR"/>
        </w:rPr>
        <w:tab/>
        <w:t>Procedure for analytics collection from MDAF</w:t>
      </w:r>
      <w:bookmarkEnd w:id="325"/>
    </w:p>
    <w:bookmarkStart w:id="326" w:name="_MON_1766592652"/>
    <w:bookmarkEnd w:id="326"/>
    <w:p w14:paraId="0E0DFAF8" w14:textId="1DFDA543" w:rsidR="0070529D" w:rsidRPr="0051736F" w:rsidRDefault="0070529D" w:rsidP="005367F8">
      <w:pPr>
        <w:pStyle w:val="TH"/>
      </w:pPr>
      <w:r w:rsidRPr="0051736F">
        <w:object w:dxaOrig="7958" w:dyaOrig="4470" w14:anchorId="11DE7365">
          <v:shape id="_x0000_i1076" type="#_x0000_t75" style="width:398.25pt;height:225pt" o:ole="">
            <v:imagedata r:id="rId117" o:title=""/>
          </v:shape>
          <o:OLEObject Type="Embed" ProgID="Word.Document.12" ShapeID="_x0000_i1076" DrawAspect="Content" ObjectID="_1820210826" r:id="rId118">
            <o:FieldCodes>\s</o:FieldCodes>
          </o:OLEObject>
        </w:object>
      </w:r>
    </w:p>
    <w:p w14:paraId="3B988327" w14:textId="64B85126" w:rsidR="002B0A77" w:rsidRPr="0051736F" w:rsidRDefault="002B0A77" w:rsidP="00845430">
      <w:pPr>
        <w:pStyle w:val="TF"/>
      </w:pPr>
      <w:bookmarkStart w:id="327" w:name="_CRFigure6_2_14_21"/>
      <w:r w:rsidRPr="0051736F">
        <w:t xml:space="preserve">Figure </w:t>
      </w:r>
      <w:bookmarkEnd w:id="327"/>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28" w:name="_CR6_2A"/>
      <w:bookmarkStart w:id="329" w:name="_Toc209590302"/>
      <w:bookmarkEnd w:id="328"/>
      <w:r w:rsidRPr="0051736F">
        <w:rPr>
          <w:lang w:eastAsia="ko-KR"/>
        </w:rPr>
        <w:t>6.2A</w:t>
      </w:r>
      <w:r w:rsidRPr="0051736F">
        <w:rPr>
          <w:lang w:eastAsia="ko-KR"/>
        </w:rPr>
        <w:tab/>
        <w:t>Procedure for ML Model Provisioning</w:t>
      </w:r>
      <w:bookmarkEnd w:id="329"/>
    </w:p>
    <w:p w14:paraId="771E311E" w14:textId="77777777" w:rsidR="00FE3E1A" w:rsidRPr="0051736F" w:rsidRDefault="00FE3E1A" w:rsidP="00320244">
      <w:pPr>
        <w:pStyle w:val="Heading3"/>
        <w:rPr>
          <w:lang w:eastAsia="ko-KR"/>
        </w:rPr>
      </w:pPr>
      <w:bookmarkStart w:id="330" w:name="_CR6_2A_0"/>
      <w:bookmarkStart w:id="331" w:name="_Toc209590303"/>
      <w:bookmarkEnd w:id="330"/>
      <w:r w:rsidRPr="0051736F">
        <w:rPr>
          <w:lang w:eastAsia="ko-KR"/>
        </w:rPr>
        <w:t>6.2A.0</w:t>
      </w:r>
      <w:r w:rsidRPr="0051736F">
        <w:rPr>
          <w:lang w:eastAsia="ko-KR"/>
        </w:rPr>
        <w:tab/>
        <w:t>General</w:t>
      </w:r>
      <w:bookmarkEnd w:id="331"/>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32" w:name="_CR6_2A_1"/>
      <w:bookmarkStart w:id="333" w:name="_Toc209590304"/>
      <w:bookmarkEnd w:id="332"/>
      <w:r w:rsidRPr="0051736F">
        <w:rPr>
          <w:lang w:eastAsia="ko-KR"/>
        </w:rPr>
        <w:t>6.2A.1</w:t>
      </w:r>
      <w:r w:rsidRPr="0051736F">
        <w:rPr>
          <w:lang w:eastAsia="ko-KR"/>
        </w:rPr>
        <w:tab/>
        <w:t>ML Model Subscribe/Unsubscribe</w:t>
      </w:r>
      <w:bookmarkEnd w:id="333"/>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25pt" o:ole="">
            <v:imagedata r:id="rId119" o:title=""/>
          </v:shape>
          <o:OLEObject Type="Embed" ProgID="Visio.Drawing.15" ShapeID="_x0000_i1077" DrawAspect="Content" ObjectID="_1820210827" r:id="rId120"/>
        </w:object>
      </w:r>
    </w:p>
    <w:p w14:paraId="3DE848A3" w14:textId="4EF7087C" w:rsidR="00FE3E1A" w:rsidRPr="0051736F" w:rsidRDefault="00F37571" w:rsidP="00320244">
      <w:pPr>
        <w:pStyle w:val="TF"/>
        <w:rPr>
          <w:lang w:eastAsia="ko-KR"/>
        </w:rPr>
      </w:pPr>
      <w:bookmarkStart w:id="334" w:name="_CRFigure6_2A_11"/>
      <w:r w:rsidRPr="0051736F">
        <w:rPr>
          <w:lang w:eastAsia="ko-KR"/>
        </w:rPr>
        <w:t xml:space="preserve">Figure </w:t>
      </w:r>
      <w:bookmarkEnd w:id="334"/>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35" w:name="_CR6_2A_2"/>
      <w:bookmarkStart w:id="336" w:name="_Toc209590305"/>
      <w:bookmarkEnd w:id="335"/>
      <w:r w:rsidRPr="0051736F">
        <w:rPr>
          <w:lang w:eastAsia="zh-CN"/>
        </w:rPr>
        <w:t>6.2A.2</w:t>
      </w:r>
      <w:r w:rsidRPr="0051736F">
        <w:rPr>
          <w:lang w:eastAsia="zh-CN"/>
        </w:rPr>
        <w:tab/>
        <w:t>Contents of ML Model Provisioning</w:t>
      </w:r>
      <w:bookmarkEnd w:id="336"/>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lastRenderedPageBreak/>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3DDED357"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 xml:space="preserve">The ML Model retrieving procedure by the LMF from NWDAF containing MTLF and the applicability of the parameters of the contents of ML Model provisioning 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37" w:name="_CR6_2A_3"/>
      <w:bookmarkStart w:id="338" w:name="_Toc209590306"/>
      <w:bookmarkEnd w:id="337"/>
      <w:r w:rsidRPr="0051736F">
        <w:rPr>
          <w:lang w:eastAsia="zh-CN"/>
        </w:rPr>
        <w:t>6.2A.3</w:t>
      </w:r>
      <w:r w:rsidRPr="0051736F">
        <w:rPr>
          <w:lang w:eastAsia="zh-CN"/>
        </w:rPr>
        <w:tab/>
        <w:t>ML Model request</w:t>
      </w:r>
      <w:bookmarkEnd w:id="338"/>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pt;height:135pt" o:ole="">
            <v:imagedata r:id="rId121" o:title=""/>
          </v:shape>
          <o:OLEObject Type="Embed" ProgID="Word.Picture.8" ShapeID="_x0000_i1078" DrawAspect="Content" ObjectID="_1820210828" r:id="rId122"/>
        </w:object>
      </w:r>
    </w:p>
    <w:p w14:paraId="28372CFF" w14:textId="229DF443" w:rsidR="009832D0" w:rsidRPr="0051736F" w:rsidRDefault="009832D0" w:rsidP="009832D0">
      <w:pPr>
        <w:pStyle w:val="TF"/>
        <w:rPr>
          <w:lang w:eastAsia="zh-CN"/>
        </w:rPr>
      </w:pPr>
      <w:bookmarkStart w:id="339" w:name="_CRFigure6_2A_31"/>
      <w:r w:rsidRPr="0051736F">
        <w:rPr>
          <w:lang w:eastAsia="zh-CN"/>
        </w:rPr>
        <w:t xml:space="preserve">Figure </w:t>
      </w:r>
      <w:bookmarkEnd w:id="339"/>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40" w:name="_CR6_2B"/>
      <w:bookmarkStart w:id="341" w:name="_Toc209590307"/>
      <w:bookmarkEnd w:id="340"/>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41"/>
    </w:p>
    <w:p w14:paraId="0B9D885A" w14:textId="01BD7704" w:rsidR="001A1105" w:rsidRPr="0051736F" w:rsidRDefault="001A1105" w:rsidP="001A1105">
      <w:pPr>
        <w:pStyle w:val="Heading3"/>
        <w:rPr>
          <w:lang w:eastAsia="ko-KR"/>
        </w:rPr>
      </w:pPr>
      <w:bookmarkStart w:id="342" w:name="_CR6_2B_1"/>
      <w:bookmarkStart w:id="343" w:name="_Toc209590308"/>
      <w:bookmarkEnd w:id="342"/>
      <w:r w:rsidRPr="0051736F">
        <w:rPr>
          <w:lang w:eastAsia="ko-KR"/>
        </w:rPr>
        <w:t>6.2B.1</w:t>
      </w:r>
      <w:r w:rsidRPr="0051736F">
        <w:rPr>
          <w:lang w:eastAsia="ko-KR"/>
        </w:rPr>
        <w:tab/>
        <w:t>General</w:t>
      </w:r>
      <w:bookmarkEnd w:id="343"/>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44" w:name="_CR6_2B_2"/>
      <w:bookmarkStart w:id="345" w:name="_Toc209590309"/>
      <w:bookmarkEnd w:id="344"/>
      <w:r w:rsidRPr="0051736F">
        <w:rPr>
          <w:lang w:eastAsia="ko-KR"/>
        </w:rPr>
        <w:t>6.2B.2</w:t>
      </w:r>
      <w:r w:rsidRPr="0051736F">
        <w:rPr>
          <w:lang w:eastAsia="ko-KR"/>
        </w:rPr>
        <w:tab/>
        <w:t>Historical Data and Analytics storage</w:t>
      </w:r>
      <w:bookmarkEnd w:id="345"/>
    </w:p>
    <w:p w14:paraId="3E3238AB" w14:textId="5790723A" w:rsidR="001A1105" w:rsidRPr="0051736F" w:rsidRDefault="001A1105" w:rsidP="001A1105">
      <w:pPr>
        <w:rPr>
          <w:lang w:eastAsia="ko-KR"/>
        </w:rPr>
      </w:pPr>
      <w:r w:rsidRPr="0051736F">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46" w:name="_CRTable6_2B1"/>
      <w:r w:rsidRPr="0051736F">
        <w:t xml:space="preserve">Table </w:t>
      </w:r>
      <w:bookmarkEnd w:id="346"/>
      <w:r w:rsidRPr="0051736F">
        <w:t>6.2B-1: DataSetTag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p w14:paraId="3E055EDE" w14:textId="1BFD8C6B" w:rsidR="00D473A1" w:rsidRPr="0051736F" w:rsidRDefault="00D473A1" w:rsidP="00493B24">
      <w:pPr>
        <w:pStyle w:val="TH"/>
        <w:rPr>
          <w:lang w:eastAsia="ko-KR"/>
        </w:rPr>
      </w:pPr>
      <w:r w:rsidRPr="0051736F">
        <w:rPr>
          <w:rFonts w:eastAsia="DengXian"/>
        </w:rPr>
        <w:object w:dxaOrig="13051" w:dyaOrig="12391" w14:anchorId="6FC96390">
          <v:shape id="_x0000_i1079" type="#_x0000_t75" alt="" style="width:452.25pt;height:431.25pt" o:ole="">
            <v:imagedata r:id="rId123" o:title=""/>
          </v:shape>
          <o:OLEObject Type="Embed" ProgID="Visio.Drawing.11" ShapeID="_x0000_i1079" DrawAspect="Content" ObjectID="_1820210829" r:id="rId124"/>
        </w:object>
      </w:r>
    </w:p>
    <w:p w14:paraId="33F0E624" w14:textId="3F94797C" w:rsidR="001A1105" w:rsidRPr="0051736F" w:rsidRDefault="001A1105" w:rsidP="001A1105">
      <w:pPr>
        <w:pStyle w:val="TF"/>
        <w:rPr>
          <w:lang w:eastAsia="ko-KR"/>
        </w:rPr>
      </w:pPr>
      <w:bookmarkStart w:id="347" w:name="_CRFigure6_2B_21"/>
      <w:r w:rsidRPr="0051736F">
        <w:rPr>
          <w:lang w:eastAsia="ko-KR"/>
        </w:rPr>
        <w:t xml:space="preserve">Figure </w:t>
      </w:r>
      <w:bookmarkEnd w:id="347"/>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0CB57730" w:rsidR="001A1105" w:rsidRPr="0051736F" w:rsidRDefault="001A1105" w:rsidP="001A1105">
      <w:pPr>
        <w:pStyle w:val="B1"/>
        <w:rPr>
          <w:lang w:eastAsia="ko-KR"/>
        </w:rPr>
      </w:pPr>
      <w:r w:rsidRPr="0051736F">
        <w:rPr>
          <w:lang w:eastAsia="ko-KR"/>
        </w:rPr>
        <w:t>1.</w:t>
      </w:r>
      <w:r w:rsidRPr="0051736F">
        <w:rPr>
          <w:lang w:eastAsia="ko-KR"/>
        </w:rPr>
        <w:tab/>
        <w:t>The consumer sends data and/or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812D844"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1C65DF3" w14:textId="343F53D3" w:rsidR="001A1105" w:rsidRPr="0051736F" w:rsidRDefault="00CD1750" w:rsidP="001A1105">
      <w:pPr>
        <w:pStyle w:val="B1"/>
        <w:rPr>
          <w:lang w:eastAsia="ko-KR"/>
        </w:rPr>
      </w:pPr>
      <w:r w:rsidRPr="0051736F">
        <w:rPr>
          <w:lang w:eastAsia="ko-KR"/>
        </w:rPr>
        <w:lastRenderedPageBreak/>
        <w:t>4</w:t>
      </w:r>
      <w:r w:rsidR="001A1105" w:rsidRPr="0051736F">
        <w:rPr>
          <w:lang w:eastAsia="ko-KR"/>
        </w:rPr>
        <w:t>.</w:t>
      </w:r>
      <w:r w:rsidR="001A1105" w:rsidRPr="0051736F">
        <w:rPr>
          <w:lang w:eastAsia="ko-KR"/>
        </w:rPr>
        <w:tab/>
        <w:t>The ADRF sends Nadrf_DataManagement_StorageRequest Response message to the consumer indicating that data and/or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71859AC2"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51736F" w:rsidRDefault="001A1105" w:rsidP="001A1105">
      <w:pPr>
        <w:pStyle w:val="Heading3"/>
        <w:rPr>
          <w:lang w:eastAsia="ko-KR"/>
        </w:rPr>
      </w:pPr>
      <w:bookmarkStart w:id="348" w:name="_CR6_2B_3"/>
      <w:bookmarkStart w:id="349" w:name="_Toc209590310"/>
      <w:bookmarkEnd w:id="348"/>
      <w:r w:rsidRPr="0051736F">
        <w:rPr>
          <w:lang w:eastAsia="ko-KR"/>
        </w:rPr>
        <w:t>6.2B.3</w:t>
      </w:r>
      <w:r w:rsidRPr="0051736F">
        <w:rPr>
          <w:lang w:eastAsia="ko-KR"/>
        </w:rPr>
        <w:tab/>
        <w:t>Historical Data and Analytics Storage via Notifications</w:t>
      </w:r>
      <w:bookmarkEnd w:id="349"/>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p w14:paraId="06AE177B" w14:textId="0F70FA46" w:rsidR="00600870" w:rsidRPr="0051736F" w:rsidRDefault="00600870" w:rsidP="00493B24">
      <w:pPr>
        <w:pStyle w:val="TH"/>
        <w:rPr>
          <w:lang w:eastAsia="ko-KR"/>
        </w:rPr>
      </w:pPr>
      <w:r w:rsidRPr="0051736F">
        <w:object w:dxaOrig="14185" w:dyaOrig="25500" w14:anchorId="10650B58">
          <v:shape id="_x0000_i1080" type="#_x0000_t75" alt="" style="width:431.25pt;height:780pt" o:ole="">
            <v:imagedata r:id="rId125" o:title=""/>
          </v:shape>
          <o:OLEObject Type="Embed" ProgID="Visio.Drawing.11" ShapeID="_x0000_i1080" DrawAspect="Content" ObjectID="_1820210830" r:id="rId126"/>
        </w:object>
      </w:r>
    </w:p>
    <w:p w14:paraId="6BE60E41" w14:textId="21E91A99" w:rsidR="001A1105" w:rsidRPr="0051736F" w:rsidRDefault="001A1105" w:rsidP="001A1105">
      <w:pPr>
        <w:pStyle w:val="TF"/>
        <w:rPr>
          <w:lang w:eastAsia="ko-KR"/>
        </w:rPr>
      </w:pPr>
      <w:bookmarkStart w:id="350" w:name="_CRFigure6_2B_31"/>
      <w:r w:rsidRPr="0051736F">
        <w:rPr>
          <w:lang w:eastAsia="ko-KR"/>
        </w:rPr>
        <w:lastRenderedPageBreak/>
        <w:t xml:space="preserve">Figure </w:t>
      </w:r>
      <w:bookmarkEnd w:id="350"/>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01DF2DD2" w:rsidR="001A1105" w:rsidRPr="0051736F" w:rsidRDefault="001A1105" w:rsidP="001A1105">
      <w:pPr>
        <w:pStyle w:val="B1"/>
        <w:rPr>
          <w:lang w:eastAsia="ko-KR"/>
        </w:rPr>
      </w:pPr>
      <w:r w:rsidRPr="0051736F">
        <w:rPr>
          <w:lang w:eastAsia="ko-KR"/>
        </w:rPr>
        <w:t>1a-d.</w:t>
      </w:r>
      <w:r w:rsidRPr="0051736F">
        <w:rPr>
          <w:lang w:eastAsia="ko-KR"/>
        </w:rPr>
        <w:tab/>
        <w:t>Based on provisioning or based on reception of a DataManagement subscription request (e.g. see clause 6.2.6.3.2),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5644DC11"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04509AD8"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77777777" w:rsidR="00E9120F" w:rsidRPr="0051736F" w:rsidRDefault="00E9120F" w:rsidP="00E9120F">
      <w:pPr>
        <w:pStyle w:val="B1"/>
      </w:pPr>
      <w:r w:rsidRPr="0051736F">
        <w:t>12.</w:t>
      </w:r>
      <w:r w:rsidRPr="0051736F">
        <w:tab/>
        <w:t>If indicated by the Storage Approach, the ADRF sends a notification alerting the DCCF or NWDAF that data are about to be deleted.</w:t>
      </w:r>
    </w:p>
    <w:p w14:paraId="2D425AC4" w14:textId="77777777" w:rsidR="00E9120F" w:rsidRPr="0051736F" w:rsidRDefault="00E9120F" w:rsidP="00EE02E3">
      <w:pPr>
        <w:pStyle w:val="NO"/>
      </w:pPr>
      <w:r w:rsidRPr="0051736F">
        <w:lastRenderedPageBreak/>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487CC2FD" w:rsidR="00E9120F" w:rsidRPr="0051736F" w:rsidRDefault="00E9120F" w:rsidP="00E9120F">
      <w:pPr>
        <w:pStyle w:val="B1"/>
      </w:pPr>
      <w:r w:rsidRPr="0051736F">
        <w:tab/>
        <w:t>13.</w:t>
      </w:r>
      <w:r w:rsidRPr="0051736F">
        <w:tab/>
        <w:t>The DCCF or NWDAF indicate in the response to the ADRF whether they will retrieve the Data or Analytics</w:t>
      </w:r>
      <w:r w:rsidR="00D473A1" w:rsidRPr="0051736F">
        <w:t>.</w:t>
      </w:r>
    </w:p>
    <w:p w14:paraId="3220004D" w14:textId="138DD7C1" w:rsidR="00E9120F" w:rsidRPr="0051736F" w:rsidRDefault="00E9120F" w:rsidP="00E9120F">
      <w:pPr>
        <w:pStyle w:val="B1"/>
      </w:pPr>
      <w:r w:rsidRPr="0051736F">
        <w:tab/>
        <w:t>14.</w:t>
      </w:r>
      <w:r w:rsidRPr="0051736F">
        <w:tab/>
        <w:t>The DCCF or NWDAF may retrieve the Data or Analytics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1D19BCA4" w:rsidR="00E9120F" w:rsidRPr="0051736F" w:rsidRDefault="00E9120F" w:rsidP="00E9120F">
      <w:pPr>
        <w:pStyle w:val="B1"/>
      </w:pPr>
      <w:r w:rsidRPr="0051736F">
        <w:t>16a-b. The Data or Analytics Consumer indicates in the response to the NWDAF or DCCF whether it will retrieve the Data or Analytics</w:t>
      </w:r>
      <w:r w:rsidR="00D473A1" w:rsidRPr="0051736F">
        <w:t>.</w:t>
      </w:r>
    </w:p>
    <w:p w14:paraId="47BAC184" w14:textId="148074C5" w:rsidR="00E9120F" w:rsidRPr="0051736F" w:rsidRDefault="00E9120F" w:rsidP="00E9120F">
      <w:pPr>
        <w:pStyle w:val="B1"/>
      </w:pPr>
      <w:r w:rsidRPr="0051736F">
        <w:t>17. The DCCF or NWDAF indicate in the response to the ADRF whether the consumer will retrieve the Data or Analytics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206DFDD3" w:rsidR="00E9120F" w:rsidRPr="0051736F" w:rsidRDefault="00E9120F" w:rsidP="00E9120F">
      <w:pPr>
        <w:pStyle w:val="B1"/>
      </w:pPr>
      <w:r w:rsidRPr="0051736F">
        <w:t>19a-b.</w:t>
      </w:r>
      <w:r w:rsidRPr="0051736F">
        <w:tab/>
        <w:t>The NWDAF or DCCF determines that the lifetime of the stored data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51" w:name="_CR6_2B_4"/>
      <w:bookmarkStart w:id="352" w:name="_Toc209590311"/>
      <w:bookmarkEnd w:id="351"/>
      <w:r w:rsidRPr="0051736F">
        <w:rPr>
          <w:lang w:eastAsia="ko-KR"/>
        </w:rPr>
        <w:lastRenderedPageBreak/>
        <w:t>6.2B.4</w:t>
      </w:r>
      <w:r w:rsidRPr="0051736F">
        <w:rPr>
          <w:lang w:eastAsia="ko-KR"/>
        </w:rPr>
        <w:tab/>
        <w:t>Data removal from an ADRF</w:t>
      </w:r>
      <w:bookmarkEnd w:id="352"/>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1" type="#_x0000_t75" alt="" style="width:420pt;height:201.75pt" o:ole="">
            <v:imagedata r:id="rId127" o:title=""/>
          </v:shape>
          <o:OLEObject Type="Embed" ProgID="Visio.Drawing.11" ShapeID="_x0000_i1081" DrawAspect="Content" ObjectID="_1820210831" r:id="rId128"/>
        </w:object>
      </w:r>
    </w:p>
    <w:p w14:paraId="642A4C06" w14:textId="6298D3B9" w:rsidR="001A1105" w:rsidRPr="0051736F" w:rsidRDefault="001A1105" w:rsidP="001A1105">
      <w:pPr>
        <w:pStyle w:val="TF"/>
        <w:rPr>
          <w:lang w:eastAsia="ko-KR"/>
        </w:rPr>
      </w:pPr>
      <w:bookmarkStart w:id="353" w:name="_CRFigure6_2B_41"/>
      <w:r w:rsidRPr="0051736F">
        <w:rPr>
          <w:lang w:eastAsia="ko-KR"/>
        </w:rPr>
        <w:t xml:space="preserve">Figure </w:t>
      </w:r>
      <w:bookmarkEnd w:id="353"/>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54" w:name="_CR6_2B_5"/>
      <w:bookmarkStart w:id="355" w:name="_Toc209590312"/>
      <w:bookmarkEnd w:id="354"/>
      <w:r w:rsidRPr="0051736F">
        <w:rPr>
          <w:lang w:eastAsia="ko-KR"/>
        </w:rPr>
        <w:t>6.2B.5</w:t>
      </w:r>
      <w:r w:rsidRPr="0051736F">
        <w:rPr>
          <w:lang w:eastAsia="ko-KR"/>
        </w:rPr>
        <w:tab/>
        <w:t>ML Model Storage in ADRF</w:t>
      </w:r>
      <w:bookmarkEnd w:id="355"/>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2" type="#_x0000_t75" style="width:364.5pt;height:189pt" o:ole="">
            <v:imagedata r:id="rId129" o:title=""/>
          </v:shape>
          <o:OLEObject Type="Embed" ProgID="Word.Picture.8" ShapeID="_x0000_i1082" DrawAspect="Content" ObjectID="_1820210832" r:id="rId130"/>
        </w:object>
      </w:r>
    </w:p>
    <w:p w14:paraId="56DF8CEC" w14:textId="0854BF85" w:rsidR="00F35227" w:rsidRPr="0051736F" w:rsidRDefault="00F35227" w:rsidP="00F35227">
      <w:pPr>
        <w:pStyle w:val="TF"/>
      </w:pPr>
      <w:bookmarkStart w:id="356" w:name="_CRFigure6_2B_51"/>
      <w:r w:rsidRPr="0051736F">
        <w:t xml:space="preserve">Figure </w:t>
      </w:r>
      <w:bookmarkEnd w:id="356"/>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57" w:name="_CR6_2B_6"/>
      <w:bookmarkStart w:id="358" w:name="_Toc209590313"/>
      <w:bookmarkEnd w:id="357"/>
      <w:r w:rsidRPr="0051736F">
        <w:rPr>
          <w:lang w:eastAsia="ko-KR"/>
        </w:rPr>
        <w:t>6.2B.6</w:t>
      </w:r>
      <w:r w:rsidRPr="0051736F">
        <w:rPr>
          <w:lang w:eastAsia="ko-KR"/>
        </w:rPr>
        <w:tab/>
        <w:t>ML Model removal from ADRF</w:t>
      </w:r>
      <w:bookmarkEnd w:id="358"/>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59" w:name="_MON_1740664009"/>
    <w:bookmarkEnd w:id="359"/>
    <w:p w14:paraId="6E6780A9" w14:textId="438FA782" w:rsidR="00F35227" w:rsidRPr="0051736F" w:rsidRDefault="000412E0" w:rsidP="00F35227">
      <w:pPr>
        <w:pStyle w:val="TH"/>
      </w:pPr>
      <w:r w:rsidRPr="0051736F">
        <w:object w:dxaOrig="6993" w:dyaOrig="3668" w14:anchorId="6D3D9419">
          <v:shape id="_x0000_i1083" type="#_x0000_t75" style="width:351pt;height:182.25pt" o:ole="">
            <v:imagedata r:id="rId131" o:title=""/>
          </v:shape>
          <o:OLEObject Type="Embed" ProgID="Word.Picture.8" ShapeID="_x0000_i1083" DrawAspect="Content" ObjectID="_1820210833" r:id="rId132"/>
        </w:object>
      </w:r>
    </w:p>
    <w:p w14:paraId="13BFBDB9" w14:textId="1987277E" w:rsidR="00F35227" w:rsidRPr="0051736F" w:rsidRDefault="000412E0" w:rsidP="00F35227">
      <w:pPr>
        <w:pStyle w:val="TF"/>
      </w:pPr>
      <w:bookmarkStart w:id="360" w:name="_CRFigure6_2B_61"/>
      <w:r w:rsidRPr="0051736F">
        <w:t xml:space="preserve">Figure </w:t>
      </w:r>
      <w:bookmarkEnd w:id="360"/>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361" w:name="_CR6_2B_7"/>
      <w:bookmarkStart w:id="362" w:name="_Toc209590314"/>
      <w:bookmarkEnd w:id="361"/>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62"/>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4" type="#_x0000_t75" style="width:480pt;height:246pt" o:ole="">
            <v:imagedata r:id="rId133" o:title=""/>
          </v:shape>
          <o:OLEObject Type="Embed" ProgID="Word.Document.8" ShapeID="_x0000_i1084" DrawAspect="Content" ObjectID="_1820210834" r:id="rId134"/>
        </w:object>
      </w:r>
    </w:p>
    <w:p w14:paraId="3115D05E" w14:textId="49B192D3" w:rsidR="0021142F" w:rsidRPr="0051736F" w:rsidRDefault="0021142F" w:rsidP="0021142F">
      <w:pPr>
        <w:pStyle w:val="TF"/>
      </w:pPr>
      <w:bookmarkStart w:id="363" w:name="_CRFigure6_2B_71"/>
      <w:r w:rsidRPr="0051736F">
        <w:t xml:space="preserve">Figure </w:t>
      </w:r>
      <w:bookmarkEnd w:id="363"/>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64" w:name="_CR6_2C"/>
      <w:bookmarkStart w:id="365" w:name="_Toc209590315"/>
      <w:bookmarkEnd w:id="364"/>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65"/>
    </w:p>
    <w:p w14:paraId="62C0607B" w14:textId="41E6D564" w:rsidR="00F85D69" w:rsidRPr="0051736F" w:rsidRDefault="00F85D69" w:rsidP="00A44BE1">
      <w:pPr>
        <w:pStyle w:val="Heading3"/>
        <w:rPr>
          <w:lang w:eastAsia="ko-KR"/>
        </w:rPr>
      </w:pPr>
      <w:bookmarkStart w:id="366" w:name="_CR6_2C_1"/>
      <w:bookmarkStart w:id="367" w:name="_Toc209590316"/>
      <w:bookmarkEnd w:id="366"/>
      <w:r w:rsidRPr="0051736F">
        <w:rPr>
          <w:lang w:eastAsia="ko-KR"/>
        </w:rPr>
        <w:t>6.2C.1</w:t>
      </w:r>
      <w:r w:rsidR="00B07CE1" w:rsidRPr="0051736F">
        <w:rPr>
          <w:lang w:eastAsia="ko-KR"/>
        </w:rPr>
        <w:tab/>
        <w:t>General</w:t>
      </w:r>
      <w:bookmarkEnd w:id="367"/>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68" w:name="_CR6_2C_2"/>
      <w:bookmarkStart w:id="369" w:name="_Toc209590317"/>
      <w:bookmarkEnd w:id="368"/>
      <w:r w:rsidRPr="0051736F">
        <w:rPr>
          <w:lang w:eastAsia="ko-KR"/>
        </w:rPr>
        <w:t>6.2C.2</w:t>
      </w:r>
      <w:r w:rsidRPr="0051736F">
        <w:rPr>
          <w:lang w:eastAsia="ko-KR"/>
        </w:rPr>
        <w:tab/>
        <w:t>Procedures</w:t>
      </w:r>
      <w:bookmarkEnd w:id="369"/>
    </w:p>
    <w:p w14:paraId="514B20A9" w14:textId="110EF10C" w:rsidR="00B07CE1" w:rsidRPr="0051736F" w:rsidRDefault="00B07CE1" w:rsidP="00A44BE1">
      <w:pPr>
        <w:pStyle w:val="Heading4"/>
        <w:rPr>
          <w:lang w:eastAsia="ko-KR"/>
        </w:rPr>
      </w:pPr>
      <w:bookmarkStart w:id="370" w:name="_CR6_2C_2_1"/>
      <w:bookmarkStart w:id="371" w:name="_Toc209590318"/>
      <w:bookmarkEnd w:id="370"/>
      <w:r w:rsidRPr="0051736F">
        <w:rPr>
          <w:lang w:eastAsia="ko-KR"/>
        </w:rPr>
        <w:t>6.2C.2.1</w:t>
      </w:r>
      <w:r w:rsidRPr="0051736F">
        <w:rPr>
          <w:lang w:eastAsia="ko-KR"/>
        </w:rPr>
        <w:tab/>
        <w:t>Registration and Discovery procedure for Federated Learning</w:t>
      </w:r>
      <w:bookmarkEnd w:id="371"/>
    </w:p>
    <w:p w14:paraId="5545496A" w14:textId="5D96E825" w:rsidR="009639E1" w:rsidRPr="0051736F" w:rsidRDefault="009639E1" w:rsidP="00C76F30">
      <w:pPr>
        <w:pStyle w:val="TH"/>
      </w:pPr>
      <w:r w:rsidRPr="0051736F">
        <w:object w:dxaOrig="9356" w:dyaOrig="7510" w14:anchorId="04A551F1">
          <v:shape id="_x0000_i1085" type="#_x0000_t75" style="width:468pt;height:371.25pt" o:ole="">
            <v:imagedata r:id="rId135" o:title=""/>
          </v:shape>
          <o:OLEObject Type="Embed" ProgID="Word.Picture.8" ShapeID="_x0000_i1085" DrawAspect="Content" ObjectID="_1820210835" r:id="rId136"/>
        </w:object>
      </w:r>
    </w:p>
    <w:p w14:paraId="6F850620" w14:textId="4B2F1ACA" w:rsidR="00B07CE1" w:rsidRPr="0051736F" w:rsidRDefault="00B07CE1" w:rsidP="00B07CE1">
      <w:pPr>
        <w:pStyle w:val="TF"/>
      </w:pPr>
      <w:bookmarkStart w:id="372" w:name="_CRFigure6_2C_2_11"/>
      <w:r w:rsidRPr="0051736F">
        <w:t xml:space="preserve">Figure </w:t>
      </w:r>
      <w:bookmarkEnd w:id="372"/>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73" w:name="_CR6_2C_2_2"/>
      <w:bookmarkStart w:id="374" w:name="_Toc209590319"/>
      <w:bookmarkEnd w:id="373"/>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374"/>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6" type="#_x0000_t75" style="width:480pt;height:343.5pt" o:ole="">
            <v:imagedata r:id="rId137" o:title=""/>
          </v:shape>
          <o:OLEObject Type="Embed" ProgID="Visio.Drawing.15" ShapeID="_x0000_i1086" DrawAspect="Content" ObjectID="_1820210836" r:id="rId138"/>
        </w:object>
      </w:r>
    </w:p>
    <w:p w14:paraId="40865B08" w14:textId="1E727605" w:rsidR="00F85D69" w:rsidRPr="0051736F" w:rsidRDefault="00F85D69" w:rsidP="00F85D69">
      <w:pPr>
        <w:pStyle w:val="TF"/>
        <w:rPr>
          <w:lang w:eastAsia="ko-KR"/>
        </w:rPr>
      </w:pPr>
      <w:bookmarkStart w:id="375" w:name="_CRFigure6_2C_2_21"/>
      <w:r w:rsidRPr="0051736F">
        <w:rPr>
          <w:lang w:eastAsia="ko-KR"/>
        </w:rPr>
        <w:t xml:space="preserve">Figure </w:t>
      </w:r>
      <w:bookmarkEnd w:id="375"/>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w:t>
      </w:r>
      <w:r w:rsidRPr="0051736F">
        <w:rPr>
          <w:lang w:eastAsia="ko-KR"/>
        </w:rPr>
        <w:lastRenderedPageBreak/>
        <w:t>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lastRenderedPageBreak/>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76" w:name="_CR6_2C_2_3"/>
      <w:bookmarkStart w:id="377" w:name="_Toc209590320"/>
      <w:bookmarkEnd w:id="376"/>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77"/>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7" type="#_x0000_t75" style="width:452.25pt;height:250.5pt" o:ole="">
            <v:imagedata r:id="rId139" o:title=""/>
          </v:shape>
          <o:OLEObject Type="Embed" ProgID="Visio.Drawing.15" ShapeID="_x0000_i1087" DrawAspect="Content" ObjectID="_1820210837" r:id="rId140"/>
        </w:object>
      </w:r>
    </w:p>
    <w:p w14:paraId="2EAFF7E4" w14:textId="5D2D43F1" w:rsidR="00642CBB" w:rsidRPr="0051736F" w:rsidRDefault="00642CBB" w:rsidP="00AA1B30">
      <w:pPr>
        <w:pStyle w:val="TF"/>
      </w:pPr>
      <w:bookmarkStart w:id="378" w:name="_CRFigure6_2C_2_31"/>
      <w:r w:rsidRPr="0051736F">
        <w:t xml:space="preserve">Figure </w:t>
      </w:r>
      <w:bookmarkEnd w:id="378"/>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lastRenderedPageBreak/>
        <w:t>1a.</w:t>
      </w:r>
      <w:r w:rsidRPr="0051736F">
        <w:tab/>
        <w:t xml:space="preserve">FL Server NWDAF may get the updated status of current FL Client NWDAF(s) via NRF by using Nnrf_NFManagement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79" w:name="_CR6_2D"/>
      <w:bookmarkStart w:id="380" w:name="_Toc209590321"/>
      <w:bookmarkEnd w:id="379"/>
      <w:r w:rsidRPr="0051736F">
        <w:rPr>
          <w:lang w:eastAsia="zh-CN"/>
        </w:rPr>
        <w:lastRenderedPageBreak/>
        <w:t>6.2D</w:t>
      </w:r>
      <w:r w:rsidRPr="0051736F">
        <w:rPr>
          <w:lang w:eastAsia="zh-CN"/>
        </w:rPr>
        <w:tab/>
        <w:t>AnLF Analytics Accuracy Monitoring Procedures</w:t>
      </w:r>
      <w:bookmarkEnd w:id="380"/>
    </w:p>
    <w:p w14:paraId="560E78E5" w14:textId="13DC93D2" w:rsidR="004F31F2" w:rsidRPr="0051736F" w:rsidRDefault="004F31F2" w:rsidP="004F31F2">
      <w:pPr>
        <w:pStyle w:val="Heading3"/>
        <w:rPr>
          <w:lang w:eastAsia="zh-CN"/>
        </w:rPr>
      </w:pPr>
      <w:bookmarkStart w:id="381" w:name="_CR6_2D_1"/>
      <w:bookmarkStart w:id="382" w:name="_Toc209590322"/>
      <w:bookmarkEnd w:id="381"/>
      <w:r w:rsidRPr="0051736F">
        <w:rPr>
          <w:lang w:eastAsia="zh-CN"/>
        </w:rPr>
        <w:t>6.2D.1</w:t>
      </w:r>
      <w:r w:rsidRPr="0051736F">
        <w:rPr>
          <w:lang w:eastAsia="zh-CN"/>
        </w:rPr>
        <w:tab/>
        <w:t>General</w:t>
      </w:r>
      <w:bookmarkEnd w:id="382"/>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83" w:name="_CR6_2D_2"/>
      <w:bookmarkStart w:id="384" w:name="_Toc209590323"/>
      <w:bookmarkEnd w:id="383"/>
      <w:r w:rsidRPr="0051736F">
        <w:rPr>
          <w:lang w:eastAsia="zh-CN"/>
        </w:rPr>
        <w:t>6.2D.2</w:t>
      </w:r>
      <w:r w:rsidRPr="0051736F">
        <w:rPr>
          <w:lang w:eastAsia="zh-CN"/>
        </w:rPr>
        <w:tab/>
        <w:t>Procedures for Analytics Accuracy Information Subscription</w:t>
      </w:r>
      <w:bookmarkEnd w:id="384"/>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85" w:name="_MON_1744227971"/>
    <w:bookmarkEnd w:id="385"/>
    <w:p w14:paraId="3EE3B694" w14:textId="1CF29BE1" w:rsidR="00DE3E1C" w:rsidRPr="0051736F" w:rsidRDefault="00DE3E1C" w:rsidP="005367F8">
      <w:pPr>
        <w:pStyle w:val="TH"/>
      </w:pPr>
      <w:r w:rsidRPr="0051736F">
        <w:rPr>
          <w:lang w:eastAsia="ko-KR"/>
        </w:rPr>
        <w:object w:dxaOrig="7890" w:dyaOrig="9621" w14:anchorId="1FA87739">
          <v:shape id="_x0000_i1088" type="#_x0000_t75" style="width:394.5pt;height:480.75pt" o:ole="">
            <v:imagedata r:id="rId141" o:title=""/>
          </v:shape>
          <o:OLEObject Type="Embed" ProgID="Word.Document.12" ShapeID="_x0000_i1088" DrawAspect="Content" ObjectID="_1820210838" r:id="rId142"/>
        </w:object>
      </w:r>
    </w:p>
    <w:p w14:paraId="425773E7" w14:textId="3F3A693A" w:rsidR="004F31F2" w:rsidRPr="0051736F" w:rsidRDefault="004F31F2" w:rsidP="004F31F2">
      <w:pPr>
        <w:pStyle w:val="TF"/>
      </w:pPr>
      <w:bookmarkStart w:id="386" w:name="_CRFigure6_2D_21"/>
      <w:r w:rsidRPr="0051736F">
        <w:t xml:space="preserve">Figure </w:t>
      </w:r>
      <w:bookmarkEnd w:id="386"/>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87" w:name="_CR6_2D_3"/>
      <w:bookmarkStart w:id="388" w:name="_Toc209590324"/>
      <w:bookmarkEnd w:id="387"/>
      <w:r w:rsidRPr="0051736F">
        <w:rPr>
          <w:lang w:eastAsia="zh-CN"/>
        </w:rPr>
        <w:t>6.2D.3</w:t>
      </w:r>
      <w:r w:rsidRPr="0051736F">
        <w:rPr>
          <w:lang w:eastAsia="zh-CN"/>
        </w:rPr>
        <w:tab/>
        <w:t>Procedures for Analytics Accuracy Information Request</w:t>
      </w:r>
      <w:bookmarkEnd w:id="388"/>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389" w:name="_MON_1746434299"/>
    <w:bookmarkEnd w:id="389"/>
    <w:p w14:paraId="3FCBAA5A" w14:textId="36341B9F" w:rsidR="00DE3E1C" w:rsidRPr="0051736F" w:rsidRDefault="00DE3E1C" w:rsidP="005367F8">
      <w:pPr>
        <w:pStyle w:val="TH"/>
      </w:pPr>
      <w:r w:rsidRPr="0051736F">
        <w:rPr>
          <w:szCs w:val="24"/>
          <w:lang w:eastAsia="ko-KR"/>
        </w:rPr>
        <w:object w:dxaOrig="7890" w:dyaOrig="5751" w14:anchorId="1CD86F57">
          <v:shape id="_x0000_i1089" type="#_x0000_t75" alt="" style="width:394.5pt;height:287.25pt" o:ole="">
            <v:imagedata r:id="rId143" o:title=""/>
          </v:shape>
          <o:OLEObject Type="Embed" ProgID="Word.Document.12" ShapeID="_x0000_i1089" DrawAspect="Content" ObjectID="_1820210839" r:id="rId144"/>
        </w:object>
      </w:r>
    </w:p>
    <w:p w14:paraId="7D0F77A9" w14:textId="77E5A3D9" w:rsidR="00EE1DF3" w:rsidRPr="0051736F" w:rsidRDefault="00EE1DF3" w:rsidP="00EE1DF3">
      <w:pPr>
        <w:pStyle w:val="TF"/>
      </w:pPr>
      <w:bookmarkStart w:id="390" w:name="_CRFigure6_2D_31"/>
      <w:r w:rsidRPr="0051736F">
        <w:t xml:space="preserve">Figure </w:t>
      </w:r>
      <w:bookmarkEnd w:id="390"/>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391" w:name="_CR6_2E"/>
      <w:bookmarkStart w:id="392" w:name="_Toc209590325"/>
      <w:bookmarkEnd w:id="391"/>
      <w:r w:rsidRPr="0051736F">
        <w:rPr>
          <w:lang w:eastAsia="zh-CN"/>
        </w:rPr>
        <w:t>6.2E</w:t>
      </w:r>
      <w:r w:rsidRPr="0051736F">
        <w:rPr>
          <w:lang w:eastAsia="zh-CN"/>
        </w:rPr>
        <w:tab/>
        <w:t>MTLF-based ML Model Accuracy Monitoring</w:t>
      </w:r>
      <w:bookmarkEnd w:id="392"/>
    </w:p>
    <w:p w14:paraId="27202695" w14:textId="2BF1C37C" w:rsidR="00D86AAF" w:rsidRPr="0051736F" w:rsidRDefault="00D86AAF" w:rsidP="00D86AAF">
      <w:pPr>
        <w:pStyle w:val="Heading3"/>
        <w:rPr>
          <w:lang w:eastAsia="zh-CN"/>
        </w:rPr>
      </w:pPr>
      <w:bookmarkStart w:id="393" w:name="_CR6_2E_1"/>
      <w:bookmarkStart w:id="394" w:name="_Toc209590326"/>
      <w:bookmarkEnd w:id="393"/>
      <w:r w:rsidRPr="0051736F">
        <w:rPr>
          <w:lang w:eastAsia="zh-CN"/>
        </w:rPr>
        <w:t>6.2E.1</w:t>
      </w:r>
      <w:r w:rsidRPr="0051736F">
        <w:rPr>
          <w:lang w:eastAsia="zh-CN"/>
        </w:rPr>
        <w:tab/>
        <w:t>General</w:t>
      </w:r>
      <w:bookmarkEnd w:id="394"/>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395" w:name="_CR6_2E_2"/>
      <w:bookmarkStart w:id="396" w:name="_Toc209590327"/>
      <w:bookmarkEnd w:id="395"/>
      <w:r w:rsidRPr="0051736F">
        <w:rPr>
          <w:lang w:eastAsia="zh-CN"/>
        </w:rPr>
        <w:t>6.2E.2</w:t>
      </w:r>
      <w:r w:rsidRPr="0051736F">
        <w:rPr>
          <w:lang w:eastAsia="zh-CN"/>
        </w:rPr>
        <w:tab/>
        <w:t>Procedure for MTLF-based ML Model Accuracy Monitoring</w:t>
      </w:r>
      <w:bookmarkEnd w:id="396"/>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0" type="#_x0000_t75" style="width:480pt;height:383.25pt" o:ole="">
            <v:imagedata r:id="rId145" o:title=""/>
          </v:shape>
          <o:OLEObject Type="Embed" ProgID="Visio.Drawing.15" ShapeID="_x0000_i1090" DrawAspect="Content" ObjectID="_1820210840" r:id="rId146"/>
        </w:object>
      </w:r>
    </w:p>
    <w:p w14:paraId="69473394" w14:textId="624D16CB" w:rsidR="00D86AAF" w:rsidRPr="0051736F" w:rsidRDefault="00D86AAF" w:rsidP="00D86AAF">
      <w:pPr>
        <w:pStyle w:val="TF"/>
      </w:pPr>
      <w:bookmarkStart w:id="397" w:name="_CRFigure6_2E_21"/>
      <w:r w:rsidRPr="0051736F">
        <w:t xml:space="preserve">Figure </w:t>
      </w:r>
      <w:bookmarkEnd w:id="397"/>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398" w:name="_CR6_2E_3"/>
      <w:bookmarkStart w:id="399" w:name="_Toc209590328"/>
      <w:bookmarkEnd w:id="398"/>
      <w:r w:rsidRPr="0051736F">
        <w:rPr>
          <w:lang w:eastAsia="zh-CN"/>
        </w:rPr>
        <w:t>6.2E.3</w:t>
      </w:r>
      <w:r w:rsidRPr="0051736F">
        <w:rPr>
          <w:lang w:eastAsia="zh-CN"/>
        </w:rPr>
        <w:tab/>
        <w:t>Procedure for AnLF-assisted MTLF ML Models Accuracy Monitoring</w:t>
      </w:r>
      <w:bookmarkEnd w:id="399"/>
    </w:p>
    <w:p w14:paraId="1EFDC0CC" w14:textId="7374067E" w:rsidR="00E916AA" w:rsidRPr="0051736F" w:rsidRDefault="00E916AA" w:rsidP="00E916AA">
      <w:pPr>
        <w:pStyle w:val="Heading4"/>
        <w:rPr>
          <w:lang w:eastAsia="zh-CN"/>
        </w:rPr>
      </w:pPr>
      <w:bookmarkStart w:id="400" w:name="_CR6_2E_3_1"/>
      <w:bookmarkStart w:id="401" w:name="_Toc209590329"/>
      <w:bookmarkEnd w:id="400"/>
      <w:r w:rsidRPr="0051736F">
        <w:rPr>
          <w:lang w:eastAsia="zh-CN"/>
        </w:rPr>
        <w:t>6.2E.3.1</w:t>
      </w:r>
      <w:r w:rsidRPr="0051736F">
        <w:rPr>
          <w:lang w:eastAsia="zh-CN"/>
        </w:rPr>
        <w:tab/>
        <w:t>General</w:t>
      </w:r>
      <w:bookmarkEnd w:id="401"/>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02" w:name="_CR6_2E_3_2"/>
      <w:bookmarkStart w:id="403" w:name="_Toc209590330"/>
      <w:bookmarkEnd w:id="402"/>
      <w:r w:rsidRPr="0051736F">
        <w:rPr>
          <w:lang w:eastAsia="zh-CN"/>
        </w:rPr>
        <w:t>6.2E.3.2</w:t>
      </w:r>
      <w:r w:rsidRPr="0051736F">
        <w:rPr>
          <w:lang w:eastAsia="zh-CN"/>
        </w:rPr>
        <w:tab/>
        <w:t>Procedures for registering the monitoring of the analytics accuracy of an ML Model</w:t>
      </w:r>
      <w:bookmarkEnd w:id="403"/>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04" w:name="_MON_1757231884"/>
    <w:bookmarkEnd w:id="404"/>
    <w:p w14:paraId="08C05B13" w14:textId="5645E4C2" w:rsidR="001D2B3B" w:rsidRPr="0051736F" w:rsidRDefault="001D2B3B" w:rsidP="005367F8">
      <w:pPr>
        <w:pStyle w:val="TH"/>
      </w:pPr>
      <w:r w:rsidRPr="0051736F">
        <w:object w:dxaOrig="8080" w:dyaOrig="4392" w14:anchorId="0109210F">
          <v:shape id="_x0000_i1091" type="#_x0000_t75" style="width:404.25pt;height:217.5pt" o:ole="">
            <v:imagedata r:id="rId147" o:title=""/>
          </v:shape>
          <o:OLEObject Type="Embed" ProgID="Word.Picture.8" ShapeID="_x0000_i1091" DrawAspect="Content" ObjectID="_1820210841" r:id="rId148"/>
        </w:object>
      </w:r>
    </w:p>
    <w:p w14:paraId="4D533813" w14:textId="374FBADC" w:rsidR="00E916AA" w:rsidRPr="0051736F" w:rsidRDefault="004F31F2" w:rsidP="00E916AA">
      <w:pPr>
        <w:pStyle w:val="TF"/>
      </w:pPr>
      <w:bookmarkStart w:id="405" w:name="_CRFigure6_2E_3_21"/>
      <w:r w:rsidRPr="0051736F">
        <w:t xml:space="preserve">Figure </w:t>
      </w:r>
      <w:bookmarkEnd w:id="405"/>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06" w:name="_CR6_2E_3_3"/>
      <w:bookmarkStart w:id="407" w:name="_Toc209590331"/>
      <w:bookmarkEnd w:id="406"/>
      <w:r w:rsidRPr="0051736F">
        <w:lastRenderedPageBreak/>
        <w:t>6.2E.3.3</w:t>
      </w:r>
      <w:r w:rsidRPr="0051736F">
        <w:tab/>
        <w:t xml:space="preserve">Procedures for monitoring the analytics accuracy of an </w:t>
      </w:r>
      <w:r w:rsidR="00AD0C80" w:rsidRPr="0051736F">
        <w:t>ML Model</w:t>
      </w:r>
      <w:bookmarkEnd w:id="407"/>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2" type="#_x0000_t75" style="width:480pt;height:328.5pt" o:ole="">
            <v:imagedata r:id="rId149" o:title=""/>
          </v:shape>
          <o:OLEObject Type="Embed" ProgID="Visio.Drawing.15" ShapeID="_x0000_i1092" DrawAspect="Content" ObjectID="_1820210842" r:id="rId150"/>
        </w:object>
      </w:r>
    </w:p>
    <w:p w14:paraId="2C1EA71E" w14:textId="6352D357" w:rsidR="004F31F2" w:rsidRPr="0051736F" w:rsidRDefault="004F31F2" w:rsidP="004F31F2">
      <w:pPr>
        <w:pStyle w:val="TF"/>
      </w:pPr>
      <w:bookmarkStart w:id="408" w:name="_CRFigure6_2E_3_31"/>
      <w:r w:rsidRPr="0051736F">
        <w:t xml:space="preserve">Figure </w:t>
      </w:r>
      <w:bookmarkEnd w:id="408"/>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09" w:name="_CR6_2E_4"/>
      <w:bookmarkStart w:id="410" w:name="_Toc209590332"/>
      <w:bookmarkEnd w:id="409"/>
      <w:r w:rsidRPr="0051736F">
        <w:rPr>
          <w:lang w:eastAsia="ko-KR"/>
        </w:rPr>
        <w:lastRenderedPageBreak/>
        <w:t>6.2E.4</w:t>
      </w:r>
      <w:r w:rsidRPr="0051736F">
        <w:rPr>
          <w:lang w:eastAsia="ko-KR"/>
        </w:rPr>
        <w:tab/>
        <w:t>Procedure for MTLF-based AI/ML model performance monitoring for LMF-based AI/ML Positioning</w:t>
      </w:r>
      <w:bookmarkEnd w:id="410"/>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4" type="#_x0000_t75" style="width:442.5pt;height:384pt" o:ole="">
            <v:imagedata r:id="rId151" o:title=""/>
          </v:shape>
          <o:OLEObject Type="Embed" ProgID="Visio.Drawing.15" ShapeID="_x0000_i1094" DrawAspect="Content" ObjectID="_1820210843" r:id="rId152"/>
        </w:object>
      </w:r>
    </w:p>
    <w:p w14:paraId="5B970B75" w14:textId="20CC8C76" w:rsidR="00F230D7" w:rsidRPr="0051736F" w:rsidRDefault="00F230D7" w:rsidP="00F230D7">
      <w:pPr>
        <w:pStyle w:val="TF"/>
        <w:rPr>
          <w:lang w:eastAsia="ko-KR"/>
        </w:rPr>
      </w:pPr>
      <w:bookmarkStart w:id="411" w:name="_CRFigure6_2E_41"/>
      <w:r w:rsidRPr="0051736F">
        <w:rPr>
          <w:lang w:eastAsia="ko-KR"/>
        </w:rPr>
        <w:t xml:space="preserve">Figure </w:t>
      </w:r>
      <w:bookmarkEnd w:id="411"/>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12" w:name="_CR6_2F"/>
      <w:bookmarkStart w:id="413" w:name="_Toc209590333"/>
      <w:bookmarkEnd w:id="412"/>
      <w:r w:rsidRPr="0051736F">
        <w:rPr>
          <w:lang w:eastAsia="ko-KR"/>
        </w:rPr>
        <w:lastRenderedPageBreak/>
        <w:t>6.2F</w:t>
      </w:r>
      <w:r w:rsidRPr="0051736F">
        <w:rPr>
          <w:lang w:eastAsia="ko-KR"/>
        </w:rPr>
        <w:tab/>
        <w:t>Procedure for ML Model Training</w:t>
      </w:r>
      <w:bookmarkEnd w:id="413"/>
    </w:p>
    <w:p w14:paraId="78923A34" w14:textId="656EC0BA" w:rsidR="004A7F58" w:rsidRPr="0051736F" w:rsidRDefault="004A7F58" w:rsidP="004A7F58">
      <w:pPr>
        <w:pStyle w:val="Heading3"/>
        <w:rPr>
          <w:lang w:eastAsia="ko-KR"/>
        </w:rPr>
      </w:pPr>
      <w:bookmarkStart w:id="414" w:name="_CR6_2F_1"/>
      <w:bookmarkStart w:id="415" w:name="_Toc209590334"/>
      <w:bookmarkEnd w:id="414"/>
      <w:r w:rsidRPr="0051736F">
        <w:rPr>
          <w:lang w:eastAsia="ko-KR"/>
        </w:rPr>
        <w:t>6.2F.1</w:t>
      </w:r>
      <w:r w:rsidRPr="0051736F">
        <w:rPr>
          <w:lang w:eastAsia="ko-KR"/>
        </w:rPr>
        <w:tab/>
        <w:t>ML Model Training Subscribe/Unsubscribe</w:t>
      </w:r>
      <w:bookmarkEnd w:id="415"/>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5" type="#_x0000_t75" alt="" style="width:426.75pt;height:336pt;mso-width-percent:0;mso-height-percent:0;mso-width-percent:0;mso-height-percent:0" o:ole="">
            <v:imagedata r:id="rId153" o:title=""/>
          </v:shape>
          <o:OLEObject Type="Embed" ProgID="Visio.Drawing.15" ShapeID="_x0000_i1095" DrawAspect="Content" ObjectID="_1820210844" r:id="rId154"/>
        </w:object>
      </w:r>
    </w:p>
    <w:p w14:paraId="169F2C0C" w14:textId="58E9FDF6" w:rsidR="004A7F58" w:rsidRPr="0051736F" w:rsidRDefault="004A7F58" w:rsidP="004A7F58">
      <w:pPr>
        <w:pStyle w:val="TF"/>
      </w:pPr>
      <w:bookmarkStart w:id="416" w:name="_CRFigure6_2F_11"/>
      <w:r w:rsidRPr="0051736F">
        <w:t xml:space="preserve">Figure </w:t>
      </w:r>
      <w:bookmarkEnd w:id="416"/>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17" w:name="_CR6_2F_2"/>
      <w:bookmarkStart w:id="418" w:name="_Toc209590335"/>
      <w:bookmarkEnd w:id="417"/>
      <w:r w:rsidRPr="0051736F">
        <w:t>6.2F.2</w:t>
      </w:r>
      <w:r w:rsidRPr="0051736F">
        <w:tab/>
        <w:t>Contents of ML Model Training</w:t>
      </w:r>
      <w:bookmarkEnd w:id="418"/>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19" w:name="_CR6_2F_3"/>
      <w:bookmarkStart w:id="420" w:name="_Toc209590336"/>
      <w:bookmarkEnd w:id="419"/>
      <w:r w:rsidRPr="0051736F">
        <w:rPr>
          <w:lang w:eastAsia="zh-CN"/>
        </w:rPr>
        <w:t>6.2F.3</w:t>
      </w:r>
      <w:r w:rsidRPr="0051736F">
        <w:rPr>
          <w:lang w:eastAsia="zh-CN"/>
        </w:rPr>
        <w:tab/>
        <w:t>ML Model Training Information Request</w:t>
      </w:r>
      <w:bookmarkEnd w:id="420"/>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21" w:name="_MON_1758656910"/>
    <w:bookmarkEnd w:id="421"/>
    <w:p w14:paraId="77090F18" w14:textId="345D4EEF" w:rsidR="007322B9" w:rsidRPr="0051736F" w:rsidRDefault="007322B9" w:rsidP="00F97F0E">
      <w:pPr>
        <w:pStyle w:val="TH"/>
      </w:pPr>
      <w:r w:rsidRPr="0051736F">
        <w:rPr>
          <w:noProof/>
        </w:rPr>
        <w:object w:dxaOrig="9072" w:dyaOrig="6943" w14:anchorId="21E6F54D">
          <v:shape id="_x0000_i1096" type="#_x0000_t75" alt="" style="width:455.25pt;height:345.75pt" o:ole="">
            <v:imagedata r:id="rId155" o:title=""/>
          </v:shape>
          <o:OLEObject Type="Embed" ProgID="Word.Picture.8" ShapeID="_x0000_i1096" DrawAspect="Content" ObjectID="_1820210845" r:id="rId156"/>
        </w:object>
      </w:r>
    </w:p>
    <w:p w14:paraId="53A95A29" w14:textId="7A570288" w:rsidR="003D0275" w:rsidRPr="0051736F" w:rsidRDefault="003D0275" w:rsidP="00845430">
      <w:pPr>
        <w:pStyle w:val="TF"/>
      </w:pPr>
      <w:bookmarkStart w:id="422" w:name="_CRFigure6_2F_31"/>
      <w:r w:rsidRPr="0051736F">
        <w:t xml:space="preserve">Figure </w:t>
      </w:r>
      <w:bookmarkEnd w:id="422"/>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23" w:name="_CR6_2G"/>
      <w:bookmarkStart w:id="424" w:name="_Toc209590337"/>
      <w:bookmarkEnd w:id="423"/>
      <w:r w:rsidRPr="0051736F">
        <w:rPr>
          <w:lang w:eastAsia="ko-KR"/>
        </w:rPr>
        <w:t>6.2G</w:t>
      </w:r>
      <w:r w:rsidR="002B115A" w:rsidRPr="0051736F">
        <w:rPr>
          <w:lang w:eastAsia="ko-KR"/>
        </w:rPr>
        <w:tab/>
        <w:t>Void</w:t>
      </w:r>
      <w:bookmarkEnd w:id="424"/>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25" w:name="_CR6_2H"/>
      <w:bookmarkStart w:id="426" w:name="_Toc209590338"/>
      <w:bookmarkEnd w:id="425"/>
      <w:r w:rsidRPr="0051736F">
        <w:rPr>
          <w:lang w:eastAsia="ko-KR"/>
        </w:rPr>
        <w:t>6.2H</w:t>
      </w:r>
      <w:r w:rsidRPr="0051736F">
        <w:rPr>
          <w:lang w:eastAsia="ko-KR"/>
        </w:rPr>
        <w:tab/>
        <w:t>Vertical Federated Learning among NWDAFs and AFs</w:t>
      </w:r>
      <w:bookmarkEnd w:id="426"/>
    </w:p>
    <w:p w14:paraId="3D3289BF" w14:textId="77777777" w:rsidR="00695678" w:rsidRPr="0051736F" w:rsidRDefault="00695678" w:rsidP="00F622A8">
      <w:pPr>
        <w:pStyle w:val="Heading3"/>
        <w:rPr>
          <w:lang w:eastAsia="ko-KR"/>
        </w:rPr>
      </w:pPr>
      <w:bookmarkStart w:id="427" w:name="_CR6_2H_1"/>
      <w:bookmarkStart w:id="428" w:name="_Toc209590339"/>
      <w:bookmarkEnd w:id="427"/>
      <w:r w:rsidRPr="0051736F">
        <w:rPr>
          <w:lang w:eastAsia="ko-KR"/>
        </w:rPr>
        <w:t>6.2H.1</w:t>
      </w:r>
      <w:r w:rsidRPr="0051736F">
        <w:rPr>
          <w:lang w:eastAsia="ko-KR"/>
        </w:rPr>
        <w:tab/>
        <w:t>General</w:t>
      </w:r>
      <w:bookmarkEnd w:id="428"/>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29" w:name="_CR6_2H_2"/>
      <w:bookmarkStart w:id="430" w:name="_Toc209590340"/>
      <w:bookmarkEnd w:id="429"/>
      <w:r w:rsidRPr="0051736F">
        <w:rPr>
          <w:lang w:eastAsia="ko-KR"/>
        </w:rPr>
        <w:lastRenderedPageBreak/>
        <w:t>6.2H.2</w:t>
      </w:r>
      <w:r w:rsidRPr="0051736F">
        <w:rPr>
          <w:lang w:eastAsia="ko-KR"/>
        </w:rPr>
        <w:tab/>
        <w:t>Procedures</w:t>
      </w:r>
      <w:bookmarkEnd w:id="430"/>
    </w:p>
    <w:p w14:paraId="5025DBF0" w14:textId="0EF51D32" w:rsidR="00695678" w:rsidRPr="0051736F" w:rsidRDefault="00695678" w:rsidP="00F622A8">
      <w:pPr>
        <w:pStyle w:val="Heading4"/>
        <w:rPr>
          <w:lang w:eastAsia="ko-KR"/>
        </w:rPr>
      </w:pPr>
      <w:bookmarkStart w:id="431" w:name="_CR6_2H_2_1"/>
      <w:bookmarkStart w:id="432" w:name="_Toc209590341"/>
      <w:bookmarkEnd w:id="431"/>
      <w:r w:rsidRPr="0051736F">
        <w:rPr>
          <w:lang w:eastAsia="ko-KR"/>
        </w:rPr>
        <w:t>6.2H.2.1</w:t>
      </w:r>
      <w:r w:rsidRPr="0051736F">
        <w:rPr>
          <w:lang w:eastAsia="ko-KR"/>
        </w:rPr>
        <w:tab/>
        <w:t>Registration and Discovery procedure for Vertical Federated Learning</w:t>
      </w:r>
      <w:bookmarkEnd w:id="432"/>
    </w:p>
    <w:p w14:paraId="277A3AED" w14:textId="3AC033DB" w:rsidR="00A0719F" w:rsidRPr="0051736F" w:rsidRDefault="00A0719F" w:rsidP="00493B24">
      <w:pPr>
        <w:pStyle w:val="Heading5"/>
      </w:pPr>
      <w:bookmarkStart w:id="433" w:name="_CR6_2H_2_1_1"/>
      <w:bookmarkStart w:id="434" w:name="_Toc209590342"/>
      <w:bookmarkEnd w:id="433"/>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34"/>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7" type="#_x0000_t75" alt="" style="width:476.25pt;height:386.25pt;mso-width-percent:0;mso-height-percent:0;mso-width-percent:0;mso-height-percent:0" o:ole="">
            <v:imagedata r:id="rId157" o:title=""/>
          </v:shape>
          <o:OLEObject Type="Embed" ProgID="Visio.Drawing.15" ShapeID="_x0000_i1097" DrawAspect="Content" ObjectID="_1820210846" r:id="rId158"/>
        </w:object>
      </w:r>
    </w:p>
    <w:p w14:paraId="1386BD3C" w14:textId="1CD44845" w:rsidR="00695678" w:rsidRPr="0051736F" w:rsidRDefault="00695678" w:rsidP="00695678">
      <w:pPr>
        <w:pStyle w:val="TF"/>
        <w:rPr>
          <w:lang w:eastAsia="ko-KR"/>
        </w:rPr>
      </w:pPr>
      <w:bookmarkStart w:id="435" w:name="_CRFigure6_2H_2_1_11"/>
      <w:r w:rsidRPr="0051736F">
        <w:rPr>
          <w:lang w:eastAsia="ko-KR"/>
        </w:rPr>
        <w:t xml:space="preserve">Figure </w:t>
      </w:r>
      <w:bookmarkEnd w:id="435"/>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71193E6C"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described in clause 5.2.</w:t>
      </w:r>
    </w:p>
    <w:p w14:paraId="15431B58" w14:textId="31E45F8E"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w:t>
      </w:r>
      <w:r w:rsidRPr="0051736F">
        <w:rPr>
          <w:lang w:eastAsia="ko-KR"/>
        </w:rPr>
        <w:t>, as defined in clause 5.2.</w:t>
      </w:r>
    </w:p>
    <w:p w14:paraId="7745229F" w14:textId="16E54A13"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77777777"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 and stores their NF profile.</w:t>
      </w:r>
    </w:p>
    <w:p w14:paraId="3A657286" w14:textId="77777777"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3E1156D3"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36" w:name="_CR6_2H_2_1_2"/>
      <w:bookmarkStart w:id="437" w:name="_Toc209590343"/>
      <w:bookmarkEnd w:id="436"/>
      <w:r w:rsidRPr="0051736F">
        <w:rPr>
          <w:lang w:eastAsia="ko-KR"/>
        </w:rPr>
        <w:t>6.2H.2.1.2</w:t>
      </w:r>
      <w:r w:rsidRPr="0051736F">
        <w:rPr>
          <w:lang w:eastAsia="ko-KR"/>
        </w:rPr>
        <w:tab/>
        <w:t>Registration and Discovery procedure for Vertical Federated Learning when untrusted AF is acting as the VFL server</w:t>
      </w:r>
      <w:bookmarkEnd w:id="437"/>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3A9AD4AA" w14:textId="5E77D391" w:rsidR="00683861" w:rsidRPr="0051736F" w:rsidRDefault="00683861" w:rsidP="00857C6B">
      <w:pPr>
        <w:pStyle w:val="TH"/>
        <w:rPr>
          <w:lang w:eastAsia="ko-KR"/>
        </w:rPr>
      </w:pPr>
      <w:r w:rsidRPr="0051736F">
        <w:rPr>
          <w:noProof/>
          <w:lang w:eastAsia="ja-JP"/>
        </w:rPr>
        <w:object w:dxaOrig="14130" w:dyaOrig="9255" w14:anchorId="05BA7DC6">
          <v:shape id="_x0000_i1098" type="#_x0000_t75" alt="" style="width:452.25pt;height:319.5pt" o:ole="">
            <v:imagedata r:id="rId159" o:title=""/>
          </v:shape>
          <o:OLEObject Type="Embed" ProgID="Visio.Drawing.11" ShapeID="_x0000_i1098" DrawAspect="Content" ObjectID="_1820210847" r:id="rId160"/>
        </w:object>
      </w:r>
    </w:p>
    <w:p w14:paraId="7AF2249F" w14:textId="19E92612" w:rsidR="00A0719F" w:rsidRPr="0051736F" w:rsidRDefault="00A0719F" w:rsidP="00A0719F">
      <w:pPr>
        <w:pStyle w:val="TF"/>
        <w:rPr>
          <w:lang w:eastAsia="ko-KR"/>
        </w:rPr>
      </w:pPr>
      <w:bookmarkStart w:id="438" w:name="_CRFigure6_2H_2_1_21"/>
      <w:r w:rsidRPr="0051736F">
        <w:rPr>
          <w:lang w:eastAsia="ko-KR"/>
        </w:rPr>
        <w:t xml:space="preserve">Figure </w:t>
      </w:r>
      <w:bookmarkEnd w:id="438"/>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4A0CC1B3" w:rsidR="00F830E4" w:rsidRPr="0051736F" w:rsidRDefault="00F830E4" w:rsidP="00F830E4">
      <w:pPr>
        <w:pStyle w:val="B1"/>
        <w:rPr>
          <w:lang w:eastAsia="ko-KR"/>
        </w:rPr>
      </w:pPr>
      <w:r w:rsidRPr="0051736F">
        <w:rPr>
          <w:lang w:eastAsia="ko-KR"/>
        </w:rPr>
        <w:t>1.</w:t>
      </w:r>
      <w:r w:rsidRPr="0051736F">
        <w:rPr>
          <w:lang w:eastAsia="ko-KR"/>
        </w:rPr>
        <w:tab/>
        <w:t>Same as the step 1b,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6C07748E"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 Based on operator local policies, the AF may register its capability as VFL server for an Analyticcs ID to NEF via OAM configuration, this is used to make it possible for NWDAF to trigger the AF to train a model. The AF may also register an AnalyticsID in NRF e.g. when a trained model is available</w:t>
      </w:r>
      <w:r w:rsidRPr="0051736F">
        <w:rPr>
          <w:lang w:eastAsia="ko-KR"/>
        </w:rPr>
        <w:t>.</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2C208C2D"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Nnef_NFDiscovery_Request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 VFL interoperability indicator, Time Period of Interest, optional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and optional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44FBDE67" w:rsidR="00F830E4" w:rsidRPr="0051736F" w:rsidRDefault="00F830E4" w:rsidP="00F830E4">
      <w:pPr>
        <w:pStyle w:val="B1"/>
        <w:rPr>
          <w:lang w:eastAsia="ko-KR"/>
        </w:rPr>
      </w:pPr>
      <w:r w:rsidRPr="0051736F">
        <w:rPr>
          <w:lang w:eastAsia="ko-KR"/>
        </w:rPr>
        <w:lastRenderedPageBreak/>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w:t>
      </w:r>
      <w:r w:rsidR="008469DB" w:rsidRPr="0051736F">
        <w:rPr>
          <w:lang w:eastAsia="ko-KR"/>
        </w:rPr>
        <w:t>, such as location information</w:t>
      </w:r>
      <w:r w:rsidRPr="0051736F">
        <w:rPr>
          <w:lang w:eastAsia="ko-KR"/>
        </w:rPr>
        <w:t>.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348B5E59" w:rsidR="00975FA3" w:rsidRPr="0051736F" w:rsidRDefault="00975FA3" w:rsidP="0051736F">
      <w:pPr>
        <w:pStyle w:val="B1"/>
        <w:rPr>
          <w:lang w:eastAsia="ko-KR"/>
        </w:rPr>
      </w:pPr>
      <w:r w:rsidRPr="0051736F">
        <w:rPr>
          <w:lang w:eastAsia="ko-KR"/>
        </w:rPr>
        <w:tab/>
        <w:t>NEF may select VFL client NWDAF to perform aggregation for other clients in this particular Nnef_NFDiscovery_Request.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77AE7814" w:rsidR="00F830E4" w:rsidRPr="0051736F" w:rsidRDefault="00F830E4" w:rsidP="00F830E4">
      <w:pPr>
        <w:pStyle w:val="B1"/>
        <w:rPr>
          <w:lang w:eastAsia="ko-KR"/>
        </w:rPr>
      </w:pPr>
      <w:r w:rsidRPr="0051736F">
        <w:rPr>
          <w:lang w:eastAsia="ko-KR"/>
        </w:rPr>
        <w:t>9.</w:t>
      </w:r>
      <w:r w:rsidRPr="0051736F">
        <w:rPr>
          <w:lang w:eastAsia="ko-KR"/>
        </w:rPr>
        <w:tab/>
        <w:t>The NEF sends Nnef_NFDiscovery_Request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 how they relate to corresponding selection criteria provided by the AF, VFL interoperability indicator, Time Period of Interest, optional feature ID(s) and optional Service Area</w:t>
      </w:r>
      <w:r w:rsidRPr="0051736F">
        <w:rPr>
          <w:lang w:eastAsia="ko-KR"/>
        </w:rPr>
        <w:t xml:space="preserve"> to the untrusted AF.</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39" w:name="_CR6_2H_2_2"/>
      <w:bookmarkStart w:id="440" w:name="_Toc209590344"/>
      <w:bookmarkEnd w:id="439"/>
      <w:r w:rsidRPr="0051736F">
        <w:rPr>
          <w:lang w:eastAsia="ko-KR"/>
        </w:rPr>
        <w:t>6.2H.2.2</w:t>
      </w:r>
      <w:r w:rsidRPr="0051736F">
        <w:rPr>
          <w:lang w:eastAsia="ko-KR"/>
        </w:rPr>
        <w:tab/>
        <w:t>Preparation procedure for Vertical Federated Learning</w:t>
      </w:r>
      <w:bookmarkEnd w:id="440"/>
    </w:p>
    <w:p w14:paraId="3B808BE1" w14:textId="5A8F2EF7" w:rsidR="00F830E4" w:rsidRPr="0051736F" w:rsidRDefault="00F830E4" w:rsidP="00F830E4">
      <w:pPr>
        <w:pStyle w:val="Heading5"/>
        <w:rPr>
          <w:lang w:eastAsia="ko-KR"/>
        </w:rPr>
      </w:pPr>
      <w:bookmarkStart w:id="441" w:name="_CR6_2H_2_2_0"/>
      <w:bookmarkStart w:id="442" w:name="_Toc209590345"/>
      <w:bookmarkEnd w:id="441"/>
      <w:r w:rsidRPr="0051736F">
        <w:rPr>
          <w:lang w:eastAsia="ko-KR"/>
        </w:rPr>
        <w:t>6.2H.2.2.0</w:t>
      </w:r>
      <w:r w:rsidRPr="0051736F">
        <w:rPr>
          <w:lang w:eastAsia="ko-KR"/>
        </w:rPr>
        <w:tab/>
        <w:t>General</w:t>
      </w:r>
      <w:bookmarkEnd w:id="442"/>
    </w:p>
    <w:p w14:paraId="0E516B1B" w14:textId="647BD474" w:rsidR="00F830E4" w:rsidRPr="0051736F" w:rsidRDefault="00F830E4" w:rsidP="00F830E4">
      <w:pPr>
        <w:rPr>
          <w:lang w:eastAsia="ko-KR"/>
        </w:rPr>
      </w:pPr>
      <w:r w:rsidRPr="0051736F">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43" w:name="_CR6_2H_2_2_1"/>
      <w:bookmarkStart w:id="444" w:name="_Toc209590346"/>
      <w:bookmarkEnd w:id="443"/>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44"/>
    </w:p>
    <w:p w14:paraId="0893CC3D" w14:textId="0B8483F4" w:rsidR="008469DB" w:rsidRPr="0051736F" w:rsidRDefault="008469DB" w:rsidP="00857C6B">
      <w:pPr>
        <w:pStyle w:val="TH"/>
        <w:rPr>
          <w:lang w:eastAsia="ko-KR"/>
        </w:rPr>
      </w:pPr>
      <w:r w:rsidRPr="0051736F">
        <w:object w:dxaOrig="10890" w:dyaOrig="9210" w14:anchorId="55A08E6B">
          <v:shape id="_x0000_i1099" type="#_x0000_t75" style="width:481.5pt;height:406.5pt" o:ole="">
            <v:imagedata r:id="rId161" o:title=""/>
          </v:shape>
          <o:OLEObject Type="Embed" ProgID="Visio.Drawing.15" ShapeID="_x0000_i1099" DrawAspect="Content" ObjectID="_1820210848" r:id="rId162"/>
        </w:object>
      </w:r>
    </w:p>
    <w:p w14:paraId="0DE551B6" w14:textId="239FCE8F" w:rsidR="00F830E4" w:rsidRPr="0051736F" w:rsidRDefault="00F830E4" w:rsidP="00F830E4">
      <w:pPr>
        <w:pStyle w:val="TF"/>
        <w:rPr>
          <w:lang w:eastAsia="ko-KR"/>
        </w:rPr>
      </w:pPr>
      <w:r w:rsidRPr="0051736F">
        <w:rPr>
          <w:lang w:eastAsia="ko-KR"/>
        </w:rPr>
        <w:t>Figure 6.2H.2.2-1: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62583CE"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 the suggested list of sample IDs</w:t>
      </w:r>
      <w:r w:rsidR="008469DB" w:rsidRPr="0051736F">
        <w:rPr>
          <w:lang w:eastAsia="ko-KR"/>
        </w:rPr>
        <w:t xml:space="preserve"> (e.g, SUPI(s), GPSI(s)) expected to</w:t>
      </w:r>
      <w:r w:rsidRPr="0051736F">
        <w:rPr>
          <w:lang w:eastAsia="ko-KR"/>
        </w:rPr>
        <w:t xml:space="preserve"> be used in</w:t>
      </w:r>
      <w:r w:rsidR="008469DB" w:rsidRPr="0051736F">
        <w:rPr>
          <w:lang w:eastAsia="ko-KR"/>
        </w:rPr>
        <w:t xml:space="preserve"> the VFL process</w:t>
      </w:r>
      <w:r w:rsidRPr="0051736F">
        <w:rPr>
          <w:lang w:eastAsia="ko-KR"/>
        </w:rPr>
        <w:t>.</w:t>
      </w:r>
      <w:r w:rsidR="008469DB" w:rsidRPr="0051736F">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238EBD3A" w14:textId="380FDD53" w:rsidR="00F830E4" w:rsidRPr="0051736F" w:rsidRDefault="00F830E4" w:rsidP="00F830E4">
      <w:pPr>
        <w:pStyle w:val="B1"/>
        <w:rPr>
          <w:lang w:eastAsia="ko-KR"/>
        </w:rPr>
      </w:pPr>
      <w:r w:rsidRPr="0051736F">
        <w:rPr>
          <w:lang w:eastAsia="ko-KR"/>
        </w:rPr>
        <w:lastRenderedPageBreak/>
        <w:t>2.</w:t>
      </w:r>
      <w:r w:rsidRPr="0051736F">
        <w:rPr>
          <w:lang w:eastAsia="ko-KR"/>
        </w:rPr>
        <w:tab/>
        <w:t>Each VFL Client checks if it can meet the ML Model training requirement. Each VFL Client checks the list of sample IDs</w:t>
      </w:r>
      <w:r w:rsidR="008469DB" w:rsidRPr="0051736F">
        <w:rPr>
          <w:lang w:eastAsia="ko-KR"/>
        </w:rPr>
        <w:t xml:space="preserve"> and required criteria for sample alignment</w:t>
      </w:r>
      <w:r w:rsidRPr="0051736F">
        <w:rPr>
          <w:lang w:eastAsia="ko-KR"/>
        </w:rPr>
        <w:t xml:space="preserve"> suggested by the VFL Server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8469DB" w:rsidRPr="0051736F">
        <w:rPr>
          <w:lang w:eastAsia="ko-KR"/>
        </w:rPr>
        <w:t xml:space="preserve"> and satisfying the required criteria for sample alignment. If the suggested list of sample IDs is not provided by the VFL Server, the VFL Client provides the list of supported sample IDs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1913E485"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Nnwdaf_VFLTraining_Response or and each AF VFL Client invokes Naf_VFLTrainingRequest_Response, possibly 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E24AC77"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45" w:name="_CR6_2H_2_2_2"/>
      <w:bookmarkStart w:id="446" w:name="_Toc209590347"/>
      <w:bookmarkEnd w:id="445"/>
      <w:r w:rsidRPr="0051736F">
        <w:rPr>
          <w:lang w:eastAsia="ko-KR"/>
        </w:rPr>
        <w:t>6.2H.2.2.2</w:t>
      </w:r>
      <w:r w:rsidRPr="0051736F">
        <w:rPr>
          <w:lang w:eastAsia="ko-KR"/>
        </w:rPr>
        <w:tab/>
        <w:t>Preparation procedure for Vertical Federated Learning when untrusted AF is the VFL server</w:t>
      </w:r>
      <w:bookmarkEnd w:id="446"/>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100" type="#_x0000_t75" style="width:435pt;height:267.75pt" o:ole="">
            <v:imagedata r:id="rId163" o:title=""/>
          </v:shape>
          <o:OLEObject Type="Embed" ProgID="Visio.Drawing.15" ShapeID="_x0000_i1100" DrawAspect="Content" ObjectID="_1820210849" r:id="rId164"/>
        </w:object>
      </w:r>
    </w:p>
    <w:p w14:paraId="46CCF85F" w14:textId="654A9A14" w:rsidR="00F830E4" w:rsidRPr="0051736F" w:rsidRDefault="00F830E4" w:rsidP="00F830E4">
      <w:pPr>
        <w:pStyle w:val="TF"/>
        <w:rPr>
          <w:lang w:eastAsia="ko-KR"/>
        </w:rPr>
      </w:pPr>
      <w:bookmarkStart w:id="447" w:name="_CRFigure6_2H_2_21"/>
      <w:r w:rsidRPr="0051736F">
        <w:rPr>
          <w:lang w:eastAsia="ko-KR"/>
        </w:rPr>
        <w:t xml:space="preserve">Figure </w:t>
      </w:r>
      <w:bookmarkEnd w:id="447"/>
      <w:r w:rsidRPr="0051736F">
        <w:rPr>
          <w:lang w:eastAsia="ko-KR"/>
        </w:rPr>
        <w:t>6.2H.2.2-1: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3264A6A9" w:rsidR="00F830E4" w:rsidRPr="0051736F" w:rsidRDefault="00F830E4" w:rsidP="00F830E4">
      <w:pPr>
        <w:pStyle w:val="B1"/>
        <w:rPr>
          <w:lang w:eastAsia="ko-KR"/>
        </w:rPr>
      </w:pPr>
      <w:r w:rsidRPr="0051736F">
        <w:rPr>
          <w:lang w:eastAsia="ko-KR"/>
        </w:rPr>
        <w:lastRenderedPageBreak/>
        <w:t>1-</w:t>
      </w:r>
      <w:r w:rsidRPr="0051736F">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48" w:name="_CR6_2H_2_3"/>
      <w:bookmarkStart w:id="449" w:name="_Toc209590348"/>
      <w:bookmarkEnd w:id="448"/>
      <w:r w:rsidRPr="0051736F">
        <w:rPr>
          <w:lang w:eastAsia="ko-KR"/>
        </w:rPr>
        <w:t>6.2H.2.3</w:t>
      </w:r>
      <w:r w:rsidRPr="0051736F">
        <w:rPr>
          <w:lang w:eastAsia="ko-KR"/>
        </w:rPr>
        <w:tab/>
        <w:t>Training Procedure for Vertical Federated Learning</w:t>
      </w:r>
      <w:bookmarkEnd w:id="449"/>
    </w:p>
    <w:p w14:paraId="4C6B226B" w14:textId="160653D7" w:rsidR="00774628" w:rsidRPr="0051736F" w:rsidRDefault="00774628" w:rsidP="00493B24">
      <w:pPr>
        <w:pStyle w:val="Heading5"/>
        <w:rPr>
          <w:lang w:eastAsia="ko-KR"/>
        </w:rPr>
      </w:pPr>
      <w:bookmarkStart w:id="450" w:name="_CR6_2H_2_3_1"/>
      <w:bookmarkStart w:id="451" w:name="_Toc209590349"/>
      <w:bookmarkEnd w:id="450"/>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51"/>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p w14:paraId="46B23EBB" w14:textId="7CBE6252" w:rsidR="00FD02B1" w:rsidRPr="0051736F" w:rsidRDefault="00FD02B1" w:rsidP="0051736F">
      <w:pPr>
        <w:pStyle w:val="TH"/>
        <w:rPr>
          <w:lang w:eastAsia="ko-KR"/>
        </w:rPr>
      </w:pPr>
      <w:r w:rsidRPr="0051736F">
        <w:rPr>
          <w:rFonts w:eastAsiaTheme="minorEastAsia"/>
          <w:i/>
          <w:iCs/>
        </w:rPr>
        <w:object w:dxaOrig="8465" w:dyaOrig="13862" w14:anchorId="7068BA42">
          <v:shape id="_x0000_i1101" type="#_x0000_t75" style="width:423pt;height:693pt" o:ole="">
            <v:imagedata r:id="rId165" o:title=""/>
          </v:shape>
          <o:OLEObject Type="Embed" ProgID="Visio.Drawing.15" ShapeID="_x0000_i1101" DrawAspect="Content" ObjectID="_1820210850" r:id="rId166"/>
        </w:object>
      </w:r>
    </w:p>
    <w:p w14:paraId="467C0438" w14:textId="4A1C9CA5" w:rsidR="00774628" w:rsidRPr="0051736F" w:rsidRDefault="00774628" w:rsidP="00774628">
      <w:pPr>
        <w:pStyle w:val="TF"/>
        <w:rPr>
          <w:lang w:eastAsia="ko-KR"/>
        </w:rPr>
      </w:pPr>
      <w:bookmarkStart w:id="452" w:name="_CRFigure6_2H_2_3_11"/>
      <w:r w:rsidRPr="0051736F">
        <w:rPr>
          <w:lang w:eastAsia="ko-KR"/>
        </w:rPr>
        <w:lastRenderedPageBreak/>
        <w:t xml:space="preserve">Figure </w:t>
      </w:r>
      <w:bookmarkEnd w:id="452"/>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6E44455C"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6.2H.2.4.1.The NWDAF can also discover an AF VFL Server from NRF that supports the Analytics ID</w:t>
      </w:r>
      <w:r w:rsidRPr="0051736F">
        <w:rPr>
          <w:lang w:eastAsia="ko-KR"/>
        </w:rPr>
        <w:t>.</w:t>
      </w:r>
    </w:p>
    <w:p w14:paraId="3BD11652" w14:textId="0A869076" w:rsidR="00540D53" w:rsidRPr="0051736F" w:rsidRDefault="00540D53" w:rsidP="00857C6B">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 not be fulfilled together with estimated VFL training completion time.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 from consumer NF.</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77777777" w:rsidR="00540D53" w:rsidRPr="0051736F" w:rsidRDefault="00CE0EA3" w:rsidP="00857C6B">
      <w:pPr>
        <w:pStyle w:val="B2"/>
        <w:rPr>
          <w:lang w:eastAsia="ko-KR"/>
        </w:rPr>
      </w:pPr>
      <w:r w:rsidRPr="0051736F">
        <w:rPr>
          <w:lang w:eastAsia="ko-KR"/>
        </w:rPr>
        <w:tab/>
        <w:t xml:space="preserve">Step 0d. (case C). If the NWDAF containing AnLF that wants to perform inference and does not have a model, it discovers an NWDAF containing MTLF from NRF and sends a subscription request for a model to </w:t>
      </w:r>
      <w:r w:rsidRPr="0051736F">
        <w:rPr>
          <w:lang w:eastAsia="ko-KR"/>
        </w:rPr>
        <w:lastRenderedPageBreak/>
        <w:t>the NWDAF containing MTLF using Nnwdaf_MLModelProvision_Subscribe. If the discovered NWDAF containing MTLF does not have a model, it sends a response to the AnLF that no Model is available due to VFL used and that the subscription is terminated (i.e. as new cause code), and may also provide VFL server ID</w:t>
      </w:r>
      <w:r w:rsidR="00540D53" w:rsidRPr="0051736F">
        <w:rPr>
          <w:lang w:eastAsia="ko-KR"/>
        </w:rPr>
        <w:t xml:space="preserve"> and/or an estimated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77777777" w:rsidR="00CE0EA3" w:rsidRPr="0051736F" w:rsidRDefault="00CE0EA3" w:rsidP="00774628">
      <w:pPr>
        <w:pStyle w:val="B1"/>
        <w:rPr>
          <w:lang w:eastAsia="ko-KR"/>
        </w:rPr>
      </w:pPr>
      <w:r w:rsidRPr="0051736F">
        <w:rPr>
          <w:lang w:eastAsia="ko-KR"/>
        </w:rPr>
        <w:t>-</w:t>
      </w:r>
      <w:r w:rsidRPr="0051736F">
        <w:rPr>
          <w:lang w:eastAsia="ko-KR"/>
        </w:rPr>
        <w:tab/>
        <w:t>Triggered by analytics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77777777"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Nnef_VFLTraining_AFClient_Subscribe to the NEF handling that AF.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E736F6D"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 round ID.</w:t>
      </w:r>
    </w:p>
    <w:p w14:paraId="5B637F60" w14:textId="2730870B" w:rsidR="00774628" w:rsidRPr="0051736F" w:rsidRDefault="00774628" w:rsidP="00493B24">
      <w:pPr>
        <w:pStyle w:val="NO"/>
        <w:rPr>
          <w:lang w:eastAsia="ko-KR"/>
        </w:rPr>
      </w:pPr>
      <w:r w:rsidRPr="0051736F">
        <w:rPr>
          <w:lang w:eastAsia="ko-KR"/>
        </w:rPr>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12A66F68" w:rsidR="00774628" w:rsidRPr="0051736F" w:rsidRDefault="00774628" w:rsidP="00774628">
      <w:pPr>
        <w:pStyle w:val="B1"/>
        <w:rPr>
          <w:lang w:eastAsia="ko-KR"/>
        </w:rPr>
      </w:pPr>
      <w:r w:rsidRPr="0051736F">
        <w:rPr>
          <w:lang w:eastAsia="ko-KR"/>
        </w:rPr>
        <w:lastRenderedPageBreak/>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7AAF6426"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Nnef_VFLTraining_AFClient_Notify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4E52F69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396ECA8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AnLF). An AF VFL server may include VFL correlation ID.</w:t>
      </w:r>
    </w:p>
    <w:p w14:paraId="7F681217" w14:textId="2989A8FF" w:rsidR="000131A0" w:rsidRPr="0051736F" w:rsidRDefault="000131A0" w:rsidP="000131A0">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lastRenderedPageBreak/>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77777777"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77777777"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Nnef_VFLTraining_AFClient_Unubscribe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53" w:name="_CR6_2H_2_3_2"/>
      <w:bookmarkStart w:id="454" w:name="_Toc209590350"/>
      <w:bookmarkEnd w:id="453"/>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454"/>
    </w:p>
    <w:p w14:paraId="2645C5C0" w14:textId="6211ECA0" w:rsidR="00540D53" w:rsidRPr="0051736F" w:rsidRDefault="00540D53" w:rsidP="0051736F">
      <w:pPr>
        <w:pStyle w:val="TH"/>
        <w:rPr>
          <w:lang w:eastAsia="ko-KR"/>
        </w:rPr>
      </w:pPr>
      <w:r w:rsidRPr="0051736F">
        <w:rPr>
          <w:rFonts w:eastAsiaTheme="minorEastAsia"/>
          <w:i/>
          <w:iCs/>
        </w:rPr>
        <w:object w:dxaOrig="6945" w:dyaOrig="13476" w14:anchorId="6BB38C15">
          <v:shape id="_x0000_i1102" type="#_x0000_t75" style="width:347.25pt;height:673.5pt" o:ole="">
            <v:imagedata r:id="rId167" o:title=""/>
          </v:shape>
          <o:OLEObject Type="Embed" ProgID="Visio.Drawing.15" ShapeID="_x0000_i1102" DrawAspect="Content" ObjectID="_1820210851" r:id="rId168"/>
        </w:object>
      </w:r>
    </w:p>
    <w:p w14:paraId="56062984" w14:textId="0A84DE03" w:rsidR="00774628" w:rsidRPr="0051736F" w:rsidRDefault="00774628" w:rsidP="00774628">
      <w:pPr>
        <w:pStyle w:val="TF"/>
        <w:rPr>
          <w:lang w:eastAsia="ko-KR"/>
        </w:rPr>
      </w:pPr>
      <w:bookmarkStart w:id="455" w:name="_CRFigure6_2H_2_3_21"/>
      <w:r w:rsidRPr="0051736F">
        <w:rPr>
          <w:lang w:eastAsia="ko-KR"/>
        </w:rPr>
        <w:lastRenderedPageBreak/>
        <w:t xml:space="preserve">Figure </w:t>
      </w:r>
      <w:bookmarkEnd w:id="455"/>
      <w:r w:rsidRPr="0051736F">
        <w:rPr>
          <w:lang w:eastAsia="ko-KR"/>
        </w:rPr>
        <w:t>6.2H.2.3.2-1: Training procedure for Vertical Federated Learning when untrusted AF is acting as VFL server</w:t>
      </w:r>
    </w:p>
    <w:p w14:paraId="5AF82B42" w14:textId="77777777"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7863A702"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Nnef_Training_Notify offered by NEF is used. NEF forwards the subscription request to AF using Naf_Training_Notify.</w:t>
      </w:r>
      <w:r w:rsidRPr="0051736F">
        <w:rPr>
          <w:lang w:eastAsia="ko-KR"/>
        </w:rPr>
        <w:t xml:space="preserve"> The AF stores the External NWDAF IDs together with the NEF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56" w:name="_CR6_2H_2_4"/>
      <w:bookmarkStart w:id="457" w:name="_Toc209590351"/>
      <w:bookmarkEnd w:id="456"/>
      <w:r w:rsidRPr="0051736F">
        <w:rPr>
          <w:lang w:eastAsia="ko-KR"/>
        </w:rPr>
        <w:t>6.2H.2.4</w:t>
      </w:r>
      <w:r w:rsidRPr="0051736F">
        <w:rPr>
          <w:lang w:eastAsia="ko-KR"/>
        </w:rPr>
        <w:tab/>
        <w:t>Inference procedure for vertical federated learning</w:t>
      </w:r>
      <w:bookmarkEnd w:id="457"/>
    </w:p>
    <w:p w14:paraId="38063621" w14:textId="0694E238" w:rsidR="002B115A" w:rsidRPr="0051736F" w:rsidRDefault="002B115A" w:rsidP="00493B24">
      <w:pPr>
        <w:pStyle w:val="Heading5"/>
        <w:rPr>
          <w:lang w:eastAsia="ko-KR"/>
        </w:rPr>
      </w:pPr>
      <w:bookmarkStart w:id="458" w:name="_CR6_2H_2_4_1"/>
      <w:bookmarkStart w:id="459" w:name="_Toc209590352"/>
      <w:bookmarkEnd w:id="458"/>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59"/>
    </w:p>
    <w:p w14:paraId="5B619924" w14:textId="72ABE637" w:rsidR="00B21126" w:rsidRPr="0051736F" w:rsidRDefault="00B21126" w:rsidP="00857C6B">
      <w:pPr>
        <w:pStyle w:val="TH"/>
        <w:rPr>
          <w:lang w:eastAsia="ko-KR"/>
        </w:rPr>
      </w:pPr>
      <w:r w:rsidRPr="0051736F">
        <w:rPr>
          <w:rFonts w:hint="eastAsia"/>
        </w:rPr>
        <w:object w:dxaOrig="26209" w:dyaOrig="18961" w14:anchorId="1DAA2476">
          <v:shape id="_x0000_i1103" type="#_x0000_t75" style="width:479.25pt;height:349.5pt" o:ole="">
            <v:imagedata r:id="rId169" o:title=""/>
          </v:shape>
          <o:OLEObject Type="Embed" ProgID="Visio.Drawing.15" ShapeID="_x0000_i1103" DrawAspect="Content" ObjectID="_1820210852" r:id="rId170"/>
        </w:object>
      </w:r>
    </w:p>
    <w:p w14:paraId="1665B3AE" w14:textId="125D3E61" w:rsidR="002B115A" w:rsidRPr="0051736F" w:rsidRDefault="002B115A" w:rsidP="002B115A">
      <w:pPr>
        <w:pStyle w:val="TF"/>
        <w:rPr>
          <w:lang w:eastAsia="ko-KR"/>
        </w:rPr>
      </w:pPr>
      <w:r w:rsidRPr="0051736F">
        <w:rPr>
          <w:lang w:eastAsia="ko-KR"/>
        </w:rPr>
        <w:t>Figure 6.2H.2.4.2-1: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78394D0"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AnLF by invoking a Nnwdaf_AnalyticsInfo_Request or a Nnwdaf_AnalyticsSubscription_Subscribe., providing parameters as defined in clause 6.1.3.</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lastRenderedPageBreak/>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06F7A232" w:rsidR="00B21126" w:rsidRPr="0051736F" w:rsidRDefault="00B21126" w:rsidP="002B115A">
      <w:pPr>
        <w:pStyle w:val="B1"/>
        <w:rPr>
          <w:lang w:eastAsia="ko-KR"/>
        </w:rPr>
      </w:pPr>
      <w:r w:rsidRPr="0051736F">
        <w:rPr>
          <w:lang w:eastAsia="ko-KR"/>
        </w:rPr>
        <w:tab/>
        <w:t>If the VFL server is trusted AF, the NWDAF containing AnLF sends a request to trusted AF VFL server using Naf_Inference_subscribe/request including Analytics ID, Target of Analytics Reporting = e.g. UE IDs and optionally Analytics Reporting Information=Analytics target period Analytics Filter and Analytics Accuracy Request.</w:t>
      </w:r>
    </w:p>
    <w:p w14:paraId="60573EC7" w14:textId="4ECF12D9"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 the contribution to the training result and the current status of the VFL clients.</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Pr="0051736F" w:rsidRDefault="006D6013" w:rsidP="00857C6B">
      <w:pPr>
        <w:pStyle w:val="NO"/>
        <w:rPr>
          <w:lang w:eastAsia="ko-KR"/>
        </w:rPr>
      </w:pPr>
      <w:r w:rsidRPr="0051736F">
        <w:rPr>
          <w:lang w:eastAsia="ko-KR"/>
        </w:rPr>
        <w:t>NOTE 1:</w:t>
      </w:r>
      <w:r w:rsidRPr="0051736F">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46086AF4"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F48D0FF"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lastRenderedPageBreak/>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3AB15C3D" w:rsidR="00774628" w:rsidRPr="0051736F" w:rsidRDefault="00774628" w:rsidP="002B115A">
      <w:pPr>
        <w:pStyle w:val="B1"/>
        <w:rPr>
          <w:lang w:eastAsia="ko-KR"/>
        </w:rPr>
      </w:pPr>
      <w:r w:rsidRPr="0051736F">
        <w:rPr>
          <w:lang w:eastAsia="ko-KR"/>
        </w:rPr>
        <w:t>7.</w:t>
      </w:r>
      <w:r w:rsidRPr="0051736F">
        <w:rPr>
          <w:lang w:eastAsia="ko-KR"/>
        </w:rPr>
        <w:tab/>
        <w:t>Depending on request, the NWDAF</w:t>
      </w:r>
      <w:r w:rsidR="006D6013" w:rsidRPr="0051736F">
        <w:rPr>
          <w:lang w:eastAsia="ko-KR"/>
        </w:rPr>
        <w:t xml:space="preserve"> or trusted AF</w:t>
      </w:r>
      <w:r w:rsidR="000A2301" w:rsidRPr="0051736F">
        <w:rPr>
          <w:lang w:eastAsia="ko-KR"/>
        </w:rPr>
        <w:t xml:space="preserve"> as</w:t>
      </w:r>
      <w:r w:rsidRPr="0051736F">
        <w:rPr>
          <w:lang w:eastAsia="ko-KR"/>
        </w:rPr>
        <w:t xml:space="preserve"> VFL server sends Nnwdaf_AnalyticsInfo_Response or Nnwdaf_AnalyticsSubscription_Notify</w:t>
      </w:r>
      <w:r w:rsidR="006D6013" w:rsidRPr="0051736F">
        <w:rPr>
          <w:lang w:eastAsia="ko-KR"/>
        </w:rPr>
        <w:t xml:space="preserve"> or Naf_Inference_Response/Notify</w:t>
      </w:r>
      <w:r w:rsidRPr="0051736F">
        <w:rPr>
          <w:lang w:eastAsia="ko-KR"/>
        </w:rPr>
        <w:t xml:space="preserve"> to the consumer (i.e</w:t>
      </w:r>
      <w:r w:rsidR="006D6013" w:rsidRPr="0051736F">
        <w:rPr>
          <w:lang w:eastAsia="ko-KR"/>
        </w:rPr>
        <w:t>.</w:t>
      </w:r>
      <w:r w:rsidRPr="0051736F">
        <w:rPr>
          <w:lang w:eastAsia="ko-KR"/>
        </w:rPr>
        <w:t xml:space="preserve"> NWDAF containing AnLF) including the VFL inference results</w:t>
      </w:r>
      <w:r w:rsidR="006D6013" w:rsidRPr="0051736F">
        <w:rPr>
          <w:lang w:eastAsia="ko-KR"/>
        </w:rPr>
        <w:t>, optionally, VFL accuracy</w:t>
      </w:r>
      <w:r w:rsidRPr="0051736F">
        <w:rPr>
          <w:lang w:eastAsia="ko-KR"/>
        </w:rPr>
        <w:t>.</w:t>
      </w:r>
    </w:p>
    <w:p w14:paraId="466A2043" w14:textId="77777777"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6A05F4C3" w:rsidR="006D6013" w:rsidRPr="0051736F" w:rsidRDefault="006D6013" w:rsidP="00857C6B">
      <w:pPr>
        <w:pStyle w:val="NO"/>
        <w:rPr>
          <w:lang w:eastAsia="ko-KR"/>
        </w:rPr>
      </w:pPr>
      <w:r w:rsidRPr="0051736F">
        <w:rPr>
          <w:lang w:eastAsia="ko-KR"/>
        </w:rPr>
        <w:t>NOTE </w:t>
      </w:r>
      <w:r w:rsidR="00975FA3" w:rsidRPr="0051736F">
        <w:rPr>
          <w:lang w:eastAsia="ko-KR"/>
        </w:rPr>
        <w:t>4</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60" w:name="_CR6_2H_2_4_2"/>
      <w:bookmarkStart w:id="461" w:name="_Toc209590353"/>
      <w:bookmarkEnd w:id="460"/>
      <w:r w:rsidRPr="0051736F">
        <w:rPr>
          <w:lang w:eastAsia="ko-KR"/>
        </w:rPr>
        <w:lastRenderedPageBreak/>
        <w:t>6.2H.2.4.2</w:t>
      </w:r>
      <w:r w:rsidRPr="0051736F">
        <w:rPr>
          <w:lang w:eastAsia="ko-KR"/>
        </w:rPr>
        <w:tab/>
        <w:t>Inference procedure for vertical federated learning when untrusted AF is acting as VFL server</w:t>
      </w:r>
      <w:bookmarkEnd w:id="461"/>
    </w:p>
    <w:p w14:paraId="34642A04" w14:textId="404AD4E3" w:rsidR="006450E9" w:rsidRPr="0051736F" w:rsidRDefault="006450E9" w:rsidP="0051736F">
      <w:pPr>
        <w:pStyle w:val="TH"/>
        <w:rPr>
          <w:lang w:eastAsia="ko-KR"/>
        </w:rPr>
      </w:pPr>
      <w:r w:rsidRPr="0051736F">
        <w:object w:dxaOrig="19716" w:dyaOrig="15876" w14:anchorId="56D18E3E">
          <v:shape id="_x0000_i1104" type="#_x0000_t75" style="width:480.75pt;height:387pt" o:ole="">
            <v:imagedata r:id="rId171" o:title=""/>
          </v:shape>
          <o:OLEObject Type="Embed" ProgID="Visio.Drawing.15" ShapeID="_x0000_i1104" DrawAspect="Content" ObjectID="_1820210853" r:id="rId172"/>
        </w:object>
      </w:r>
    </w:p>
    <w:p w14:paraId="3E00A28B" w14:textId="18E8C1EC" w:rsidR="00774628" w:rsidRPr="0051736F" w:rsidRDefault="00774628" w:rsidP="00774628">
      <w:pPr>
        <w:pStyle w:val="TF"/>
        <w:rPr>
          <w:lang w:eastAsia="ko-KR"/>
        </w:rPr>
      </w:pPr>
      <w:bookmarkStart w:id="462" w:name="_CRFigure6_2H_2_4_21"/>
      <w:r w:rsidRPr="0051736F">
        <w:rPr>
          <w:lang w:eastAsia="ko-KR"/>
        </w:rPr>
        <w:t xml:space="preserve">Figure </w:t>
      </w:r>
      <w:bookmarkEnd w:id="462"/>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76282BE1"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p>
    <w:p w14:paraId="51C08711" w14:textId="6709F077"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 includes the external NWDAF ID and sends the request to the NEF.</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63" w:name="_CR6_2H_2_4_3"/>
      <w:bookmarkStart w:id="464" w:name="_Toc209590354"/>
      <w:bookmarkEnd w:id="463"/>
      <w:r w:rsidRPr="0051736F">
        <w:rPr>
          <w:lang w:eastAsia="ko-KR"/>
        </w:rPr>
        <w:t>6.2H.2.4.3</w:t>
      </w:r>
      <w:r w:rsidRPr="0051736F">
        <w:rPr>
          <w:lang w:eastAsia="ko-KR"/>
        </w:rPr>
        <w:tab/>
        <w:t>Contents of VFL Inference service</w:t>
      </w:r>
      <w:bookmarkEnd w:id="464"/>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63147D0D"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(Only for new Inference subscribtion) Subscription Correlation ID.</w:t>
      </w:r>
    </w:p>
    <w:p w14:paraId="0A632AB5" w14:textId="5164F0FE"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lastRenderedPageBreak/>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465" w:name="_CR6_2H_3"/>
      <w:bookmarkStart w:id="466" w:name="_Toc209590355"/>
      <w:bookmarkEnd w:id="465"/>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66"/>
    </w:p>
    <w:p w14:paraId="69A7222E" w14:textId="325160F2" w:rsidR="002B115A" w:rsidRPr="0051736F" w:rsidRDefault="002B115A" w:rsidP="002B115A">
      <w:pPr>
        <w:rPr>
          <w:lang w:eastAsia="ko-KR"/>
        </w:rPr>
      </w:pPr>
      <w:r w:rsidRPr="0051736F">
        <w:rPr>
          <w:lang w:eastAsia="ko-KR"/>
        </w:rPr>
        <w:t>The consumers of the ML Model training services may provide the input parameters in Nnwdaf_VFLTraining service or Naf_VFLTraining service or in Nnefe_VFLTraining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395F982B" w14:textId="43FB970F"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3EF7E26D"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monitoring</w:t>
      </w:r>
      <w:r w:rsidRPr="0051736F">
        <w:rPr>
          <w:lang w:eastAsia="ko-KR"/>
        </w:rPr>
        <w:t xml:space="preserve"> accuracy check 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6086A7BE" w14:textId="77777777" w:rsidR="004D56A9" w:rsidRPr="0051736F" w:rsidRDefault="004D56A9" w:rsidP="002B115A">
      <w:pPr>
        <w:pStyle w:val="B1"/>
        <w:rPr>
          <w:lang w:eastAsia="ko-KR"/>
        </w:rPr>
      </w:pPr>
      <w:r w:rsidRPr="0051736F">
        <w:rPr>
          <w:lang w:eastAsia="ko-KR"/>
        </w:rPr>
        <w:t>-</w:t>
      </w:r>
      <w:r w:rsidRPr="0051736F">
        <w:rPr>
          <w:lang w:eastAsia="ko-KR"/>
        </w:rPr>
        <w:tab/>
        <w:t>[OPTIONAL] Feature ID(s) as described in preparation phase and at start of training phase. See definition of Feature ID below.</w:t>
      </w:r>
    </w:p>
    <w:p w14:paraId="697780E6" w14:textId="77777777"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52083FE3" w14:textId="0F711EA2"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initial </w:t>
      </w:r>
      <w:r w:rsidRPr="0051736F">
        <w:rPr>
          <w:lang w:eastAsia="ko-KR"/>
        </w:rPr>
        <w:t>list of samples selected by</w:t>
      </w:r>
      <w:r w:rsidR="0013411D" w:rsidRPr="0051736F">
        <w:rPr>
          <w:lang w:eastAsia="ko-KR"/>
        </w:rPr>
        <w:t xml:space="preserve"> the VFL</w:t>
      </w:r>
      <w:r w:rsidRPr="0051736F">
        <w:rPr>
          <w:lang w:eastAsia="ko-KR"/>
        </w:rPr>
        <w:t xml:space="preserve"> Server.</w:t>
      </w:r>
    </w:p>
    <w:p w14:paraId="0EF3D644" w14:textId="63685092"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lastRenderedPageBreak/>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E040FD" w14:textId="24089ABA"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w:t>
      </w:r>
      <w:r w:rsidRPr="0051736F">
        <w:rPr>
          <w:lang w:eastAsia="ko-KR"/>
        </w:rPr>
        <w:t xml:space="preserve">list of samples </w:t>
      </w:r>
      <w:r w:rsidR="0013411D" w:rsidRPr="0051736F">
        <w:rPr>
          <w:lang w:eastAsia="ko-KR"/>
        </w:rPr>
        <w:t xml:space="preserve">accepted </w:t>
      </w:r>
      <w:r w:rsidRPr="0051736F">
        <w:rPr>
          <w:lang w:eastAsia="ko-KR"/>
        </w:rPr>
        <w:t xml:space="preserve">by </w:t>
      </w:r>
      <w:r w:rsidR="0013411D" w:rsidRPr="0051736F">
        <w:rPr>
          <w:lang w:eastAsia="ko-KR"/>
        </w:rPr>
        <w:t xml:space="preserve">the </w:t>
      </w:r>
      <w:r w:rsidRPr="0051736F">
        <w:rPr>
          <w:lang w:eastAsia="ko-KR"/>
        </w:rPr>
        <w:t>VFL client.</w:t>
      </w:r>
    </w:p>
    <w:p w14:paraId="5F7B6D41" w14:textId="1A876E61"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70ED2AC6" w14:textId="4673DF64" w:rsidR="002B115A" w:rsidRPr="0051736F" w:rsidRDefault="002B115A" w:rsidP="002B115A">
      <w:pPr>
        <w:pStyle w:val="B1"/>
        <w:rPr>
          <w:lang w:eastAsia="ko-KR"/>
        </w:rPr>
      </w:pPr>
      <w:r w:rsidRPr="0051736F">
        <w:rPr>
          <w:lang w:eastAsia="ko-KR"/>
        </w:rPr>
        <w:t>-</w:t>
      </w:r>
      <w:r w:rsidRPr="0051736F">
        <w:rPr>
          <w:lang w:eastAsia="ko-KR"/>
        </w:rPr>
        <w:tab/>
      </w:r>
      <w:r w:rsidR="006848F7" w:rsidRPr="0051736F">
        <w:rPr>
          <w:lang w:eastAsia="ko-KR"/>
        </w:rPr>
        <w:t xml:space="preserve">[OPTIONAL] </w:t>
      </w:r>
      <w:r w:rsidR="004D56A9" w:rsidRPr="0051736F">
        <w:rPr>
          <w:lang w:eastAsia="ko-KR"/>
        </w:rPr>
        <w:t xml:space="preserve">As described in </w:t>
      </w:r>
      <w:r w:rsidR="006848F7" w:rsidRPr="0051736F">
        <w:rPr>
          <w:lang w:eastAsia="ko-KR"/>
        </w:rPr>
        <w:t xml:space="preserve">preparation phase, the </w:t>
      </w:r>
      <w:r w:rsidRPr="0051736F">
        <w:rPr>
          <w:lang w:eastAsia="ko-KR"/>
        </w:rPr>
        <w:t>Feature ID(s) that the VFL client supports. A Feature ID indicates what features the VFL client can use for an Analytics ID, the values of the Feature ID are not standardized.</w:t>
      </w:r>
    </w:p>
    <w:p w14:paraId="0FDAC708" w14:textId="77777777"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64818140" w14:textId="5803C593" w:rsidR="004D56A9" w:rsidRPr="0051736F" w:rsidRDefault="004D56A9" w:rsidP="004D56A9">
      <w:pPr>
        <w:pStyle w:val="Heading3"/>
        <w:tabs>
          <w:tab w:val="left" w:pos="8647"/>
        </w:tabs>
        <w:rPr>
          <w:lang w:eastAsia="zh-CN"/>
        </w:rPr>
      </w:pPr>
      <w:bookmarkStart w:id="467" w:name="_CR6_2H_4"/>
      <w:bookmarkStart w:id="468" w:name="_Toc209590356"/>
      <w:bookmarkEnd w:id="467"/>
      <w:r w:rsidRPr="0051736F">
        <w:rPr>
          <w:lang w:eastAsia="zh-CN"/>
        </w:rPr>
        <w:t>6.2H.4</w:t>
      </w:r>
      <w:r w:rsidRPr="0051736F">
        <w:rPr>
          <w:lang w:eastAsia="zh-CN"/>
        </w:rPr>
        <w:tab/>
        <w:t>Contents of ML Model Training services for Vertical Federated Learning</w:t>
      </w:r>
      <w:bookmarkEnd w:id="468"/>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lastRenderedPageBreak/>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D1E7B9A" w14:textId="0BD8FC96" w:rsidR="00C24DA9" w:rsidRPr="0051736F" w:rsidRDefault="00C24DA9" w:rsidP="00C24DA9">
      <w:pPr>
        <w:pStyle w:val="Heading2"/>
        <w:rPr>
          <w:lang w:eastAsia="zh-CN"/>
        </w:rPr>
      </w:pPr>
      <w:bookmarkStart w:id="469" w:name="_CR6_3"/>
      <w:bookmarkStart w:id="470" w:name="_Toc209590357"/>
      <w:bookmarkEnd w:id="469"/>
      <w:r w:rsidRPr="0051736F">
        <w:rPr>
          <w:lang w:eastAsia="ko-KR"/>
        </w:rPr>
        <w:lastRenderedPageBreak/>
        <w:t>6.3</w:t>
      </w:r>
      <w:r w:rsidRPr="0051736F">
        <w:rPr>
          <w:lang w:eastAsia="ko-KR"/>
        </w:rPr>
        <w:tab/>
        <w:t xml:space="preserve">Slice </w:t>
      </w:r>
      <w:r w:rsidRPr="0051736F">
        <w:rPr>
          <w:lang w:eastAsia="zh-CN"/>
        </w:rPr>
        <w:t>load level related network data analytics</w:t>
      </w:r>
      <w:bookmarkEnd w:id="470"/>
    </w:p>
    <w:p w14:paraId="7578AA91" w14:textId="77777777" w:rsidR="00C24DA9" w:rsidRPr="0051736F" w:rsidRDefault="00C24DA9" w:rsidP="00C24DA9">
      <w:pPr>
        <w:pStyle w:val="Heading3"/>
        <w:tabs>
          <w:tab w:val="left" w:pos="8647"/>
        </w:tabs>
        <w:rPr>
          <w:lang w:eastAsia="zh-CN"/>
        </w:rPr>
      </w:pPr>
      <w:bookmarkStart w:id="471" w:name="_CR6_3_1"/>
      <w:bookmarkStart w:id="472" w:name="_Toc209590358"/>
      <w:bookmarkEnd w:id="471"/>
      <w:r w:rsidRPr="0051736F">
        <w:rPr>
          <w:lang w:eastAsia="zh-CN"/>
        </w:rPr>
        <w:t>6.3.1</w:t>
      </w:r>
      <w:r w:rsidRPr="0051736F">
        <w:rPr>
          <w:lang w:eastAsia="zh-CN"/>
        </w:rPr>
        <w:tab/>
        <w:t>General</w:t>
      </w:r>
      <w:bookmarkEnd w:id="472"/>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73" w:name="_CR6_3_2"/>
      <w:bookmarkStart w:id="474" w:name="_Toc209590359"/>
      <w:bookmarkEnd w:id="473"/>
      <w:r w:rsidRPr="0051736F">
        <w:rPr>
          <w:lang w:eastAsia="zh-CN"/>
        </w:rPr>
        <w:t>6.3.2</w:t>
      </w:r>
      <w:r w:rsidRPr="0051736F">
        <w:rPr>
          <w:lang w:eastAsia="zh-CN"/>
        </w:rPr>
        <w:tab/>
        <w:t>Void</w:t>
      </w:r>
      <w:bookmarkEnd w:id="474"/>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75" w:name="_CR6_3_2A"/>
      <w:bookmarkStart w:id="476" w:name="_Toc209590360"/>
      <w:bookmarkEnd w:id="475"/>
      <w:r w:rsidRPr="0051736F">
        <w:rPr>
          <w:lang w:eastAsia="zh-CN"/>
        </w:rPr>
        <w:t>6.3.2A</w:t>
      </w:r>
      <w:r w:rsidRPr="0051736F">
        <w:rPr>
          <w:lang w:eastAsia="zh-CN"/>
        </w:rPr>
        <w:tab/>
        <w:t>Input data</w:t>
      </w:r>
      <w:bookmarkEnd w:id="476"/>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77" w:name="_CRTable6_3_2A1"/>
      <w:r w:rsidRPr="0051736F">
        <w:lastRenderedPageBreak/>
        <w:t xml:space="preserve">Table </w:t>
      </w:r>
      <w:bookmarkEnd w:id="477"/>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78" w:name="_CRTable6_3_2A2"/>
      <w:r w:rsidRPr="0051736F">
        <w:t xml:space="preserve">Table </w:t>
      </w:r>
      <w:bookmarkEnd w:id="478"/>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lastRenderedPageBreak/>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479" w:name="_CR6_3_3"/>
      <w:bookmarkStart w:id="480" w:name="_Toc209590361"/>
      <w:bookmarkEnd w:id="479"/>
      <w:r w:rsidRPr="0051736F">
        <w:rPr>
          <w:lang w:eastAsia="zh-CN"/>
        </w:rPr>
        <w:t>6.3.3</w:t>
      </w:r>
      <w:r w:rsidRPr="0051736F">
        <w:rPr>
          <w:lang w:eastAsia="zh-CN"/>
        </w:rPr>
        <w:tab/>
        <w:t>Void</w:t>
      </w:r>
      <w:bookmarkEnd w:id="480"/>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481" w:name="_CR6_3_3A"/>
      <w:bookmarkStart w:id="482" w:name="_Toc209590362"/>
      <w:bookmarkEnd w:id="481"/>
      <w:r w:rsidRPr="0051736F">
        <w:rPr>
          <w:lang w:eastAsia="zh-CN"/>
        </w:rPr>
        <w:t>6.3.3A</w:t>
      </w:r>
      <w:r w:rsidRPr="0051736F">
        <w:rPr>
          <w:lang w:eastAsia="zh-CN"/>
        </w:rPr>
        <w:tab/>
        <w:t>Output analytics</w:t>
      </w:r>
      <w:bookmarkEnd w:id="482"/>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483" w:name="_CRTable6_3_3A1"/>
      <w:r w:rsidRPr="0051736F">
        <w:rPr>
          <w:lang w:eastAsia="ko-KR"/>
        </w:rPr>
        <w:t xml:space="preserve">Table </w:t>
      </w:r>
      <w:bookmarkEnd w:id="483"/>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484" w:name="_CRTable6_3_3A2"/>
      <w:r w:rsidRPr="0051736F">
        <w:rPr>
          <w:lang w:eastAsia="ko-KR"/>
        </w:rPr>
        <w:lastRenderedPageBreak/>
        <w:t xml:space="preserve">Table </w:t>
      </w:r>
      <w:bookmarkEnd w:id="484"/>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485" w:name="_CRTable6_3_3A3"/>
      <w:r w:rsidRPr="0051736F">
        <w:rPr>
          <w:lang w:eastAsia="ko-KR"/>
        </w:rPr>
        <w:t xml:space="preserve">Table </w:t>
      </w:r>
      <w:bookmarkEnd w:id="485"/>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486" w:name="_CRTable6_3_3A4"/>
      <w:r w:rsidRPr="0051736F">
        <w:rPr>
          <w:lang w:eastAsia="ko-KR"/>
        </w:rPr>
        <w:lastRenderedPageBreak/>
        <w:t xml:space="preserve">Table </w:t>
      </w:r>
      <w:bookmarkEnd w:id="486"/>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487" w:name="_CR6_3_4"/>
      <w:bookmarkStart w:id="488" w:name="_Toc209590363"/>
      <w:bookmarkEnd w:id="487"/>
      <w:r w:rsidRPr="0051736F">
        <w:rPr>
          <w:lang w:eastAsia="ko-KR"/>
        </w:rPr>
        <w:t>6.3.4</w:t>
      </w:r>
      <w:r w:rsidRPr="0051736F">
        <w:rPr>
          <w:lang w:eastAsia="ko-KR"/>
        </w:rPr>
        <w:tab/>
        <w:t>Procedures</w:t>
      </w:r>
      <w:bookmarkEnd w:id="488"/>
    </w:p>
    <w:p w14:paraId="78F4BF9A" w14:textId="02DAAADD" w:rsidR="00A100F3" w:rsidRPr="0051736F" w:rsidRDefault="00A100F3" w:rsidP="00D070D4">
      <w:pPr>
        <w:pStyle w:val="TH"/>
        <w:rPr>
          <w:lang w:eastAsia="ko-KR"/>
        </w:rPr>
      </w:pPr>
      <w:r w:rsidRPr="0051736F">
        <w:object w:dxaOrig="24285" w:dyaOrig="14280" w14:anchorId="598949A2">
          <v:shape id="_x0000_i1105" type="#_x0000_t75" style="width:480pt;height:313.5pt" o:ole="">
            <v:imagedata r:id="rId173" o:title=""/>
          </v:shape>
          <o:OLEObject Type="Embed" ProgID="Visio.Drawing.15" ShapeID="_x0000_i1105" DrawAspect="Content" ObjectID="_1820210854" r:id="rId174"/>
        </w:object>
      </w:r>
    </w:p>
    <w:p w14:paraId="715EDF35" w14:textId="57DA9E38" w:rsidR="00510090" w:rsidRPr="0051736F" w:rsidRDefault="00F37571" w:rsidP="00320244">
      <w:pPr>
        <w:pStyle w:val="TF"/>
        <w:rPr>
          <w:lang w:eastAsia="ko-KR"/>
        </w:rPr>
      </w:pPr>
      <w:bookmarkStart w:id="489" w:name="_CRFigure6_3_41"/>
      <w:r w:rsidRPr="0051736F">
        <w:rPr>
          <w:lang w:eastAsia="ko-KR"/>
        </w:rPr>
        <w:t xml:space="preserve">Figure </w:t>
      </w:r>
      <w:bookmarkEnd w:id="489"/>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lastRenderedPageBreak/>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490" w:name="_CR6_4"/>
      <w:bookmarkStart w:id="491" w:name="_Toc209590364"/>
      <w:bookmarkEnd w:id="490"/>
      <w:r w:rsidRPr="0051736F">
        <w:rPr>
          <w:lang w:eastAsia="ko-KR"/>
        </w:rPr>
        <w:t>6.4</w:t>
      </w:r>
      <w:r w:rsidRPr="0051736F">
        <w:rPr>
          <w:lang w:eastAsia="zh-CN"/>
        </w:rPr>
        <w:tab/>
        <w:t>Observed Service Experience related network data analytics</w:t>
      </w:r>
      <w:bookmarkEnd w:id="491"/>
    </w:p>
    <w:p w14:paraId="16A5BC36" w14:textId="77777777" w:rsidR="00C24DA9" w:rsidRPr="0051736F" w:rsidRDefault="00C24DA9" w:rsidP="00C24DA9">
      <w:pPr>
        <w:pStyle w:val="Heading3"/>
        <w:tabs>
          <w:tab w:val="left" w:pos="8647"/>
        </w:tabs>
        <w:rPr>
          <w:lang w:eastAsia="zh-CN"/>
        </w:rPr>
      </w:pPr>
      <w:bookmarkStart w:id="492" w:name="_CR6_4_1"/>
      <w:bookmarkStart w:id="493" w:name="_Toc209590365"/>
      <w:bookmarkEnd w:id="492"/>
      <w:r w:rsidRPr="0051736F">
        <w:rPr>
          <w:lang w:eastAsia="zh-CN"/>
        </w:rPr>
        <w:t>6.4.1</w:t>
      </w:r>
      <w:r w:rsidRPr="0051736F">
        <w:rPr>
          <w:lang w:eastAsia="zh-CN"/>
        </w:rPr>
        <w:tab/>
        <w:t>General</w:t>
      </w:r>
      <w:bookmarkEnd w:id="493"/>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lastRenderedPageBreak/>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494" w:name="_CRTable6_4_11"/>
      <w:r w:rsidRPr="0051736F">
        <w:lastRenderedPageBreak/>
        <w:t xml:space="preserve">Table </w:t>
      </w:r>
      <w:bookmarkEnd w:id="494"/>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lastRenderedPageBreak/>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495" w:name="_CR6_4_2"/>
      <w:bookmarkStart w:id="496" w:name="_Toc209590366"/>
      <w:bookmarkEnd w:id="495"/>
      <w:r w:rsidRPr="0051736F">
        <w:rPr>
          <w:lang w:eastAsia="zh-CN"/>
        </w:rPr>
        <w:t>6.4.2</w:t>
      </w:r>
      <w:r w:rsidRPr="0051736F">
        <w:rPr>
          <w:lang w:eastAsia="zh-CN"/>
        </w:rPr>
        <w:tab/>
        <w:t>Input Data</w:t>
      </w:r>
      <w:bookmarkEnd w:id="496"/>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497" w:name="_CRTable6_4_21"/>
      <w:r w:rsidRPr="0051736F">
        <w:t xml:space="preserve">Table </w:t>
      </w:r>
      <w:bookmarkEnd w:id="497"/>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498" w:name="_CRTable6_4_21a"/>
      <w:r w:rsidRPr="0051736F">
        <w:lastRenderedPageBreak/>
        <w:t xml:space="preserve">Table </w:t>
      </w:r>
      <w:bookmarkEnd w:id="498"/>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499" w:name="_CRTable6_4_21b"/>
      <w:r w:rsidRPr="0051736F">
        <w:t xml:space="preserve">Table </w:t>
      </w:r>
      <w:bookmarkEnd w:id="499"/>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00" w:name="_CRTable6_4_22"/>
      <w:r w:rsidRPr="0051736F">
        <w:lastRenderedPageBreak/>
        <w:t xml:space="preserve">Table </w:t>
      </w:r>
      <w:bookmarkEnd w:id="500"/>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01" w:name="_CRTable6_4_23"/>
      <w:r w:rsidRPr="0051736F">
        <w:lastRenderedPageBreak/>
        <w:t xml:space="preserve">Table </w:t>
      </w:r>
      <w:bookmarkEnd w:id="501"/>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02" w:name="_CRTable6_4_24"/>
      <w:r w:rsidRPr="0051736F">
        <w:t xml:space="preserve">Table </w:t>
      </w:r>
      <w:bookmarkEnd w:id="502"/>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03" w:name="_CRTable6_4_25"/>
      <w:r w:rsidRPr="0051736F">
        <w:rPr>
          <w:lang w:eastAsia="zh-CN"/>
        </w:rPr>
        <w:lastRenderedPageBreak/>
        <w:t xml:space="preserve">Table </w:t>
      </w:r>
      <w:bookmarkEnd w:id="503"/>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04" w:name="_CR6_4_3"/>
      <w:bookmarkStart w:id="505" w:name="_Toc209590367"/>
      <w:bookmarkEnd w:id="504"/>
      <w:r w:rsidRPr="0051736F">
        <w:rPr>
          <w:lang w:eastAsia="zh-CN"/>
        </w:rPr>
        <w:t>6.4.3</w:t>
      </w:r>
      <w:r w:rsidRPr="0051736F">
        <w:rPr>
          <w:lang w:eastAsia="zh-CN"/>
        </w:rPr>
        <w:tab/>
        <w:t>Output Analytics</w:t>
      </w:r>
      <w:bookmarkEnd w:id="505"/>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06" w:name="_CRTable6_4_31"/>
      <w:r w:rsidRPr="0051736F">
        <w:rPr>
          <w:lang w:eastAsia="zh-CN"/>
        </w:rPr>
        <w:lastRenderedPageBreak/>
        <w:t xml:space="preserve">Table </w:t>
      </w:r>
      <w:bookmarkEnd w:id="506"/>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07" w:name="_CRTable6_4_32"/>
      <w:r w:rsidRPr="0051736F">
        <w:rPr>
          <w:lang w:eastAsia="zh-CN"/>
        </w:rPr>
        <w:lastRenderedPageBreak/>
        <w:t xml:space="preserve">Table </w:t>
      </w:r>
      <w:bookmarkEnd w:id="507"/>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08" w:name="_CR6_4_4"/>
      <w:bookmarkStart w:id="509" w:name="_Toc209590368"/>
      <w:bookmarkEnd w:id="508"/>
      <w:r w:rsidRPr="0051736F">
        <w:rPr>
          <w:lang w:eastAsia="zh-CN"/>
        </w:rPr>
        <w:lastRenderedPageBreak/>
        <w:t>6.4.4</w:t>
      </w:r>
      <w:r w:rsidRPr="0051736F">
        <w:rPr>
          <w:lang w:eastAsia="zh-CN"/>
        </w:rPr>
        <w:tab/>
        <w:t>Procedures to request Service Experience for an Application</w:t>
      </w:r>
      <w:bookmarkEnd w:id="509"/>
    </w:p>
    <w:p w14:paraId="155C60A5" w14:textId="5715C9E1" w:rsidR="00A22EF1" w:rsidRPr="0051736F" w:rsidRDefault="00A22EF1" w:rsidP="00493B24">
      <w:pPr>
        <w:pStyle w:val="TH"/>
      </w:pPr>
      <w:r w:rsidRPr="0051736F">
        <w:object w:dxaOrig="15500" w:dyaOrig="8080" w14:anchorId="05A973FF">
          <v:shape id="_x0000_i1106" type="#_x0000_t75" style="width:480pt;height:270pt" o:ole="">
            <v:imagedata r:id="rId175" o:title=""/>
          </v:shape>
          <o:OLEObject Type="Embed" ProgID="Visio.Drawing.15" ShapeID="_x0000_i1106" DrawAspect="Content" ObjectID="_1820210855" r:id="rId176"/>
        </w:object>
      </w:r>
    </w:p>
    <w:p w14:paraId="7591ABC0" w14:textId="495D24DF" w:rsidR="00C24DA9" w:rsidRPr="0051736F" w:rsidRDefault="00F37571" w:rsidP="00C24DA9">
      <w:pPr>
        <w:pStyle w:val="TF"/>
      </w:pPr>
      <w:bookmarkStart w:id="510" w:name="_CRFigure6_4_41"/>
      <w:r w:rsidRPr="0051736F">
        <w:t xml:space="preserve">Figure </w:t>
      </w:r>
      <w:bookmarkEnd w:id="510"/>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lastRenderedPageBreak/>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A8CFCBB"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11" w:name="_CR6_4_5"/>
      <w:bookmarkStart w:id="512" w:name="_Toc209590369"/>
      <w:bookmarkEnd w:id="511"/>
      <w:r w:rsidRPr="0051736F">
        <w:rPr>
          <w:lang w:eastAsia="zh-CN"/>
        </w:rPr>
        <w:lastRenderedPageBreak/>
        <w:t>6.4.5</w:t>
      </w:r>
      <w:r w:rsidRPr="0051736F">
        <w:rPr>
          <w:lang w:eastAsia="zh-CN"/>
        </w:rPr>
        <w:tab/>
        <w:t>Procedures to request Service Experience for a Network Slice</w:t>
      </w:r>
      <w:bookmarkEnd w:id="512"/>
    </w:p>
    <w:p w14:paraId="51139129" w14:textId="2CC02403" w:rsidR="00A22EF1" w:rsidRPr="0051736F" w:rsidRDefault="00A22EF1" w:rsidP="00493B24">
      <w:pPr>
        <w:pStyle w:val="TH"/>
      </w:pPr>
      <w:r w:rsidRPr="0051736F">
        <w:object w:dxaOrig="16790" w:dyaOrig="11060" w14:anchorId="30975499">
          <v:shape id="_x0000_i1107" type="#_x0000_t75" style="width:480pt;height:321.75pt" o:ole="">
            <v:imagedata r:id="rId177" o:title=""/>
          </v:shape>
          <o:OLEObject Type="Embed" ProgID="Visio.Drawing.15" ShapeID="_x0000_i1107" DrawAspect="Content" ObjectID="_1820210856" r:id="rId178"/>
        </w:object>
      </w:r>
    </w:p>
    <w:p w14:paraId="21B5418C" w14:textId="7C151D57" w:rsidR="00C24DA9" w:rsidRPr="0051736F" w:rsidRDefault="00F37571" w:rsidP="00C24DA9">
      <w:pPr>
        <w:pStyle w:val="TF"/>
      </w:pPr>
      <w:bookmarkStart w:id="513" w:name="_CRFigure6_4_51"/>
      <w:r w:rsidRPr="0051736F">
        <w:t xml:space="preserve">Figure </w:t>
      </w:r>
      <w:bookmarkEnd w:id="513"/>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514" w:name="_CR6_4_6"/>
      <w:bookmarkStart w:id="515" w:name="_Toc209590370"/>
      <w:bookmarkEnd w:id="514"/>
      <w:r w:rsidRPr="0051736F">
        <w:t>6.4.6</w:t>
      </w:r>
      <w:r w:rsidRPr="0051736F">
        <w:tab/>
        <w:t>Procedures to request Service Experience for a UE</w:t>
      </w:r>
      <w:bookmarkEnd w:id="515"/>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8" type="#_x0000_t75" style="width:480pt;height:321.75pt" o:ole="">
            <v:imagedata r:id="rId179" o:title=""/>
          </v:shape>
          <o:OLEObject Type="Embed" ProgID="Visio.Drawing.15" ShapeID="_x0000_i1108" DrawAspect="Content" ObjectID="_1820210857" r:id="rId180"/>
        </w:object>
      </w:r>
    </w:p>
    <w:p w14:paraId="3FC301FA" w14:textId="2DDB2E0D" w:rsidR="00DF30A2" w:rsidRPr="0051736F" w:rsidRDefault="00F37571" w:rsidP="00DF30A2">
      <w:pPr>
        <w:pStyle w:val="TF"/>
      </w:pPr>
      <w:bookmarkStart w:id="516" w:name="_CRFigure6_4_61"/>
      <w:r w:rsidRPr="0051736F">
        <w:t xml:space="preserve">Figure </w:t>
      </w:r>
      <w:bookmarkEnd w:id="516"/>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17" w:name="_CR6_5"/>
      <w:bookmarkStart w:id="518" w:name="_Toc209590371"/>
      <w:bookmarkEnd w:id="517"/>
      <w:r w:rsidRPr="0051736F">
        <w:t>6.5</w:t>
      </w:r>
      <w:r w:rsidRPr="0051736F">
        <w:tab/>
        <w:t>NF load analytics</w:t>
      </w:r>
      <w:bookmarkEnd w:id="518"/>
    </w:p>
    <w:p w14:paraId="0D6C19E2" w14:textId="77777777" w:rsidR="00C24DA9" w:rsidRPr="0051736F" w:rsidRDefault="00C24DA9" w:rsidP="00C24DA9">
      <w:pPr>
        <w:pStyle w:val="Heading3"/>
      </w:pPr>
      <w:bookmarkStart w:id="519" w:name="_CR6_5_1"/>
      <w:bookmarkStart w:id="520" w:name="_Toc209590372"/>
      <w:bookmarkEnd w:id="519"/>
      <w:r w:rsidRPr="0051736F">
        <w:t>6.5.1</w:t>
      </w:r>
      <w:r w:rsidRPr="0051736F">
        <w:tab/>
        <w:t>General</w:t>
      </w:r>
      <w:bookmarkEnd w:id="520"/>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21" w:name="_CR6_5_2"/>
      <w:bookmarkStart w:id="522" w:name="_Toc209590373"/>
      <w:bookmarkEnd w:id="521"/>
      <w:r w:rsidRPr="0051736F">
        <w:t>6.5</w:t>
      </w:r>
      <w:r w:rsidRPr="0051736F">
        <w:rPr>
          <w:lang w:eastAsia="zh-CN"/>
        </w:rPr>
        <w:t>.2</w:t>
      </w:r>
      <w:r w:rsidRPr="0051736F">
        <w:rPr>
          <w:lang w:eastAsia="zh-CN"/>
        </w:rPr>
        <w:tab/>
        <w:t>Input data</w:t>
      </w:r>
      <w:bookmarkEnd w:id="522"/>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23" w:name="_CRTable6_5_21"/>
      <w:r w:rsidRPr="0051736F">
        <w:rPr>
          <w:lang w:eastAsia="zh-CN"/>
        </w:rPr>
        <w:t xml:space="preserve">Table </w:t>
      </w:r>
      <w:bookmarkEnd w:id="523"/>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24" w:name="_CRTable6_5_22"/>
      <w:r w:rsidRPr="0051736F">
        <w:lastRenderedPageBreak/>
        <w:t xml:space="preserve">Table </w:t>
      </w:r>
      <w:bookmarkEnd w:id="524"/>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25" w:name="_CRTable6_5_23"/>
      <w:r w:rsidRPr="0051736F">
        <w:t xml:space="preserve">Table </w:t>
      </w:r>
      <w:bookmarkEnd w:id="525"/>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26" w:name="_CRTable6_5_24"/>
      <w:r w:rsidRPr="0051736F">
        <w:t xml:space="preserve">Table </w:t>
      </w:r>
      <w:bookmarkEnd w:id="526"/>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27" w:name="_CRTable6_5_25"/>
      <w:r w:rsidRPr="0051736F">
        <w:lastRenderedPageBreak/>
        <w:t xml:space="preserve">Table </w:t>
      </w:r>
      <w:bookmarkEnd w:id="527"/>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28" w:name="_CR6_5_3"/>
      <w:bookmarkStart w:id="529" w:name="_Toc209590374"/>
      <w:bookmarkEnd w:id="528"/>
      <w:r w:rsidRPr="0051736F">
        <w:t>6.5</w:t>
      </w:r>
      <w:r w:rsidRPr="0051736F">
        <w:rPr>
          <w:lang w:eastAsia="zh-CN"/>
        </w:rPr>
        <w:t>.3</w:t>
      </w:r>
      <w:r w:rsidRPr="0051736F">
        <w:rPr>
          <w:lang w:eastAsia="zh-CN"/>
        </w:rPr>
        <w:tab/>
        <w:t>Output analytics</w:t>
      </w:r>
      <w:bookmarkEnd w:id="529"/>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30" w:name="_CRTable6_5_31"/>
      <w:r w:rsidRPr="0051736F">
        <w:rPr>
          <w:lang w:eastAsia="zh-CN"/>
        </w:rPr>
        <w:lastRenderedPageBreak/>
        <w:t xml:space="preserve">Table </w:t>
      </w:r>
      <w:bookmarkEnd w:id="530"/>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31" w:name="_CRTable6_5_32"/>
      <w:r w:rsidRPr="0051736F">
        <w:rPr>
          <w:lang w:eastAsia="zh-CN"/>
        </w:rPr>
        <w:t xml:space="preserve">Table </w:t>
      </w:r>
      <w:bookmarkEnd w:id="531"/>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32" w:name="_CR6_5_4"/>
      <w:bookmarkStart w:id="533" w:name="_Toc209590375"/>
      <w:bookmarkEnd w:id="532"/>
      <w:r w:rsidRPr="0051736F">
        <w:t>6.5.4</w:t>
      </w:r>
      <w:r w:rsidRPr="0051736F">
        <w:tab/>
      </w:r>
      <w:r w:rsidRPr="0051736F">
        <w:rPr>
          <w:lang w:eastAsia="ko-KR"/>
        </w:rPr>
        <w:t>Procedures</w:t>
      </w:r>
      <w:bookmarkEnd w:id="533"/>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9" type="#_x0000_t75" style="width:435pt;height:429pt" o:ole="">
            <v:imagedata r:id="rId181" o:title="" cropbottom="15526f" cropright="15040f"/>
          </v:shape>
          <o:OLEObject Type="Embed" ProgID="Visio.Drawing.15" ShapeID="_x0000_i1109" DrawAspect="Content" ObjectID="_1820210858" r:id="rId182"/>
        </w:object>
      </w:r>
    </w:p>
    <w:p w14:paraId="26C449A5" w14:textId="055F2B6C" w:rsidR="00C24DA9" w:rsidRPr="0051736F" w:rsidRDefault="00F37571" w:rsidP="00C24DA9">
      <w:pPr>
        <w:pStyle w:val="TF"/>
      </w:pPr>
      <w:bookmarkStart w:id="534" w:name="_CRFigure6_5_41"/>
      <w:r w:rsidRPr="0051736F">
        <w:t xml:space="preserve">Figure </w:t>
      </w:r>
      <w:bookmarkEnd w:id="534"/>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35" w:name="_CR6_6"/>
      <w:bookmarkStart w:id="536" w:name="_Toc209590376"/>
      <w:bookmarkEnd w:id="535"/>
      <w:r w:rsidRPr="0051736F">
        <w:t>6.6</w:t>
      </w:r>
      <w:r w:rsidRPr="0051736F">
        <w:tab/>
        <w:t xml:space="preserve">Network Performance </w:t>
      </w:r>
      <w:r w:rsidRPr="0051736F">
        <w:rPr>
          <w:lang w:eastAsia="zh-CN"/>
        </w:rPr>
        <w:t>Analytics</w:t>
      </w:r>
      <w:bookmarkEnd w:id="536"/>
    </w:p>
    <w:p w14:paraId="1CE6AD47" w14:textId="77777777" w:rsidR="00C24DA9" w:rsidRPr="0051736F" w:rsidRDefault="00C24DA9" w:rsidP="00C24DA9">
      <w:pPr>
        <w:pStyle w:val="Heading3"/>
      </w:pPr>
      <w:bookmarkStart w:id="537" w:name="_CR6_6_1"/>
      <w:bookmarkStart w:id="538" w:name="_Toc209590377"/>
      <w:bookmarkEnd w:id="537"/>
      <w:r w:rsidRPr="0051736F">
        <w:t>6.6.1</w:t>
      </w:r>
      <w:r w:rsidRPr="0051736F">
        <w:tab/>
        <w:t>General</w:t>
      </w:r>
      <w:bookmarkEnd w:id="538"/>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39" w:name="_CR6_6_2"/>
      <w:bookmarkStart w:id="540" w:name="_Toc209590378"/>
      <w:bookmarkEnd w:id="539"/>
      <w:r w:rsidRPr="0051736F">
        <w:rPr>
          <w:lang w:eastAsia="zh-CN"/>
        </w:rPr>
        <w:t>6.6.2</w:t>
      </w:r>
      <w:r w:rsidRPr="0051736F">
        <w:rPr>
          <w:lang w:eastAsia="zh-CN"/>
        </w:rPr>
        <w:tab/>
      </w:r>
      <w:r w:rsidRPr="0051736F">
        <w:rPr>
          <w:lang w:eastAsia="ko-KR"/>
        </w:rPr>
        <w:t>Input Data</w:t>
      </w:r>
      <w:bookmarkEnd w:id="540"/>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41" w:name="_CRTable6_6_21"/>
      <w:r w:rsidRPr="0051736F">
        <w:t xml:space="preserve">Table </w:t>
      </w:r>
      <w:bookmarkEnd w:id="541"/>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42" w:name="_CRTable6_6_22"/>
      <w:r w:rsidRPr="0051736F">
        <w:t xml:space="preserve">Table </w:t>
      </w:r>
      <w:bookmarkEnd w:id="542"/>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43" w:name="_CR6_6_3"/>
      <w:bookmarkStart w:id="544" w:name="_Toc209590379"/>
      <w:bookmarkEnd w:id="543"/>
      <w:r w:rsidRPr="0051736F">
        <w:rPr>
          <w:lang w:eastAsia="zh-CN"/>
        </w:rPr>
        <w:t>6.6.3</w:t>
      </w:r>
      <w:r w:rsidRPr="0051736F">
        <w:rPr>
          <w:lang w:eastAsia="zh-CN"/>
        </w:rPr>
        <w:tab/>
      </w:r>
      <w:r w:rsidRPr="0051736F">
        <w:rPr>
          <w:lang w:eastAsia="ko-KR"/>
        </w:rPr>
        <w:t>Output Analytics</w:t>
      </w:r>
      <w:bookmarkEnd w:id="544"/>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45" w:name="_CRTable6_6_31"/>
      <w:r w:rsidRPr="0051736F">
        <w:lastRenderedPageBreak/>
        <w:t>Table</w:t>
      </w:r>
      <w:r w:rsidRPr="0051736F">
        <w:rPr>
          <w:lang w:eastAsia="zh-CN"/>
        </w:rPr>
        <w:t xml:space="preserve"> </w:t>
      </w:r>
      <w:bookmarkEnd w:id="545"/>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46" w:name="_CRTable6_6_32"/>
      <w:r w:rsidRPr="0051736F">
        <w:t>Table</w:t>
      </w:r>
      <w:r w:rsidRPr="0051736F">
        <w:rPr>
          <w:lang w:eastAsia="zh-CN"/>
        </w:rPr>
        <w:t xml:space="preserve"> </w:t>
      </w:r>
      <w:bookmarkEnd w:id="546"/>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47" w:name="_CR6_6_4"/>
      <w:bookmarkStart w:id="548" w:name="_Toc209590380"/>
      <w:bookmarkEnd w:id="547"/>
      <w:r w:rsidRPr="0051736F">
        <w:t>6.6.4</w:t>
      </w:r>
      <w:r w:rsidRPr="0051736F">
        <w:tab/>
        <w:t>Procedures</w:t>
      </w:r>
      <w:bookmarkEnd w:id="548"/>
    </w:p>
    <w:p w14:paraId="36880835" w14:textId="77777777" w:rsidR="00C24DA9" w:rsidRPr="0051736F" w:rsidRDefault="00C24DA9" w:rsidP="00C24DA9">
      <w:pPr>
        <w:pStyle w:val="TH"/>
      </w:pPr>
      <w:r w:rsidRPr="0051736F">
        <w:object w:dxaOrig="9495" w:dyaOrig="7625" w14:anchorId="087552B5">
          <v:shape id="_x0000_i1110" type="#_x0000_t75" style="width:396.75pt;height:318pt" o:ole="">
            <v:imagedata r:id="rId183" o:title=""/>
          </v:shape>
          <o:OLEObject Type="Embed" ProgID="Word.Picture.8" ShapeID="_x0000_i1110" DrawAspect="Content" ObjectID="_1820210859" r:id="rId184"/>
        </w:object>
      </w:r>
    </w:p>
    <w:p w14:paraId="1BAFA29C" w14:textId="75B44EB7" w:rsidR="00C24DA9" w:rsidRPr="0051736F" w:rsidRDefault="00F37571" w:rsidP="00C24DA9">
      <w:pPr>
        <w:pStyle w:val="TF"/>
      </w:pPr>
      <w:bookmarkStart w:id="549" w:name="_CRFigure6_6_41"/>
      <w:r w:rsidRPr="0051736F">
        <w:t xml:space="preserve">Figure </w:t>
      </w:r>
      <w:bookmarkEnd w:id="549"/>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50" w:name="_CR6_7"/>
      <w:bookmarkStart w:id="551" w:name="_Toc209590381"/>
      <w:bookmarkEnd w:id="550"/>
      <w:r w:rsidRPr="0051736F">
        <w:rPr>
          <w:lang w:eastAsia="ko-KR"/>
        </w:rPr>
        <w:t>6.7</w:t>
      </w:r>
      <w:r w:rsidRPr="0051736F">
        <w:rPr>
          <w:lang w:eastAsia="ko-KR"/>
        </w:rPr>
        <w:tab/>
        <w:t>UE related analytics</w:t>
      </w:r>
      <w:bookmarkEnd w:id="551"/>
    </w:p>
    <w:p w14:paraId="57401C05" w14:textId="77777777" w:rsidR="00C24DA9" w:rsidRPr="0051736F" w:rsidRDefault="00C24DA9" w:rsidP="00C24DA9">
      <w:pPr>
        <w:pStyle w:val="Heading3"/>
        <w:rPr>
          <w:lang w:eastAsia="zh-CN"/>
        </w:rPr>
      </w:pPr>
      <w:bookmarkStart w:id="552" w:name="_CR6_7_1"/>
      <w:bookmarkStart w:id="553" w:name="_Toc209590382"/>
      <w:bookmarkEnd w:id="552"/>
      <w:r w:rsidRPr="0051736F">
        <w:rPr>
          <w:lang w:eastAsia="ko-KR"/>
        </w:rPr>
        <w:t>6.7.1</w:t>
      </w:r>
      <w:r w:rsidRPr="0051736F">
        <w:rPr>
          <w:lang w:eastAsia="ko-KR"/>
        </w:rPr>
        <w:tab/>
        <w:t>General</w:t>
      </w:r>
      <w:bookmarkEnd w:id="553"/>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54" w:name="_CR6_7_2"/>
      <w:bookmarkStart w:id="555" w:name="_Toc209590383"/>
      <w:bookmarkEnd w:id="554"/>
      <w:r w:rsidRPr="0051736F">
        <w:t>6.7.2</w:t>
      </w:r>
      <w:r w:rsidRPr="0051736F">
        <w:tab/>
        <w:t>UE mobility analytics</w:t>
      </w:r>
      <w:bookmarkEnd w:id="555"/>
    </w:p>
    <w:p w14:paraId="3984ACA4" w14:textId="77777777" w:rsidR="00C24DA9" w:rsidRPr="0051736F" w:rsidRDefault="00C24DA9" w:rsidP="00C24DA9">
      <w:pPr>
        <w:pStyle w:val="Heading4"/>
        <w:rPr>
          <w:lang w:eastAsia="zh-CN"/>
        </w:rPr>
      </w:pPr>
      <w:bookmarkStart w:id="556" w:name="_CR6_7_2_1"/>
      <w:bookmarkStart w:id="557" w:name="_Toc209590384"/>
      <w:bookmarkEnd w:id="556"/>
      <w:r w:rsidRPr="0051736F">
        <w:rPr>
          <w:lang w:eastAsia="zh-CN"/>
        </w:rPr>
        <w:t>6.7.2.1</w:t>
      </w:r>
      <w:r w:rsidRPr="0051736F">
        <w:rPr>
          <w:lang w:eastAsia="zh-CN"/>
        </w:rPr>
        <w:tab/>
        <w:t>General</w:t>
      </w:r>
      <w:bookmarkEnd w:id="557"/>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58" w:name="_CR6_7_2_2"/>
      <w:bookmarkStart w:id="559" w:name="_Toc209590385"/>
      <w:bookmarkEnd w:id="558"/>
      <w:r w:rsidRPr="0051736F">
        <w:rPr>
          <w:lang w:eastAsia="zh-CN"/>
        </w:rPr>
        <w:t>6.7.2.2</w:t>
      </w:r>
      <w:r w:rsidRPr="0051736F">
        <w:rPr>
          <w:lang w:eastAsia="zh-CN"/>
        </w:rPr>
        <w:tab/>
        <w:t>Input Data</w:t>
      </w:r>
      <w:bookmarkEnd w:id="559"/>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60" w:name="_CRTable6_7_2_21"/>
      <w:r w:rsidRPr="0051736F">
        <w:lastRenderedPageBreak/>
        <w:t>Table</w:t>
      </w:r>
      <w:r w:rsidRPr="0051736F">
        <w:rPr>
          <w:lang w:eastAsia="zh-CN"/>
        </w:rPr>
        <w:t xml:space="preserve"> </w:t>
      </w:r>
      <w:bookmarkEnd w:id="560"/>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61" w:name="_CRTable6_7_2_22"/>
      <w:r w:rsidRPr="0051736F">
        <w:t>Table</w:t>
      </w:r>
      <w:r w:rsidRPr="0051736F">
        <w:rPr>
          <w:lang w:eastAsia="zh-CN"/>
        </w:rPr>
        <w:t xml:space="preserve"> </w:t>
      </w:r>
      <w:bookmarkEnd w:id="561"/>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62" w:name="_CR6_7_2_3"/>
      <w:bookmarkStart w:id="563" w:name="_Toc209590386"/>
      <w:bookmarkEnd w:id="562"/>
      <w:r w:rsidRPr="0051736F">
        <w:rPr>
          <w:lang w:eastAsia="zh-CN"/>
        </w:rPr>
        <w:t>6.7.2.3</w:t>
      </w:r>
      <w:r w:rsidRPr="0051736F">
        <w:rPr>
          <w:lang w:eastAsia="zh-CN"/>
        </w:rPr>
        <w:tab/>
        <w:t>Output Analytics</w:t>
      </w:r>
      <w:bookmarkEnd w:id="563"/>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64" w:name="_CRTable6_7_2_31"/>
      <w:r w:rsidRPr="0051736F">
        <w:lastRenderedPageBreak/>
        <w:t>Table</w:t>
      </w:r>
      <w:r w:rsidRPr="0051736F">
        <w:rPr>
          <w:lang w:eastAsia="zh-CN"/>
        </w:rPr>
        <w:t xml:space="preserve"> </w:t>
      </w:r>
      <w:bookmarkEnd w:id="564"/>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65" w:name="_CRTable6_7_2_32"/>
      <w:r w:rsidRPr="0051736F">
        <w:lastRenderedPageBreak/>
        <w:t>Table</w:t>
      </w:r>
      <w:r w:rsidRPr="0051736F">
        <w:rPr>
          <w:lang w:eastAsia="zh-CN"/>
        </w:rPr>
        <w:t xml:space="preserve"> </w:t>
      </w:r>
      <w:bookmarkEnd w:id="565"/>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66" w:name="_CR6_7_2_4"/>
      <w:bookmarkStart w:id="567" w:name="_Toc209590387"/>
      <w:bookmarkEnd w:id="566"/>
      <w:r w:rsidRPr="0051736F">
        <w:t>6.7.2.4</w:t>
      </w:r>
      <w:r w:rsidRPr="0051736F">
        <w:tab/>
      </w:r>
      <w:r w:rsidRPr="0051736F">
        <w:rPr>
          <w:lang w:eastAsia="ko-KR"/>
        </w:rPr>
        <w:t>Procedures</w:t>
      </w:r>
      <w:bookmarkEnd w:id="567"/>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1" type="#_x0000_t75" style="width:481.5pt;height:401.25pt" o:ole="">
            <v:imagedata r:id="rId185" o:title=""/>
          </v:shape>
          <o:OLEObject Type="Embed" ProgID="Visio.Drawing.15" ShapeID="_x0000_i1111" DrawAspect="Content" ObjectID="_1820210860" r:id="rId186"/>
        </w:object>
      </w:r>
    </w:p>
    <w:p w14:paraId="5E64B48C" w14:textId="2324DA83" w:rsidR="00C24DA9" w:rsidRPr="0051736F" w:rsidRDefault="00F37571" w:rsidP="00C24DA9">
      <w:pPr>
        <w:pStyle w:val="TF"/>
      </w:pPr>
      <w:bookmarkStart w:id="568" w:name="_CRFigure6_7_2_41"/>
      <w:r w:rsidRPr="0051736F">
        <w:t xml:space="preserve">Figure </w:t>
      </w:r>
      <w:bookmarkEnd w:id="568"/>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69" w:name="_CR6_7_3"/>
      <w:bookmarkStart w:id="570" w:name="_Toc209590388"/>
      <w:bookmarkEnd w:id="569"/>
      <w:r w:rsidRPr="0051736F">
        <w:rPr>
          <w:lang w:eastAsia="ko-KR"/>
        </w:rPr>
        <w:t>6.7.3</w:t>
      </w:r>
      <w:r w:rsidRPr="0051736F">
        <w:rPr>
          <w:lang w:eastAsia="ko-KR"/>
        </w:rPr>
        <w:tab/>
      </w:r>
      <w:r w:rsidRPr="0051736F">
        <w:rPr>
          <w:lang w:eastAsia="zh-CN"/>
        </w:rPr>
        <w:t>UE Communication Analytics</w:t>
      </w:r>
      <w:bookmarkEnd w:id="570"/>
    </w:p>
    <w:p w14:paraId="3E3F1A61" w14:textId="77777777" w:rsidR="00C24DA9" w:rsidRPr="0051736F" w:rsidRDefault="00C24DA9" w:rsidP="00C24DA9">
      <w:pPr>
        <w:pStyle w:val="Heading4"/>
        <w:rPr>
          <w:lang w:eastAsia="zh-CN"/>
        </w:rPr>
      </w:pPr>
      <w:bookmarkStart w:id="571" w:name="_CR6_7_3_1"/>
      <w:bookmarkStart w:id="572" w:name="_Toc209590389"/>
      <w:bookmarkEnd w:id="571"/>
      <w:r w:rsidRPr="0051736F">
        <w:rPr>
          <w:lang w:eastAsia="zh-CN"/>
        </w:rPr>
        <w:t>6.7.3.1</w:t>
      </w:r>
      <w:r w:rsidRPr="0051736F">
        <w:rPr>
          <w:lang w:eastAsia="zh-CN"/>
        </w:rPr>
        <w:tab/>
        <w:t>General</w:t>
      </w:r>
      <w:bookmarkEnd w:id="572"/>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73" w:name="_CR6_7_3_2"/>
      <w:bookmarkStart w:id="574" w:name="_Toc209590390"/>
      <w:bookmarkEnd w:id="573"/>
      <w:r w:rsidRPr="0051736F">
        <w:rPr>
          <w:lang w:eastAsia="zh-CN"/>
        </w:rPr>
        <w:t>6.7.3.2</w:t>
      </w:r>
      <w:r w:rsidRPr="0051736F">
        <w:rPr>
          <w:lang w:eastAsia="zh-CN"/>
        </w:rPr>
        <w:tab/>
        <w:t>Input Data</w:t>
      </w:r>
      <w:bookmarkEnd w:id="574"/>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75" w:name="_CRTable6_7_3_21"/>
      <w:r w:rsidRPr="0051736F">
        <w:t>Table</w:t>
      </w:r>
      <w:r w:rsidRPr="0051736F">
        <w:rPr>
          <w:lang w:eastAsia="zh-CN"/>
        </w:rPr>
        <w:t xml:space="preserve"> </w:t>
      </w:r>
      <w:bookmarkEnd w:id="575"/>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76" w:name="_CR6_7_3_3"/>
      <w:bookmarkStart w:id="577" w:name="_Toc209590391"/>
      <w:bookmarkEnd w:id="576"/>
      <w:r w:rsidRPr="0051736F">
        <w:rPr>
          <w:lang w:eastAsia="zh-CN"/>
        </w:rPr>
        <w:t>6.7.3.3</w:t>
      </w:r>
      <w:r w:rsidRPr="0051736F">
        <w:rPr>
          <w:lang w:eastAsia="zh-CN"/>
        </w:rPr>
        <w:tab/>
        <w:t>Output Analytics</w:t>
      </w:r>
      <w:bookmarkEnd w:id="577"/>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78" w:name="_CRTable6_7_3_31"/>
      <w:r w:rsidRPr="0051736F">
        <w:t>Table</w:t>
      </w:r>
      <w:r w:rsidRPr="0051736F">
        <w:rPr>
          <w:lang w:eastAsia="zh-CN"/>
        </w:rPr>
        <w:t xml:space="preserve"> </w:t>
      </w:r>
      <w:bookmarkEnd w:id="578"/>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79" w:name="_CRTable6_7_3_32"/>
      <w:r w:rsidRPr="0051736F">
        <w:lastRenderedPageBreak/>
        <w:t>Table</w:t>
      </w:r>
      <w:r w:rsidRPr="0051736F">
        <w:rPr>
          <w:lang w:eastAsia="zh-CN"/>
        </w:rPr>
        <w:t xml:space="preserve"> </w:t>
      </w:r>
      <w:bookmarkEnd w:id="579"/>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580" w:name="_CR6_7_3_4"/>
      <w:bookmarkStart w:id="581" w:name="_Toc209590392"/>
      <w:bookmarkEnd w:id="580"/>
      <w:r w:rsidRPr="0051736F">
        <w:rPr>
          <w:lang w:eastAsia="zh-CN"/>
        </w:rPr>
        <w:t>6.7.3.4</w:t>
      </w:r>
      <w:r w:rsidRPr="0051736F">
        <w:rPr>
          <w:lang w:eastAsia="zh-CN"/>
        </w:rPr>
        <w:tab/>
        <w:t>Procedures</w:t>
      </w:r>
      <w:bookmarkEnd w:id="581"/>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2" type="#_x0000_t75" alt="" style="width:481.5pt;height:581.25pt" o:ole="">
            <v:imagedata r:id="rId187" o:title=""/>
          </v:shape>
          <o:OLEObject Type="Embed" ProgID="Visio.Drawing.15" ShapeID="_x0000_i1112" DrawAspect="Content" ObjectID="_1820210861" r:id="rId188"/>
        </w:object>
      </w:r>
    </w:p>
    <w:p w14:paraId="255955AB" w14:textId="20FD7D58" w:rsidR="00C24DA9" w:rsidRPr="0051736F" w:rsidRDefault="00F37571" w:rsidP="00C24DA9">
      <w:pPr>
        <w:pStyle w:val="TF"/>
      </w:pPr>
      <w:bookmarkStart w:id="582" w:name="_CRFigure6_7_3_41"/>
      <w:r w:rsidRPr="0051736F">
        <w:t xml:space="preserve">Figure </w:t>
      </w:r>
      <w:bookmarkEnd w:id="582"/>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583" w:name="_CR6_7_4"/>
      <w:bookmarkStart w:id="584" w:name="_Toc209590393"/>
      <w:bookmarkEnd w:id="583"/>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584"/>
    </w:p>
    <w:p w14:paraId="25597DBB" w14:textId="77777777" w:rsidR="00C24DA9" w:rsidRPr="0051736F" w:rsidRDefault="00C24DA9" w:rsidP="00C24DA9">
      <w:pPr>
        <w:pStyle w:val="Heading4"/>
        <w:rPr>
          <w:lang w:eastAsia="zh-CN"/>
        </w:rPr>
      </w:pPr>
      <w:bookmarkStart w:id="585" w:name="_CR6_7_4_1"/>
      <w:bookmarkStart w:id="586" w:name="_Toc209590394"/>
      <w:bookmarkEnd w:id="585"/>
      <w:r w:rsidRPr="0051736F">
        <w:rPr>
          <w:lang w:eastAsia="zh-CN"/>
        </w:rPr>
        <w:t>6.7.4.1</w:t>
      </w:r>
      <w:r w:rsidRPr="0051736F">
        <w:rPr>
          <w:lang w:eastAsia="zh-CN"/>
        </w:rPr>
        <w:tab/>
        <w:t>General</w:t>
      </w:r>
      <w:bookmarkEnd w:id="586"/>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587" w:name="_CR6_7_4_2"/>
      <w:bookmarkStart w:id="588" w:name="_Toc209590395"/>
      <w:bookmarkEnd w:id="587"/>
      <w:r w:rsidRPr="0051736F">
        <w:rPr>
          <w:lang w:eastAsia="zh-CN"/>
        </w:rPr>
        <w:t>6.7.4.2</w:t>
      </w:r>
      <w:r w:rsidRPr="0051736F">
        <w:rPr>
          <w:lang w:eastAsia="zh-CN"/>
        </w:rPr>
        <w:tab/>
        <w:t>Input Data</w:t>
      </w:r>
      <w:bookmarkEnd w:id="588"/>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589" w:name="_CR6_7_4_3"/>
      <w:bookmarkStart w:id="590" w:name="_Toc209590396"/>
      <w:bookmarkEnd w:id="589"/>
      <w:r w:rsidRPr="0051736F">
        <w:rPr>
          <w:lang w:eastAsia="zh-CN"/>
        </w:rPr>
        <w:t>6.7.4.3</w:t>
      </w:r>
      <w:r w:rsidRPr="0051736F">
        <w:rPr>
          <w:lang w:eastAsia="zh-CN"/>
        </w:rPr>
        <w:tab/>
        <w:t>Output Analytics</w:t>
      </w:r>
      <w:bookmarkEnd w:id="590"/>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591" w:name="_CR6_7_4_4"/>
      <w:bookmarkStart w:id="592" w:name="_Toc209590397"/>
      <w:bookmarkEnd w:id="591"/>
      <w:r w:rsidRPr="0051736F">
        <w:rPr>
          <w:lang w:eastAsia="zh-CN"/>
        </w:rPr>
        <w:lastRenderedPageBreak/>
        <w:t>6.7.4.4</w:t>
      </w:r>
      <w:r w:rsidRPr="0051736F">
        <w:rPr>
          <w:lang w:eastAsia="zh-CN"/>
        </w:rPr>
        <w:tab/>
        <w:t>Procedures</w:t>
      </w:r>
      <w:bookmarkEnd w:id="592"/>
    </w:p>
    <w:p w14:paraId="0A83FA3B" w14:textId="77777777" w:rsidR="00C24DA9" w:rsidRPr="0051736F" w:rsidRDefault="00C24DA9" w:rsidP="00C24DA9">
      <w:pPr>
        <w:pStyle w:val="Heading5"/>
      </w:pPr>
      <w:bookmarkStart w:id="593" w:name="_CR6_7_4_4_1"/>
      <w:bookmarkStart w:id="594" w:name="_Toc209590398"/>
      <w:bookmarkEnd w:id="593"/>
      <w:r w:rsidRPr="0051736F">
        <w:rPr>
          <w:lang w:eastAsia="zh-CN"/>
        </w:rPr>
        <w:t>6.7.4.4.1</w:t>
      </w:r>
      <w:r w:rsidRPr="0051736F">
        <w:rPr>
          <w:lang w:eastAsia="zh-CN"/>
        </w:rPr>
        <w:tab/>
        <w:t xml:space="preserve">NWDAF-assisted </w:t>
      </w:r>
      <w:r w:rsidRPr="0051736F">
        <w:t>expected UE behavioural analytics</w:t>
      </w:r>
      <w:bookmarkEnd w:id="594"/>
    </w:p>
    <w:p w14:paraId="04236EAC" w14:textId="77777777" w:rsidR="00C24DA9" w:rsidRPr="0051736F" w:rsidRDefault="00C24DA9" w:rsidP="00C24DA9">
      <w:pPr>
        <w:pStyle w:val="TH"/>
      </w:pPr>
      <w:r w:rsidRPr="0051736F">
        <w:object w:dxaOrig="11070" w:dyaOrig="8235" w14:anchorId="52C6B6BC">
          <v:shape id="_x0000_i1113" type="#_x0000_t75" style="width:480.75pt;height:357pt" o:ole="">
            <v:imagedata r:id="rId189" o:title=""/>
          </v:shape>
          <o:OLEObject Type="Embed" ProgID="Visio.Drawing.11" ShapeID="_x0000_i1113" DrawAspect="Content" ObjectID="_1820210862" r:id="rId190"/>
        </w:object>
      </w:r>
    </w:p>
    <w:p w14:paraId="5E5969AA" w14:textId="28A4AFBB" w:rsidR="00C24DA9" w:rsidRPr="0051736F" w:rsidRDefault="00F37571" w:rsidP="00C24DA9">
      <w:pPr>
        <w:pStyle w:val="TF"/>
      </w:pPr>
      <w:bookmarkStart w:id="595" w:name="_CRFigure6_7_4_4_11"/>
      <w:r w:rsidRPr="0051736F">
        <w:t xml:space="preserve">Figure </w:t>
      </w:r>
      <w:bookmarkEnd w:id="595"/>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596" w:name="_CR6_7_5"/>
      <w:bookmarkStart w:id="597" w:name="_Toc209590399"/>
      <w:bookmarkEnd w:id="596"/>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597"/>
    </w:p>
    <w:p w14:paraId="650E8B18" w14:textId="77777777" w:rsidR="00C24DA9" w:rsidRPr="0051736F" w:rsidRDefault="00C24DA9" w:rsidP="00C24DA9">
      <w:pPr>
        <w:pStyle w:val="Heading4"/>
        <w:rPr>
          <w:lang w:eastAsia="zh-CN"/>
        </w:rPr>
      </w:pPr>
      <w:bookmarkStart w:id="598" w:name="_CR6_7_5_1"/>
      <w:bookmarkStart w:id="599" w:name="_Toc209590400"/>
      <w:bookmarkEnd w:id="598"/>
      <w:r w:rsidRPr="0051736F">
        <w:rPr>
          <w:lang w:eastAsia="zh-CN"/>
        </w:rPr>
        <w:t>6.7.5.1</w:t>
      </w:r>
      <w:r w:rsidRPr="0051736F">
        <w:rPr>
          <w:lang w:eastAsia="zh-CN"/>
        </w:rPr>
        <w:tab/>
        <w:t>General</w:t>
      </w:r>
      <w:bookmarkEnd w:id="599"/>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00" w:name="_CRTable6_7_5_11"/>
      <w:r w:rsidRPr="0051736F">
        <w:t xml:space="preserve">Table </w:t>
      </w:r>
      <w:bookmarkEnd w:id="600"/>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01" w:name="_CRTable6_7_5_12"/>
      <w:r w:rsidRPr="0051736F">
        <w:rPr>
          <w:lang w:eastAsia="zh-CN"/>
        </w:rPr>
        <w:t xml:space="preserve">Table </w:t>
      </w:r>
      <w:bookmarkEnd w:id="601"/>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02" w:name="_CR6_7_5_2"/>
      <w:bookmarkStart w:id="603" w:name="_Toc209590401"/>
      <w:bookmarkEnd w:id="602"/>
      <w:r w:rsidRPr="0051736F">
        <w:rPr>
          <w:lang w:eastAsia="zh-CN"/>
        </w:rPr>
        <w:t>6.7.5.2</w:t>
      </w:r>
      <w:r w:rsidRPr="0051736F">
        <w:rPr>
          <w:lang w:eastAsia="zh-CN"/>
        </w:rPr>
        <w:tab/>
        <w:t>Input Data</w:t>
      </w:r>
      <w:bookmarkEnd w:id="603"/>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04" w:name="_CRTable6_7_5_21"/>
      <w:r w:rsidRPr="0051736F">
        <w:lastRenderedPageBreak/>
        <w:t xml:space="preserve">Table </w:t>
      </w:r>
      <w:bookmarkEnd w:id="604"/>
      <w:r w:rsidRPr="0051736F">
        <w:t xml:space="preserve">6.7.5.2-1: </w:t>
      </w:r>
      <w:r w:rsidRPr="0051736F">
        <w:rPr>
          <w:lang w:eastAsia="zh-CN"/>
        </w:rPr>
        <w:t>Exceptions</w:t>
      </w:r>
      <w:r w:rsidRPr="0051736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1736F"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77777777"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p>
        </w:tc>
      </w:tr>
      <w:tr w:rsidR="00C24DA9" w:rsidRPr="0051736F"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05" w:name="_CR6_7_5_3"/>
      <w:bookmarkStart w:id="606" w:name="_Toc209590402"/>
      <w:bookmarkEnd w:id="605"/>
      <w:r w:rsidRPr="0051736F">
        <w:rPr>
          <w:lang w:eastAsia="zh-CN"/>
        </w:rPr>
        <w:t>6.7.5.3</w:t>
      </w:r>
      <w:r w:rsidRPr="0051736F">
        <w:rPr>
          <w:lang w:eastAsia="zh-CN"/>
        </w:rPr>
        <w:tab/>
        <w:t>Output Analytics</w:t>
      </w:r>
      <w:bookmarkEnd w:id="606"/>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07" w:name="_CRTable6_7_5_31"/>
      <w:r w:rsidRPr="0051736F">
        <w:t>Table</w:t>
      </w:r>
      <w:r w:rsidRPr="0051736F">
        <w:rPr>
          <w:lang w:eastAsia="zh-CN"/>
        </w:rPr>
        <w:t xml:space="preserve"> </w:t>
      </w:r>
      <w:bookmarkEnd w:id="607"/>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08" w:name="_CRTable6_7_5_32"/>
      <w:r w:rsidRPr="0051736F">
        <w:rPr>
          <w:lang w:eastAsia="zh-CN"/>
        </w:rPr>
        <w:t xml:space="preserve">Table </w:t>
      </w:r>
      <w:bookmarkEnd w:id="608"/>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09" w:name="_CRTable6_7_5_33"/>
      <w:r w:rsidRPr="0051736F">
        <w:rPr>
          <w:lang w:eastAsia="zh-CN"/>
        </w:rPr>
        <w:t>Table</w:t>
      </w:r>
      <w:r w:rsidRPr="0051736F">
        <w:t xml:space="preserve"> </w:t>
      </w:r>
      <w:bookmarkEnd w:id="609"/>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610" w:name="_PERM_MCCTEMPBM_CRPT07980007___2" w:colFirst="2" w:colLast="2"/>
            <w:bookmarkStart w:id="611" w:name="_PERM_MCCTEMPBM_CRPT49580005___2" w:colFirst="2" w:colLast="2"/>
            <w:bookmarkStart w:id="612" w:name="_PERM_MCCTEMPBM_CRPT75200005___2" w:colFirst="2" w:colLast="2"/>
            <w:bookmarkStart w:id="613" w:name="_PERM_MCCTEMPBM_CRPT22630005___2" w:colFirst="2" w:colLast="2"/>
            <w:bookmarkStart w:id="614" w:name="_PERM_MCCTEMPBM_CRPT46610005___2" w:colFirst="2" w:colLast="2"/>
            <w:bookmarkStart w:id="615" w:name="_PERM_MCCTEMPBM_CRPT46830005___2" w:colFirst="2" w:colLast="2"/>
            <w:bookmarkStart w:id="616" w:name="_PERM_MCCTEMPBM_CRPT17770005___2" w:colFirst="2" w:colLast="2"/>
            <w:bookmarkStart w:id="617" w:name="_PERM_MCCTEMPBM_CRPT57340005___2" w:colFirst="2" w:colLast="2"/>
            <w:bookmarkStart w:id="618" w:name="_PERM_MCCTEMPBM_CRPT87530005___2" w:colFirst="2" w:colLast="2"/>
            <w:bookmarkStart w:id="619" w:name="_PERM_MCCTEMPBM_CRPT88430005___2" w:colFirst="2" w:colLast="2"/>
            <w:bookmarkStart w:id="620" w:name="_PERM_MCCTEMPBM_CRPT0283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10"/>
      <w:bookmarkEnd w:id="611"/>
      <w:bookmarkEnd w:id="612"/>
      <w:bookmarkEnd w:id="613"/>
      <w:bookmarkEnd w:id="614"/>
      <w:bookmarkEnd w:id="615"/>
      <w:bookmarkEnd w:id="616"/>
      <w:bookmarkEnd w:id="617"/>
      <w:bookmarkEnd w:id="618"/>
      <w:bookmarkEnd w:id="619"/>
      <w:bookmarkEnd w:id="620"/>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21" w:name="_CR6_7_5_4"/>
      <w:bookmarkStart w:id="622" w:name="_Toc209590403"/>
      <w:bookmarkEnd w:id="621"/>
      <w:r w:rsidRPr="0051736F">
        <w:rPr>
          <w:lang w:eastAsia="zh-CN"/>
        </w:rPr>
        <w:lastRenderedPageBreak/>
        <w:t>6.7.5.4</w:t>
      </w:r>
      <w:r w:rsidRPr="0051736F">
        <w:rPr>
          <w:lang w:eastAsia="zh-CN"/>
        </w:rPr>
        <w:tab/>
        <w:t>Procedure</w:t>
      </w:r>
      <w:bookmarkEnd w:id="622"/>
    </w:p>
    <w:p w14:paraId="69DAE67B" w14:textId="349B674A" w:rsidR="001D7433" w:rsidRPr="0051736F" w:rsidRDefault="001D7433" w:rsidP="002B2310">
      <w:pPr>
        <w:pStyle w:val="TH"/>
      </w:pPr>
      <w:r w:rsidRPr="0051736F">
        <w:object w:dxaOrig="14745" w:dyaOrig="8041" w14:anchorId="113ED4F4">
          <v:shape id="_x0000_i1114" type="#_x0000_t75" style="width:480pt;height:264.75pt" o:ole="">
            <v:imagedata r:id="rId191" o:title="" cropbottom="15018f" cropright="15153f"/>
          </v:shape>
          <o:OLEObject Type="Embed" ProgID="Visio.Drawing.15" ShapeID="_x0000_i1114" DrawAspect="Content" ObjectID="_1820210863" r:id="rId192"/>
        </w:object>
      </w:r>
    </w:p>
    <w:p w14:paraId="69055F22" w14:textId="77C55F03" w:rsidR="00C24DA9" w:rsidRPr="0051736F" w:rsidRDefault="00F37571" w:rsidP="00C24DA9">
      <w:pPr>
        <w:pStyle w:val="TF"/>
        <w:rPr>
          <w:lang w:eastAsia="zh-CN"/>
        </w:rPr>
      </w:pPr>
      <w:bookmarkStart w:id="623" w:name="_CRFigure6_7_5_41"/>
      <w:r w:rsidRPr="0051736F">
        <w:t xml:space="preserve">Figure </w:t>
      </w:r>
      <w:bookmarkEnd w:id="623"/>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24" w:name="_CR6_8"/>
      <w:bookmarkStart w:id="625" w:name="_Toc209590404"/>
      <w:bookmarkEnd w:id="624"/>
      <w:r w:rsidRPr="0051736F">
        <w:t>6.8</w:t>
      </w:r>
      <w:r w:rsidRPr="0051736F">
        <w:tab/>
        <w:t>User Data Congestion Analytics</w:t>
      </w:r>
      <w:bookmarkEnd w:id="625"/>
    </w:p>
    <w:p w14:paraId="45583996" w14:textId="77777777" w:rsidR="00C24DA9" w:rsidRPr="0051736F" w:rsidRDefault="00C24DA9" w:rsidP="00C24DA9">
      <w:pPr>
        <w:pStyle w:val="Heading3"/>
      </w:pPr>
      <w:bookmarkStart w:id="626" w:name="_CR6_8_1"/>
      <w:bookmarkStart w:id="627" w:name="_Toc209590405"/>
      <w:bookmarkEnd w:id="626"/>
      <w:r w:rsidRPr="0051736F">
        <w:t>6.8.1</w:t>
      </w:r>
      <w:r w:rsidRPr="0051736F">
        <w:tab/>
        <w:t>General</w:t>
      </w:r>
      <w:bookmarkEnd w:id="627"/>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28" w:name="_CR6_8_2"/>
      <w:bookmarkStart w:id="629" w:name="_Toc209590406"/>
      <w:bookmarkEnd w:id="628"/>
      <w:r w:rsidRPr="0051736F">
        <w:t>6.8</w:t>
      </w:r>
      <w:r w:rsidRPr="0051736F">
        <w:rPr>
          <w:lang w:eastAsia="zh-CN"/>
        </w:rPr>
        <w:t>.2</w:t>
      </w:r>
      <w:r w:rsidRPr="0051736F">
        <w:rPr>
          <w:lang w:eastAsia="zh-CN"/>
        </w:rPr>
        <w:tab/>
        <w:t>Input data</w:t>
      </w:r>
      <w:bookmarkEnd w:id="629"/>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30" w:name="_CRTable6_8_21"/>
      <w:r w:rsidRPr="0051736F">
        <w:lastRenderedPageBreak/>
        <w:t>Table</w:t>
      </w:r>
      <w:r w:rsidRPr="0051736F">
        <w:rPr>
          <w:lang w:eastAsia="zh-CN"/>
        </w:rPr>
        <w:t xml:space="preserve"> </w:t>
      </w:r>
      <w:bookmarkEnd w:id="630"/>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31" w:name="_CRTable6_8_22"/>
      <w:r w:rsidRPr="0051736F">
        <w:rPr>
          <w:lang w:eastAsia="zh-CN"/>
        </w:rPr>
        <w:t xml:space="preserve">Table </w:t>
      </w:r>
      <w:bookmarkEnd w:id="631"/>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32" w:name="_CR6_8_3"/>
      <w:bookmarkStart w:id="633" w:name="_Toc209590407"/>
      <w:bookmarkEnd w:id="632"/>
      <w:r w:rsidRPr="0051736F">
        <w:t>6.8</w:t>
      </w:r>
      <w:r w:rsidRPr="0051736F">
        <w:rPr>
          <w:lang w:eastAsia="zh-CN"/>
        </w:rPr>
        <w:t>.3</w:t>
      </w:r>
      <w:r w:rsidRPr="0051736F">
        <w:rPr>
          <w:lang w:eastAsia="zh-CN"/>
        </w:rPr>
        <w:tab/>
        <w:t>Output analytics</w:t>
      </w:r>
      <w:bookmarkEnd w:id="633"/>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34" w:name="_CRTable6_8_31"/>
      <w:r w:rsidRPr="0051736F">
        <w:lastRenderedPageBreak/>
        <w:t>Table</w:t>
      </w:r>
      <w:r w:rsidRPr="0051736F">
        <w:rPr>
          <w:lang w:eastAsia="zh-CN"/>
        </w:rPr>
        <w:t xml:space="preserve"> </w:t>
      </w:r>
      <w:bookmarkEnd w:id="634"/>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35" w:name="_CRTable6_8_32"/>
      <w:r w:rsidRPr="0051736F">
        <w:rPr>
          <w:lang w:eastAsia="zh-CN"/>
        </w:rPr>
        <w:lastRenderedPageBreak/>
        <w:t xml:space="preserve">Table </w:t>
      </w:r>
      <w:bookmarkEnd w:id="635"/>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36" w:name="_CR6_8_4"/>
      <w:bookmarkStart w:id="637" w:name="_Toc209590408"/>
      <w:bookmarkEnd w:id="636"/>
      <w:r w:rsidRPr="0051736F">
        <w:t>6.8.4</w:t>
      </w:r>
      <w:r w:rsidRPr="0051736F">
        <w:tab/>
      </w:r>
      <w:r w:rsidRPr="0051736F">
        <w:rPr>
          <w:lang w:eastAsia="ko-KR"/>
        </w:rPr>
        <w:t>Procedures</w:t>
      </w:r>
      <w:bookmarkEnd w:id="637"/>
    </w:p>
    <w:p w14:paraId="02E1B82C" w14:textId="77777777" w:rsidR="00C24DA9" w:rsidRPr="0051736F" w:rsidRDefault="00C24DA9" w:rsidP="00C24DA9">
      <w:pPr>
        <w:pStyle w:val="Heading4"/>
      </w:pPr>
      <w:bookmarkStart w:id="638" w:name="_CR6_8_4_1"/>
      <w:bookmarkStart w:id="639" w:name="_Toc209590409"/>
      <w:bookmarkEnd w:id="638"/>
      <w:r w:rsidRPr="0051736F">
        <w:t>6.8.4.1</w:t>
      </w:r>
      <w:r w:rsidRPr="0051736F">
        <w:tab/>
        <w:t>Procedure for one-time or continuous reporting of analytics for user data congestion in a geographic area</w:t>
      </w:r>
      <w:bookmarkEnd w:id="639"/>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5" type="#_x0000_t75" style="width:387.75pt;height:550.5pt" o:ole="">
            <v:imagedata r:id="rId193" o:title=""/>
          </v:shape>
          <o:OLEObject Type="Embed" ProgID="Visio.Drawing.15" ShapeID="_x0000_i1115" DrawAspect="Content" ObjectID="_1820210864" r:id="rId194"/>
        </w:object>
      </w:r>
    </w:p>
    <w:p w14:paraId="607C6FA5" w14:textId="73B433F4" w:rsidR="00C24DA9" w:rsidRPr="0051736F" w:rsidRDefault="00F37571" w:rsidP="00C24DA9">
      <w:pPr>
        <w:pStyle w:val="TF"/>
      </w:pPr>
      <w:bookmarkStart w:id="640" w:name="_CRFigure6_8_4_11"/>
      <w:r w:rsidRPr="0051736F">
        <w:t xml:space="preserve">Figure </w:t>
      </w:r>
      <w:bookmarkEnd w:id="640"/>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41" w:name="_CR6_8_4_2"/>
      <w:bookmarkStart w:id="642" w:name="_Toc209590410"/>
      <w:bookmarkEnd w:id="641"/>
      <w:r w:rsidRPr="0051736F">
        <w:t>6.8.4.2</w:t>
      </w:r>
      <w:r w:rsidRPr="0051736F">
        <w:tab/>
        <w:t>Procedure for one-time or continuous reporting of analytics for user data congestion for a specific UE</w:t>
      </w:r>
      <w:bookmarkEnd w:id="642"/>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6" type="#_x0000_t75" style="width:480pt;height:618.75pt" o:ole="">
            <v:imagedata r:id="rId195" o:title=""/>
          </v:shape>
          <o:OLEObject Type="Embed" ProgID="Visio.Drawing.15" ShapeID="_x0000_i1116" DrawAspect="Content" ObjectID="_1820210865" r:id="rId196"/>
        </w:object>
      </w:r>
    </w:p>
    <w:p w14:paraId="78394204" w14:textId="447B44C5" w:rsidR="00C24DA9" w:rsidRPr="0051736F" w:rsidRDefault="00F37571" w:rsidP="00C24DA9">
      <w:pPr>
        <w:pStyle w:val="TF"/>
      </w:pPr>
      <w:bookmarkStart w:id="643" w:name="_CRFigure6_8_4_21"/>
      <w:r w:rsidRPr="0051736F">
        <w:t xml:space="preserve">Figure </w:t>
      </w:r>
      <w:bookmarkEnd w:id="643"/>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44" w:name="_CR6_9"/>
      <w:bookmarkStart w:id="645" w:name="_Toc209590411"/>
      <w:bookmarkEnd w:id="644"/>
      <w:r w:rsidRPr="0051736F">
        <w:lastRenderedPageBreak/>
        <w:t>6.9</w:t>
      </w:r>
      <w:r w:rsidRPr="0051736F">
        <w:tab/>
        <w:t>QoS Sustainability Analytics</w:t>
      </w:r>
      <w:bookmarkEnd w:id="645"/>
    </w:p>
    <w:p w14:paraId="34140A5B" w14:textId="77777777" w:rsidR="00C24DA9" w:rsidRPr="0051736F" w:rsidRDefault="00C24DA9" w:rsidP="00C24DA9">
      <w:pPr>
        <w:pStyle w:val="Heading3"/>
      </w:pPr>
      <w:bookmarkStart w:id="646" w:name="_CR6_9_1"/>
      <w:bookmarkStart w:id="647" w:name="_Toc209590412"/>
      <w:bookmarkEnd w:id="646"/>
      <w:r w:rsidRPr="0051736F">
        <w:t>6.9.1</w:t>
      </w:r>
      <w:r w:rsidRPr="0051736F">
        <w:tab/>
        <w:t>General</w:t>
      </w:r>
      <w:bookmarkEnd w:id="647"/>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0EA98B9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77777777" w:rsidR="00C24DA9" w:rsidRPr="0051736F" w:rsidRDefault="00C24DA9" w:rsidP="00DF3CA2">
      <w:pPr>
        <w:pStyle w:val="B3"/>
      </w:pPr>
      <w:r w:rsidRPr="0051736F">
        <w:t>-</w:t>
      </w:r>
      <w:r w:rsidRPr="0051736F">
        <w:tab/>
        <w:t>for a 5QI of GBR resource type, the Reporting Threshold(s) refer to the QoS flow Retainability KPI;</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w:t>
      </w:r>
      <w:r w:rsidRPr="0051736F">
        <w:rPr>
          <w:lang w:eastAsia="ko-KR"/>
        </w:rPr>
        <w:lastRenderedPageBreak/>
        <w:t>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48" w:name="_CR6_9_2"/>
      <w:bookmarkStart w:id="649" w:name="_Toc209590413"/>
      <w:bookmarkEnd w:id="648"/>
      <w:r w:rsidRPr="0051736F">
        <w:t>6.9</w:t>
      </w:r>
      <w:r w:rsidRPr="0051736F">
        <w:rPr>
          <w:lang w:eastAsia="zh-CN"/>
        </w:rPr>
        <w:t>.2</w:t>
      </w:r>
      <w:r w:rsidRPr="0051736F">
        <w:rPr>
          <w:lang w:eastAsia="zh-CN"/>
        </w:rPr>
        <w:tab/>
        <w:t>Input data</w:t>
      </w:r>
      <w:bookmarkEnd w:id="649"/>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50" w:name="_CRTable6_9_21"/>
      <w:r w:rsidRPr="0051736F">
        <w:t xml:space="preserve">Table </w:t>
      </w:r>
      <w:bookmarkEnd w:id="650"/>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77777777" w:rsidR="00C24DA9" w:rsidRPr="0051736F" w:rsidRDefault="00C24DA9" w:rsidP="00B16F2C">
            <w:pPr>
              <w:pStyle w:val="TAL"/>
              <w:rPr>
                <w:rFonts w:cs="Arial"/>
                <w:szCs w:val="18"/>
              </w:rPr>
            </w:pPr>
            <w:r w:rsidRPr="0051736F">
              <w:t>Number of abnormally released QoS flows during the time the QoS Flows were used per timeslot, per cell, per 5QI and per S-NSSAI.</w:t>
            </w:r>
          </w:p>
        </w:tc>
      </w:tr>
      <w:tr w:rsidR="00F35227" w:rsidRPr="0051736F" w14:paraId="796A9B63" w14:textId="77777777" w:rsidTr="00B16F2C">
        <w:trPr>
          <w:jc w:val="center"/>
        </w:trPr>
        <w:tc>
          <w:tcPr>
            <w:tcW w:w="2882" w:type="dxa"/>
          </w:tcPr>
          <w:p w14:paraId="239611D2" w14:textId="07DAE28D" w:rsidR="00F35227" w:rsidRPr="0051736F" w:rsidRDefault="00F35227" w:rsidP="00B16F2C">
            <w:pPr>
              <w:pStyle w:val="TAL"/>
            </w:pPr>
            <w:r w:rsidRPr="0051736F">
              <w:t>Delay in RAN</w:t>
            </w:r>
          </w:p>
        </w:tc>
        <w:tc>
          <w:tcPr>
            <w:tcW w:w="1412" w:type="dxa"/>
          </w:tcPr>
          <w:p w14:paraId="4F3677DC" w14:textId="0A2AD8C3" w:rsidR="00F35227" w:rsidRPr="0051736F" w:rsidRDefault="00F35227" w:rsidP="00B16F2C">
            <w:pPr>
              <w:pStyle w:val="TAC"/>
            </w:pPr>
            <w:r w:rsidRPr="0051736F">
              <w:t>OAM TS 28.554 [10]</w:t>
            </w:r>
          </w:p>
        </w:tc>
        <w:tc>
          <w:tcPr>
            <w:tcW w:w="3173" w:type="dxa"/>
          </w:tcPr>
          <w:p w14:paraId="77A11334" w14:textId="6D15499F" w:rsidR="00F35227" w:rsidRPr="0051736F" w:rsidRDefault="00F35227" w:rsidP="00B16F2C">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51" w:name="_CRTable6_9_22"/>
      <w:r w:rsidRPr="0051736F">
        <w:t xml:space="preserve">Table </w:t>
      </w:r>
      <w:bookmarkEnd w:id="651"/>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52" w:name="_CRTable6_9_23"/>
      <w:r w:rsidRPr="0051736F">
        <w:lastRenderedPageBreak/>
        <w:t xml:space="preserve">Table </w:t>
      </w:r>
      <w:bookmarkEnd w:id="652"/>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53" w:name="_CR6_9_3"/>
      <w:bookmarkStart w:id="654" w:name="_Toc209590414"/>
      <w:bookmarkEnd w:id="653"/>
      <w:r w:rsidRPr="0051736F">
        <w:t>6.9</w:t>
      </w:r>
      <w:r w:rsidRPr="0051736F">
        <w:rPr>
          <w:lang w:eastAsia="zh-CN"/>
        </w:rPr>
        <w:t>.3</w:t>
      </w:r>
      <w:r w:rsidRPr="0051736F">
        <w:rPr>
          <w:lang w:eastAsia="zh-CN"/>
        </w:rPr>
        <w:tab/>
        <w:t>Output analytics</w:t>
      </w:r>
      <w:bookmarkEnd w:id="654"/>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55" w:name="_CRTable6_9_31"/>
      <w:r w:rsidRPr="0051736F">
        <w:t xml:space="preserve">Table </w:t>
      </w:r>
      <w:bookmarkEnd w:id="655"/>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56" w:name="_CRTable6_9_32"/>
      <w:r w:rsidRPr="0051736F">
        <w:lastRenderedPageBreak/>
        <w:t xml:space="preserve">Table </w:t>
      </w:r>
      <w:bookmarkEnd w:id="656"/>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57" w:name="_CR6_9_4"/>
      <w:bookmarkStart w:id="658" w:name="_Toc209590415"/>
      <w:bookmarkEnd w:id="657"/>
      <w:r w:rsidRPr="0051736F">
        <w:t>6.9.4</w:t>
      </w:r>
      <w:r w:rsidRPr="0051736F">
        <w:tab/>
      </w:r>
      <w:r w:rsidRPr="0051736F">
        <w:rPr>
          <w:lang w:eastAsia="ko-KR"/>
        </w:rPr>
        <w:t>Procedures</w:t>
      </w:r>
      <w:bookmarkEnd w:id="658"/>
    </w:p>
    <w:p w14:paraId="5F0EDAA0" w14:textId="5C72FB80" w:rsidR="00F35227" w:rsidRPr="0051736F" w:rsidRDefault="00F35227" w:rsidP="00EE02E3">
      <w:pPr>
        <w:pStyle w:val="Heading4"/>
        <w:rPr>
          <w:lang w:eastAsia="ko-KR"/>
        </w:rPr>
      </w:pPr>
      <w:bookmarkStart w:id="659" w:name="_CR6_9_4_1"/>
      <w:bookmarkStart w:id="660" w:name="_Toc209590416"/>
      <w:bookmarkEnd w:id="659"/>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60"/>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7" type="#_x0000_t75" style="width:267pt;height:236.25pt" o:ole="">
            <v:imagedata r:id="rId197" o:title=""/>
          </v:shape>
          <o:OLEObject Type="Embed" ProgID="Visio.Drawing.11" ShapeID="_x0000_i1117" DrawAspect="Content" ObjectID="_1820210866" r:id="rId198"/>
        </w:object>
      </w:r>
    </w:p>
    <w:p w14:paraId="2F7FB1AD" w14:textId="7A3EE9A6" w:rsidR="00C24DA9" w:rsidRPr="0051736F" w:rsidRDefault="00F37571" w:rsidP="00C24DA9">
      <w:pPr>
        <w:pStyle w:val="TF"/>
      </w:pPr>
      <w:bookmarkStart w:id="661" w:name="_CRFigure6_9_4_11"/>
      <w:r w:rsidRPr="0051736F">
        <w:t xml:space="preserve">Figure </w:t>
      </w:r>
      <w:bookmarkEnd w:id="661"/>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62" w:name="_CR6_9_4_2"/>
      <w:bookmarkStart w:id="663" w:name="_Toc209590417"/>
      <w:bookmarkEnd w:id="662"/>
      <w:r w:rsidRPr="0051736F">
        <w:rPr>
          <w:lang w:eastAsia="ko-KR"/>
        </w:rPr>
        <w:t>6.9.4.2</w:t>
      </w:r>
      <w:r w:rsidRPr="0051736F">
        <w:rPr>
          <w:lang w:eastAsia="ko-KR"/>
        </w:rPr>
        <w:tab/>
        <w:t>Procedure for QoS Sustainability in a fine granularity area</w:t>
      </w:r>
      <w:bookmarkEnd w:id="663"/>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8" type="#_x0000_t75" alt="" style="width:465pt;height:384.75pt;mso-width-percent:0;mso-height-percent:0;mso-width-percent:0;mso-height-percent:0" o:ole="">
            <v:imagedata r:id="rId199" o:title=""/>
            <o:lock v:ext="edit" aspectratio="f"/>
          </v:shape>
          <o:OLEObject Type="Embed" ProgID="Visio.Drawing.11" ShapeID="_x0000_i1118" DrawAspect="Content" ObjectID="_1820210867" r:id="rId200"/>
        </w:object>
      </w:r>
    </w:p>
    <w:p w14:paraId="2ADB4D7D" w14:textId="31A5FA17" w:rsidR="007348F0" w:rsidRPr="0051736F" w:rsidRDefault="007348F0" w:rsidP="007348F0">
      <w:pPr>
        <w:pStyle w:val="TF"/>
      </w:pPr>
      <w:bookmarkStart w:id="664" w:name="_CRFigure6_9_4_21"/>
      <w:r w:rsidRPr="0051736F">
        <w:t xml:space="preserve">Figure </w:t>
      </w:r>
      <w:bookmarkEnd w:id="664"/>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65" w:name="_CR6_10"/>
      <w:bookmarkStart w:id="666" w:name="_Toc209590418"/>
      <w:bookmarkEnd w:id="665"/>
      <w:r w:rsidRPr="0051736F">
        <w:lastRenderedPageBreak/>
        <w:t>6.10</w:t>
      </w:r>
      <w:r w:rsidRPr="0051736F">
        <w:tab/>
        <w:t>Dispersion Analytics</w:t>
      </w:r>
      <w:bookmarkEnd w:id="666"/>
    </w:p>
    <w:p w14:paraId="4E6970CE" w14:textId="69001FC6" w:rsidR="00595EE0" w:rsidRPr="0051736F" w:rsidRDefault="00595EE0" w:rsidP="00595EE0">
      <w:pPr>
        <w:pStyle w:val="Heading3"/>
      </w:pPr>
      <w:bookmarkStart w:id="667" w:name="_CR6_10_1"/>
      <w:bookmarkStart w:id="668" w:name="_Toc209590419"/>
      <w:bookmarkEnd w:id="667"/>
      <w:r w:rsidRPr="0051736F">
        <w:t>6.10.1</w:t>
      </w:r>
      <w:r w:rsidRPr="0051736F">
        <w:tab/>
        <w:t>General</w:t>
      </w:r>
      <w:bookmarkEnd w:id="668"/>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69" w:name="_CR6_10_2"/>
      <w:bookmarkStart w:id="670" w:name="_Toc209590420"/>
      <w:bookmarkEnd w:id="669"/>
      <w:r w:rsidRPr="0051736F">
        <w:t>6.10.2</w:t>
      </w:r>
      <w:r w:rsidRPr="0051736F">
        <w:tab/>
        <w:t>Input Data</w:t>
      </w:r>
      <w:bookmarkEnd w:id="670"/>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71" w:name="_CRTable6_10_21"/>
      <w:r w:rsidRPr="0051736F">
        <w:t xml:space="preserve">Table </w:t>
      </w:r>
      <w:bookmarkEnd w:id="671"/>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72" w:name="_CRTable6_10_22"/>
      <w:r w:rsidRPr="0051736F">
        <w:lastRenderedPageBreak/>
        <w:t xml:space="preserve">Table </w:t>
      </w:r>
      <w:bookmarkEnd w:id="672"/>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73" w:name="_CRTable6_10_23"/>
      <w:r w:rsidRPr="0051736F">
        <w:t xml:space="preserve">Table </w:t>
      </w:r>
      <w:bookmarkEnd w:id="673"/>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74" w:name="_CRTable6_10_24"/>
      <w:r w:rsidRPr="0051736F">
        <w:lastRenderedPageBreak/>
        <w:t xml:space="preserve">Table </w:t>
      </w:r>
      <w:bookmarkEnd w:id="674"/>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675" w:name="_CRTable6_10_25"/>
      <w:r w:rsidRPr="0051736F">
        <w:t xml:space="preserve">Table </w:t>
      </w:r>
      <w:bookmarkEnd w:id="675"/>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676" w:name="_CRTable6_10_26"/>
      <w:r w:rsidRPr="0051736F">
        <w:lastRenderedPageBreak/>
        <w:t xml:space="preserve">Table </w:t>
      </w:r>
      <w:bookmarkEnd w:id="676"/>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677" w:name="_CRTable6_10_27"/>
      <w:r w:rsidRPr="0051736F">
        <w:t xml:space="preserve">Table </w:t>
      </w:r>
      <w:bookmarkEnd w:id="677"/>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678" w:name="_CRTable6_10_28"/>
      <w:r w:rsidRPr="0051736F">
        <w:lastRenderedPageBreak/>
        <w:t xml:space="preserve">Table </w:t>
      </w:r>
      <w:bookmarkEnd w:id="678"/>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679" w:name="_CR6_10_3"/>
      <w:bookmarkStart w:id="680" w:name="_Toc209590421"/>
      <w:bookmarkEnd w:id="679"/>
      <w:r w:rsidRPr="0051736F">
        <w:t>6.10.3</w:t>
      </w:r>
      <w:r w:rsidRPr="0051736F">
        <w:tab/>
        <w:t>Output Analytics</w:t>
      </w:r>
      <w:bookmarkEnd w:id="680"/>
    </w:p>
    <w:p w14:paraId="70ED872C" w14:textId="336228CE" w:rsidR="00006671" w:rsidRPr="0051736F" w:rsidRDefault="00006671" w:rsidP="00006671">
      <w:pPr>
        <w:pStyle w:val="Heading4"/>
      </w:pPr>
      <w:bookmarkStart w:id="681" w:name="_CR6_10_3_0"/>
      <w:bookmarkStart w:id="682" w:name="_Toc209590422"/>
      <w:bookmarkEnd w:id="681"/>
      <w:r w:rsidRPr="0051736F">
        <w:t>6.10.3.0</w:t>
      </w:r>
      <w:r w:rsidRPr="0051736F">
        <w:tab/>
        <w:t>General</w:t>
      </w:r>
      <w:bookmarkEnd w:id="682"/>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683" w:name="_CR6_10_3_1"/>
      <w:bookmarkStart w:id="684" w:name="_Toc209590423"/>
      <w:bookmarkEnd w:id="683"/>
      <w:r w:rsidRPr="0051736F">
        <w:t>6.10.3.1</w:t>
      </w:r>
      <w:r w:rsidRPr="0051736F">
        <w:tab/>
        <w:t xml:space="preserve">Data </w:t>
      </w:r>
      <w:r w:rsidR="00220F2B" w:rsidRPr="0051736F">
        <w:t xml:space="preserve">Volume </w:t>
      </w:r>
      <w:r w:rsidRPr="0051736F">
        <w:t>Dispersion Analy</w:t>
      </w:r>
      <w:r w:rsidR="00220F2B" w:rsidRPr="0051736F">
        <w:t>tics</w:t>
      </w:r>
      <w:bookmarkEnd w:id="684"/>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685" w:name="_CRTable6_10_3_11"/>
      <w:r w:rsidRPr="0051736F">
        <w:lastRenderedPageBreak/>
        <w:t xml:space="preserve">Table </w:t>
      </w:r>
      <w:bookmarkEnd w:id="685"/>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686" w:name="_CRTable6_10_3_12"/>
      <w:r w:rsidRPr="0051736F">
        <w:lastRenderedPageBreak/>
        <w:t xml:space="preserve">Table </w:t>
      </w:r>
      <w:bookmarkEnd w:id="686"/>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687" w:name="_CRTable6_10_3_13"/>
      <w:r w:rsidRPr="0051736F">
        <w:lastRenderedPageBreak/>
        <w:t xml:space="preserve">Table </w:t>
      </w:r>
      <w:bookmarkEnd w:id="687"/>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688" w:name="_CRTable6_10_3_14"/>
      <w:r w:rsidRPr="0051736F">
        <w:lastRenderedPageBreak/>
        <w:t xml:space="preserve">Table </w:t>
      </w:r>
      <w:bookmarkEnd w:id="688"/>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689" w:name="_CRTable6_10_3_15"/>
      <w:r w:rsidRPr="0051736F">
        <w:lastRenderedPageBreak/>
        <w:t xml:space="preserve">Table </w:t>
      </w:r>
      <w:bookmarkEnd w:id="689"/>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690" w:name="_CRTable6_10_3_16"/>
      <w:r w:rsidRPr="0051736F">
        <w:t xml:space="preserve">Table </w:t>
      </w:r>
      <w:bookmarkEnd w:id="690"/>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691" w:name="_CR6_10_3_2"/>
      <w:bookmarkStart w:id="692" w:name="_Toc209590424"/>
      <w:bookmarkEnd w:id="691"/>
      <w:r w:rsidRPr="0051736F">
        <w:t>6.10.3.2</w:t>
      </w:r>
      <w:r w:rsidRPr="0051736F">
        <w:tab/>
        <w:t>Transactions Dispersion Analy</w:t>
      </w:r>
      <w:r w:rsidR="00220F2B" w:rsidRPr="0051736F">
        <w:t>tics</w:t>
      </w:r>
      <w:bookmarkEnd w:id="692"/>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693" w:name="_CRTable6_10_3_21"/>
      <w:r w:rsidRPr="0051736F">
        <w:lastRenderedPageBreak/>
        <w:t xml:space="preserve">Table </w:t>
      </w:r>
      <w:bookmarkEnd w:id="693"/>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694" w:name="_CRTable6_10_3_22"/>
      <w:r w:rsidRPr="0051736F">
        <w:lastRenderedPageBreak/>
        <w:t xml:space="preserve">Table </w:t>
      </w:r>
      <w:bookmarkEnd w:id="694"/>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695" w:name="_CRTable6_10_3_23"/>
      <w:r w:rsidRPr="0051736F">
        <w:lastRenderedPageBreak/>
        <w:t xml:space="preserve">Table </w:t>
      </w:r>
      <w:bookmarkEnd w:id="695"/>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696" w:name="_CRTable6_10_3_24"/>
      <w:r w:rsidRPr="0051736F">
        <w:lastRenderedPageBreak/>
        <w:t xml:space="preserve">Table </w:t>
      </w:r>
      <w:bookmarkEnd w:id="696"/>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697" w:name="_CR6_10_4"/>
      <w:bookmarkStart w:id="698" w:name="_Toc209590425"/>
      <w:bookmarkEnd w:id="697"/>
      <w:r w:rsidRPr="0051736F">
        <w:t>6.10.4</w:t>
      </w:r>
      <w:r w:rsidRPr="0051736F">
        <w:tab/>
        <w:t>Dispersion Analytic Procedure</w:t>
      </w:r>
      <w:bookmarkEnd w:id="698"/>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9" type="#_x0000_t75" style="width:481.5pt;height:581.25pt" o:ole="">
            <v:imagedata r:id="rId201" o:title=""/>
          </v:shape>
          <o:OLEObject Type="Embed" ProgID="Visio.Drawing.15" ShapeID="_x0000_i1119" DrawAspect="Content" ObjectID="_1820210868" r:id="rId202"/>
        </w:object>
      </w:r>
    </w:p>
    <w:p w14:paraId="50657AA0" w14:textId="2348C447" w:rsidR="00595EE0" w:rsidRPr="0051736F" w:rsidRDefault="00F37571" w:rsidP="00320244">
      <w:pPr>
        <w:pStyle w:val="TF"/>
      </w:pPr>
      <w:bookmarkStart w:id="699" w:name="_CRFigure6_10_41"/>
      <w:r w:rsidRPr="0051736F">
        <w:t xml:space="preserve">Figure </w:t>
      </w:r>
      <w:bookmarkEnd w:id="699"/>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00" w:name="_CR6_11"/>
      <w:bookmarkStart w:id="701" w:name="_Toc209590426"/>
      <w:bookmarkEnd w:id="700"/>
      <w:r w:rsidRPr="0051736F">
        <w:t>6.11</w:t>
      </w:r>
      <w:r w:rsidRPr="0051736F">
        <w:tab/>
        <w:t>WLAN performance analytics</w:t>
      </w:r>
      <w:bookmarkEnd w:id="701"/>
    </w:p>
    <w:p w14:paraId="41BE8B1D" w14:textId="77777777" w:rsidR="00D62A66" w:rsidRPr="0051736F" w:rsidRDefault="00D62A66" w:rsidP="00320244">
      <w:pPr>
        <w:pStyle w:val="Heading3"/>
      </w:pPr>
      <w:bookmarkStart w:id="702" w:name="_CR6_11_1"/>
      <w:bookmarkStart w:id="703" w:name="_Toc209590427"/>
      <w:bookmarkEnd w:id="702"/>
      <w:r w:rsidRPr="0051736F">
        <w:t>6.11.1</w:t>
      </w:r>
      <w:r w:rsidRPr="0051736F">
        <w:tab/>
        <w:t>General</w:t>
      </w:r>
      <w:bookmarkEnd w:id="703"/>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04" w:name="_CR6_11_2"/>
      <w:bookmarkStart w:id="705" w:name="_Toc209590428"/>
      <w:bookmarkEnd w:id="704"/>
      <w:r w:rsidRPr="0051736F">
        <w:t>6.11.2</w:t>
      </w:r>
      <w:r w:rsidRPr="0051736F">
        <w:tab/>
        <w:t>Input Data</w:t>
      </w:r>
      <w:bookmarkEnd w:id="705"/>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06" w:name="_CRTable6_11_21"/>
      <w:r w:rsidRPr="0051736F">
        <w:lastRenderedPageBreak/>
        <w:t xml:space="preserve">Table </w:t>
      </w:r>
      <w:bookmarkEnd w:id="706"/>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07" w:name="_CR6_11_3"/>
      <w:bookmarkStart w:id="708" w:name="_Toc209590429"/>
      <w:bookmarkEnd w:id="707"/>
      <w:r w:rsidRPr="0051736F">
        <w:t>6.11.3</w:t>
      </w:r>
      <w:r w:rsidRPr="0051736F">
        <w:tab/>
        <w:t>Output Analytics</w:t>
      </w:r>
      <w:bookmarkEnd w:id="708"/>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09" w:name="_CRTable6_11_31"/>
      <w:r w:rsidRPr="0051736F">
        <w:lastRenderedPageBreak/>
        <w:t xml:space="preserve">Table </w:t>
      </w:r>
      <w:bookmarkEnd w:id="709"/>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10" w:name="_CRTable6_11_32"/>
      <w:r w:rsidRPr="0051736F">
        <w:t xml:space="preserve">Table </w:t>
      </w:r>
      <w:bookmarkEnd w:id="710"/>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11" w:name="_CR6_11_4"/>
      <w:bookmarkStart w:id="712" w:name="_Toc209590430"/>
      <w:bookmarkEnd w:id="711"/>
      <w:r w:rsidRPr="0051736F">
        <w:lastRenderedPageBreak/>
        <w:t>6.11.4</w:t>
      </w:r>
      <w:r w:rsidRPr="0051736F">
        <w:tab/>
        <w:t>Procedures</w:t>
      </w:r>
      <w:bookmarkEnd w:id="712"/>
    </w:p>
    <w:p w14:paraId="4A8A581D" w14:textId="7CE627DD" w:rsidR="00D62A66" w:rsidRPr="0051736F" w:rsidRDefault="00D62A66" w:rsidP="00D62A66">
      <w:pPr>
        <w:pStyle w:val="TH"/>
      </w:pPr>
      <w:r w:rsidRPr="0051736F">
        <w:object w:dxaOrig="9075" w:dyaOrig="8731" w14:anchorId="098CE2D1">
          <v:shape id="_x0000_i1120" type="#_x0000_t75" style="width:383.25pt;height:368.25pt" o:ole="">
            <v:imagedata r:id="rId203" o:title=""/>
          </v:shape>
          <o:OLEObject Type="Embed" ProgID="Visio.Drawing.11" ShapeID="_x0000_i1120" DrawAspect="Content" ObjectID="_1820210869" r:id="rId204"/>
        </w:object>
      </w:r>
    </w:p>
    <w:p w14:paraId="48703F7E" w14:textId="22293896" w:rsidR="00D62A66" w:rsidRPr="0051736F" w:rsidRDefault="00F37571" w:rsidP="00320244">
      <w:pPr>
        <w:pStyle w:val="TF"/>
      </w:pPr>
      <w:bookmarkStart w:id="713" w:name="_CRFigure6_11_41"/>
      <w:r w:rsidRPr="0051736F">
        <w:t xml:space="preserve">Figure </w:t>
      </w:r>
      <w:bookmarkEnd w:id="713"/>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14" w:name="_CR6_12"/>
      <w:bookmarkStart w:id="715" w:name="_Toc209590431"/>
      <w:bookmarkEnd w:id="714"/>
      <w:r w:rsidRPr="0051736F">
        <w:t>6.12</w:t>
      </w:r>
      <w:r w:rsidRPr="0051736F">
        <w:tab/>
        <w:t>Session Management Congestion Control Experience Analytics</w:t>
      </w:r>
      <w:bookmarkEnd w:id="715"/>
    </w:p>
    <w:p w14:paraId="6BC5CE3E" w14:textId="77777777" w:rsidR="003559E3" w:rsidRPr="0051736F" w:rsidRDefault="003559E3" w:rsidP="00320244">
      <w:pPr>
        <w:pStyle w:val="Heading3"/>
      </w:pPr>
      <w:bookmarkStart w:id="716" w:name="_CR6_12_1"/>
      <w:bookmarkStart w:id="717" w:name="_Toc209590432"/>
      <w:bookmarkEnd w:id="716"/>
      <w:r w:rsidRPr="0051736F">
        <w:t>6.12.1</w:t>
      </w:r>
      <w:r w:rsidRPr="0051736F">
        <w:tab/>
        <w:t>General</w:t>
      </w:r>
      <w:bookmarkEnd w:id="717"/>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18" w:name="_CR6_12_2"/>
      <w:bookmarkStart w:id="719" w:name="_Toc209590433"/>
      <w:bookmarkEnd w:id="718"/>
      <w:r w:rsidRPr="0051736F">
        <w:t>6.12.2</w:t>
      </w:r>
      <w:r w:rsidRPr="0051736F">
        <w:tab/>
        <w:t>Input Data</w:t>
      </w:r>
      <w:bookmarkEnd w:id="719"/>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20" w:name="_CRTable6_12_21"/>
      <w:r w:rsidRPr="0051736F">
        <w:lastRenderedPageBreak/>
        <w:t xml:space="preserve">Table </w:t>
      </w:r>
      <w:bookmarkEnd w:id="720"/>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21" w:name="_CR6_12_3"/>
      <w:bookmarkStart w:id="722" w:name="_Toc209590434"/>
      <w:bookmarkEnd w:id="721"/>
      <w:r w:rsidRPr="0051736F">
        <w:t>6.12.3</w:t>
      </w:r>
      <w:r w:rsidRPr="0051736F">
        <w:tab/>
        <w:t>Output Analytics</w:t>
      </w:r>
      <w:bookmarkEnd w:id="722"/>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23" w:name="_CRTable6_12_31"/>
      <w:r w:rsidRPr="0051736F">
        <w:t xml:space="preserve">Table </w:t>
      </w:r>
      <w:bookmarkEnd w:id="723"/>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24" w:name="_CR6_12_4"/>
      <w:bookmarkStart w:id="725" w:name="_Toc209590435"/>
      <w:bookmarkEnd w:id="724"/>
      <w:r w:rsidRPr="0051736F">
        <w:t>6.12.4</w:t>
      </w:r>
      <w:r w:rsidRPr="0051736F">
        <w:tab/>
        <w:t>Procedures</w:t>
      </w:r>
      <w:bookmarkEnd w:id="725"/>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1" type="#_x0000_t75" style="width:340.5pt;height:166.5pt" o:ole="">
            <v:imagedata r:id="rId205" o:title="" cropbottom="26840f" cropright="26571f"/>
          </v:shape>
          <o:OLEObject Type="Embed" ProgID="Visio.Drawing.11" ShapeID="_x0000_i1121" DrawAspect="Content" ObjectID="_1820210870" r:id="rId206"/>
        </w:object>
      </w:r>
    </w:p>
    <w:p w14:paraId="498118C6" w14:textId="0292AEF0" w:rsidR="003559E3" w:rsidRPr="0051736F" w:rsidRDefault="00F37571" w:rsidP="00320244">
      <w:pPr>
        <w:pStyle w:val="TF"/>
      </w:pPr>
      <w:bookmarkStart w:id="726" w:name="_CRFigure6_12_41"/>
      <w:r w:rsidRPr="0051736F">
        <w:t xml:space="preserve">Figure </w:t>
      </w:r>
      <w:bookmarkEnd w:id="726"/>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27" w:name="_CR6_13"/>
      <w:bookmarkStart w:id="728" w:name="_Toc209590436"/>
      <w:bookmarkEnd w:id="727"/>
      <w:r w:rsidRPr="0051736F">
        <w:t>6.13</w:t>
      </w:r>
      <w:r w:rsidRPr="0051736F">
        <w:tab/>
        <w:t>Redundant Transmission Experience related analytics</w:t>
      </w:r>
      <w:bookmarkEnd w:id="728"/>
    </w:p>
    <w:p w14:paraId="0D2A8353" w14:textId="77777777" w:rsidR="003559E3" w:rsidRPr="0051736F" w:rsidRDefault="003559E3" w:rsidP="00320244">
      <w:pPr>
        <w:pStyle w:val="Heading3"/>
      </w:pPr>
      <w:bookmarkStart w:id="729" w:name="_CR6_13_1"/>
      <w:bookmarkStart w:id="730" w:name="_Toc209590437"/>
      <w:bookmarkEnd w:id="729"/>
      <w:r w:rsidRPr="0051736F">
        <w:t>6.13.1</w:t>
      </w:r>
      <w:r w:rsidRPr="0051736F">
        <w:tab/>
        <w:t>General</w:t>
      </w:r>
      <w:bookmarkEnd w:id="730"/>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31" w:name="_CR6_13_2"/>
      <w:bookmarkStart w:id="732" w:name="_Toc209590438"/>
      <w:bookmarkEnd w:id="731"/>
      <w:r w:rsidRPr="0051736F">
        <w:t>6.13.2</w:t>
      </w:r>
      <w:r w:rsidRPr="0051736F">
        <w:tab/>
        <w:t>Input Data</w:t>
      </w:r>
      <w:bookmarkEnd w:id="732"/>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733" w:name="_CRTable6_13_21"/>
      <w:r w:rsidRPr="0051736F">
        <w:t xml:space="preserve">Table </w:t>
      </w:r>
      <w:bookmarkEnd w:id="733"/>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34" w:name="_CRTable6_13_22"/>
      <w:r w:rsidRPr="0051736F">
        <w:t xml:space="preserve">Table </w:t>
      </w:r>
      <w:bookmarkEnd w:id="734"/>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35" w:name="_CRTable6_13_23"/>
      <w:r w:rsidRPr="0051736F">
        <w:lastRenderedPageBreak/>
        <w:t xml:space="preserve">Table </w:t>
      </w:r>
      <w:bookmarkEnd w:id="735"/>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36" w:name="_CR6_13_3"/>
      <w:bookmarkStart w:id="737" w:name="_Toc209590439"/>
      <w:bookmarkEnd w:id="736"/>
      <w:r w:rsidRPr="0051736F">
        <w:t>6.13.3</w:t>
      </w:r>
      <w:r w:rsidRPr="0051736F">
        <w:tab/>
        <w:t>Output Analytics</w:t>
      </w:r>
      <w:bookmarkEnd w:id="737"/>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38" w:name="_CRTable6_13_31"/>
      <w:r w:rsidRPr="0051736F">
        <w:t xml:space="preserve">Table </w:t>
      </w:r>
      <w:bookmarkEnd w:id="738"/>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39" w:name="_CRTable6_13_32"/>
      <w:r w:rsidRPr="0051736F">
        <w:lastRenderedPageBreak/>
        <w:t xml:space="preserve">Table </w:t>
      </w:r>
      <w:bookmarkEnd w:id="739"/>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40" w:name="_CR6_13_4"/>
      <w:bookmarkStart w:id="741" w:name="_Toc209590440"/>
      <w:bookmarkEnd w:id="740"/>
      <w:r w:rsidRPr="0051736F">
        <w:t>6.13.4</w:t>
      </w:r>
      <w:r w:rsidRPr="0051736F">
        <w:tab/>
        <w:t>Procedures</w:t>
      </w:r>
      <w:bookmarkEnd w:id="741"/>
    </w:p>
    <w:p w14:paraId="1485CDA6" w14:textId="77777777" w:rsidR="003559E3" w:rsidRPr="0051736F" w:rsidRDefault="003559E3" w:rsidP="00320244">
      <w:pPr>
        <w:pStyle w:val="Heading4"/>
      </w:pPr>
      <w:bookmarkStart w:id="742" w:name="_CR6_13_4_1"/>
      <w:bookmarkStart w:id="743" w:name="_Toc209590441"/>
      <w:bookmarkEnd w:id="742"/>
      <w:r w:rsidRPr="0051736F">
        <w:t>6.13.4.1</w:t>
      </w:r>
      <w:r w:rsidRPr="0051736F">
        <w:tab/>
        <w:t>Analytics Procedure</w:t>
      </w:r>
      <w:bookmarkEnd w:id="743"/>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2" type="#_x0000_t75" style="width:480.75pt;height:294.75pt" o:ole="">
            <v:imagedata r:id="rId207" o:title=""/>
          </v:shape>
          <o:OLEObject Type="Embed" ProgID="Word.Picture.8" ShapeID="_x0000_i1122" DrawAspect="Content" ObjectID="_1820210871" r:id="rId208"/>
        </w:object>
      </w:r>
    </w:p>
    <w:p w14:paraId="012A73EC" w14:textId="0489FC49" w:rsidR="003559E3" w:rsidRPr="0051736F" w:rsidRDefault="00F37571" w:rsidP="00320244">
      <w:pPr>
        <w:pStyle w:val="TF"/>
      </w:pPr>
      <w:bookmarkStart w:id="744" w:name="_CRFigure6_13_4_11"/>
      <w:r w:rsidRPr="0051736F">
        <w:t xml:space="preserve">Figure </w:t>
      </w:r>
      <w:bookmarkEnd w:id="744"/>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45" w:name="_CR6_14"/>
      <w:bookmarkStart w:id="746" w:name="_Toc209590442"/>
      <w:bookmarkEnd w:id="745"/>
      <w:r w:rsidRPr="0051736F">
        <w:lastRenderedPageBreak/>
        <w:t>6.14</w:t>
      </w:r>
      <w:r w:rsidRPr="0051736F">
        <w:tab/>
        <w:t>DN Performance Analytics</w:t>
      </w:r>
      <w:bookmarkEnd w:id="746"/>
    </w:p>
    <w:p w14:paraId="078B2881" w14:textId="77777777" w:rsidR="00FE2C7A" w:rsidRPr="0051736F" w:rsidRDefault="00FE2C7A" w:rsidP="00320244">
      <w:pPr>
        <w:pStyle w:val="Heading3"/>
      </w:pPr>
      <w:bookmarkStart w:id="747" w:name="_CR6_14_1"/>
      <w:bookmarkStart w:id="748" w:name="_Toc209590443"/>
      <w:bookmarkEnd w:id="747"/>
      <w:r w:rsidRPr="0051736F">
        <w:t>6.14.1</w:t>
      </w:r>
      <w:r w:rsidRPr="0051736F">
        <w:tab/>
        <w:t>General</w:t>
      </w:r>
      <w:bookmarkEnd w:id="748"/>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49" w:name="_CRTable6_14_11"/>
      <w:r w:rsidRPr="0051736F">
        <w:lastRenderedPageBreak/>
        <w:t xml:space="preserve">Table </w:t>
      </w:r>
      <w:bookmarkEnd w:id="749"/>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50" w:name="_CR6_14_2"/>
      <w:bookmarkStart w:id="751" w:name="_Toc209590444"/>
      <w:bookmarkEnd w:id="750"/>
      <w:r w:rsidRPr="0051736F">
        <w:t>6.14.2</w:t>
      </w:r>
      <w:r w:rsidRPr="0051736F">
        <w:tab/>
        <w:t>Input Data</w:t>
      </w:r>
      <w:bookmarkEnd w:id="751"/>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52" w:name="_CRTable6_14_21"/>
      <w:r w:rsidRPr="0051736F">
        <w:t xml:space="preserve">Table </w:t>
      </w:r>
      <w:bookmarkEnd w:id="752"/>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53" w:name="_CR6_14_3"/>
      <w:bookmarkStart w:id="754" w:name="_Toc209590445"/>
      <w:bookmarkEnd w:id="753"/>
      <w:r w:rsidRPr="0051736F">
        <w:lastRenderedPageBreak/>
        <w:t>6.14.3</w:t>
      </w:r>
      <w:r w:rsidRPr="0051736F">
        <w:tab/>
        <w:t>Output Analytics</w:t>
      </w:r>
      <w:bookmarkEnd w:id="754"/>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55" w:name="_CRTable6_14_31"/>
      <w:r w:rsidRPr="0051736F">
        <w:lastRenderedPageBreak/>
        <w:t xml:space="preserve">Table </w:t>
      </w:r>
      <w:bookmarkEnd w:id="755"/>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56" w:name="_CRTable6_14_32"/>
      <w:r w:rsidRPr="0051736F">
        <w:t xml:space="preserve">Table </w:t>
      </w:r>
      <w:bookmarkEnd w:id="756"/>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57" w:name="_CR6_14_4"/>
      <w:bookmarkStart w:id="758" w:name="_Toc209590446"/>
      <w:bookmarkEnd w:id="757"/>
      <w:r w:rsidRPr="0051736F">
        <w:lastRenderedPageBreak/>
        <w:t>6.14.4</w:t>
      </w:r>
      <w:r w:rsidRPr="0051736F">
        <w:tab/>
        <w:t>Procedures to request DN Performance Analytics for an Application</w:t>
      </w:r>
      <w:bookmarkEnd w:id="758"/>
    </w:p>
    <w:p w14:paraId="58B56EA8" w14:textId="187A3E86" w:rsidR="0058090D" w:rsidRPr="0051736F" w:rsidRDefault="0058090D" w:rsidP="002B2310">
      <w:pPr>
        <w:pStyle w:val="TH"/>
      </w:pPr>
      <w:r w:rsidRPr="0051736F">
        <w:object w:dxaOrig="12315" w:dyaOrig="8295" w14:anchorId="2286626A">
          <v:shape id="_x0000_i1123" type="#_x0000_t75" style="width:481.5pt;height:323.25pt" o:ole="">
            <v:imagedata r:id="rId209" o:title=""/>
          </v:shape>
          <o:OLEObject Type="Embed" ProgID="Visio.Drawing.15" ShapeID="_x0000_i1123" DrawAspect="Content" ObjectID="_1820210872" r:id="rId210"/>
        </w:object>
      </w:r>
    </w:p>
    <w:p w14:paraId="0121215C" w14:textId="55CA9B52" w:rsidR="00FE2C7A" w:rsidRPr="0051736F" w:rsidRDefault="00F37571" w:rsidP="00320244">
      <w:pPr>
        <w:pStyle w:val="TF"/>
      </w:pPr>
      <w:bookmarkStart w:id="759" w:name="_CRFigure6_14_41"/>
      <w:r w:rsidRPr="0051736F">
        <w:t xml:space="preserve">Figure </w:t>
      </w:r>
      <w:bookmarkEnd w:id="759"/>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lastRenderedPageBreak/>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60" w:name="_CR6_15"/>
      <w:bookmarkStart w:id="761" w:name="_Toc209590447"/>
      <w:bookmarkEnd w:id="760"/>
      <w:r w:rsidRPr="0051736F">
        <w:t>6.15</w:t>
      </w:r>
      <w:r w:rsidR="001A1105" w:rsidRPr="0051736F">
        <w:tab/>
        <w:t>Void</w:t>
      </w:r>
      <w:bookmarkEnd w:id="761"/>
    </w:p>
    <w:p w14:paraId="5F4D107D" w14:textId="47C2FF49" w:rsidR="00220F2B" w:rsidRPr="0051736F" w:rsidRDefault="00220F2B" w:rsidP="00220F2B"/>
    <w:p w14:paraId="18EB5569" w14:textId="0AE87E8D" w:rsidR="00F85D69" w:rsidRPr="0051736F" w:rsidRDefault="00F85D69" w:rsidP="00F85D69">
      <w:pPr>
        <w:pStyle w:val="Heading2"/>
      </w:pPr>
      <w:bookmarkStart w:id="762" w:name="_CR6_16"/>
      <w:bookmarkStart w:id="763" w:name="_Toc209590448"/>
      <w:bookmarkEnd w:id="762"/>
      <w:r w:rsidRPr="0051736F">
        <w:t>6.16</w:t>
      </w:r>
      <w:r w:rsidRPr="0051736F">
        <w:tab/>
        <w:t>PFD Determination Analytics</w:t>
      </w:r>
      <w:bookmarkEnd w:id="763"/>
    </w:p>
    <w:p w14:paraId="144BB0CE" w14:textId="53A9EFFD" w:rsidR="00F85D69" w:rsidRPr="0051736F" w:rsidRDefault="00F85D69" w:rsidP="00F85D69">
      <w:pPr>
        <w:pStyle w:val="Heading3"/>
      </w:pPr>
      <w:bookmarkStart w:id="764" w:name="_CR6_16_1"/>
      <w:bookmarkStart w:id="765" w:name="_Toc209590449"/>
      <w:bookmarkEnd w:id="764"/>
      <w:r w:rsidRPr="0051736F">
        <w:t>6.16.1</w:t>
      </w:r>
      <w:r w:rsidRPr="0051736F">
        <w:tab/>
        <w:t>General</w:t>
      </w:r>
      <w:bookmarkEnd w:id="765"/>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766" w:name="_CR6_16_2"/>
      <w:bookmarkStart w:id="767" w:name="_Toc209590450"/>
      <w:bookmarkEnd w:id="766"/>
      <w:r w:rsidRPr="0051736F">
        <w:t>6.16.2</w:t>
      </w:r>
      <w:r w:rsidRPr="0051736F">
        <w:tab/>
        <w:t>Input Data</w:t>
      </w:r>
      <w:bookmarkEnd w:id="767"/>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768" w:name="_CRTable6_16_21"/>
      <w:r w:rsidRPr="0051736F">
        <w:lastRenderedPageBreak/>
        <w:t xml:space="preserve">Table </w:t>
      </w:r>
      <w:bookmarkEnd w:id="768"/>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769" w:name="_CR6_16_3"/>
      <w:bookmarkStart w:id="770" w:name="_Toc209590451"/>
      <w:bookmarkEnd w:id="769"/>
      <w:r w:rsidRPr="0051736F">
        <w:t>6.16.3</w:t>
      </w:r>
      <w:r w:rsidRPr="0051736F">
        <w:tab/>
        <w:t>Output Analytics</w:t>
      </w:r>
      <w:bookmarkEnd w:id="770"/>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771" w:name="_CRTable6_16_31"/>
      <w:r w:rsidRPr="0051736F">
        <w:lastRenderedPageBreak/>
        <w:t xml:space="preserve">Table </w:t>
      </w:r>
      <w:bookmarkEnd w:id="771"/>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772" w:name="_CR6_16_4"/>
      <w:bookmarkStart w:id="773" w:name="_Toc209590452"/>
      <w:bookmarkEnd w:id="772"/>
      <w:r w:rsidRPr="0051736F">
        <w:t>6.16.4</w:t>
      </w:r>
      <w:r w:rsidRPr="0051736F">
        <w:tab/>
        <w:t>Procedures</w:t>
      </w:r>
      <w:bookmarkEnd w:id="773"/>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4" type="#_x0000_t75" style="width:416.25pt;height:268.5pt" o:ole="">
            <v:imagedata r:id="rId211" o:title=""/>
          </v:shape>
          <o:OLEObject Type="Embed" ProgID="Visio.Drawing.15" ShapeID="_x0000_i1124" DrawAspect="Content" ObjectID="_1820210873" r:id="rId212"/>
        </w:object>
      </w:r>
    </w:p>
    <w:p w14:paraId="627989EA" w14:textId="376F8D2C" w:rsidR="00467337" w:rsidRPr="0051736F" w:rsidRDefault="00467337" w:rsidP="00467337">
      <w:pPr>
        <w:pStyle w:val="TF"/>
      </w:pPr>
      <w:bookmarkStart w:id="774" w:name="_CRFigure6_16_41"/>
      <w:r w:rsidRPr="0051736F">
        <w:t xml:space="preserve">Figure </w:t>
      </w:r>
      <w:bookmarkEnd w:id="774"/>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775" w:name="_CR6_17"/>
      <w:bookmarkStart w:id="776" w:name="_Toc209590453"/>
      <w:bookmarkEnd w:id="775"/>
      <w:r w:rsidRPr="0051736F">
        <w:t>6.17</w:t>
      </w:r>
      <w:r w:rsidRPr="0051736F">
        <w:tab/>
        <w:t>Location Accuracy Analytics</w:t>
      </w:r>
      <w:bookmarkEnd w:id="776"/>
    </w:p>
    <w:p w14:paraId="1D385B19" w14:textId="2854B07D" w:rsidR="00C97263" w:rsidRPr="0051736F" w:rsidRDefault="00C97263" w:rsidP="00C97263">
      <w:pPr>
        <w:pStyle w:val="Heading3"/>
      </w:pPr>
      <w:bookmarkStart w:id="777" w:name="_CR6_17_1"/>
      <w:bookmarkStart w:id="778" w:name="_Toc209590454"/>
      <w:bookmarkEnd w:id="777"/>
      <w:r w:rsidRPr="0051736F">
        <w:t>6.17.1</w:t>
      </w:r>
      <w:r w:rsidRPr="0051736F">
        <w:tab/>
        <w:t>General</w:t>
      </w:r>
      <w:bookmarkEnd w:id="778"/>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779" w:name="_CR6_17_2"/>
      <w:bookmarkStart w:id="780" w:name="_Toc209590455"/>
      <w:bookmarkEnd w:id="779"/>
      <w:r w:rsidRPr="0051736F">
        <w:t>6.17.2</w:t>
      </w:r>
      <w:r w:rsidRPr="0051736F">
        <w:tab/>
        <w:t>Input Data</w:t>
      </w:r>
      <w:bookmarkEnd w:id="780"/>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781" w:name="_CRTable6_17_21"/>
      <w:r w:rsidRPr="0051736F">
        <w:t xml:space="preserve">Table </w:t>
      </w:r>
      <w:bookmarkEnd w:id="781"/>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498679C2" w:rsidR="007D2254" w:rsidRPr="0051736F" w:rsidRDefault="007D2254" w:rsidP="009A7CC8">
            <w:pPr>
              <w:pStyle w:val="TAL"/>
            </w:pPr>
            <w:r w:rsidRPr="0051736F">
              <w:t>(List of) SUPI(s)</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78ADEDBC" w:rsidR="007D2254" w:rsidRPr="0051736F" w:rsidRDefault="007D2254" w:rsidP="009A7CC8">
            <w:pPr>
              <w:pStyle w:val="TAL"/>
            </w:pPr>
            <w:r w:rsidRPr="0051736F">
              <w:t>Geographical location or location in local coordinate (as defined in TS 23.032 [34])</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3B28306" w:rsidR="007D2254" w:rsidRPr="0051736F" w:rsidRDefault="007D2254" w:rsidP="009A7CC8">
            <w:pPr>
              <w:pStyle w:val="TAL"/>
            </w:pPr>
            <w:r w:rsidRPr="0051736F">
              <w:t>The positioning methods used by the LMF when the location measurement was made</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639D4E50" w:rsidR="007D2254" w:rsidRPr="0051736F" w:rsidRDefault="007D2254" w:rsidP="009A7CC8">
            <w:pPr>
              <w:pStyle w:val="TAL"/>
            </w:pPr>
            <w:r w:rsidRPr="0051736F">
              <w:t>LCS QoS accuracy as defined in clause 4.1b in TS 23.273 [39]</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73ABADA2" w:rsidR="007D2254" w:rsidRPr="0051736F" w:rsidRDefault="007D2254" w:rsidP="009A7CC8">
            <w:pPr>
              <w:pStyle w:val="TAL"/>
            </w:pPr>
            <w:r w:rsidRPr="0051736F">
              <w:t>Indication of indoor/outdoor when LMF can distinguish indoor/outdoor environment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77777777" w:rsidR="007D2254" w:rsidRPr="0051736F" w:rsidRDefault="007D2254" w:rsidP="009A7CC8">
            <w:pPr>
              <w:pStyle w:val="TAL"/>
            </w:pPr>
            <w:r w:rsidRPr="0051736F">
              <w:t>Indication whether the UE measurements were based on LOS/NLOS measurements</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6ACDC15D" w:rsidR="009B3747" w:rsidRPr="0051736F" w:rsidRDefault="009B3747" w:rsidP="009B3747">
            <w:pPr>
              <w:pStyle w:val="TAL"/>
            </w:pPr>
            <w:r w:rsidRPr="0051736F">
              <w:t>Timestamped UE positions</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10E97352" w:rsidR="009B3747" w:rsidRPr="0051736F" w:rsidRDefault="009B3747" w:rsidP="009B3747">
            <w:pPr>
              <w:pStyle w:val="TAC"/>
            </w:pPr>
            <w:r w:rsidRPr="0051736F">
              <w:t>NOTE 2,</w:t>
            </w:r>
          </w:p>
        </w:tc>
        <w:tc>
          <w:tcPr>
            <w:tcW w:w="4957" w:type="dxa"/>
          </w:tcPr>
          <w:p w14:paraId="5D95059E" w14:textId="727FF9A7" w:rsidR="009B3747" w:rsidRPr="0051736F" w:rsidRDefault="009B3747" w:rsidP="009B3747">
            <w:pPr>
              <w:pStyle w:val="TAL"/>
            </w:pPr>
            <w:r w:rsidRPr="0051736F">
              <w:t>GNSS location information</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6F9BDF8" w:rsidR="009B3747" w:rsidRPr="0051736F" w:rsidRDefault="009B3747" w:rsidP="009B3747">
            <w:pPr>
              <w:pStyle w:val="TAC"/>
            </w:pPr>
            <w:r w:rsidRPr="0051736F">
              <w:t>NOTE 3</w:t>
            </w:r>
          </w:p>
        </w:tc>
        <w:tc>
          <w:tcPr>
            <w:tcW w:w="4957" w:type="dxa"/>
          </w:tcPr>
          <w:p w14:paraId="61A87602" w14:textId="32997906" w:rsidR="009B3747" w:rsidRPr="0051736F" w:rsidRDefault="009B3747" w:rsidP="009B3747">
            <w:pPr>
              <w:pStyle w:val="TAL"/>
            </w:pPr>
            <w:r w:rsidRPr="0051736F">
              <w:t>Time stamp for the UE location</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44C4B0AC" w:rsidR="009B3747" w:rsidRPr="0051736F" w:rsidRDefault="009B3747" w:rsidP="009B3747">
            <w:pPr>
              <w:pStyle w:val="TAL"/>
            </w:pPr>
            <w:r w:rsidRPr="0051736F">
              <w:t>The accuracy of the GNSS location information</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782" w:name="_CR6_17_3"/>
      <w:bookmarkStart w:id="783" w:name="_Toc209590456"/>
      <w:bookmarkEnd w:id="782"/>
      <w:r w:rsidRPr="0051736F">
        <w:t>6.17.3</w:t>
      </w:r>
      <w:r w:rsidRPr="0051736F">
        <w:tab/>
        <w:t>Output Analytics</w:t>
      </w:r>
      <w:bookmarkEnd w:id="783"/>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784" w:name="_CRTable6_17_31"/>
      <w:r w:rsidRPr="0051736F">
        <w:lastRenderedPageBreak/>
        <w:t xml:space="preserve">Table </w:t>
      </w:r>
      <w:bookmarkEnd w:id="784"/>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785" w:name="_CRTable6_17_32"/>
      <w:r w:rsidRPr="0051736F">
        <w:lastRenderedPageBreak/>
        <w:t xml:space="preserve">Table </w:t>
      </w:r>
      <w:bookmarkEnd w:id="785"/>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786" w:name="_CR6_17_4"/>
      <w:bookmarkStart w:id="787" w:name="_Toc209590457"/>
      <w:bookmarkEnd w:id="786"/>
      <w:r w:rsidRPr="0051736F">
        <w:lastRenderedPageBreak/>
        <w:t>6.17.4</w:t>
      </w:r>
      <w:r w:rsidRPr="0051736F">
        <w:tab/>
        <w:t>Procedures to request Location Accuracy Analytics</w:t>
      </w:r>
      <w:bookmarkEnd w:id="787"/>
    </w:p>
    <w:p w14:paraId="29D842B4" w14:textId="1840989B" w:rsidR="009B3747" w:rsidRPr="0051736F" w:rsidRDefault="009B3747" w:rsidP="005367F8">
      <w:pPr>
        <w:pStyle w:val="TH"/>
      </w:pPr>
      <w:r w:rsidRPr="0051736F">
        <w:object w:dxaOrig="11325" w:dyaOrig="7680" w14:anchorId="175E5070">
          <v:shape id="_x0000_i1125" type="#_x0000_t75" style="width:399pt;height:270pt" o:ole="">
            <v:imagedata r:id="rId213" o:title=""/>
          </v:shape>
          <o:OLEObject Type="Embed" ProgID="Visio.Drawing.15" ShapeID="_x0000_i1125" DrawAspect="Content" ObjectID="_1820210874" r:id="rId214"/>
        </w:object>
      </w:r>
    </w:p>
    <w:p w14:paraId="6B803725" w14:textId="125A360D" w:rsidR="00CC012A" w:rsidRPr="0051736F" w:rsidRDefault="00CC012A" w:rsidP="00CC012A">
      <w:pPr>
        <w:pStyle w:val="TF"/>
      </w:pPr>
      <w:bookmarkStart w:id="788" w:name="_CRFigure6_17_41"/>
      <w:r w:rsidRPr="0051736F">
        <w:t xml:space="preserve">Figure </w:t>
      </w:r>
      <w:bookmarkEnd w:id="788"/>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789" w:name="_CR6_18"/>
      <w:bookmarkStart w:id="790" w:name="_Toc209590458"/>
      <w:bookmarkEnd w:id="789"/>
      <w:r w:rsidRPr="0051736F">
        <w:lastRenderedPageBreak/>
        <w:t>6.18</w:t>
      </w:r>
      <w:r w:rsidRPr="0051736F">
        <w:tab/>
        <w:t>End-to-end data volume transfer time analytics</w:t>
      </w:r>
      <w:bookmarkEnd w:id="790"/>
    </w:p>
    <w:p w14:paraId="29D3A8FD" w14:textId="77777777" w:rsidR="00AB7A1D" w:rsidRPr="0051736F" w:rsidRDefault="00AB7A1D" w:rsidP="00EE02E3">
      <w:pPr>
        <w:pStyle w:val="Heading3"/>
      </w:pPr>
      <w:bookmarkStart w:id="791" w:name="_CR6_18_1"/>
      <w:bookmarkStart w:id="792" w:name="_Toc209590459"/>
      <w:bookmarkEnd w:id="791"/>
      <w:r w:rsidRPr="0051736F">
        <w:t>6.18.1</w:t>
      </w:r>
      <w:r w:rsidRPr="0051736F">
        <w:tab/>
        <w:t>General</w:t>
      </w:r>
      <w:bookmarkEnd w:id="792"/>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793" w:name="_CR6_18_2"/>
      <w:bookmarkStart w:id="794" w:name="_Toc209590460"/>
      <w:bookmarkEnd w:id="793"/>
      <w:r w:rsidRPr="0051736F">
        <w:t>6.18.2</w:t>
      </w:r>
      <w:r w:rsidRPr="0051736F">
        <w:tab/>
        <w:t>Input Data</w:t>
      </w:r>
      <w:bookmarkEnd w:id="794"/>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795" w:name="_CRTable6_18_21"/>
      <w:r w:rsidRPr="0051736F">
        <w:t xml:space="preserve">Table </w:t>
      </w:r>
      <w:bookmarkEnd w:id="795"/>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796" w:name="_CRTable6_18_22"/>
      <w:r w:rsidRPr="0051736F">
        <w:lastRenderedPageBreak/>
        <w:t xml:space="preserve">Table </w:t>
      </w:r>
      <w:bookmarkEnd w:id="796"/>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797" w:name="_CRTable6_18_23"/>
      <w:r w:rsidRPr="0051736F">
        <w:t xml:space="preserve">Table </w:t>
      </w:r>
      <w:bookmarkEnd w:id="797"/>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798" w:name="_CR6_18_3"/>
      <w:bookmarkStart w:id="799" w:name="_Toc209590461"/>
      <w:bookmarkEnd w:id="798"/>
      <w:r w:rsidRPr="0051736F">
        <w:t>6.18.3</w:t>
      </w:r>
      <w:r w:rsidRPr="0051736F">
        <w:tab/>
        <w:t>Output Analytics</w:t>
      </w:r>
      <w:bookmarkEnd w:id="799"/>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00" w:name="_CRTable6_18_31"/>
      <w:r w:rsidRPr="0051736F">
        <w:lastRenderedPageBreak/>
        <w:t xml:space="preserve">Table </w:t>
      </w:r>
      <w:bookmarkEnd w:id="800"/>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01" w:name="_CRTable6_18_32"/>
      <w:r w:rsidRPr="0051736F">
        <w:lastRenderedPageBreak/>
        <w:t xml:space="preserve">Table </w:t>
      </w:r>
      <w:bookmarkEnd w:id="801"/>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02" w:name="_CR6_18_4"/>
      <w:bookmarkStart w:id="803" w:name="_Toc209590462"/>
      <w:bookmarkEnd w:id="802"/>
      <w:r w:rsidRPr="0051736F">
        <w:t>6.18.4</w:t>
      </w:r>
      <w:r w:rsidRPr="0051736F">
        <w:tab/>
        <w:t>Procedures</w:t>
      </w:r>
      <w:bookmarkEnd w:id="803"/>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6" type="#_x0000_t75" alt="" style="width:481.5pt;height:393.75pt" o:ole="">
            <v:imagedata r:id="rId215" o:title=""/>
          </v:shape>
          <o:OLEObject Type="Embed" ProgID="Visio.Drawing.15" ShapeID="_x0000_i1126" DrawAspect="Content" ObjectID="_1820210875" r:id="rId216"/>
        </w:object>
      </w:r>
    </w:p>
    <w:p w14:paraId="11C11438" w14:textId="68A76092" w:rsidR="007F3F9D" w:rsidRPr="0051736F" w:rsidRDefault="007F3F9D" w:rsidP="007F3F9D">
      <w:pPr>
        <w:pStyle w:val="TF"/>
      </w:pPr>
      <w:bookmarkStart w:id="804" w:name="_CRFigure6_18_41"/>
      <w:r w:rsidRPr="0051736F">
        <w:t xml:space="preserve">Figure </w:t>
      </w:r>
      <w:bookmarkEnd w:id="804"/>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05" w:name="_CR6_19"/>
      <w:bookmarkStart w:id="806" w:name="_Toc209590463"/>
      <w:bookmarkEnd w:id="805"/>
      <w:r w:rsidRPr="0051736F">
        <w:t>6.19</w:t>
      </w:r>
      <w:r w:rsidRPr="0051736F">
        <w:tab/>
        <w:t>Relative Proximity Analytics</w:t>
      </w:r>
      <w:bookmarkEnd w:id="806"/>
    </w:p>
    <w:p w14:paraId="64366F56" w14:textId="77777777" w:rsidR="00F63E0C" w:rsidRPr="0051736F" w:rsidRDefault="00F63E0C" w:rsidP="00EE02E3">
      <w:pPr>
        <w:pStyle w:val="Heading3"/>
      </w:pPr>
      <w:bookmarkStart w:id="807" w:name="_CR6_19_1"/>
      <w:bookmarkStart w:id="808" w:name="_Toc209590464"/>
      <w:bookmarkEnd w:id="807"/>
      <w:r w:rsidRPr="0051736F">
        <w:t>6.19.1</w:t>
      </w:r>
      <w:r w:rsidRPr="0051736F">
        <w:tab/>
        <w:t>General</w:t>
      </w:r>
      <w:bookmarkEnd w:id="808"/>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09" w:name="_CR6_19_2"/>
      <w:bookmarkStart w:id="810" w:name="_Toc209590465"/>
      <w:bookmarkEnd w:id="809"/>
      <w:r w:rsidRPr="0051736F">
        <w:lastRenderedPageBreak/>
        <w:t>6.19.2</w:t>
      </w:r>
      <w:r w:rsidRPr="0051736F">
        <w:tab/>
        <w:t>Input data</w:t>
      </w:r>
      <w:bookmarkEnd w:id="810"/>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11" w:name="_CRTable6_19_21"/>
      <w:r w:rsidRPr="0051736F">
        <w:t xml:space="preserve">Table </w:t>
      </w:r>
      <w:bookmarkEnd w:id="811"/>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812" w:name="_CRTable6_19_22"/>
      <w:r w:rsidRPr="0051736F">
        <w:t xml:space="preserve">Table </w:t>
      </w:r>
      <w:bookmarkEnd w:id="812"/>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813" w:name="_CRTable6_19_23"/>
      <w:r w:rsidRPr="0051736F">
        <w:t xml:space="preserve">Table </w:t>
      </w:r>
      <w:bookmarkEnd w:id="813"/>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14" w:name="_CR6_19_3"/>
      <w:bookmarkStart w:id="815" w:name="_Toc209590466"/>
      <w:bookmarkEnd w:id="814"/>
      <w:r w:rsidRPr="0051736F">
        <w:lastRenderedPageBreak/>
        <w:t>6.19.3</w:t>
      </w:r>
      <w:r w:rsidRPr="0051736F">
        <w:tab/>
        <w:t>Output analytics</w:t>
      </w:r>
      <w:bookmarkEnd w:id="815"/>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16" w:name="_CRTable6_19_31"/>
      <w:r w:rsidRPr="0051736F">
        <w:t xml:space="preserve">Table </w:t>
      </w:r>
      <w:bookmarkEnd w:id="816"/>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17" w:name="_CRTable6_19_32"/>
      <w:r w:rsidRPr="0051736F">
        <w:t xml:space="preserve">Table </w:t>
      </w:r>
      <w:bookmarkEnd w:id="817"/>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18" w:name="_CR6_19_4"/>
      <w:bookmarkStart w:id="819" w:name="_Toc209590467"/>
      <w:bookmarkEnd w:id="818"/>
      <w:r w:rsidRPr="0051736F">
        <w:lastRenderedPageBreak/>
        <w:t>6.19.4</w:t>
      </w:r>
      <w:r w:rsidRPr="0051736F">
        <w:tab/>
        <w:t>Procedures</w:t>
      </w:r>
      <w:bookmarkEnd w:id="819"/>
    </w:p>
    <w:p w14:paraId="7FC6C539" w14:textId="25CD7790" w:rsidR="00AD0C80" w:rsidRPr="0051736F" w:rsidRDefault="00AD0C80" w:rsidP="005367F8">
      <w:pPr>
        <w:pStyle w:val="TH"/>
      </w:pPr>
      <w:r w:rsidRPr="0051736F">
        <w:object w:dxaOrig="18224" w:dyaOrig="12599" w14:anchorId="491E2DBD">
          <v:shape id="_x0000_i1127" type="#_x0000_t75" style="width:480pt;height:357.75pt" o:ole="">
            <v:imagedata r:id="rId217" o:title=""/>
          </v:shape>
          <o:OLEObject Type="Embed" ProgID="Visio.Drawing.15" ShapeID="_x0000_i1127" DrawAspect="Content" ObjectID="_1820210876" r:id="rId218"/>
        </w:object>
      </w:r>
    </w:p>
    <w:p w14:paraId="3D3A6B98" w14:textId="5F84ABFC" w:rsidR="00335479" w:rsidRPr="0051736F" w:rsidRDefault="00335479" w:rsidP="00335479">
      <w:pPr>
        <w:pStyle w:val="TF"/>
      </w:pPr>
      <w:bookmarkStart w:id="820" w:name="_CRFigure6_19_41"/>
      <w:r w:rsidRPr="0051736F">
        <w:t xml:space="preserve">Figure </w:t>
      </w:r>
      <w:bookmarkEnd w:id="820"/>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21" w:name="_CR6_20"/>
      <w:bookmarkStart w:id="822" w:name="_Toc209590468"/>
      <w:bookmarkEnd w:id="821"/>
      <w:r w:rsidRPr="0051736F">
        <w:t>6.20</w:t>
      </w:r>
      <w:r w:rsidRPr="0051736F">
        <w:tab/>
      </w:r>
      <w:r w:rsidR="00D34FE0" w:rsidRPr="0051736F">
        <w:t xml:space="preserve">PDU Session traffic </w:t>
      </w:r>
      <w:r w:rsidRPr="0051736F">
        <w:t>analytics</w:t>
      </w:r>
      <w:bookmarkEnd w:id="822"/>
    </w:p>
    <w:p w14:paraId="56957279" w14:textId="2184916F" w:rsidR="00EE5B92" w:rsidRPr="0051736F" w:rsidRDefault="00EE5B92" w:rsidP="00EE5B92">
      <w:pPr>
        <w:pStyle w:val="Heading3"/>
      </w:pPr>
      <w:bookmarkStart w:id="823" w:name="_CR6_20_1"/>
      <w:bookmarkStart w:id="824" w:name="_Toc209590469"/>
      <w:bookmarkEnd w:id="823"/>
      <w:r w:rsidRPr="0051736F">
        <w:t>6.20.1</w:t>
      </w:r>
      <w:r w:rsidRPr="0051736F">
        <w:tab/>
        <w:t>General</w:t>
      </w:r>
      <w:bookmarkEnd w:id="824"/>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25" w:name="_CR6_20_2"/>
      <w:bookmarkStart w:id="826" w:name="_Toc209590470"/>
      <w:bookmarkEnd w:id="825"/>
      <w:r w:rsidRPr="0051736F">
        <w:t>6.20.2</w:t>
      </w:r>
      <w:r w:rsidRPr="0051736F">
        <w:tab/>
        <w:t>Input Data</w:t>
      </w:r>
      <w:bookmarkEnd w:id="826"/>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27" w:name="_CRTable6_20_21"/>
      <w:r w:rsidRPr="0051736F">
        <w:t xml:space="preserve">Table </w:t>
      </w:r>
      <w:bookmarkEnd w:id="827"/>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828" w:name="_CR6_20_3"/>
      <w:bookmarkStart w:id="829" w:name="_Toc209590471"/>
      <w:bookmarkEnd w:id="828"/>
      <w:r w:rsidRPr="0051736F">
        <w:lastRenderedPageBreak/>
        <w:t>6.20.3</w:t>
      </w:r>
      <w:r w:rsidRPr="0051736F">
        <w:tab/>
        <w:t>Output Analytics</w:t>
      </w:r>
      <w:bookmarkEnd w:id="829"/>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30" w:name="_CRTable6_20_31"/>
      <w:r w:rsidRPr="0051736F">
        <w:t xml:space="preserve">Table </w:t>
      </w:r>
      <w:bookmarkEnd w:id="830"/>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31" w:name="_CR6_20_4"/>
      <w:bookmarkStart w:id="832" w:name="_Toc209590472"/>
      <w:bookmarkEnd w:id="831"/>
      <w:r w:rsidRPr="0051736F">
        <w:t>6.20.4</w:t>
      </w:r>
      <w:r w:rsidRPr="0051736F">
        <w:tab/>
        <w:t>Procedures</w:t>
      </w:r>
      <w:bookmarkEnd w:id="832"/>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8" type="#_x0000_t75" style="width:480pt;height:4in" o:ole="">
            <v:imagedata r:id="rId219" o:title=""/>
          </v:shape>
          <o:OLEObject Type="Embed" ProgID="Visio.Drawing.15" ShapeID="_x0000_i1128" DrawAspect="Content" ObjectID="_1820210877" r:id="rId220"/>
        </w:object>
      </w:r>
    </w:p>
    <w:p w14:paraId="4ACED335" w14:textId="17B0B420" w:rsidR="00EE5B92" w:rsidRPr="0051736F" w:rsidRDefault="00EE5B92" w:rsidP="00EE5B92">
      <w:pPr>
        <w:pStyle w:val="TF"/>
      </w:pPr>
      <w:bookmarkStart w:id="833" w:name="_CRFigure6_20_41"/>
      <w:r w:rsidRPr="0051736F">
        <w:t xml:space="preserve">Figure </w:t>
      </w:r>
      <w:bookmarkEnd w:id="833"/>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834" w:name="_CR6_21"/>
      <w:bookmarkStart w:id="835" w:name="_Toc209590473"/>
      <w:bookmarkEnd w:id="834"/>
      <w:r w:rsidRPr="0051736F">
        <w:lastRenderedPageBreak/>
        <w:t>6.21</w:t>
      </w:r>
      <w:r w:rsidRPr="0051736F">
        <w:tab/>
        <w:t>Movement Behaviour Analytics</w:t>
      </w:r>
      <w:bookmarkEnd w:id="835"/>
    </w:p>
    <w:p w14:paraId="45304B6D" w14:textId="77777777" w:rsidR="00622F1D" w:rsidRPr="0051736F" w:rsidRDefault="00622F1D" w:rsidP="00845430">
      <w:pPr>
        <w:pStyle w:val="Heading3"/>
      </w:pPr>
      <w:bookmarkStart w:id="836" w:name="_CR6_21_1"/>
      <w:bookmarkStart w:id="837" w:name="_Toc209590474"/>
      <w:bookmarkEnd w:id="836"/>
      <w:r w:rsidRPr="0051736F">
        <w:t>6.21.1</w:t>
      </w:r>
      <w:r w:rsidRPr="0051736F">
        <w:tab/>
        <w:t>General</w:t>
      </w:r>
      <w:bookmarkEnd w:id="837"/>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38" w:name="_CR6_21_2"/>
      <w:bookmarkStart w:id="839" w:name="_Toc209590475"/>
      <w:bookmarkEnd w:id="838"/>
      <w:r w:rsidRPr="0051736F">
        <w:t>6.21.2</w:t>
      </w:r>
      <w:r w:rsidRPr="0051736F">
        <w:tab/>
        <w:t>Input data</w:t>
      </w:r>
      <w:bookmarkEnd w:id="839"/>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40" w:name="_CRTable6_21_21"/>
      <w:r w:rsidRPr="0051736F">
        <w:lastRenderedPageBreak/>
        <w:t xml:space="preserve">Table </w:t>
      </w:r>
      <w:bookmarkEnd w:id="840"/>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841" w:name="_CR6_21_3"/>
      <w:bookmarkStart w:id="842" w:name="_Toc209590476"/>
      <w:bookmarkEnd w:id="841"/>
      <w:r w:rsidRPr="0051736F">
        <w:t>6.21.3</w:t>
      </w:r>
      <w:r w:rsidRPr="0051736F">
        <w:tab/>
        <w:t>Output analytics</w:t>
      </w:r>
      <w:bookmarkEnd w:id="842"/>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843" w:name="_CRTable6_21_31"/>
      <w:r w:rsidRPr="0051736F">
        <w:t xml:space="preserve">Table </w:t>
      </w:r>
      <w:bookmarkEnd w:id="843"/>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844" w:name="_CRTable6_21_32"/>
      <w:r w:rsidRPr="0051736F">
        <w:lastRenderedPageBreak/>
        <w:t xml:space="preserve">Table </w:t>
      </w:r>
      <w:bookmarkEnd w:id="844"/>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845" w:name="_CR6_21_4"/>
      <w:bookmarkStart w:id="846" w:name="_Toc209590477"/>
      <w:bookmarkEnd w:id="845"/>
      <w:r w:rsidRPr="0051736F">
        <w:t>6.21.4</w:t>
      </w:r>
      <w:r w:rsidRPr="0051736F">
        <w:tab/>
        <w:t>Procedures</w:t>
      </w:r>
      <w:bookmarkEnd w:id="846"/>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9" type="#_x0000_t75" alt="" style="width:395.25pt;height:281.25pt" o:ole="">
            <v:imagedata r:id="rId221" o:title=""/>
          </v:shape>
          <o:OLEObject Type="Embed" ProgID="Visio.Drawing.15" ShapeID="_x0000_i1129" DrawAspect="Content" ObjectID="_1820210878" r:id="rId222"/>
        </w:object>
      </w:r>
    </w:p>
    <w:p w14:paraId="492F33D9" w14:textId="4742C8B4" w:rsidR="00A62EF4" w:rsidRPr="0051736F" w:rsidRDefault="00A62EF4" w:rsidP="00A62EF4">
      <w:pPr>
        <w:pStyle w:val="TF"/>
      </w:pPr>
      <w:bookmarkStart w:id="847" w:name="_CRFigure6_21_41"/>
      <w:r w:rsidRPr="0051736F">
        <w:t xml:space="preserve">Figure </w:t>
      </w:r>
      <w:bookmarkEnd w:id="847"/>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848" w:name="_CR6_22"/>
      <w:bookmarkStart w:id="849" w:name="_Toc209590478"/>
      <w:bookmarkEnd w:id="848"/>
      <w:r w:rsidRPr="0051736F">
        <w:t>6.22</w:t>
      </w:r>
      <w:r w:rsidRPr="0051736F">
        <w:tab/>
        <w:t>Signalling Storm Analytics</w:t>
      </w:r>
      <w:bookmarkEnd w:id="849"/>
    </w:p>
    <w:p w14:paraId="359E8B20" w14:textId="77777777" w:rsidR="0024775F" w:rsidRPr="0051736F" w:rsidRDefault="0024775F" w:rsidP="00493B24">
      <w:pPr>
        <w:pStyle w:val="Heading3"/>
      </w:pPr>
      <w:bookmarkStart w:id="850" w:name="_CR6_22_1"/>
      <w:bookmarkStart w:id="851" w:name="_Toc209590479"/>
      <w:bookmarkEnd w:id="850"/>
      <w:r w:rsidRPr="0051736F">
        <w:t>6.22.1</w:t>
      </w:r>
      <w:r w:rsidRPr="0051736F">
        <w:tab/>
        <w:t>General</w:t>
      </w:r>
      <w:bookmarkEnd w:id="851"/>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88410BA"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2994FD9C" w:rsidR="0024775F" w:rsidRPr="0051736F" w:rsidRDefault="0024775F" w:rsidP="0024775F">
      <w:pPr>
        <w:pStyle w:val="B2"/>
      </w:pPr>
      <w:r w:rsidRPr="0051736F">
        <w:t>-</w:t>
      </w:r>
      <w:r w:rsidRPr="0051736F">
        <w:tab/>
        <w:t>NF ID List: instance IDs or NF Set IDs</w:t>
      </w:r>
      <w:r w:rsidR="00460858" w:rsidRPr="0051736F">
        <w:t xml:space="preserve"> may cause signalling storm to the target NF</w:t>
      </w:r>
      <w:r w:rsidRPr="0051736F">
        <w:t>;</w:t>
      </w:r>
    </w:p>
    <w:p w14:paraId="0D2F531A" w14:textId="4318F391" w:rsidR="00460858" w:rsidRPr="0051736F" w:rsidRDefault="00460858" w:rsidP="0024775F">
      <w:pPr>
        <w:pStyle w:val="B2"/>
      </w:pPr>
      <w:r w:rsidRPr="0051736F">
        <w:lastRenderedPageBreak/>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0186030A" w:rsidR="0024775F" w:rsidRPr="0051736F" w:rsidRDefault="0024775F" w:rsidP="0024775F">
      <w:pPr>
        <w:pStyle w:val="B2"/>
      </w:pPr>
      <w:r w:rsidRPr="0051736F">
        <w:t>-</w:t>
      </w:r>
      <w:r w:rsidRPr="0051736F">
        <w:tab/>
        <w:t>Area of Interest (AoI) and/or S-NSSAI which restricts the scope of signalling storm analytics to the specific area and/or slice.</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852" w:name="_CR6_22_2"/>
      <w:bookmarkStart w:id="853" w:name="_Toc209590480"/>
      <w:bookmarkEnd w:id="852"/>
      <w:r w:rsidRPr="0051736F">
        <w:t>6.22.2</w:t>
      </w:r>
      <w:r w:rsidRPr="0051736F">
        <w:tab/>
        <w:t>Input data</w:t>
      </w:r>
      <w:bookmarkEnd w:id="853"/>
    </w:p>
    <w:p w14:paraId="06D333CF" w14:textId="43D4A7BF"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827A68" w:rsidRPr="0051736F">
        <w:t xml:space="preserve"> and 6.22.2-7</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854" w:name="_CRTable6_22_21"/>
      <w:r w:rsidRPr="0051736F">
        <w:lastRenderedPageBreak/>
        <w:t xml:space="preserve">Table </w:t>
      </w:r>
      <w:bookmarkEnd w:id="854"/>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lastRenderedPageBreak/>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24775F" w:rsidRPr="0051736F" w14:paraId="03A6C153" w14:textId="77777777" w:rsidTr="00493B24">
        <w:trPr>
          <w:cantSplit/>
          <w:jc w:val="center"/>
        </w:trPr>
        <w:tc>
          <w:tcPr>
            <w:tcW w:w="2547" w:type="dxa"/>
          </w:tcPr>
          <w:p w14:paraId="0657153B" w14:textId="0E6DC7A1" w:rsidR="0024775F" w:rsidRPr="0051736F" w:rsidRDefault="0024775F" w:rsidP="00493B24">
            <w:pPr>
              <w:pStyle w:val="TAL"/>
            </w:pPr>
            <w:r w:rsidRPr="0051736F">
              <w:t>Signalling feature data</w:t>
            </w:r>
          </w:p>
        </w:tc>
        <w:tc>
          <w:tcPr>
            <w:tcW w:w="1276" w:type="dxa"/>
          </w:tcPr>
          <w:p w14:paraId="55D6331A" w14:textId="77777777" w:rsidR="0024775F" w:rsidRPr="0051736F" w:rsidRDefault="0024775F" w:rsidP="00493B24">
            <w:pPr>
              <w:pStyle w:val="TAC"/>
            </w:pPr>
          </w:p>
        </w:tc>
        <w:tc>
          <w:tcPr>
            <w:tcW w:w="5388" w:type="dxa"/>
          </w:tcPr>
          <w:p w14:paraId="15734EE7" w14:textId="39B5C1AC" w:rsidR="0024775F" w:rsidRPr="0051736F" w:rsidRDefault="0024775F" w:rsidP="00493B24">
            <w:pPr>
              <w:pStyle w:val="TAL"/>
            </w:pPr>
            <w:r w:rsidRPr="0051736F">
              <w:t>NF procedures containing signalling exchange information related to a particular UE or session from the Connection, Registration, Mobility and Session Managements procedures (NOTE 1).</w:t>
            </w:r>
          </w:p>
        </w:tc>
      </w:tr>
      <w:tr w:rsidR="0024775F" w:rsidRPr="0051736F" w14:paraId="25A7237C" w14:textId="77777777" w:rsidTr="0024775F">
        <w:trPr>
          <w:cantSplit/>
          <w:jc w:val="center"/>
        </w:trPr>
        <w:tc>
          <w:tcPr>
            <w:tcW w:w="2547" w:type="dxa"/>
          </w:tcPr>
          <w:p w14:paraId="51CA6075" w14:textId="41007134" w:rsidR="0024775F" w:rsidRPr="0051736F" w:rsidRDefault="0024775F" w:rsidP="0024775F">
            <w:pPr>
              <w:pStyle w:val="TAL"/>
            </w:pPr>
            <w:r w:rsidRPr="0051736F">
              <w:t>&gt; Request type and number from UE/RAN (0..max)</w:t>
            </w:r>
          </w:p>
        </w:tc>
        <w:tc>
          <w:tcPr>
            <w:tcW w:w="1276" w:type="dxa"/>
          </w:tcPr>
          <w:p w14:paraId="5BE34F28" w14:textId="1F266F38" w:rsidR="0024775F" w:rsidRPr="0051736F" w:rsidRDefault="0024775F" w:rsidP="0024775F">
            <w:pPr>
              <w:pStyle w:val="TAC"/>
            </w:pPr>
            <w:r w:rsidRPr="0051736F">
              <w:t>AMF</w:t>
            </w:r>
          </w:p>
        </w:tc>
        <w:tc>
          <w:tcPr>
            <w:tcW w:w="5388" w:type="dxa"/>
          </w:tcPr>
          <w:p w14:paraId="3A6090FE" w14:textId="7F17FC84" w:rsidR="0024775F" w:rsidRPr="0051736F" w:rsidRDefault="0024775F" w:rsidP="0024775F">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6F69FD" w:rsidRPr="0051736F" w14:paraId="2A844FB9" w14:textId="77777777" w:rsidTr="0024775F">
        <w:trPr>
          <w:cantSplit/>
          <w:jc w:val="center"/>
        </w:trPr>
        <w:tc>
          <w:tcPr>
            <w:tcW w:w="2547" w:type="dxa"/>
          </w:tcPr>
          <w:p w14:paraId="3C233532" w14:textId="19C2A863" w:rsidR="006F69FD" w:rsidRPr="0051736F" w:rsidRDefault="006F69FD" w:rsidP="006F69FD">
            <w:pPr>
              <w:pStyle w:val="TAL"/>
            </w:pPr>
            <w:r w:rsidRPr="0051736F">
              <w:t>&gt;&gt; Time duration from receiving request from UE/RAN to response to UE/RAN</w:t>
            </w:r>
          </w:p>
        </w:tc>
        <w:tc>
          <w:tcPr>
            <w:tcW w:w="1276" w:type="dxa"/>
          </w:tcPr>
          <w:p w14:paraId="2DBC9BB4" w14:textId="315B217E" w:rsidR="006F69FD" w:rsidRPr="0051736F" w:rsidRDefault="006F69FD" w:rsidP="006F69FD">
            <w:pPr>
              <w:pStyle w:val="TAC"/>
            </w:pPr>
            <w:r w:rsidRPr="0051736F">
              <w:t>AMF</w:t>
            </w:r>
          </w:p>
        </w:tc>
        <w:tc>
          <w:tcPr>
            <w:tcW w:w="5388" w:type="dxa"/>
          </w:tcPr>
          <w:p w14:paraId="37AE0861" w14:textId="07B27111" w:rsidR="006F69FD" w:rsidRPr="0051736F" w:rsidRDefault="006F69FD" w:rsidP="006F69FD">
            <w:pPr>
              <w:pStyle w:val="TAL"/>
            </w:pPr>
            <w:r w:rsidRPr="0051736F">
              <w:t>Time duration between the request from UE/RAN and response to UE/RAN.</w:t>
            </w:r>
          </w:p>
        </w:tc>
      </w:tr>
      <w:tr w:rsidR="006F69FD" w:rsidRPr="0051736F" w14:paraId="31983BBB" w14:textId="77777777" w:rsidTr="0024775F">
        <w:trPr>
          <w:cantSplit/>
          <w:jc w:val="center"/>
        </w:trPr>
        <w:tc>
          <w:tcPr>
            <w:tcW w:w="2547" w:type="dxa"/>
          </w:tcPr>
          <w:p w14:paraId="0195F001" w14:textId="40C522AE" w:rsidR="006F69FD" w:rsidRPr="0051736F" w:rsidRDefault="006F69FD" w:rsidP="006F69FD">
            <w:pPr>
              <w:pStyle w:val="TAL"/>
            </w:pPr>
            <w:r w:rsidRPr="0051736F">
              <w:t>&gt;&gt; Number of successful responses of UE/RAN</w:t>
            </w:r>
          </w:p>
        </w:tc>
        <w:tc>
          <w:tcPr>
            <w:tcW w:w="1276" w:type="dxa"/>
          </w:tcPr>
          <w:p w14:paraId="702515D3" w14:textId="39684E63" w:rsidR="006F69FD" w:rsidRPr="0051736F" w:rsidRDefault="006F69FD" w:rsidP="006F69FD">
            <w:pPr>
              <w:pStyle w:val="TAC"/>
            </w:pPr>
            <w:r w:rsidRPr="0051736F">
              <w:t>AMF</w:t>
            </w:r>
          </w:p>
        </w:tc>
        <w:tc>
          <w:tcPr>
            <w:tcW w:w="5388" w:type="dxa"/>
          </w:tcPr>
          <w:p w14:paraId="59C33A16" w14:textId="4C428DE4" w:rsidR="006F69FD" w:rsidRPr="0051736F" w:rsidRDefault="006F69FD" w:rsidP="006F69FD">
            <w:pPr>
              <w:pStyle w:val="TAL"/>
            </w:pPr>
            <w:r w:rsidRPr="0051736F">
              <w:t>Number of successful responses associated to their initial requests, such as Registration Response, etc.</w:t>
            </w:r>
          </w:p>
        </w:tc>
      </w:tr>
      <w:tr w:rsidR="006F69FD" w:rsidRPr="0051736F" w14:paraId="50FF1D0F" w14:textId="77777777" w:rsidTr="0024775F">
        <w:trPr>
          <w:cantSplit/>
          <w:jc w:val="center"/>
        </w:trPr>
        <w:tc>
          <w:tcPr>
            <w:tcW w:w="2547" w:type="dxa"/>
          </w:tcPr>
          <w:p w14:paraId="1F59149F" w14:textId="4FE4F2F7" w:rsidR="006F69FD" w:rsidRPr="0051736F" w:rsidRDefault="006F69FD" w:rsidP="006F69FD">
            <w:pPr>
              <w:pStyle w:val="TAL"/>
            </w:pPr>
            <w:r w:rsidRPr="0051736F">
              <w:t>&gt;&gt; Number of failed responses of UE/RAN</w:t>
            </w:r>
          </w:p>
        </w:tc>
        <w:tc>
          <w:tcPr>
            <w:tcW w:w="1276" w:type="dxa"/>
          </w:tcPr>
          <w:p w14:paraId="3778E0F8" w14:textId="3914A5F4" w:rsidR="006F69FD" w:rsidRPr="0051736F" w:rsidRDefault="006F69FD" w:rsidP="006F69FD">
            <w:pPr>
              <w:pStyle w:val="TAC"/>
            </w:pPr>
            <w:r w:rsidRPr="0051736F">
              <w:t>AMF</w:t>
            </w:r>
          </w:p>
        </w:tc>
        <w:tc>
          <w:tcPr>
            <w:tcW w:w="5388" w:type="dxa"/>
          </w:tcPr>
          <w:p w14:paraId="335B4F54" w14:textId="5E82521E" w:rsidR="006F69FD" w:rsidRPr="0051736F" w:rsidRDefault="006F69FD" w:rsidP="006F69FD">
            <w:pPr>
              <w:pStyle w:val="TAL"/>
            </w:pPr>
            <w:r w:rsidRPr="0051736F">
              <w:t>Number of failed responses associated to their initial requests, such as Registration Reject, Service Reject, etc.</w:t>
            </w:r>
          </w:p>
        </w:tc>
      </w:tr>
      <w:tr w:rsidR="006F69FD" w:rsidRPr="0051736F" w14:paraId="1B4D5FE1" w14:textId="77777777" w:rsidTr="0024775F">
        <w:trPr>
          <w:cantSplit/>
          <w:jc w:val="center"/>
        </w:trPr>
        <w:tc>
          <w:tcPr>
            <w:tcW w:w="2547" w:type="dxa"/>
          </w:tcPr>
          <w:p w14:paraId="11D25F4B" w14:textId="5506370E" w:rsidR="006F69FD" w:rsidRPr="0051736F" w:rsidRDefault="006F69FD" w:rsidP="006F69FD">
            <w:pPr>
              <w:pStyle w:val="TAL"/>
            </w:pPr>
            <w:r w:rsidRPr="0051736F">
              <w:t>&gt;&gt; Reason of failed responses of UE/RAN</w:t>
            </w:r>
          </w:p>
        </w:tc>
        <w:tc>
          <w:tcPr>
            <w:tcW w:w="1276" w:type="dxa"/>
          </w:tcPr>
          <w:p w14:paraId="4E9E7286" w14:textId="682F4CF1" w:rsidR="006F69FD" w:rsidRPr="0051736F" w:rsidRDefault="006F69FD" w:rsidP="006F69FD">
            <w:pPr>
              <w:pStyle w:val="TAC"/>
            </w:pPr>
            <w:r w:rsidRPr="0051736F">
              <w:t>AMF</w:t>
            </w:r>
          </w:p>
        </w:tc>
        <w:tc>
          <w:tcPr>
            <w:tcW w:w="5388" w:type="dxa"/>
          </w:tcPr>
          <w:p w14:paraId="2F9C53F3" w14:textId="49087C75" w:rsidR="006F69FD" w:rsidRPr="0051736F" w:rsidRDefault="006F69FD" w:rsidP="006F69FD">
            <w:pPr>
              <w:pStyle w:val="TAL"/>
            </w:pPr>
            <w:r w:rsidRPr="0051736F">
              <w:t>Reasons of failed responses associated to their initial requests, e.g. reject, no-response, etc.</w:t>
            </w:r>
          </w:p>
        </w:tc>
      </w:tr>
      <w:tr w:rsidR="006F69FD" w:rsidRPr="0051736F" w14:paraId="2E7182BC" w14:textId="77777777" w:rsidTr="0024775F">
        <w:trPr>
          <w:cantSplit/>
          <w:jc w:val="center"/>
        </w:trPr>
        <w:tc>
          <w:tcPr>
            <w:tcW w:w="2547" w:type="dxa"/>
          </w:tcPr>
          <w:p w14:paraId="46CA50A3" w14:textId="62F11264" w:rsidR="006F69FD" w:rsidRPr="0051736F" w:rsidRDefault="006F69FD" w:rsidP="006F69FD">
            <w:pPr>
              <w:pStyle w:val="TAL"/>
            </w:pPr>
            <w:r w:rsidRPr="0051736F">
              <w:t>&gt;&gt; A posterior Request type of UE/RAN (0..max)</w:t>
            </w:r>
          </w:p>
        </w:tc>
        <w:tc>
          <w:tcPr>
            <w:tcW w:w="1276" w:type="dxa"/>
          </w:tcPr>
          <w:p w14:paraId="5A844811" w14:textId="4C34BB65" w:rsidR="006F69FD" w:rsidRPr="0051736F" w:rsidRDefault="006F69FD" w:rsidP="006F69FD">
            <w:pPr>
              <w:pStyle w:val="TAC"/>
            </w:pPr>
            <w:r w:rsidRPr="0051736F">
              <w:t>AMF</w:t>
            </w:r>
          </w:p>
        </w:tc>
        <w:tc>
          <w:tcPr>
            <w:tcW w:w="5388" w:type="dxa"/>
          </w:tcPr>
          <w:p w14:paraId="1FCD9FA0" w14:textId="50342C64" w:rsidR="006F69FD" w:rsidRPr="0051736F" w:rsidRDefault="006F69FD" w:rsidP="006F69FD">
            <w:pPr>
              <w:pStyle w:val="TAL"/>
            </w:pPr>
            <w:r w:rsidRPr="0051736F">
              <w:t>A posterior Request types triggered from UE/RAN, for NF Service request, or request to UE/RAN (NOTE </w:t>
            </w:r>
            <w:r w:rsidR="00827A68" w:rsidRPr="0051736F">
              <w:t>3</w:t>
            </w:r>
            <w:r w:rsidRPr="0051736F">
              <w:t>).</w:t>
            </w:r>
          </w:p>
        </w:tc>
      </w:tr>
      <w:tr w:rsidR="006F69FD" w:rsidRPr="0051736F" w14:paraId="21B57087" w14:textId="77777777" w:rsidTr="0024775F">
        <w:trPr>
          <w:cantSplit/>
          <w:jc w:val="center"/>
        </w:trPr>
        <w:tc>
          <w:tcPr>
            <w:tcW w:w="2547" w:type="dxa"/>
          </w:tcPr>
          <w:p w14:paraId="1B205A49" w14:textId="091BA955" w:rsidR="006F69FD" w:rsidRPr="0051736F" w:rsidRDefault="006F69FD" w:rsidP="006F69FD">
            <w:pPr>
              <w:pStyle w:val="TAL"/>
            </w:pPr>
            <w:r w:rsidRPr="0051736F">
              <w:t>&gt; Request type and number from NF (0..max)</w:t>
            </w:r>
          </w:p>
        </w:tc>
        <w:tc>
          <w:tcPr>
            <w:tcW w:w="1276" w:type="dxa"/>
          </w:tcPr>
          <w:p w14:paraId="433471DF" w14:textId="4B7198E4" w:rsidR="006F69FD" w:rsidRPr="0051736F" w:rsidRDefault="006F69FD" w:rsidP="006F69FD">
            <w:pPr>
              <w:pStyle w:val="TAC"/>
            </w:pPr>
            <w:r w:rsidRPr="0051736F">
              <w:t>NF</w:t>
            </w:r>
          </w:p>
        </w:tc>
        <w:tc>
          <w:tcPr>
            <w:tcW w:w="5388" w:type="dxa"/>
          </w:tcPr>
          <w:p w14:paraId="4E0144B3" w14:textId="7C97E8A4" w:rsidR="006F69FD" w:rsidRPr="0051736F" w:rsidRDefault="006F69FD" w:rsidP="006F69FD">
            <w:pPr>
              <w:pStyle w:val="TAL"/>
            </w:pPr>
            <w:r w:rsidRPr="0051736F">
              <w:t>Request type</w:t>
            </w:r>
            <w:r w:rsidR="00827A68" w:rsidRPr="0051736F">
              <w:t xml:space="preserve"> (i.e. identification of NF service instance)</w:t>
            </w:r>
            <w:r w:rsidRPr="0051736F">
              <w:t xml:space="preserve"> received from NF, e.g. Namf_N1N2Trans, Namf_comm, etc., as well as the number of requests received from NF (NOTE 2) (NOTE 3).</w:t>
            </w:r>
          </w:p>
        </w:tc>
      </w:tr>
      <w:tr w:rsidR="006F69FD" w:rsidRPr="0051736F" w14:paraId="02797CAE" w14:textId="77777777" w:rsidTr="0024775F">
        <w:trPr>
          <w:cantSplit/>
          <w:jc w:val="center"/>
        </w:trPr>
        <w:tc>
          <w:tcPr>
            <w:tcW w:w="2547" w:type="dxa"/>
          </w:tcPr>
          <w:p w14:paraId="689350DC" w14:textId="7C3AAB15" w:rsidR="006F69FD" w:rsidRPr="0051736F" w:rsidRDefault="006F69FD" w:rsidP="006F69FD">
            <w:pPr>
              <w:pStyle w:val="TAL"/>
            </w:pPr>
            <w:r w:rsidRPr="0051736F">
              <w:t xml:space="preserve">&gt;&gt; Time duration from </w:t>
            </w:r>
            <w:r w:rsidR="00827A68" w:rsidRPr="0051736F">
              <w:t xml:space="preserve">sending a </w:t>
            </w:r>
            <w:r w:rsidRPr="0051736F">
              <w:t xml:space="preserve">request </w:t>
            </w:r>
            <w:r w:rsidR="00827A68" w:rsidRPr="0051736F">
              <w:t xml:space="preserve">to receiving </w:t>
            </w:r>
            <w:r w:rsidRPr="0051736F">
              <w:t xml:space="preserve">NF to response </w:t>
            </w:r>
            <w:r w:rsidR="00827A68" w:rsidRPr="0051736F">
              <w:t xml:space="preserve">from the </w:t>
            </w:r>
            <w:r w:rsidRPr="0051736F">
              <w:t>NF</w:t>
            </w:r>
          </w:p>
        </w:tc>
        <w:tc>
          <w:tcPr>
            <w:tcW w:w="1276" w:type="dxa"/>
          </w:tcPr>
          <w:p w14:paraId="7691F743" w14:textId="7B90488A" w:rsidR="006F69FD" w:rsidRPr="0051736F" w:rsidRDefault="006F69FD" w:rsidP="006F69FD">
            <w:pPr>
              <w:pStyle w:val="TAC"/>
            </w:pPr>
            <w:r w:rsidRPr="0051736F">
              <w:t>NF</w:t>
            </w:r>
          </w:p>
        </w:tc>
        <w:tc>
          <w:tcPr>
            <w:tcW w:w="5388" w:type="dxa"/>
          </w:tcPr>
          <w:p w14:paraId="58C7C265" w14:textId="1A05EC44" w:rsidR="006F69FD" w:rsidRPr="0051736F" w:rsidRDefault="006F69FD" w:rsidP="006F69FD">
            <w:pPr>
              <w:pStyle w:val="TAL"/>
            </w:pPr>
            <w:r w:rsidRPr="0051736F">
              <w:t>Time duration between the request from</w:t>
            </w:r>
            <w:r w:rsidR="00827A68" w:rsidRPr="0051736F">
              <w:t xml:space="preserve"> an</w:t>
            </w:r>
            <w:r w:rsidRPr="0051736F">
              <w:t xml:space="preserve"> NF and response to</w:t>
            </w:r>
            <w:r w:rsidR="00827A68" w:rsidRPr="0051736F">
              <w:t xml:space="preserve"> the</w:t>
            </w:r>
            <w:r w:rsidRPr="0051736F">
              <w:t xml:space="preserve"> NF.</w:t>
            </w:r>
          </w:p>
        </w:tc>
      </w:tr>
      <w:tr w:rsidR="006F69FD" w:rsidRPr="0051736F" w14:paraId="37BD89F5" w14:textId="77777777" w:rsidTr="0024775F">
        <w:trPr>
          <w:cantSplit/>
          <w:jc w:val="center"/>
        </w:trPr>
        <w:tc>
          <w:tcPr>
            <w:tcW w:w="2547" w:type="dxa"/>
          </w:tcPr>
          <w:p w14:paraId="3E96F9AC" w14:textId="71C24727" w:rsidR="006F69FD" w:rsidRPr="0051736F" w:rsidRDefault="006F69FD" w:rsidP="006F69FD">
            <w:pPr>
              <w:pStyle w:val="TAL"/>
            </w:pPr>
            <w:r w:rsidRPr="0051736F">
              <w:t xml:space="preserve">&gt;&gt; Number of successful responses </w:t>
            </w:r>
            <w:r w:rsidR="00827A68" w:rsidRPr="0051736F">
              <w:t xml:space="preserve">from </w:t>
            </w:r>
            <w:r w:rsidRPr="0051736F">
              <w:t>NF</w:t>
            </w:r>
          </w:p>
        </w:tc>
        <w:tc>
          <w:tcPr>
            <w:tcW w:w="1276" w:type="dxa"/>
          </w:tcPr>
          <w:p w14:paraId="40F50391" w14:textId="5B01B715" w:rsidR="006F69FD" w:rsidRPr="0051736F" w:rsidRDefault="006F69FD" w:rsidP="006F69FD">
            <w:pPr>
              <w:pStyle w:val="TAC"/>
            </w:pPr>
            <w:r w:rsidRPr="0051736F">
              <w:t>NF</w:t>
            </w:r>
          </w:p>
        </w:tc>
        <w:tc>
          <w:tcPr>
            <w:tcW w:w="5388" w:type="dxa"/>
          </w:tcPr>
          <w:p w14:paraId="1296A17A" w14:textId="2C0CBDA4" w:rsidR="006F69FD" w:rsidRPr="0051736F" w:rsidRDefault="006F69FD" w:rsidP="006F69FD">
            <w:pPr>
              <w:pStyle w:val="TAL"/>
            </w:pPr>
            <w:r w:rsidRPr="0051736F">
              <w:t>Number of successful responses associated to their initial requests (NOTE 2).</w:t>
            </w:r>
          </w:p>
        </w:tc>
      </w:tr>
      <w:tr w:rsidR="006F69FD" w:rsidRPr="0051736F" w14:paraId="476B0735" w14:textId="77777777" w:rsidTr="0024775F">
        <w:trPr>
          <w:cantSplit/>
          <w:jc w:val="center"/>
        </w:trPr>
        <w:tc>
          <w:tcPr>
            <w:tcW w:w="2547" w:type="dxa"/>
          </w:tcPr>
          <w:p w14:paraId="6CCCB28C" w14:textId="45308D31" w:rsidR="006F69FD" w:rsidRPr="0051736F" w:rsidRDefault="006F69FD" w:rsidP="006F69FD">
            <w:pPr>
              <w:pStyle w:val="TAL"/>
            </w:pPr>
            <w:r w:rsidRPr="0051736F">
              <w:t xml:space="preserve">&gt;&gt; Number of failed responses </w:t>
            </w:r>
            <w:r w:rsidR="00827A68" w:rsidRPr="0051736F">
              <w:t xml:space="preserve">from </w:t>
            </w:r>
            <w:r w:rsidRPr="0051736F">
              <w:t>NF</w:t>
            </w:r>
          </w:p>
        </w:tc>
        <w:tc>
          <w:tcPr>
            <w:tcW w:w="1276" w:type="dxa"/>
          </w:tcPr>
          <w:p w14:paraId="03EA9C39" w14:textId="6BD98B79" w:rsidR="006F69FD" w:rsidRPr="0051736F" w:rsidRDefault="006F69FD" w:rsidP="006F69FD">
            <w:pPr>
              <w:pStyle w:val="TAC"/>
            </w:pPr>
            <w:r w:rsidRPr="0051736F">
              <w:t>NF</w:t>
            </w:r>
          </w:p>
        </w:tc>
        <w:tc>
          <w:tcPr>
            <w:tcW w:w="5388" w:type="dxa"/>
          </w:tcPr>
          <w:p w14:paraId="5A77F7D2" w14:textId="749ADA9D" w:rsidR="006F69FD" w:rsidRPr="0051736F" w:rsidRDefault="006F69FD" w:rsidP="006F69FD">
            <w:pPr>
              <w:pStyle w:val="TAL"/>
            </w:pPr>
            <w:r w:rsidRPr="0051736F">
              <w:t>Number of failed responses associated to their initial requests (NOTE 2).</w:t>
            </w:r>
          </w:p>
        </w:tc>
      </w:tr>
      <w:tr w:rsidR="006F69FD" w:rsidRPr="0051736F" w14:paraId="3F7D1B2D" w14:textId="77777777" w:rsidTr="0024775F">
        <w:trPr>
          <w:cantSplit/>
          <w:jc w:val="center"/>
        </w:trPr>
        <w:tc>
          <w:tcPr>
            <w:tcW w:w="2547" w:type="dxa"/>
          </w:tcPr>
          <w:p w14:paraId="77EEF266" w14:textId="72A56B89" w:rsidR="006F69FD" w:rsidRPr="0051736F" w:rsidRDefault="006F69FD" w:rsidP="006F69FD">
            <w:pPr>
              <w:pStyle w:val="TAL"/>
            </w:pPr>
            <w:r w:rsidRPr="0051736F">
              <w:t xml:space="preserve">&gt;&gt; Reason of failed responses </w:t>
            </w:r>
            <w:r w:rsidR="00827A68" w:rsidRPr="0051736F">
              <w:t xml:space="preserve">from </w:t>
            </w:r>
            <w:r w:rsidRPr="0051736F">
              <w:t>NF</w:t>
            </w:r>
          </w:p>
        </w:tc>
        <w:tc>
          <w:tcPr>
            <w:tcW w:w="1276" w:type="dxa"/>
          </w:tcPr>
          <w:p w14:paraId="24D6197C" w14:textId="14DF83F8" w:rsidR="006F69FD" w:rsidRPr="0051736F" w:rsidRDefault="006F69FD" w:rsidP="006F69FD">
            <w:pPr>
              <w:pStyle w:val="TAC"/>
            </w:pPr>
            <w:r w:rsidRPr="0051736F">
              <w:t>NF</w:t>
            </w:r>
          </w:p>
        </w:tc>
        <w:tc>
          <w:tcPr>
            <w:tcW w:w="5388" w:type="dxa"/>
          </w:tcPr>
          <w:p w14:paraId="449C6936" w14:textId="6A60DBA6" w:rsidR="006F69FD" w:rsidRPr="0051736F" w:rsidRDefault="006F69FD" w:rsidP="006F69FD">
            <w:pPr>
              <w:pStyle w:val="TAL"/>
            </w:pPr>
            <w:r w:rsidRPr="0051736F">
              <w:t>Reasons of failed responses associated to their initial requests, e.g. reject, no-response, etc.</w:t>
            </w:r>
          </w:p>
        </w:tc>
      </w:tr>
      <w:tr w:rsidR="006F69FD" w:rsidRPr="0051736F" w14:paraId="0405CF55" w14:textId="77777777" w:rsidTr="0024775F">
        <w:trPr>
          <w:cantSplit/>
          <w:jc w:val="center"/>
        </w:trPr>
        <w:tc>
          <w:tcPr>
            <w:tcW w:w="2547" w:type="dxa"/>
          </w:tcPr>
          <w:p w14:paraId="5B390D6D" w14:textId="78B5FEA0" w:rsidR="006F69FD" w:rsidRPr="0051736F" w:rsidRDefault="006F69FD" w:rsidP="006F69FD">
            <w:pPr>
              <w:pStyle w:val="TAL"/>
            </w:pPr>
            <w:r w:rsidRPr="0051736F">
              <w:t>&gt;&gt; Number of redundant signalling of NF</w:t>
            </w:r>
          </w:p>
        </w:tc>
        <w:tc>
          <w:tcPr>
            <w:tcW w:w="1276" w:type="dxa"/>
          </w:tcPr>
          <w:p w14:paraId="36C5079C" w14:textId="6D81E596" w:rsidR="006F69FD" w:rsidRPr="0051736F" w:rsidRDefault="006F69FD" w:rsidP="006F69FD">
            <w:pPr>
              <w:pStyle w:val="TAC"/>
            </w:pPr>
            <w:r w:rsidRPr="0051736F">
              <w:t>NF</w:t>
            </w:r>
          </w:p>
        </w:tc>
        <w:tc>
          <w:tcPr>
            <w:tcW w:w="5388" w:type="dxa"/>
          </w:tcPr>
          <w:p w14:paraId="3FC1AC8F" w14:textId="0331B7FC" w:rsidR="006F69FD" w:rsidRPr="0051736F" w:rsidRDefault="006F69FD" w:rsidP="006F69FD">
            <w:pPr>
              <w:pStyle w:val="TAL"/>
            </w:pPr>
            <w:r w:rsidRPr="0051736F">
              <w:t>Number of received redundant signalling. The redundant signalling means the signalling which is transmitted multiple times (NOTE 2) (NOTE 3).</w:t>
            </w:r>
          </w:p>
        </w:tc>
      </w:tr>
      <w:tr w:rsidR="006F69FD" w:rsidRPr="0051736F" w14:paraId="1C76D21E" w14:textId="77777777" w:rsidTr="0024775F">
        <w:trPr>
          <w:cantSplit/>
          <w:jc w:val="center"/>
        </w:trPr>
        <w:tc>
          <w:tcPr>
            <w:tcW w:w="2547" w:type="dxa"/>
          </w:tcPr>
          <w:p w14:paraId="3EF969F8" w14:textId="60C3C6AB" w:rsidR="006F69FD" w:rsidRPr="0051736F" w:rsidRDefault="006F69FD" w:rsidP="006F69FD">
            <w:pPr>
              <w:pStyle w:val="TAL"/>
            </w:pPr>
            <w:r w:rsidRPr="0051736F">
              <w:t>&gt;&gt; A posterior Request type of NF (0..max)</w:t>
            </w:r>
          </w:p>
        </w:tc>
        <w:tc>
          <w:tcPr>
            <w:tcW w:w="1276" w:type="dxa"/>
          </w:tcPr>
          <w:p w14:paraId="01631C33" w14:textId="35C453AC" w:rsidR="006F69FD" w:rsidRPr="0051736F" w:rsidRDefault="006F69FD" w:rsidP="006F69FD">
            <w:pPr>
              <w:pStyle w:val="TAC"/>
            </w:pPr>
            <w:r w:rsidRPr="0051736F">
              <w:t>NF</w:t>
            </w:r>
          </w:p>
        </w:tc>
        <w:tc>
          <w:tcPr>
            <w:tcW w:w="5388" w:type="dxa"/>
          </w:tcPr>
          <w:p w14:paraId="523D807B" w14:textId="4F1B65B3" w:rsidR="006F69FD" w:rsidRPr="0051736F" w:rsidRDefault="006F69FD" w:rsidP="006F69FD">
            <w:pPr>
              <w:pStyle w:val="TAL"/>
            </w:pPr>
            <w:r w:rsidRPr="0051736F">
              <w:t>A posterior Request types triggered from NF, for NF Service request (NOTE 3) (NOTE </w:t>
            </w:r>
            <w:r w:rsidR="00EE38CE" w:rsidRPr="0051736F">
              <w:t>4</w:t>
            </w:r>
            <w:r w:rsidRPr="0051736F">
              <w:t>).</w:t>
            </w:r>
          </w:p>
        </w:tc>
      </w:tr>
      <w:tr w:rsidR="006F69FD" w:rsidRPr="0051736F" w14:paraId="72FDFE0A" w14:textId="77777777" w:rsidTr="0024775F">
        <w:trPr>
          <w:cantSplit/>
          <w:jc w:val="center"/>
        </w:trPr>
        <w:tc>
          <w:tcPr>
            <w:tcW w:w="2547" w:type="dxa"/>
          </w:tcPr>
          <w:p w14:paraId="229133E8" w14:textId="685D1DD5" w:rsidR="006F69FD" w:rsidRPr="0051736F" w:rsidRDefault="006F69FD" w:rsidP="006F69FD">
            <w:pPr>
              <w:pStyle w:val="TAL"/>
            </w:pPr>
            <w:r w:rsidRPr="0051736F">
              <w:t>&gt; Public Warning information</w:t>
            </w:r>
          </w:p>
        </w:tc>
        <w:tc>
          <w:tcPr>
            <w:tcW w:w="1276" w:type="dxa"/>
          </w:tcPr>
          <w:p w14:paraId="37810667" w14:textId="0CE0A5EC" w:rsidR="006F69FD" w:rsidRPr="0051736F" w:rsidRDefault="006F69FD" w:rsidP="006F69FD">
            <w:pPr>
              <w:pStyle w:val="TAC"/>
            </w:pPr>
            <w:r w:rsidRPr="0051736F">
              <w:t>AMF</w:t>
            </w:r>
          </w:p>
        </w:tc>
        <w:tc>
          <w:tcPr>
            <w:tcW w:w="5388" w:type="dxa"/>
          </w:tcPr>
          <w:p w14:paraId="6BDF5CF4" w14:textId="0679C288" w:rsidR="006F69FD" w:rsidRPr="0051736F" w:rsidRDefault="006F69FD" w:rsidP="006F69FD">
            <w:pPr>
              <w:pStyle w:val="TAL"/>
            </w:pPr>
            <w:r w:rsidRPr="0051736F">
              <w:t>Public Warning information as defined in the TS 23.041 [52], such as WRITE-REPLACE WARNING REQUEST, etc.</w:t>
            </w:r>
          </w:p>
        </w:tc>
      </w:tr>
      <w:tr w:rsidR="006F69FD" w:rsidRPr="0051736F" w14:paraId="5AA2D0FA" w14:textId="77777777" w:rsidTr="0024775F">
        <w:trPr>
          <w:cantSplit/>
          <w:jc w:val="center"/>
        </w:trPr>
        <w:tc>
          <w:tcPr>
            <w:tcW w:w="2547" w:type="dxa"/>
          </w:tcPr>
          <w:p w14:paraId="79EE747B" w14:textId="1451C2AC" w:rsidR="006F69FD" w:rsidRPr="0051736F" w:rsidRDefault="006F69FD" w:rsidP="006F69FD">
            <w:pPr>
              <w:pStyle w:val="TAL"/>
            </w:pPr>
            <w:r w:rsidRPr="0051736F">
              <w:t>&gt; Frequent Mobility Registration Update</w:t>
            </w:r>
          </w:p>
        </w:tc>
        <w:tc>
          <w:tcPr>
            <w:tcW w:w="1276" w:type="dxa"/>
          </w:tcPr>
          <w:p w14:paraId="4BF797AE" w14:textId="78EE30DE" w:rsidR="006F69FD" w:rsidRPr="0051736F" w:rsidRDefault="006F69FD" w:rsidP="006F69FD">
            <w:pPr>
              <w:pStyle w:val="TAC"/>
            </w:pPr>
            <w:r w:rsidRPr="0051736F">
              <w:t>AMF</w:t>
            </w:r>
          </w:p>
        </w:tc>
        <w:tc>
          <w:tcPr>
            <w:tcW w:w="5388" w:type="dxa"/>
          </w:tcPr>
          <w:p w14:paraId="7482D7EF" w14:textId="6CE82D2C" w:rsidR="006F69FD" w:rsidRPr="0051736F" w:rsidRDefault="006F69FD" w:rsidP="006F69FD">
            <w:pPr>
              <w:pStyle w:val="TAL"/>
            </w:pPr>
            <w:r w:rsidRPr="0051736F">
              <w:t>The number of Mobility Registration Updates N within a period M may be an indication for abnormal ping-pong behaviour, where N and M are operator's configurable parameters.</w:t>
            </w:r>
          </w:p>
        </w:tc>
      </w:tr>
      <w:tr w:rsidR="006F69FD" w:rsidRPr="0051736F" w14:paraId="774C4276" w14:textId="77777777" w:rsidTr="0024775F">
        <w:trPr>
          <w:cantSplit/>
          <w:jc w:val="center"/>
        </w:trPr>
        <w:tc>
          <w:tcPr>
            <w:tcW w:w="2547" w:type="dxa"/>
          </w:tcPr>
          <w:p w14:paraId="46136EB6" w14:textId="12EB921A" w:rsidR="006F69FD" w:rsidRPr="0051736F" w:rsidRDefault="006F69FD" w:rsidP="006F69FD">
            <w:pPr>
              <w:pStyle w:val="TAL"/>
            </w:pPr>
            <w:r w:rsidRPr="0051736F">
              <w:t>&gt; Number of receiving Session Report from UPFs</w:t>
            </w:r>
          </w:p>
        </w:tc>
        <w:tc>
          <w:tcPr>
            <w:tcW w:w="1276" w:type="dxa"/>
          </w:tcPr>
          <w:p w14:paraId="728B2431" w14:textId="51B1EDA2" w:rsidR="006F69FD" w:rsidRPr="0051736F" w:rsidRDefault="006F69FD" w:rsidP="006F69FD">
            <w:pPr>
              <w:pStyle w:val="TAC"/>
            </w:pPr>
            <w:r w:rsidRPr="0051736F">
              <w:t>SMF</w:t>
            </w:r>
          </w:p>
        </w:tc>
        <w:tc>
          <w:tcPr>
            <w:tcW w:w="5388" w:type="dxa"/>
          </w:tcPr>
          <w:p w14:paraId="5EF8511A" w14:textId="3FF96D0F" w:rsidR="006F69FD" w:rsidRPr="0051736F" w:rsidRDefault="006F69FD" w:rsidP="006F69FD">
            <w:pPr>
              <w:pStyle w:val="TAL"/>
            </w:pPr>
            <w:r w:rsidRPr="0051736F">
              <w:t>Number of receive Session Report from UPF triggered by DL packet in case of PDU Session is in 5GCM-idle state.</w:t>
            </w:r>
          </w:p>
        </w:tc>
      </w:tr>
      <w:tr w:rsidR="006F69FD" w:rsidRPr="0051736F" w14:paraId="3BE3E575" w14:textId="77777777" w:rsidTr="0024775F">
        <w:trPr>
          <w:cantSplit/>
          <w:jc w:val="center"/>
        </w:trPr>
        <w:tc>
          <w:tcPr>
            <w:tcW w:w="2547" w:type="dxa"/>
          </w:tcPr>
          <w:p w14:paraId="0A4ADD5A" w14:textId="01B42240" w:rsidR="006F69FD" w:rsidRPr="0051736F" w:rsidRDefault="006F69FD" w:rsidP="006F69FD">
            <w:pPr>
              <w:pStyle w:val="TAL"/>
            </w:pPr>
            <w:r w:rsidRPr="0051736F">
              <w:t>UE Context in NF</w:t>
            </w:r>
          </w:p>
        </w:tc>
        <w:tc>
          <w:tcPr>
            <w:tcW w:w="1276" w:type="dxa"/>
          </w:tcPr>
          <w:p w14:paraId="751A8A54" w14:textId="77777777" w:rsidR="006F69FD" w:rsidRPr="0051736F" w:rsidRDefault="006F69FD" w:rsidP="006F69FD">
            <w:pPr>
              <w:pStyle w:val="TAC"/>
            </w:pPr>
          </w:p>
        </w:tc>
        <w:tc>
          <w:tcPr>
            <w:tcW w:w="5388" w:type="dxa"/>
          </w:tcPr>
          <w:p w14:paraId="1639A10B" w14:textId="77777777" w:rsidR="006F69FD" w:rsidRPr="0051736F" w:rsidRDefault="006F69FD" w:rsidP="006F69FD">
            <w:pPr>
              <w:pStyle w:val="TAL"/>
            </w:pPr>
          </w:p>
        </w:tc>
      </w:tr>
      <w:tr w:rsidR="006F69FD" w:rsidRPr="0051736F" w14:paraId="7F73B059" w14:textId="77777777" w:rsidTr="0024775F">
        <w:trPr>
          <w:cantSplit/>
          <w:jc w:val="center"/>
        </w:trPr>
        <w:tc>
          <w:tcPr>
            <w:tcW w:w="2547" w:type="dxa"/>
          </w:tcPr>
          <w:p w14:paraId="689DFB01" w14:textId="2B9A3446" w:rsidR="006F69FD" w:rsidRPr="0051736F" w:rsidRDefault="006F69FD" w:rsidP="006F69FD">
            <w:pPr>
              <w:pStyle w:val="TAL"/>
            </w:pPr>
            <w:r w:rsidRPr="0051736F">
              <w:lastRenderedPageBreak/>
              <w:t>&gt; State transition information</w:t>
            </w:r>
          </w:p>
        </w:tc>
        <w:tc>
          <w:tcPr>
            <w:tcW w:w="1276" w:type="dxa"/>
          </w:tcPr>
          <w:p w14:paraId="0FB34143" w14:textId="337D77FB" w:rsidR="006F69FD" w:rsidRPr="0051736F" w:rsidRDefault="006F69FD" w:rsidP="006F69FD">
            <w:pPr>
              <w:pStyle w:val="TAC"/>
            </w:pPr>
            <w:r w:rsidRPr="0051736F">
              <w:t>AMF, SMF</w:t>
            </w:r>
          </w:p>
        </w:tc>
        <w:tc>
          <w:tcPr>
            <w:tcW w:w="5388" w:type="dxa"/>
          </w:tcPr>
          <w:p w14:paraId="1BAE1F15" w14:textId="0F2D2FB5" w:rsidR="006F69FD" w:rsidRPr="0051736F" w:rsidRDefault="006F69FD" w:rsidP="006F69FD">
            <w:pPr>
              <w:pStyle w:val="TAL"/>
            </w:pPr>
            <w:r w:rsidRPr="0051736F">
              <w:t>UE related state transition information such as transition type, frequency of CM state changes</w:t>
            </w:r>
            <w:r w:rsidR="00C72602" w:rsidRPr="0051736F">
              <w:t>,</w:t>
            </w:r>
            <w:r w:rsidRPr="0051736F">
              <w:t xml:space="preserve"> etc.</w:t>
            </w:r>
          </w:p>
          <w:p w14:paraId="37200143" w14:textId="77777777" w:rsidR="006F69FD" w:rsidRPr="0051736F" w:rsidRDefault="006F69FD" w:rsidP="006F69FD">
            <w:pPr>
              <w:pStyle w:val="TAL"/>
            </w:pPr>
            <w:r w:rsidRPr="0051736F">
              <w:t>State transition identifier:</w:t>
            </w:r>
          </w:p>
          <w:p w14:paraId="7DB06630" w14:textId="77777777" w:rsidR="006F69FD" w:rsidRPr="0051736F" w:rsidRDefault="006F69FD" w:rsidP="00493B24">
            <w:pPr>
              <w:pStyle w:val="TAL"/>
              <w:ind w:left="249" w:hanging="249"/>
            </w:pPr>
            <w:bookmarkStart w:id="855" w:name="_PERM_MCCTEMPBM_CRPT87530006___2"/>
            <w:r w:rsidRPr="0051736F">
              <w:t>-</w:t>
            </w:r>
            <w:r w:rsidRPr="0051736F">
              <w:tab/>
              <w:t>"Access Type change to 3GPP access";</w:t>
            </w:r>
          </w:p>
          <w:p w14:paraId="74AF1269" w14:textId="77777777" w:rsidR="006F69FD" w:rsidRPr="0051736F" w:rsidRDefault="006F69FD" w:rsidP="00493B24">
            <w:pPr>
              <w:pStyle w:val="TAL"/>
              <w:ind w:left="249" w:hanging="249"/>
            </w:pPr>
            <w:r w:rsidRPr="0051736F">
              <w:t>-</w:t>
            </w:r>
            <w:r w:rsidRPr="0051736F">
              <w:tab/>
              <w:t>"Access Type change to non-3GPP access";</w:t>
            </w:r>
          </w:p>
          <w:p w14:paraId="019C73D4" w14:textId="77777777" w:rsidR="006F69FD" w:rsidRPr="0051736F" w:rsidRDefault="006F69FD" w:rsidP="00493B24">
            <w:pPr>
              <w:pStyle w:val="TAL"/>
              <w:ind w:left="249" w:hanging="249"/>
            </w:pPr>
            <w:r w:rsidRPr="0051736F">
              <w:t>-</w:t>
            </w:r>
            <w:r w:rsidRPr="0051736F">
              <w:tab/>
              <w:t>"RM state change to RM-DEREGISTERED";</w:t>
            </w:r>
          </w:p>
          <w:p w14:paraId="328ED30C" w14:textId="77777777" w:rsidR="006F69FD" w:rsidRPr="0051736F" w:rsidRDefault="006F69FD" w:rsidP="00493B24">
            <w:pPr>
              <w:pStyle w:val="TAL"/>
              <w:ind w:left="249" w:hanging="249"/>
            </w:pPr>
            <w:r w:rsidRPr="0051736F">
              <w:t>-</w:t>
            </w:r>
            <w:r w:rsidRPr="0051736F">
              <w:tab/>
              <w:t>"RM state change to RM-REGISTERED ";</w:t>
            </w:r>
          </w:p>
          <w:p w14:paraId="2C48F6F6" w14:textId="77777777" w:rsidR="006F69FD" w:rsidRPr="0051736F" w:rsidRDefault="006F69FD" w:rsidP="00493B24">
            <w:pPr>
              <w:pStyle w:val="TAL"/>
              <w:ind w:left="249" w:hanging="249"/>
            </w:pPr>
            <w:r w:rsidRPr="0051736F">
              <w:t>-</w:t>
            </w:r>
            <w:r w:rsidRPr="0051736F">
              <w:tab/>
              <w:t>"CM state change to CM-IDLE";</w:t>
            </w:r>
          </w:p>
          <w:p w14:paraId="06F3C96F" w14:textId="77777777" w:rsidR="006F69FD" w:rsidRPr="0051736F" w:rsidRDefault="006F69FD" w:rsidP="00493B24">
            <w:pPr>
              <w:pStyle w:val="TAL"/>
              <w:ind w:left="249" w:hanging="249"/>
            </w:pPr>
            <w:r w:rsidRPr="0051736F">
              <w:t>-</w:t>
            </w:r>
            <w:r w:rsidRPr="0051736F">
              <w:tab/>
              <w:t>"CM state change to CM-CONNECTED";</w:t>
            </w:r>
          </w:p>
          <w:p w14:paraId="380E32D5" w14:textId="3219153A" w:rsidR="006F69FD" w:rsidRPr="0051736F" w:rsidRDefault="006F69FD" w:rsidP="00493B24">
            <w:pPr>
              <w:pStyle w:val="TAL"/>
              <w:ind w:left="249" w:hanging="249"/>
            </w:pPr>
            <w:r w:rsidRPr="0051736F">
              <w:t>-</w:t>
            </w:r>
            <w:r w:rsidRPr="0051736F">
              <w:tab/>
              <w:t>"Handover";</w:t>
            </w:r>
          </w:p>
          <w:p w14:paraId="6D1BB833" w14:textId="3D5BF428" w:rsidR="006F69FD" w:rsidRPr="0051736F" w:rsidRDefault="006F69FD" w:rsidP="00493B24">
            <w:pPr>
              <w:pStyle w:val="TAL"/>
              <w:ind w:left="249" w:hanging="249"/>
            </w:pPr>
            <w:r w:rsidRPr="0051736F">
              <w:t>-</w:t>
            </w:r>
            <w:r w:rsidRPr="0051736F">
              <w:tab/>
              <w:t>"Mobility Registration Update"</w:t>
            </w:r>
            <w:r w:rsidR="00C72602" w:rsidRPr="0051736F">
              <w:t>; or</w:t>
            </w:r>
          </w:p>
          <w:p w14:paraId="6BBE6220" w14:textId="02243129" w:rsidR="006F69FD" w:rsidRPr="0051736F" w:rsidRDefault="006F69FD" w:rsidP="00493B24">
            <w:pPr>
              <w:pStyle w:val="TAL"/>
              <w:ind w:left="249" w:hanging="249"/>
            </w:pPr>
            <w:r w:rsidRPr="0051736F">
              <w:t>-</w:t>
            </w:r>
            <w:r w:rsidRPr="0051736F">
              <w:tab/>
              <w:t>"Frequent Mobility Registration Update"(table 6.7.2.2-1)</w:t>
            </w:r>
            <w:r w:rsidR="00C72602" w:rsidRPr="0051736F">
              <w:t>.</w:t>
            </w:r>
          </w:p>
          <w:bookmarkEnd w:id="855"/>
          <w:p w14:paraId="47FB88BD" w14:textId="77777777" w:rsidR="006F69FD" w:rsidRPr="0051736F" w:rsidRDefault="006F69FD" w:rsidP="006F69FD">
            <w:pPr>
              <w:pStyle w:val="TAL"/>
            </w:pPr>
            <w:r w:rsidRPr="0051736F">
              <w:t>Or, PDU Session related state transition information such as transition type, frequency SM state changes, etc.</w:t>
            </w:r>
          </w:p>
          <w:p w14:paraId="484E83F8" w14:textId="77777777" w:rsidR="006F69FD" w:rsidRPr="0051736F" w:rsidRDefault="006F69FD" w:rsidP="006F69FD">
            <w:pPr>
              <w:pStyle w:val="TAL"/>
            </w:pPr>
            <w:r w:rsidRPr="0051736F">
              <w:t>State transition identifier:</w:t>
            </w:r>
          </w:p>
          <w:p w14:paraId="638B2496" w14:textId="77777777" w:rsidR="006F69FD" w:rsidRPr="0051736F" w:rsidRDefault="006F69FD" w:rsidP="00493B24">
            <w:pPr>
              <w:pStyle w:val="TAL"/>
              <w:ind w:left="249" w:hanging="249"/>
            </w:pPr>
            <w:bookmarkStart w:id="856" w:name="_PERM_MCCTEMPBM_CRPT87530007___2"/>
            <w:r w:rsidRPr="0051736F">
              <w:t>-</w:t>
            </w:r>
            <w:r w:rsidRPr="0051736F">
              <w:tab/>
              <w:t>"PDU Session Establishment";</w:t>
            </w:r>
          </w:p>
          <w:p w14:paraId="77AF8335" w14:textId="77777777" w:rsidR="006F69FD" w:rsidRPr="0051736F" w:rsidRDefault="006F69FD" w:rsidP="00493B24">
            <w:pPr>
              <w:pStyle w:val="TAL"/>
              <w:ind w:left="249" w:hanging="249"/>
            </w:pPr>
            <w:r w:rsidRPr="0051736F">
              <w:t>-</w:t>
            </w:r>
            <w:r w:rsidRPr="0051736F">
              <w:tab/>
              <w:t>"PDU Session Release";</w:t>
            </w:r>
          </w:p>
          <w:p w14:paraId="533EEDB4" w14:textId="77777777" w:rsidR="006F69FD" w:rsidRPr="0051736F" w:rsidRDefault="006F69FD" w:rsidP="00493B24">
            <w:pPr>
              <w:pStyle w:val="TAL"/>
              <w:ind w:left="249" w:hanging="249"/>
            </w:pPr>
            <w:r w:rsidRPr="0051736F">
              <w:t>-</w:t>
            </w:r>
            <w:r w:rsidRPr="0051736F">
              <w:tab/>
              <w:t>"Communication failure"; or</w:t>
            </w:r>
          </w:p>
          <w:p w14:paraId="07C473A6" w14:textId="77777777" w:rsidR="006F69FD" w:rsidRPr="0051736F" w:rsidRDefault="006F69FD" w:rsidP="00493B24">
            <w:pPr>
              <w:pStyle w:val="TAL"/>
              <w:ind w:left="249" w:hanging="249"/>
            </w:pPr>
            <w:r w:rsidRPr="0051736F">
              <w:t>-</w:t>
            </w:r>
            <w:r w:rsidRPr="0051736F">
              <w:tab/>
              <w:t>"PLMN change".</w:t>
            </w:r>
          </w:p>
          <w:bookmarkEnd w:id="856"/>
          <w:p w14:paraId="6ADB7065" w14:textId="3AF2E74C" w:rsidR="006F69FD" w:rsidRPr="0051736F" w:rsidRDefault="006F69FD" w:rsidP="00C72602">
            <w:pPr>
              <w:pStyle w:val="TAL"/>
            </w:pPr>
            <w:r w:rsidRPr="0051736F">
              <w:t>It can be reported for a group of UEs</w:t>
            </w:r>
            <w:r w:rsidR="00C72602" w:rsidRPr="0051736F">
              <w:t xml:space="preserve"> </w:t>
            </w:r>
            <w:r w:rsidRPr="0051736F">
              <w:t>(e.g. the number of total transitions or percentage of the group UEs who have transitions).</w:t>
            </w:r>
          </w:p>
        </w:tc>
      </w:tr>
      <w:tr w:rsidR="00C72602" w:rsidRPr="0051736F" w14:paraId="1180AEBA" w14:textId="77777777" w:rsidTr="0024775F">
        <w:trPr>
          <w:cantSplit/>
          <w:jc w:val="center"/>
        </w:trPr>
        <w:tc>
          <w:tcPr>
            <w:tcW w:w="2547" w:type="dxa"/>
          </w:tcPr>
          <w:p w14:paraId="4A6376D5" w14:textId="7FD6749C" w:rsidR="00C72602" w:rsidRPr="0051736F" w:rsidRDefault="00C72602" w:rsidP="006F69FD">
            <w:pPr>
              <w:pStyle w:val="TAL"/>
            </w:pPr>
            <w:r w:rsidRPr="0051736F">
              <w:t>&gt; timer information</w:t>
            </w:r>
          </w:p>
        </w:tc>
        <w:tc>
          <w:tcPr>
            <w:tcW w:w="1276" w:type="dxa"/>
          </w:tcPr>
          <w:p w14:paraId="64D2AC35" w14:textId="13B46F92" w:rsidR="00C72602" w:rsidRPr="0051736F" w:rsidRDefault="00C72602" w:rsidP="006F69FD">
            <w:pPr>
              <w:pStyle w:val="TAC"/>
            </w:pPr>
            <w:r w:rsidRPr="0051736F">
              <w:t>AMF, SMF</w:t>
            </w:r>
          </w:p>
        </w:tc>
        <w:tc>
          <w:tcPr>
            <w:tcW w:w="5388" w:type="dxa"/>
          </w:tcPr>
          <w:p w14:paraId="01255D80" w14:textId="58B03C59" w:rsidR="00C72602" w:rsidRPr="0051736F" w:rsidRDefault="00C72602" w:rsidP="006F69FD">
            <w:pPr>
              <w:pStyle w:val="TAL"/>
            </w:pPr>
            <w:r w:rsidRPr="0051736F">
              <w:t>Timer information which has been set for the UE, such as timer type, duration.</w:t>
            </w:r>
          </w:p>
        </w:tc>
      </w:tr>
      <w:tr w:rsidR="00C72602" w:rsidRPr="0051736F" w14:paraId="2DE11652" w14:textId="77777777" w:rsidTr="000647EC">
        <w:trPr>
          <w:cantSplit/>
          <w:jc w:val="center"/>
        </w:trPr>
        <w:tc>
          <w:tcPr>
            <w:tcW w:w="9211" w:type="dxa"/>
            <w:gridSpan w:val="3"/>
          </w:tcPr>
          <w:p w14:paraId="797C5BE8" w14:textId="2958842F" w:rsidR="00C72602" w:rsidRPr="0051736F" w:rsidRDefault="00C72602" w:rsidP="00C72602">
            <w:pPr>
              <w:pStyle w:val="TAN"/>
            </w:pPr>
            <w:r w:rsidRPr="0051736F">
              <w:t>NOTE 1:</w:t>
            </w:r>
            <w:r w:rsidRPr="0051736F">
              <w:tab/>
              <w:t>NWDAF can optionally provide transaction dispersion analytic information for MM and SM transactions.</w:t>
            </w:r>
          </w:p>
          <w:p w14:paraId="275EA513" w14:textId="5FD76670" w:rsidR="00C72602" w:rsidRPr="0051736F" w:rsidRDefault="00C72602" w:rsidP="00C72602">
            <w:pPr>
              <w:pStyle w:val="TAN"/>
            </w:pPr>
            <w:r w:rsidRPr="0051736F">
              <w:t>NOTE 2:</w:t>
            </w:r>
            <w:r w:rsidRPr="0051736F">
              <w:tab/>
              <w:t>This data is provided per time interval that is indicated by the NWDAF.</w:t>
            </w:r>
          </w:p>
          <w:p w14:paraId="71F97AE1" w14:textId="6919527A" w:rsidR="00C72602" w:rsidRPr="0051736F" w:rsidRDefault="00C72602" w:rsidP="00C72602">
            <w:pPr>
              <w:pStyle w:val="TAN"/>
            </w:pPr>
            <w:r w:rsidRPr="0051736F">
              <w:t>NOTE 3:</w:t>
            </w:r>
            <w:r w:rsidRPr="0051736F">
              <w:tab/>
              <w:t>As a centric routing/proxy entity, SCP might be involved with some signa</w:t>
            </w:r>
            <w:r w:rsidR="00F51E24" w:rsidRPr="0051736F">
              <w:t>l</w:t>
            </w:r>
            <w:r w:rsidRPr="0051736F">
              <w:t>ling that may not be visible to the NF sending the SCP's ingress traffic, such a signa</w:t>
            </w:r>
            <w:r w:rsidR="00F51E24" w:rsidRPr="0051736F">
              <w:t>l</w:t>
            </w:r>
            <w:r w:rsidRPr="0051736F">
              <w:t>ling could be associated with actions such as selection &amp; discovery, retransmissions, re-directions, re-selection, throttling, etc.</w:t>
            </w:r>
          </w:p>
          <w:p w14:paraId="4F1D30AC" w14:textId="78F329BF" w:rsidR="00C72602" w:rsidRPr="0051736F" w:rsidRDefault="00C72602" w:rsidP="00EE38CE">
            <w:pPr>
              <w:pStyle w:val="TAN"/>
            </w:pPr>
            <w:r w:rsidRPr="0051736F">
              <w:t>NOTE </w:t>
            </w:r>
            <w:r w:rsidR="00EE38CE" w:rsidRPr="0051736F">
              <w:t>4</w:t>
            </w:r>
            <w:r w:rsidRPr="0051736F">
              <w:t>:</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857" w:name="_CRTable6_22_22"/>
      <w:r w:rsidRPr="0051736F">
        <w:t xml:space="preserve">Table </w:t>
      </w:r>
      <w:bookmarkEnd w:id="857"/>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858" w:name="_CRTable6_22_23"/>
      <w:r w:rsidRPr="0051736F">
        <w:t xml:space="preserve">Table </w:t>
      </w:r>
      <w:bookmarkEnd w:id="858"/>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859" w:name="_CRTable6_22_24"/>
      <w:r w:rsidRPr="0051736F">
        <w:lastRenderedPageBreak/>
        <w:t xml:space="preserve">Table </w:t>
      </w:r>
      <w:bookmarkEnd w:id="859"/>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860" w:name="_CRTable6_22_25"/>
      <w:r w:rsidRPr="0051736F">
        <w:t xml:space="preserve">Table </w:t>
      </w:r>
      <w:bookmarkEnd w:id="860"/>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861" w:name="_CRTable6_22_26"/>
      <w:r w:rsidRPr="0051736F">
        <w:t xml:space="preserve">Table </w:t>
      </w:r>
      <w:bookmarkEnd w:id="861"/>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r w:rsidRPr="0051736F">
              <w:t>affectedObject</w:t>
            </w:r>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r w:rsidRPr="0051736F">
              <w:t>cPCongestionIssueID</w:t>
            </w:r>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862" w:name="_CRTable6_22_27"/>
      <w:r w:rsidRPr="0051736F">
        <w:lastRenderedPageBreak/>
        <w:t xml:space="preserve">Table </w:t>
      </w:r>
      <w:bookmarkEnd w:id="862"/>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r w:rsidRPr="0051736F">
              <w:t>potentialFailureType</w:t>
            </w:r>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r w:rsidRPr="0051736F">
              <w:t>eventTime</w:t>
            </w:r>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r w:rsidRPr="0051736F">
              <w:t>issueID</w:t>
            </w:r>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r w:rsidRPr="0051736F">
              <w:t>perceivedSeverity</w:t>
            </w:r>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863" w:name="_CRTable6_22_28"/>
      <w:r w:rsidRPr="0051736F">
        <w:t xml:space="preserve">Table </w:t>
      </w:r>
      <w:bookmarkEnd w:id="863"/>
      <w:r w:rsidRPr="0051736F">
        <w:t>6.22.2-8: SCP Signalling Infomation</w:t>
      </w:r>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403FEA8C" w:rsidR="00EE38CE" w:rsidRPr="0051736F" w:rsidRDefault="00EE38CE" w:rsidP="00EE38CE">
            <w:pPr>
              <w:pStyle w:val="TAL"/>
            </w:pPr>
            <w:r w:rsidRPr="0051736F">
              <w:rPr>
                <w:rFonts w:eastAsia="Batang"/>
              </w:rPr>
              <w:t>&gt; Number of requests to a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337E66D7" w:rsidR="00EE38CE" w:rsidRPr="0051736F" w:rsidRDefault="00EE38CE" w:rsidP="00EE38CE">
            <w:pPr>
              <w:pStyle w:val="TAL"/>
            </w:pPr>
            <w:r w:rsidRPr="0051736F">
              <w:rPr>
                <w:rFonts w:eastAsia="Batang"/>
              </w:rPr>
              <w:t xml:space="preserve">Number of requests </w:t>
            </w:r>
            <w:r w:rsidRPr="0051736F">
              <w:t>received for a NF service instance</w:t>
            </w:r>
            <w:r w:rsidRPr="0051736F">
              <w:rPr>
                <w:rFonts w:eastAsia="Batang"/>
              </w:rPr>
              <w:t>,</w:t>
            </w:r>
            <w:r w:rsidRPr="0051736F">
              <w:t xml:space="preserve"> such as Nudm-sdm, Namf-loc, etc.</w:t>
            </w:r>
          </w:p>
        </w:tc>
      </w:tr>
      <w:tr w:rsidR="00EE38CE" w:rsidRPr="0051736F" w14:paraId="12EE17FF" w14:textId="77777777" w:rsidTr="00EE38CE">
        <w:trPr>
          <w:cantSplit/>
          <w:jc w:val="center"/>
        </w:trPr>
        <w:tc>
          <w:tcPr>
            <w:tcW w:w="2547" w:type="dxa"/>
          </w:tcPr>
          <w:p w14:paraId="18B9701F" w14:textId="531B53DF" w:rsidR="00EE38CE" w:rsidRPr="0051736F" w:rsidRDefault="00EE38CE" w:rsidP="00EE38CE">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 of the NF instance</w:t>
            </w:r>
          </w:p>
        </w:tc>
        <w:tc>
          <w:tcPr>
            <w:tcW w:w="1276" w:type="dxa"/>
          </w:tcPr>
          <w:p w14:paraId="1D0F2506" w14:textId="5A6D81BA" w:rsidR="00EE38CE" w:rsidRPr="0051736F" w:rsidRDefault="00EE38CE" w:rsidP="00EE38CE">
            <w:pPr>
              <w:pStyle w:val="TAC"/>
            </w:pPr>
            <w:r w:rsidRPr="0051736F">
              <w:t>SCP</w:t>
            </w:r>
          </w:p>
        </w:tc>
        <w:tc>
          <w:tcPr>
            <w:tcW w:w="5388" w:type="dxa"/>
          </w:tcPr>
          <w:p w14:paraId="690C2B82" w14:textId="3616B61B" w:rsidR="00EE38CE" w:rsidRPr="0051736F" w:rsidRDefault="00EE38CE" w:rsidP="00EE38CE">
            <w:pPr>
              <w:pStyle w:val="TAL"/>
              <w:rPr>
                <w:rFonts w:eastAsia="Batang"/>
              </w:rPr>
            </w:pPr>
            <w:r w:rsidRPr="0051736F">
              <w:t xml:space="preserve">Number of successful responses </w:t>
            </w:r>
            <w:r w:rsidRPr="0051736F">
              <w:rPr>
                <w:rFonts w:eastAsia="Batang"/>
              </w:rPr>
              <w:t>from NF service instances</w:t>
            </w:r>
            <w:r w:rsidRPr="0051736F">
              <w:t>, such as Nudm-sdm, Namf-loc, etc.</w:t>
            </w:r>
          </w:p>
        </w:tc>
      </w:tr>
      <w:tr w:rsidR="00EE38CE" w:rsidRPr="0051736F" w14:paraId="51E7F5B2" w14:textId="77777777" w:rsidTr="00EE38CE">
        <w:trPr>
          <w:cantSplit/>
          <w:jc w:val="center"/>
        </w:trPr>
        <w:tc>
          <w:tcPr>
            <w:tcW w:w="2547" w:type="dxa"/>
          </w:tcPr>
          <w:p w14:paraId="2CAD3695" w14:textId="4AC9804F" w:rsidR="00EE38CE" w:rsidRPr="0051736F" w:rsidRDefault="00EE38CE" w:rsidP="00EE38CE">
            <w:pPr>
              <w:pStyle w:val="TAL"/>
              <w:rPr>
                <w:rFonts w:eastAsia="Batang"/>
              </w:rPr>
            </w:pPr>
            <w:r w:rsidRPr="0051736F">
              <w:rPr>
                <w:rFonts w:eastAsia="Batang"/>
              </w:rPr>
              <w:t>&gt; Number of total failure responses of different NF</w:t>
            </w:r>
            <w:r w:rsidRPr="0051736F">
              <w:t xml:space="preserve"> </w:t>
            </w:r>
            <w:r w:rsidRPr="0051736F">
              <w:rPr>
                <w:rFonts w:eastAsia="Batang"/>
              </w:rPr>
              <w:t>Service of the NF instance</w:t>
            </w:r>
          </w:p>
        </w:tc>
        <w:tc>
          <w:tcPr>
            <w:tcW w:w="1276" w:type="dxa"/>
          </w:tcPr>
          <w:p w14:paraId="0C13BD83" w14:textId="2F4C3DF4" w:rsidR="00EE38CE" w:rsidRPr="0051736F" w:rsidRDefault="00EE38CE" w:rsidP="00EE38CE">
            <w:pPr>
              <w:pStyle w:val="TAC"/>
            </w:pPr>
            <w:r w:rsidRPr="0051736F">
              <w:t>SCP</w:t>
            </w:r>
          </w:p>
        </w:tc>
        <w:tc>
          <w:tcPr>
            <w:tcW w:w="5388" w:type="dxa"/>
          </w:tcPr>
          <w:p w14:paraId="6C59F3B9" w14:textId="1AF178A8" w:rsidR="00EE38CE" w:rsidRPr="0051736F" w:rsidRDefault="00EE38CE" w:rsidP="00EE38CE">
            <w:pPr>
              <w:pStyle w:val="TAL"/>
            </w:pPr>
            <w:r w:rsidRPr="0051736F">
              <w:rPr>
                <w:rFonts w:eastAsia="Batang"/>
              </w:rPr>
              <w:t>Number of total failure responses of different NF</w:t>
            </w:r>
            <w:r w:rsidRPr="0051736F">
              <w:t xml:space="preserve"> </w:t>
            </w:r>
            <w:r w:rsidRPr="0051736F">
              <w:rPr>
                <w:rFonts w:eastAsia="Batang"/>
              </w:rPr>
              <w:t>Service,</w:t>
            </w:r>
            <w:r w:rsidRPr="0051736F">
              <w:t xml:space="preserve"> such as Nudm-sdm, Namf-loc, etc.</w:t>
            </w:r>
          </w:p>
        </w:tc>
      </w:tr>
      <w:tr w:rsidR="00EE38CE" w:rsidRPr="0051736F" w14:paraId="14D8691A" w14:textId="77777777" w:rsidTr="00EE38CE">
        <w:trPr>
          <w:cantSplit/>
          <w:jc w:val="center"/>
        </w:trPr>
        <w:tc>
          <w:tcPr>
            <w:tcW w:w="2547" w:type="dxa"/>
          </w:tcPr>
          <w:p w14:paraId="41D70504" w14:textId="4D44D107" w:rsidR="00EE38CE" w:rsidRPr="0051736F" w:rsidRDefault="00EE38CE" w:rsidP="00EE38CE">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EE38CE" w:rsidRPr="0051736F" w:rsidRDefault="00EE38CE" w:rsidP="00EE38CE">
            <w:pPr>
              <w:pStyle w:val="TAC"/>
            </w:pPr>
            <w:r w:rsidRPr="0051736F">
              <w:t>SCP</w:t>
            </w:r>
          </w:p>
        </w:tc>
        <w:tc>
          <w:tcPr>
            <w:tcW w:w="5388" w:type="dxa"/>
          </w:tcPr>
          <w:p w14:paraId="1920A7F7" w14:textId="683C614A" w:rsidR="00EE38CE" w:rsidRPr="0051736F" w:rsidRDefault="00EE38CE" w:rsidP="00EE38CE">
            <w:pPr>
              <w:pStyle w:val="TAL"/>
              <w:rPr>
                <w:rFonts w:eastAsia="Batang"/>
              </w:rPr>
            </w:pPr>
            <w:r w:rsidRPr="0051736F">
              <w:rPr>
                <w:rFonts w:eastAsia="Batang"/>
              </w:rPr>
              <w:t>Number of failed responses of different NF</w:t>
            </w:r>
            <w:r w:rsidRPr="0051736F">
              <w:t xml:space="preserve"> </w:t>
            </w:r>
            <w:r w:rsidRPr="0051736F">
              <w:rPr>
                <w:rFonts w:eastAsia="Batang"/>
              </w:rPr>
              <w:t>Service,</w:t>
            </w:r>
            <w:r w:rsidRPr="0051736F">
              <w:t xml:space="preserve"> such as Nudm-sdm, Namf-loc, etc.</w:t>
            </w:r>
          </w:p>
        </w:tc>
      </w:tr>
      <w:tr w:rsidR="00EE38CE" w:rsidRPr="0051736F" w14:paraId="283C052D" w14:textId="77777777" w:rsidTr="00EE38CE">
        <w:trPr>
          <w:cantSplit/>
          <w:jc w:val="center"/>
        </w:trPr>
        <w:tc>
          <w:tcPr>
            <w:tcW w:w="2547" w:type="dxa"/>
          </w:tcPr>
          <w:p w14:paraId="67267B6B" w14:textId="219F5F99" w:rsidR="00EE38CE" w:rsidRPr="0051736F" w:rsidRDefault="00EE38CE" w:rsidP="00EE38CE">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EE38CE" w:rsidRPr="0051736F" w:rsidRDefault="00EE38CE" w:rsidP="00EE38CE">
            <w:pPr>
              <w:pStyle w:val="TAC"/>
            </w:pPr>
            <w:r w:rsidRPr="0051736F">
              <w:t>SCP</w:t>
            </w:r>
          </w:p>
        </w:tc>
        <w:tc>
          <w:tcPr>
            <w:tcW w:w="5388" w:type="dxa"/>
          </w:tcPr>
          <w:p w14:paraId="6CB2F3B3" w14:textId="1BA7169D" w:rsidR="00EE38CE" w:rsidRPr="0051736F" w:rsidRDefault="00EE38CE" w:rsidP="00EE38CE">
            <w:pPr>
              <w:pStyle w:val="TAL"/>
              <w:rPr>
                <w:rFonts w:eastAsia="Batang"/>
              </w:rPr>
            </w:pPr>
            <w:r w:rsidRPr="0051736F">
              <w:t xml:space="preserve">Reasons of failed responses </w:t>
            </w:r>
            <w:r w:rsidRPr="0051736F">
              <w:rPr>
                <w:rFonts w:eastAsia="Batang"/>
              </w:rPr>
              <w:t>of different NF</w:t>
            </w:r>
            <w:r w:rsidRPr="0051736F">
              <w:t xml:space="preserve"> </w:t>
            </w:r>
            <w:r w:rsidRPr="0051736F">
              <w:rPr>
                <w:rFonts w:eastAsia="Batang"/>
              </w:rPr>
              <w:t>Service</w:t>
            </w:r>
            <w:r w:rsidRPr="0051736F">
              <w:t>, e.g. reject, no-response, etc.</w:t>
            </w:r>
          </w:p>
        </w:tc>
      </w:tr>
      <w:tr w:rsidR="00EE38CE" w:rsidRPr="0051736F" w14:paraId="42348832" w14:textId="77777777" w:rsidTr="00EE38CE">
        <w:trPr>
          <w:cantSplit/>
          <w:jc w:val="center"/>
        </w:trPr>
        <w:tc>
          <w:tcPr>
            <w:tcW w:w="2547" w:type="dxa"/>
          </w:tcPr>
          <w:p w14:paraId="58B78A5D" w14:textId="7459CC10" w:rsidR="00EE38CE" w:rsidRPr="0051736F" w:rsidRDefault="00EE38CE" w:rsidP="00EE38CE">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EE38CE" w:rsidRPr="0051736F" w:rsidRDefault="00EE38CE" w:rsidP="00EE38CE">
            <w:pPr>
              <w:pStyle w:val="TAC"/>
            </w:pPr>
            <w:r w:rsidRPr="0051736F">
              <w:t>SCP</w:t>
            </w:r>
          </w:p>
        </w:tc>
        <w:tc>
          <w:tcPr>
            <w:tcW w:w="5388" w:type="dxa"/>
          </w:tcPr>
          <w:p w14:paraId="0FB58824" w14:textId="1314A322" w:rsidR="00EE38CE" w:rsidRPr="0051736F" w:rsidRDefault="00EE38CE" w:rsidP="00EE38CE">
            <w:pPr>
              <w:pStyle w:val="TAL"/>
            </w:pPr>
            <w:r w:rsidRPr="0051736F">
              <w:t>Number of total failure responses generaterd by SCP.</w:t>
            </w:r>
          </w:p>
        </w:tc>
      </w:tr>
      <w:tr w:rsidR="00EE38CE" w:rsidRPr="0051736F" w14:paraId="1A0DB25F" w14:textId="77777777" w:rsidTr="00EE38CE">
        <w:trPr>
          <w:cantSplit/>
          <w:jc w:val="center"/>
        </w:trPr>
        <w:tc>
          <w:tcPr>
            <w:tcW w:w="2547" w:type="dxa"/>
          </w:tcPr>
          <w:p w14:paraId="6FCA4894" w14:textId="1A80B1D2" w:rsidR="00EE38CE" w:rsidRPr="0051736F" w:rsidRDefault="00EE38CE" w:rsidP="00EE38CE">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EE38CE" w:rsidRPr="0051736F" w:rsidRDefault="00EE38CE" w:rsidP="00EE38CE">
            <w:pPr>
              <w:pStyle w:val="TAC"/>
            </w:pPr>
            <w:r w:rsidRPr="0051736F">
              <w:t>SCP</w:t>
            </w:r>
          </w:p>
        </w:tc>
        <w:tc>
          <w:tcPr>
            <w:tcW w:w="5388" w:type="dxa"/>
          </w:tcPr>
          <w:p w14:paraId="0157A2D0" w14:textId="7D6B3B83" w:rsidR="00EE38CE" w:rsidRPr="0051736F" w:rsidRDefault="00EE38CE" w:rsidP="00EE38CE">
            <w:pPr>
              <w:pStyle w:val="TAL"/>
            </w:pPr>
            <w:r w:rsidRPr="0051736F">
              <w:t xml:space="preserve">Reasons of failed responses </w:t>
            </w:r>
            <w:r w:rsidRPr="0051736F">
              <w:rPr>
                <w:rFonts w:eastAsia="Batang"/>
              </w:rPr>
              <w:t>of SCP</w:t>
            </w:r>
            <w:r w:rsidRPr="0051736F">
              <w:t>, e.g. target nf not reachable, no-response, etc.</w:t>
            </w:r>
          </w:p>
        </w:tc>
      </w:tr>
      <w:tr w:rsidR="00EE38CE" w:rsidRPr="0051736F" w14:paraId="55D586D7" w14:textId="77777777" w:rsidTr="00EE38CE">
        <w:trPr>
          <w:cantSplit/>
          <w:jc w:val="center"/>
        </w:trPr>
        <w:tc>
          <w:tcPr>
            <w:tcW w:w="2547" w:type="dxa"/>
          </w:tcPr>
          <w:p w14:paraId="6AAE9975" w14:textId="7BA2CABB" w:rsidR="00EE38CE" w:rsidRPr="0051736F" w:rsidRDefault="00EE38CE" w:rsidP="00EE38CE">
            <w:pPr>
              <w:pStyle w:val="TAL"/>
              <w:rPr>
                <w:rFonts w:eastAsia="Batang"/>
              </w:rPr>
            </w:pPr>
            <w:r w:rsidRPr="0051736F">
              <w:rPr>
                <w:rFonts w:eastAsia="Batang"/>
              </w:rPr>
              <w:t>&gt; Number of SCP reselect NF instance that is originally to that NF instance</w:t>
            </w:r>
          </w:p>
        </w:tc>
        <w:tc>
          <w:tcPr>
            <w:tcW w:w="1276" w:type="dxa"/>
          </w:tcPr>
          <w:p w14:paraId="474212D7" w14:textId="2F4865F7" w:rsidR="00EE38CE" w:rsidRPr="0051736F" w:rsidRDefault="00EE38CE" w:rsidP="00EE38CE">
            <w:pPr>
              <w:pStyle w:val="TAC"/>
            </w:pPr>
            <w:r w:rsidRPr="0051736F">
              <w:t>SCP</w:t>
            </w:r>
          </w:p>
        </w:tc>
        <w:tc>
          <w:tcPr>
            <w:tcW w:w="5388" w:type="dxa"/>
          </w:tcPr>
          <w:p w14:paraId="4CD9AD2D" w14:textId="077C7C4A" w:rsidR="00EE38CE" w:rsidRPr="0051736F" w:rsidRDefault="00EE38CE" w:rsidP="00EE38CE">
            <w:pPr>
              <w:pStyle w:val="TAL"/>
            </w:pPr>
            <w:r w:rsidRPr="0051736F">
              <w:rPr>
                <w:rFonts w:eastAsia="Batang"/>
              </w:rPr>
              <w:t>Number of SCP reselect NF instance, it happens when e.g. SCP find the original NF instance not reachable.</w:t>
            </w:r>
          </w:p>
        </w:tc>
      </w:tr>
      <w:tr w:rsidR="00EE38CE" w:rsidRPr="0051736F" w14:paraId="08EDE85D" w14:textId="77777777" w:rsidTr="00EE38CE">
        <w:trPr>
          <w:cantSplit/>
          <w:jc w:val="center"/>
        </w:trPr>
        <w:tc>
          <w:tcPr>
            <w:tcW w:w="2547" w:type="dxa"/>
          </w:tcPr>
          <w:p w14:paraId="54542BDB" w14:textId="29F7E0D9" w:rsidR="00EE38CE" w:rsidRPr="0051736F" w:rsidRDefault="00EE38CE" w:rsidP="00EE38CE">
            <w:pPr>
              <w:pStyle w:val="TAL"/>
              <w:rPr>
                <w:rFonts w:eastAsia="Batang"/>
              </w:rPr>
            </w:pPr>
            <w:r w:rsidRPr="0051736F">
              <w:rPr>
                <w:rFonts w:eastAsia="Batang"/>
              </w:rPr>
              <w:t>&gt; Reason of SCP reselection of NF instance</w:t>
            </w:r>
          </w:p>
        </w:tc>
        <w:tc>
          <w:tcPr>
            <w:tcW w:w="1276" w:type="dxa"/>
          </w:tcPr>
          <w:p w14:paraId="3C236500" w14:textId="2579ACFD" w:rsidR="00EE38CE" w:rsidRPr="0051736F" w:rsidRDefault="00EE38CE" w:rsidP="00EE38CE">
            <w:pPr>
              <w:pStyle w:val="TAC"/>
            </w:pPr>
            <w:r w:rsidRPr="0051736F">
              <w:t>SCP</w:t>
            </w:r>
          </w:p>
        </w:tc>
        <w:tc>
          <w:tcPr>
            <w:tcW w:w="5388" w:type="dxa"/>
          </w:tcPr>
          <w:p w14:paraId="34E67A48" w14:textId="7BAC0283" w:rsidR="00EE38CE" w:rsidRPr="0051736F" w:rsidRDefault="00EE38CE" w:rsidP="00EE38CE">
            <w:pPr>
              <w:pStyle w:val="TAL"/>
              <w:rPr>
                <w:rFonts w:eastAsia="Batang"/>
              </w:rPr>
            </w:pPr>
            <w:r w:rsidRPr="0051736F">
              <w:rPr>
                <w:rFonts w:eastAsia="Batang"/>
              </w:rPr>
              <w:t>Reason of SCP reselect NF instance as defined in clause 6.3.1.0 of TS 23.501 [2].</w:t>
            </w:r>
          </w:p>
        </w:tc>
      </w:tr>
      <w:tr w:rsidR="00EE38CE" w:rsidRPr="0051736F" w14:paraId="60A7D62D" w14:textId="77777777" w:rsidTr="00EE38CE">
        <w:trPr>
          <w:cantSplit/>
          <w:jc w:val="center"/>
        </w:trPr>
        <w:tc>
          <w:tcPr>
            <w:tcW w:w="2547" w:type="dxa"/>
          </w:tcPr>
          <w:p w14:paraId="7DBA1C51" w14:textId="21D0785B" w:rsidR="00EE38CE" w:rsidRPr="0051736F" w:rsidRDefault="00EE38CE" w:rsidP="00EE38CE">
            <w:pPr>
              <w:pStyle w:val="TAL"/>
              <w:rPr>
                <w:rFonts w:eastAsia="Batang"/>
              </w:rPr>
            </w:pPr>
            <w:r w:rsidRPr="0051736F">
              <w:rPr>
                <w:rFonts w:eastAsia="Batang"/>
              </w:rPr>
              <w:t>&gt; Status of the connection to the NF instance</w:t>
            </w:r>
          </w:p>
        </w:tc>
        <w:tc>
          <w:tcPr>
            <w:tcW w:w="1276" w:type="dxa"/>
          </w:tcPr>
          <w:p w14:paraId="67DD4297" w14:textId="55A60623" w:rsidR="00EE38CE" w:rsidRPr="0051736F" w:rsidRDefault="00EE38CE" w:rsidP="00EE38CE">
            <w:pPr>
              <w:pStyle w:val="TAC"/>
            </w:pPr>
            <w:r w:rsidRPr="0051736F">
              <w:rPr>
                <w:rFonts w:hint="eastAsia"/>
              </w:rPr>
              <w:t>S</w:t>
            </w:r>
            <w:r w:rsidRPr="0051736F">
              <w:t>CP</w:t>
            </w:r>
          </w:p>
        </w:tc>
        <w:tc>
          <w:tcPr>
            <w:tcW w:w="5388" w:type="dxa"/>
          </w:tcPr>
          <w:p w14:paraId="2E507BBD" w14:textId="7A495288" w:rsidR="00EE38CE" w:rsidRPr="0051736F" w:rsidRDefault="00EE38CE" w:rsidP="00EE38CE">
            <w:pPr>
              <w:pStyle w:val="TAL"/>
              <w:rPr>
                <w:rFonts w:eastAsia="Batang"/>
              </w:rPr>
            </w:pPr>
            <w:r w:rsidRPr="0051736F">
              <w:t>The connection status (i.e. ACTIVE or INACTIVE) between SCP and NF instance.</w:t>
            </w:r>
          </w:p>
        </w:tc>
      </w:tr>
      <w:tr w:rsidR="00EE38CE" w:rsidRPr="0051736F" w14:paraId="523A1146" w14:textId="77777777" w:rsidTr="00EE38CE">
        <w:trPr>
          <w:cantSplit/>
          <w:jc w:val="center"/>
        </w:trPr>
        <w:tc>
          <w:tcPr>
            <w:tcW w:w="2547" w:type="dxa"/>
          </w:tcPr>
          <w:p w14:paraId="031B993D" w14:textId="18B57A88" w:rsidR="00EE38CE" w:rsidRPr="0051736F" w:rsidRDefault="00EE38CE" w:rsidP="00EE38CE">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EE38CE" w:rsidRPr="0051736F" w:rsidRDefault="00EE38CE" w:rsidP="00EE38CE">
            <w:pPr>
              <w:pStyle w:val="TAC"/>
            </w:pPr>
            <w:r w:rsidRPr="0051736F">
              <w:t>SCP</w:t>
            </w:r>
          </w:p>
        </w:tc>
        <w:tc>
          <w:tcPr>
            <w:tcW w:w="5388" w:type="dxa"/>
          </w:tcPr>
          <w:p w14:paraId="2A3F1CA1" w14:textId="47B99243" w:rsidR="00EE38CE" w:rsidRPr="0051736F" w:rsidRDefault="00EE38CE" w:rsidP="00EE38CE">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864" w:name="_CR6_22_3"/>
      <w:bookmarkStart w:id="865" w:name="_Toc209590481"/>
      <w:bookmarkEnd w:id="864"/>
      <w:r w:rsidRPr="0051736F">
        <w:t>6.22.3</w:t>
      </w:r>
      <w:r w:rsidRPr="0051736F">
        <w:tab/>
        <w:t>Output analytics</w:t>
      </w:r>
      <w:bookmarkEnd w:id="865"/>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866" w:name="_CRTable6_22_31"/>
      <w:r w:rsidRPr="0051736F">
        <w:lastRenderedPageBreak/>
        <w:t xml:space="preserve">Table </w:t>
      </w:r>
      <w:bookmarkEnd w:id="866"/>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8E1B76" w:rsidRPr="0051736F" w14:paraId="1EF2FF8D" w14:textId="77777777" w:rsidTr="00493B24">
        <w:trPr>
          <w:cantSplit/>
          <w:jc w:val="center"/>
        </w:trPr>
        <w:tc>
          <w:tcPr>
            <w:tcW w:w="3471" w:type="dxa"/>
          </w:tcPr>
          <w:p w14:paraId="45124146" w14:textId="733456AE" w:rsidR="008E1B76" w:rsidRPr="0051736F" w:rsidRDefault="008E1B76" w:rsidP="00087359">
            <w:pPr>
              <w:pStyle w:val="TAL"/>
            </w:pPr>
            <w:r w:rsidRPr="0051736F">
              <w:t>&gt; OPTIONAL Time slot entry (1..max)</w:t>
            </w:r>
          </w:p>
        </w:tc>
        <w:tc>
          <w:tcPr>
            <w:tcW w:w="5388" w:type="dxa"/>
          </w:tcPr>
          <w:p w14:paraId="685EFBE9" w14:textId="4C39EC0E" w:rsidR="008E1B76" w:rsidRPr="0051736F" w:rsidRDefault="008E1B76" w:rsidP="00087359">
            <w:pPr>
              <w:pStyle w:val="TAL"/>
            </w:pPr>
            <w:r w:rsidRPr="0051736F">
              <w:t>List of time slots during the Analytics target period.</w:t>
            </w:r>
          </w:p>
        </w:tc>
      </w:tr>
      <w:tr w:rsidR="008E1B76" w:rsidRPr="0051736F" w14:paraId="0F11CE49" w14:textId="77777777" w:rsidTr="00493B24">
        <w:trPr>
          <w:cantSplit/>
          <w:jc w:val="center"/>
        </w:trPr>
        <w:tc>
          <w:tcPr>
            <w:tcW w:w="3471" w:type="dxa"/>
          </w:tcPr>
          <w:p w14:paraId="7933A193" w14:textId="566EFC8C" w:rsidR="008E1B76" w:rsidRPr="0051736F" w:rsidRDefault="008E1B76" w:rsidP="00087359">
            <w:pPr>
              <w:pStyle w:val="TAL"/>
            </w:pPr>
            <w:r w:rsidRPr="0051736F">
              <w:t>&gt;&gt; Time slot start</w:t>
            </w:r>
          </w:p>
        </w:tc>
        <w:tc>
          <w:tcPr>
            <w:tcW w:w="5388" w:type="dxa"/>
          </w:tcPr>
          <w:p w14:paraId="4CCA7C5D" w14:textId="6892F0A6" w:rsidR="008E1B76" w:rsidRPr="0051736F" w:rsidRDefault="008E1B76" w:rsidP="00087359">
            <w:pPr>
              <w:pStyle w:val="TAL"/>
            </w:pPr>
            <w:r w:rsidRPr="0051736F">
              <w:t>Time slot start within the Analytics target period.</w:t>
            </w:r>
          </w:p>
        </w:tc>
      </w:tr>
      <w:tr w:rsidR="008E1B76" w:rsidRPr="0051736F" w14:paraId="572AAD5F" w14:textId="77777777" w:rsidTr="00493B24">
        <w:trPr>
          <w:cantSplit/>
          <w:jc w:val="center"/>
        </w:trPr>
        <w:tc>
          <w:tcPr>
            <w:tcW w:w="3471" w:type="dxa"/>
          </w:tcPr>
          <w:p w14:paraId="098173BA" w14:textId="6CB560D1" w:rsidR="008E1B76" w:rsidRPr="0051736F" w:rsidRDefault="008E1B76" w:rsidP="00087359">
            <w:pPr>
              <w:pStyle w:val="TAL"/>
            </w:pPr>
            <w:r w:rsidRPr="0051736F">
              <w:t>&gt;&gt; Duration</w:t>
            </w:r>
          </w:p>
        </w:tc>
        <w:tc>
          <w:tcPr>
            <w:tcW w:w="5388" w:type="dxa"/>
          </w:tcPr>
          <w:p w14:paraId="46416E20" w14:textId="79C3E905" w:rsidR="008E1B76" w:rsidRPr="0051736F" w:rsidRDefault="008E1B76" w:rsidP="00087359">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2FF35D3D" w14:textId="77777777" w:rsidTr="00493B24">
        <w:trPr>
          <w:cantSplit/>
          <w:jc w:val="center"/>
        </w:trPr>
        <w:tc>
          <w:tcPr>
            <w:tcW w:w="3471" w:type="dxa"/>
          </w:tcPr>
          <w:p w14:paraId="0CA6BFED" w14:textId="45E378BB" w:rsidR="008E1B76" w:rsidRPr="0051736F" w:rsidRDefault="008E1B76" w:rsidP="00087359">
            <w:pPr>
              <w:pStyle w:val="TAL"/>
            </w:pPr>
            <w:r w:rsidRPr="0051736F">
              <w:t>&gt;&gt; Received Signalling Analytics</w:t>
            </w:r>
          </w:p>
        </w:tc>
        <w:tc>
          <w:tcPr>
            <w:tcW w:w="5388" w:type="dxa"/>
          </w:tcPr>
          <w:p w14:paraId="741DA296" w14:textId="14D3CD6B" w:rsidR="008E1B76" w:rsidRPr="0051736F" w:rsidRDefault="008E1B76" w:rsidP="00087359">
            <w:pPr>
              <w:pStyle w:val="TAL"/>
            </w:pPr>
            <w:r w:rsidRPr="0051736F">
              <w:t>Information of signalling received by the target NF(s).</w:t>
            </w:r>
          </w:p>
        </w:tc>
      </w:tr>
      <w:tr w:rsidR="008E1B76" w:rsidRPr="0051736F" w14:paraId="3D8C1DA3" w14:textId="77777777" w:rsidTr="00493B24">
        <w:trPr>
          <w:cantSplit/>
          <w:jc w:val="center"/>
        </w:trPr>
        <w:tc>
          <w:tcPr>
            <w:tcW w:w="3471" w:type="dxa"/>
          </w:tcPr>
          <w:p w14:paraId="0E3E078F" w14:textId="6EEC1DBB" w:rsidR="008E1B76" w:rsidRPr="0051736F" w:rsidRDefault="008E1B76" w:rsidP="00087359">
            <w:pPr>
              <w:pStyle w:val="TAL"/>
            </w:pPr>
            <w:r w:rsidRPr="0051736F">
              <w:tab/>
              <w:t>&gt;&gt;&gt; Total number of received signalling</w:t>
            </w:r>
          </w:p>
        </w:tc>
        <w:tc>
          <w:tcPr>
            <w:tcW w:w="5388" w:type="dxa"/>
          </w:tcPr>
          <w:p w14:paraId="7CB4C23A" w14:textId="0AE33AC8" w:rsidR="008E1B76" w:rsidRPr="0051736F" w:rsidRDefault="008E1B76" w:rsidP="00087359">
            <w:pPr>
              <w:pStyle w:val="TAL"/>
            </w:pPr>
            <w:r w:rsidRPr="0051736F">
              <w:t>Indicates the statistics on the number of signalling messages received by the target NF(s) in the time slot.</w:t>
            </w:r>
          </w:p>
        </w:tc>
      </w:tr>
      <w:tr w:rsidR="008E1B76" w:rsidRPr="0051736F" w14:paraId="06B80BC5" w14:textId="77777777" w:rsidTr="00493B24">
        <w:trPr>
          <w:cantSplit/>
          <w:jc w:val="center"/>
        </w:trPr>
        <w:tc>
          <w:tcPr>
            <w:tcW w:w="3471" w:type="dxa"/>
          </w:tcPr>
          <w:p w14:paraId="4E7EB820" w14:textId="3B1A35D1" w:rsidR="008E1B76" w:rsidRPr="0051736F" w:rsidRDefault="008E1B76" w:rsidP="00087359">
            <w:pPr>
              <w:pStyle w:val="TAL"/>
            </w:pPr>
            <w:r w:rsidRPr="0051736F">
              <w:tab/>
              <w:t>&gt;&gt;&gt; Growth rate of received signalling</w:t>
            </w:r>
          </w:p>
        </w:tc>
        <w:tc>
          <w:tcPr>
            <w:tcW w:w="5388" w:type="dxa"/>
          </w:tcPr>
          <w:p w14:paraId="6E6A7FDC" w14:textId="2D92B336" w:rsidR="008E1B76" w:rsidRPr="0051736F" w:rsidRDefault="008E1B76" w:rsidP="00087359">
            <w:pPr>
              <w:pStyle w:val="TAL"/>
            </w:pPr>
            <w:r w:rsidRPr="0051736F">
              <w:t>Difference between the number of signalling messages received by the NF in the time slot and the number of signalling messages received by the target NF(s) in the previous time slot.</w:t>
            </w:r>
          </w:p>
        </w:tc>
      </w:tr>
      <w:tr w:rsidR="008E1B76" w:rsidRPr="0051736F" w14:paraId="14A9A886" w14:textId="77777777" w:rsidTr="00493B24">
        <w:trPr>
          <w:cantSplit/>
          <w:jc w:val="center"/>
        </w:trPr>
        <w:tc>
          <w:tcPr>
            <w:tcW w:w="3471" w:type="dxa"/>
          </w:tcPr>
          <w:p w14:paraId="2B218CE6" w14:textId="4626952E" w:rsidR="008E1B76" w:rsidRPr="0051736F" w:rsidRDefault="008E1B76" w:rsidP="00087359">
            <w:pPr>
              <w:pStyle w:val="TAL"/>
            </w:pPr>
            <w:r w:rsidRPr="0051736F">
              <w:tab/>
              <w:t>&gt;&gt;&gt; Signalling analytics of UE</w:t>
            </w:r>
          </w:p>
        </w:tc>
        <w:tc>
          <w:tcPr>
            <w:tcW w:w="5388" w:type="dxa"/>
          </w:tcPr>
          <w:p w14:paraId="41271DA9" w14:textId="4F139D2D" w:rsidR="008E1B76" w:rsidRPr="0051736F" w:rsidRDefault="008E1B76" w:rsidP="00087359">
            <w:pPr>
              <w:pStyle w:val="TAL"/>
            </w:pPr>
            <w:r w:rsidRPr="0051736F">
              <w:t>Indicates the statistics on the number of signalling messages received from UEs within the time slot (NOTE 1).</w:t>
            </w:r>
          </w:p>
        </w:tc>
      </w:tr>
      <w:tr w:rsidR="008E1B76" w:rsidRPr="0051736F" w14:paraId="20FF2B7A" w14:textId="77777777" w:rsidTr="00493B24">
        <w:trPr>
          <w:cantSplit/>
          <w:jc w:val="center"/>
        </w:trPr>
        <w:tc>
          <w:tcPr>
            <w:tcW w:w="3471" w:type="dxa"/>
          </w:tcPr>
          <w:p w14:paraId="10D438B8" w14:textId="7682A8A2" w:rsidR="008E1B76" w:rsidRPr="0051736F" w:rsidRDefault="008E1B76" w:rsidP="00087359">
            <w:pPr>
              <w:pStyle w:val="TAL"/>
            </w:pPr>
            <w:r w:rsidRPr="0051736F">
              <w:t>&gt; OPTIONAL Timer List</w:t>
            </w:r>
          </w:p>
        </w:tc>
        <w:tc>
          <w:tcPr>
            <w:tcW w:w="5388" w:type="dxa"/>
          </w:tcPr>
          <w:p w14:paraId="3890AB0F" w14:textId="1759C18E" w:rsidR="008E1B76" w:rsidRPr="0051736F" w:rsidRDefault="008E1B76" w:rsidP="00087359">
            <w:pPr>
              <w:pStyle w:val="TAL"/>
            </w:pPr>
            <w:r w:rsidRPr="0051736F">
              <w:t>The list of timer information per source UE(s) (NOTE 1).</w:t>
            </w:r>
          </w:p>
        </w:tc>
      </w:tr>
      <w:tr w:rsidR="008E1B76" w:rsidRPr="0051736F" w14:paraId="60CA5E55" w14:textId="77777777" w:rsidTr="00493B24">
        <w:trPr>
          <w:cantSplit/>
          <w:jc w:val="center"/>
        </w:trPr>
        <w:tc>
          <w:tcPr>
            <w:tcW w:w="3471" w:type="dxa"/>
          </w:tcPr>
          <w:p w14:paraId="001AE001" w14:textId="7F1AA378" w:rsidR="008E1B76" w:rsidRPr="0051736F" w:rsidRDefault="008E1B76" w:rsidP="00087359">
            <w:pPr>
              <w:pStyle w:val="TAL"/>
            </w:pPr>
            <w:r w:rsidRPr="0051736F">
              <w:t>&gt;&gt; Type of timer</w:t>
            </w:r>
          </w:p>
        </w:tc>
        <w:tc>
          <w:tcPr>
            <w:tcW w:w="5388" w:type="dxa"/>
          </w:tcPr>
          <w:p w14:paraId="2210278F" w14:textId="0612EF53" w:rsidR="008E1B76" w:rsidRPr="0051736F" w:rsidRDefault="008E1B76" w:rsidP="00087359">
            <w:pPr>
              <w:pStyle w:val="TAL"/>
            </w:pPr>
            <w:r w:rsidRPr="0051736F">
              <w:t>The type of timer which has been set.</w:t>
            </w:r>
          </w:p>
        </w:tc>
      </w:tr>
      <w:tr w:rsidR="008E1B76" w:rsidRPr="0051736F" w14:paraId="559067AB" w14:textId="77777777" w:rsidTr="00493B24">
        <w:trPr>
          <w:cantSplit/>
          <w:jc w:val="center"/>
        </w:trPr>
        <w:tc>
          <w:tcPr>
            <w:tcW w:w="3471" w:type="dxa"/>
          </w:tcPr>
          <w:p w14:paraId="792954FC" w14:textId="28F0E55C" w:rsidR="008E1B76" w:rsidRPr="0051736F" w:rsidRDefault="008E1B76" w:rsidP="00087359">
            <w:pPr>
              <w:pStyle w:val="TAL"/>
            </w:pPr>
            <w:r w:rsidRPr="0051736F">
              <w:t>&gt;&gt; Timer duration</w:t>
            </w:r>
          </w:p>
        </w:tc>
        <w:tc>
          <w:tcPr>
            <w:tcW w:w="5388" w:type="dxa"/>
          </w:tcPr>
          <w:p w14:paraId="41AE44C1" w14:textId="5BA6438F" w:rsidR="008E1B76" w:rsidRPr="0051736F" w:rsidRDefault="008E1B76" w:rsidP="00087359">
            <w:pPr>
              <w:pStyle w:val="TAL"/>
            </w:pPr>
            <w:r w:rsidRPr="0051736F">
              <w:t>The timer duration that has be selected for the source UE(s).</w:t>
            </w:r>
          </w:p>
        </w:tc>
      </w:tr>
      <w:tr w:rsidR="008E1B76" w:rsidRPr="0051736F" w14:paraId="2D92C63A" w14:textId="77777777" w:rsidTr="00493B24">
        <w:trPr>
          <w:cantSplit/>
          <w:jc w:val="center"/>
        </w:trPr>
        <w:tc>
          <w:tcPr>
            <w:tcW w:w="8859" w:type="dxa"/>
            <w:gridSpan w:val="2"/>
          </w:tcPr>
          <w:p w14:paraId="077EFBE9" w14:textId="094F69AF" w:rsidR="008E1B76" w:rsidRPr="0051736F" w:rsidRDefault="008E1B76"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867" w:name="_CRTable6_22_32"/>
      <w:r w:rsidRPr="0051736F">
        <w:lastRenderedPageBreak/>
        <w:t xml:space="preserve">Table </w:t>
      </w:r>
      <w:bookmarkEnd w:id="867"/>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8E1B76" w:rsidRPr="0051736F" w14:paraId="33D58BD9" w14:textId="77777777" w:rsidTr="00493B24">
        <w:trPr>
          <w:cantSplit/>
          <w:jc w:val="center"/>
        </w:trPr>
        <w:tc>
          <w:tcPr>
            <w:tcW w:w="3507" w:type="dxa"/>
          </w:tcPr>
          <w:p w14:paraId="60256076" w14:textId="45E81E37" w:rsidR="008E1B76" w:rsidRPr="0051736F" w:rsidRDefault="008E1B76" w:rsidP="00B61B93">
            <w:pPr>
              <w:pStyle w:val="TAL"/>
            </w:pPr>
            <w:r w:rsidRPr="0051736F">
              <w:t>&gt; OPTIONAL Time slot entry (1..max)</w:t>
            </w:r>
          </w:p>
        </w:tc>
        <w:tc>
          <w:tcPr>
            <w:tcW w:w="5388" w:type="dxa"/>
          </w:tcPr>
          <w:p w14:paraId="14F27094" w14:textId="6C554907" w:rsidR="008E1B76" w:rsidRPr="0051736F" w:rsidRDefault="008E1B76" w:rsidP="00B61B93">
            <w:pPr>
              <w:pStyle w:val="TAL"/>
            </w:pPr>
            <w:r w:rsidRPr="0051736F">
              <w:t>List of time slots during the Analytics target period.</w:t>
            </w:r>
          </w:p>
        </w:tc>
      </w:tr>
      <w:tr w:rsidR="008E1B76" w:rsidRPr="0051736F" w14:paraId="18C59FC1" w14:textId="77777777" w:rsidTr="00493B24">
        <w:trPr>
          <w:cantSplit/>
          <w:jc w:val="center"/>
        </w:trPr>
        <w:tc>
          <w:tcPr>
            <w:tcW w:w="3507" w:type="dxa"/>
          </w:tcPr>
          <w:p w14:paraId="1DDF26FF" w14:textId="2FF2CEED" w:rsidR="008E1B76" w:rsidRPr="0051736F" w:rsidRDefault="008E1B76" w:rsidP="00B61B93">
            <w:pPr>
              <w:pStyle w:val="TAL"/>
            </w:pPr>
            <w:r w:rsidRPr="0051736F">
              <w:t>&gt;&gt; Time slot start</w:t>
            </w:r>
          </w:p>
        </w:tc>
        <w:tc>
          <w:tcPr>
            <w:tcW w:w="5388" w:type="dxa"/>
          </w:tcPr>
          <w:p w14:paraId="14E7B98A" w14:textId="77E30B73" w:rsidR="008E1B76" w:rsidRPr="0051736F" w:rsidRDefault="008E1B76" w:rsidP="00B61B93">
            <w:pPr>
              <w:pStyle w:val="TAL"/>
            </w:pPr>
            <w:r w:rsidRPr="0051736F">
              <w:t>Time slot start within the Analytics target period.</w:t>
            </w:r>
          </w:p>
        </w:tc>
      </w:tr>
      <w:tr w:rsidR="008E1B76" w:rsidRPr="0051736F" w14:paraId="35A84323" w14:textId="77777777" w:rsidTr="00493B24">
        <w:trPr>
          <w:cantSplit/>
          <w:jc w:val="center"/>
        </w:trPr>
        <w:tc>
          <w:tcPr>
            <w:tcW w:w="3507" w:type="dxa"/>
          </w:tcPr>
          <w:p w14:paraId="5F1D6EF0" w14:textId="4A279B6A" w:rsidR="008E1B76" w:rsidRPr="0051736F" w:rsidRDefault="008E1B76" w:rsidP="00B61B93">
            <w:pPr>
              <w:pStyle w:val="TAL"/>
            </w:pPr>
            <w:r w:rsidRPr="0051736F">
              <w:t>&gt;&gt; Duration</w:t>
            </w:r>
          </w:p>
        </w:tc>
        <w:tc>
          <w:tcPr>
            <w:tcW w:w="5388" w:type="dxa"/>
          </w:tcPr>
          <w:p w14:paraId="0735CA8D" w14:textId="4CC5A630" w:rsidR="008E1B76" w:rsidRPr="0051736F" w:rsidRDefault="008E1B76" w:rsidP="00B61B93">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703DF66F" w14:textId="77777777" w:rsidTr="00493B24">
        <w:trPr>
          <w:cantSplit/>
          <w:jc w:val="center"/>
        </w:trPr>
        <w:tc>
          <w:tcPr>
            <w:tcW w:w="3507" w:type="dxa"/>
          </w:tcPr>
          <w:p w14:paraId="1A6E7D5A" w14:textId="771A177E" w:rsidR="008E1B76" w:rsidRPr="0051736F" w:rsidRDefault="008E1B76" w:rsidP="00B61B93">
            <w:pPr>
              <w:pStyle w:val="TAL"/>
            </w:pPr>
            <w:r w:rsidRPr="0051736F">
              <w:t>&gt;&gt; Reference point</w:t>
            </w:r>
          </w:p>
        </w:tc>
        <w:tc>
          <w:tcPr>
            <w:tcW w:w="5388" w:type="dxa"/>
          </w:tcPr>
          <w:p w14:paraId="1BCBB07A" w14:textId="73A40F70" w:rsidR="008E1B76" w:rsidRPr="0051736F" w:rsidRDefault="008E1B76" w:rsidP="00B61B93">
            <w:pPr>
              <w:pStyle w:val="TAL"/>
            </w:pPr>
            <w:r w:rsidRPr="0051736F">
              <w:t>The information of the reference point impacted. (e.g. N1, N2)</w:t>
            </w:r>
          </w:p>
        </w:tc>
      </w:tr>
      <w:tr w:rsidR="008E1B76" w:rsidRPr="0051736F" w14:paraId="3E06D277" w14:textId="77777777" w:rsidTr="00493B24">
        <w:trPr>
          <w:cantSplit/>
          <w:jc w:val="center"/>
        </w:trPr>
        <w:tc>
          <w:tcPr>
            <w:tcW w:w="3507" w:type="dxa"/>
          </w:tcPr>
          <w:p w14:paraId="4723ACAD" w14:textId="30A7625B" w:rsidR="008E1B76" w:rsidRPr="0051736F" w:rsidRDefault="008E1B76" w:rsidP="00B61B93">
            <w:pPr>
              <w:pStyle w:val="TAL"/>
            </w:pPr>
            <w:r w:rsidRPr="0051736F">
              <w:t>&gt;&gt; Service operation(s)</w:t>
            </w:r>
          </w:p>
        </w:tc>
        <w:tc>
          <w:tcPr>
            <w:tcW w:w="5388" w:type="dxa"/>
          </w:tcPr>
          <w:p w14:paraId="3EA43EB7" w14:textId="3E17DA6F" w:rsidR="008E1B76" w:rsidRPr="0051736F" w:rsidRDefault="008E1B76" w:rsidP="00B61B93">
            <w:pPr>
              <w:pStyle w:val="TAL"/>
            </w:pPr>
            <w:r w:rsidRPr="0051736F">
              <w:t>The information of the service operation(s) impacted. (e.g. Namf_Communication(UEContextTransfer), Nsmf_PDUSession(UpdateSMContext)).</w:t>
            </w:r>
          </w:p>
        </w:tc>
      </w:tr>
      <w:tr w:rsidR="008E1B76" w:rsidRPr="0051736F" w14:paraId="04BB5279" w14:textId="77777777" w:rsidTr="00493B24">
        <w:trPr>
          <w:cantSplit/>
          <w:jc w:val="center"/>
        </w:trPr>
        <w:tc>
          <w:tcPr>
            <w:tcW w:w="3507" w:type="dxa"/>
          </w:tcPr>
          <w:p w14:paraId="0B9CCCFA" w14:textId="1C11339D" w:rsidR="008E1B76" w:rsidRPr="0051736F" w:rsidRDefault="008E1B76" w:rsidP="00B61B93">
            <w:pPr>
              <w:pStyle w:val="TAL"/>
            </w:pPr>
            <w:r w:rsidRPr="0051736F">
              <w:t>&gt;&gt; Received Signalling Analytics</w:t>
            </w:r>
          </w:p>
        </w:tc>
        <w:tc>
          <w:tcPr>
            <w:tcW w:w="5388" w:type="dxa"/>
          </w:tcPr>
          <w:p w14:paraId="1970500A" w14:textId="74DDDCD6" w:rsidR="008E1B76" w:rsidRPr="0051736F" w:rsidRDefault="008E1B76" w:rsidP="00B61B93">
            <w:pPr>
              <w:pStyle w:val="TAL"/>
            </w:pPr>
            <w:r w:rsidRPr="0051736F">
              <w:t>Information of signalling received by the target NF(s).</w:t>
            </w:r>
          </w:p>
        </w:tc>
      </w:tr>
      <w:tr w:rsidR="008E1B76" w:rsidRPr="0051736F" w14:paraId="7DBB5566" w14:textId="77777777" w:rsidTr="00493B24">
        <w:trPr>
          <w:cantSplit/>
          <w:jc w:val="center"/>
        </w:trPr>
        <w:tc>
          <w:tcPr>
            <w:tcW w:w="3507" w:type="dxa"/>
          </w:tcPr>
          <w:p w14:paraId="4C35D176" w14:textId="0A9CCD93" w:rsidR="008E1B76" w:rsidRPr="0051736F" w:rsidRDefault="008E1B76" w:rsidP="00B61B93">
            <w:pPr>
              <w:pStyle w:val="TAL"/>
            </w:pPr>
            <w:r w:rsidRPr="0051736F">
              <w:tab/>
              <w:t>&gt;&gt;&gt; Received number of signalling</w:t>
            </w:r>
          </w:p>
        </w:tc>
        <w:tc>
          <w:tcPr>
            <w:tcW w:w="5388" w:type="dxa"/>
          </w:tcPr>
          <w:p w14:paraId="47B173FC" w14:textId="17392213" w:rsidR="008E1B76" w:rsidRPr="0051736F" w:rsidRDefault="00E15D00" w:rsidP="00B61B93">
            <w:pPr>
              <w:pStyle w:val="TAL"/>
            </w:pPr>
            <w:r w:rsidRPr="0051736F">
              <w:t>Received number of signalling of the specific signalling type.</w:t>
            </w:r>
          </w:p>
        </w:tc>
      </w:tr>
      <w:tr w:rsidR="00E15D00" w:rsidRPr="0051736F" w14:paraId="6EA93D2A" w14:textId="77777777" w:rsidTr="00493B24">
        <w:trPr>
          <w:cantSplit/>
          <w:jc w:val="center"/>
        </w:trPr>
        <w:tc>
          <w:tcPr>
            <w:tcW w:w="3507" w:type="dxa"/>
          </w:tcPr>
          <w:p w14:paraId="7EF250AA" w14:textId="74F24756" w:rsidR="00E15D00" w:rsidRPr="0051736F" w:rsidRDefault="00E15D00" w:rsidP="00B61B93">
            <w:pPr>
              <w:pStyle w:val="TAL"/>
            </w:pPr>
            <w:r w:rsidRPr="0051736F">
              <w:tab/>
              <w:t>&gt;&gt;&gt; Growth rate of received signalling</w:t>
            </w:r>
          </w:p>
        </w:tc>
        <w:tc>
          <w:tcPr>
            <w:tcW w:w="5388" w:type="dxa"/>
          </w:tcPr>
          <w:p w14:paraId="310D84B7" w14:textId="40040951" w:rsidR="00E15D00" w:rsidRPr="0051736F" w:rsidRDefault="00E15D00" w:rsidP="00B61B93">
            <w:pPr>
              <w:pStyle w:val="TAL"/>
            </w:pPr>
            <w:r w:rsidRPr="0051736F">
              <w:t>Difference between the number of signalling messages received by the NF in the time slot and the number of signalling messages received by the target NF(s) in the previous time slot.</w:t>
            </w:r>
          </w:p>
        </w:tc>
      </w:tr>
      <w:tr w:rsidR="00E15D00" w:rsidRPr="0051736F" w14:paraId="75A412FF" w14:textId="77777777" w:rsidTr="00493B24">
        <w:trPr>
          <w:cantSplit/>
          <w:jc w:val="center"/>
        </w:trPr>
        <w:tc>
          <w:tcPr>
            <w:tcW w:w="3507" w:type="dxa"/>
          </w:tcPr>
          <w:p w14:paraId="0F7BA78A" w14:textId="5BDE0795" w:rsidR="00E15D00" w:rsidRPr="0051736F" w:rsidRDefault="00E15D00" w:rsidP="00B61B93">
            <w:pPr>
              <w:pStyle w:val="TAL"/>
            </w:pPr>
            <w:r w:rsidRPr="0051736F">
              <w:tab/>
              <w:t>&gt;&gt;&gt; Signalling analytics of UE</w:t>
            </w:r>
          </w:p>
        </w:tc>
        <w:tc>
          <w:tcPr>
            <w:tcW w:w="5388" w:type="dxa"/>
          </w:tcPr>
          <w:p w14:paraId="15D709EA" w14:textId="15C72A68" w:rsidR="00E15D00" w:rsidRPr="0051736F" w:rsidRDefault="00E15D00" w:rsidP="00B61B93">
            <w:pPr>
              <w:pStyle w:val="TAL"/>
            </w:pPr>
            <w:r w:rsidRPr="0051736F">
              <w:t>Indicates the statistics on the number of signalling messages received from UEs within the time slot (NOTE 1).</w:t>
            </w:r>
          </w:p>
        </w:tc>
      </w:tr>
      <w:tr w:rsidR="00E15D00" w:rsidRPr="0051736F" w14:paraId="1A0243DC" w14:textId="77777777" w:rsidTr="00493B24">
        <w:trPr>
          <w:cantSplit/>
          <w:jc w:val="center"/>
        </w:trPr>
        <w:tc>
          <w:tcPr>
            <w:tcW w:w="3507" w:type="dxa"/>
          </w:tcPr>
          <w:p w14:paraId="1347F120" w14:textId="0E51FCDC" w:rsidR="00E15D00" w:rsidRPr="0051736F" w:rsidRDefault="00E15D00" w:rsidP="00B61B93">
            <w:pPr>
              <w:pStyle w:val="TAL"/>
            </w:pPr>
            <w:r w:rsidRPr="0051736F">
              <w:t>&gt; OPTIONAL Timer List</w:t>
            </w:r>
          </w:p>
        </w:tc>
        <w:tc>
          <w:tcPr>
            <w:tcW w:w="5388" w:type="dxa"/>
          </w:tcPr>
          <w:p w14:paraId="49FA14F1" w14:textId="5F282BDA" w:rsidR="00E15D00" w:rsidRPr="0051736F" w:rsidRDefault="00E15D00" w:rsidP="00B61B93">
            <w:pPr>
              <w:pStyle w:val="TAL"/>
            </w:pPr>
            <w:r w:rsidRPr="0051736F">
              <w:t>The list of timer information per Source UE(s) (NOTE 1).</w:t>
            </w:r>
          </w:p>
        </w:tc>
      </w:tr>
      <w:tr w:rsidR="00E15D00" w:rsidRPr="0051736F" w14:paraId="2DE4DA08" w14:textId="77777777" w:rsidTr="00493B24">
        <w:trPr>
          <w:cantSplit/>
          <w:jc w:val="center"/>
        </w:trPr>
        <w:tc>
          <w:tcPr>
            <w:tcW w:w="3507" w:type="dxa"/>
          </w:tcPr>
          <w:p w14:paraId="68826EAE" w14:textId="5225DF0F" w:rsidR="00E15D00" w:rsidRPr="0051736F" w:rsidRDefault="00E15D00" w:rsidP="00B61B93">
            <w:pPr>
              <w:pStyle w:val="TAL"/>
            </w:pPr>
            <w:r w:rsidRPr="0051736F">
              <w:t>&gt;&gt; Type of timer</w:t>
            </w:r>
          </w:p>
        </w:tc>
        <w:tc>
          <w:tcPr>
            <w:tcW w:w="5388" w:type="dxa"/>
          </w:tcPr>
          <w:p w14:paraId="6EDCF661" w14:textId="3BA0324C" w:rsidR="00E15D00" w:rsidRPr="0051736F" w:rsidRDefault="00E15D00" w:rsidP="00B61B93">
            <w:pPr>
              <w:pStyle w:val="TAL"/>
            </w:pPr>
            <w:r w:rsidRPr="0051736F">
              <w:t>The type of timer.</w:t>
            </w:r>
          </w:p>
        </w:tc>
      </w:tr>
      <w:tr w:rsidR="00E15D00" w:rsidRPr="0051736F" w14:paraId="5275E8B3" w14:textId="77777777" w:rsidTr="00493B24">
        <w:trPr>
          <w:cantSplit/>
          <w:jc w:val="center"/>
        </w:trPr>
        <w:tc>
          <w:tcPr>
            <w:tcW w:w="3507" w:type="dxa"/>
          </w:tcPr>
          <w:p w14:paraId="4E0243CC" w14:textId="69C80B57" w:rsidR="00E15D00" w:rsidRPr="0051736F" w:rsidRDefault="00E15D00" w:rsidP="00B61B93">
            <w:pPr>
              <w:pStyle w:val="TAL"/>
            </w:pPr>
            <w:r w:rsidRPr="0051736F">
              <w:t>&gt;&gt; Timer duration</w:t>
            </w:r>
          </w:p>
        </w:tc>
        <w:tc>
          <w:tcPr>
            <w:tcW w:w="5388" w:type="dxa"/>
          </w:tcPr>
          <w:p w14:paraId="47EFB815" w14:textId="5F28CD86" w:rsidR="00E15D00" w:rsidRPr="0051736F" w:rsidRDefault="00E15D00" w:rsidP="00B61B93">
            <w:pPr>
              <w:pStyle w:val="TAL"/>
            </w:pPr>
            <w:r w:rsidRPr="0051736F">
              <w:t>The timer duration that commonly is selected for the Source UE(s).</w:t>
            </w:r>
          </w:p>
        </w:tc>
      </w:tr>
      <w:tr w:rsidR="00E15D00" w:rsidRPr="0051736F" w14:paraId="44B063E6" w14:textId="77777777" w:rsidTr="00493B24">
        <w:trPr>
          <w:cantSplit/>
          <w:jc w:val="center"/>
        </w:trPr>
        <w:tc>
          <w:tcPr>
            <w:tcW w:w="3507" w:type="dxa"/>
          </w:tcPr>
          <w:p w14:paraId="6F93794A" w14:textId="512D5AD9" w:rsidR="00E15D00" w:rsidRPr="0051736F" w:rsidRDefault="00E15D00" w:rsidP="00B61B93">
            <w:pPr>
              <w:pStyle w:val="TAL"/>
            </w:pPr>
            <w:r w:rsidRPr="0051736F">
              <w:t>&gt; Priority</w:t>
            </w:r>
          </w:p>
        </w:tc>
        <w:tc>
          <w:tcPr>
            <w:tcW w:w="5388" w:type="dxa"/>
          </w:tcPr>
          <w:p w14:paraId="07A0F3AA" w14:textId="34DD785E" w:rsidR="00E15D00" w:rsidRPr="0051736F" w:rsidRDefault="00E15D00" w:rsidP="00B61B93">
            <w:pPr>
              <w:pStyle w:val="TAL"/>
            </w:pPr>
            <w:r w:rsidRPr="0051736F">
              <w:t>Priority (relative to other NFs of the same type) of candidate NFs as defined in the TS 29.510 [18].</w:t>
            </w:r>
          </w:p>
        </w:tc>
      </w:tr>
      <w:tr w:rsidR="00E15D00" w:rsidRPr="0051736F" w14:paraId="4B6FC58B" w14:textId="77777777" w:rsidTr="00493B24">
        <w:trPr>
          <w:cantSplit/>
          <w:jc w:val="center"/>
        </w:trPr>
        <w:tc>
          <w:tcPr>
            <w:tcW w:w="3507" w:type="dxa"/>
          </w:tcPr>
          <w:p w14:paraId="5D4EA238" w14:textId="086B6BF4" w:rsidR="00E15D00" w:rsidRPr="0051736F" w:rsidRDefault="00E15D00" w:rsidP="00B61B93">
            <w:pPr>
              <w:pStyle w:val="TAL"/>
            </w:pPr>
            <w:r w:rsidRPr="0051736F">
              <w:t>&gt; Capacity</w:t>
            </w:r>
          </w:p>
        </w:tc>
        <w:tc>
          <w:tcPr>
            <w:tcW w:w="5388" w:type="dxa"/>
          </w:tcPr>
          <w:p w14:paraId="2CB23388" w14:textId="21191D71" w:rsidR="00E15D00" w:rsidRPr="0051736F" w:rsidRDefault="00E15D00" w:rsidP="00B61B93">
            <w:pPr>
              <w:pStyle w:val="TAL"/>
            </w:pPr>
            <w:r w:rsidRPr="0051736F">
              <w:t>Candidate NF capacity information, expressed as a weight relative to other NF instances of the same type as defined in the TS 29.510 [18].</w:t>
            </w:r>
          </w:p>
        </w:tc>
      </w:tr>
      <w:tr w:rsidR="00E15D00" w:rsidRPr="0051736F" w14:paraId="71DF546D" w14:textId="77777777" w:rsidTr="00493B24">
        <w:trPr>
          <w:cantSplit/>
          <w:jc w:val="center"/>
        </w:trPr>
        <w:tc>
          <w:tcPr>
            <w:tcW w:w="3507" w:type="dxa"/>
          </w:tcPr>
          <w:p w14:paraId="128A28BC" w14:textId="0D27CAF9" w:rsidR="00E15D00" w:rsidRPr="0051736F" w:rsidRDefault="00E15D00" w:rsidP="00B61B93">
            <w:pPr>
              <w:pStyle w:val="TAL"/>
            </w:pPr>
            <w:r w:rsidRPr="0051736F">
              <w:t>&gt; Confidence</w:t>
            </w:r>
          </w:p>
        </w:tc>
        <w:tc>
          <w:tcPr>
            <w:tcW w:w="5388" w:type="dxa"/>
          </w:tcPr>
          <w:p w14:paraId="59497376" w14:textId="38401F08" w:rsidR="00E15D00" w:rsidRPr="0051736F" w:rsidRDefault="00E15D00" w:rsidP="00B61B93">
            <w:pPr>
              <w:pStyle w:val="TAL"/>
            </w:pPr>
            <w:r w:rsidRPr="0051736F">
              <w:t>Confidence of this prediction.</w:t>
            </w:r>
          </w:p>
        </w:tc>
      </w:tr>
      <w:tr w:rsidR="00E15D00" w:rsidRPr="0051736F" w14:paraId="6B4FC5AA" w14:textId="77777777" w:rsidTr="00493B24">
        <w:trPr>
          <w:cantSplit/>
          <w:jc w:val="center"/>
        </w:trPr>
        <w:tc>
          <w:tcPr>
            <w:tcW w:w="8895" w:type="dxa"/>
            <w:gridSpan w:val="2"/>
          </w:tcPr>
          <w:p w14:paraId="18AE21B4" w14:textId="07239889" w:rsidR="00E15D00" w:rsidRPr="0051736F" w:rsidRDefault="00E15D00"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868" w:name="_CRTable6_22_33"/>
      <w:r w:rsidRPr="0051736F">
        <w:lastRenderedPageBreak/>
        <w:t xml:space="preserve">Table </w:t>
      </w:r>
      <w:bookmarkEnd w:id="868"/>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72B3C1CF" w:rsidR="00E15D00" w:rsidRPr="0051736F" w:rsidRDefault="00E15D00" w:rsidP="00956E54">
            <w:pPr>
              <w:pStyle w:val="TAL"/>
            </w:pPr>
            <w:r w:rsidRPr="0051736F">
              <w:t>AMF sets MM NAS related timer (e.g. back-off, T3512) for a selected set of UEs.</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5ADB539D" w:rsidR="00E15D00" w:rsidRPr="0051736F" w:rsidRDefault="00E15D00" w:rsidP="00956E54">
            <w:pPr>
              <w:pStyle w:val="TAL"/>
            </w:pPr>
            <w:r w:rsidRPr="0051736F">
              <w:t>SMF sets SM NAS related timer (e.g. back-off) for a selected set of Sessions.</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7BE61A1D"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869" w:name="_CR6_22_4"/>
      <w:bookmarkStart w:id="870" w:name="_Toc209590482"/>
      <w:bookmarkEnd w:id="869"/>
      <w:r w:rsidRPr="0051736F">
        <w:t>6.22.4</w:t>
      </w:r>
      <w:r w:rsidRPr="0051736F">
        <w:tab/>
        <w:t>Procedures</w:t>
      </w:r>
      <w:bookmarkEnd w:id="870"/>
    </w:p>
    <w:p w14:paraId="0660CAE1" w14:textId="2251987C" w:rsidR="00E15D00" w:rsidRPr="0051736F" w:rsidRDefault="00E15D00" w:rsidP="00E15D00">
      <w:r w:rsidRPr="0051736F">
        <w:t>The NWDAF can provide information on network signalling storm as follows (Figure 6.22.4-1).</w:t>
      </w:r>
    </w:p>
    <w:p w14:paraId="2746B85B" w14:textId="0669036E" w:rsidR="003316BD" w:rsidRPr="0051736F" w:rsidRDefault="003316BD" w:rsidP="00857C6B">
      <w:pPr>
        <w:pStyle w:val="TH"/>
      </w:pPr>
      <w:r w:rsidRPr="0051736F">
        <w:object w:dxaOrig="9892" w:dyaOrig="8287" w14:anchorId="24FC8437">
          <v:shape id="_x0000_i1130" type="#_x0000_t75" style="width:414.75pt;height:348pt" o:ole="">
            <v:imagedata r:id="rId223" o:title=""/>
          </v:shape>
          <o:OLEObject Type="Embed" ProgID="Visio.Drawing.15" ShapeID="_x0000_i1130" DrawAspect="Content" ObjectID="_1820210879" r:id="rId224"/>
        </w:object>
      </w:r>
    </w:p>
    <w:p w14:paraId="5C8B0714" w14:textId="7B77355A" w:rsidR="00E15D00" w:rsidRPr="0051736F" w:rsidRDefault="00E15D00" w:rsidP="00E15D00">
      <w:pPr>
        <w:pStyle w:val="TF"/>
      </w:pPr>
      <w:bookmarkStart w:id="871" w:name="_CRFigure6_22_41"/>
      <w:r w:rsidRPr="0051736F">
        <w:t xml:space="preserve">Figure </w:t>
      </w:r>
      <w:bookmarkEnd w:id="871"/>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18AEA19E" w:rsidR="00E15D00" w:rsidRPr="0051736F" w:rsidRDefault="00E15D00" w:rsidP="00493B24">
      <w:pPr>
        <w:pStyle w:val="B2"/>
      </w:pPr>
      <w:r w:rsidRPr="0051736F">
        <w:t>-</w:t>
      </w:r>
      <w:r w:rsidRPr="0051736F">
        <w:tab/>
        <w:t>The Analytics ID is set to "Signalling Storm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30E68A23" w:rsidR="00E15D00" w:rsidRPr="0051736F" w:rsidRDefault="00E15D00" w:rsidP="00493B24">
      <w:pPr>
        <w:pStyle w:val="B2"/>
      </w:pPr>
      <w:r w:rsidRPr="0051736F">
        <w:t>-</w:t>
      </w:r>
      <w:r w:rsidRPr="0051736F">
        <w:tab/>
        <w:t>The consumer NF may also subscribe to "NF load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704E8765"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 and/or NF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6.22.2.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lastRenderedPageBreak/>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t>3.</w:t>
      </w:r>
      <w:r w:rsidRPr="0051736F">
        <w:tab/>
        <w:t>The NWDAF derives the required analytics with the collected data described in clause 6.22.2.</w:t>
      </w:r>
    </w:p>
    <w:p w14:paraId="3553DBF6" w14:textId="77777777" w:rsidR="00E15D00" w:rsidRPr="0051736F" w:rsidRDefault="00E15D00" w:rsidP="00E15D00">
      <w:pPr>
        <w:pStyle w:val="B1"/>
      </w:pPr>
      <w:r w:rsidRPr="0051736F">
        <w:t>4.</w:t>
      </w:r>
      <w:r w:rsidRPr="0051736F">
        <w:tab/>
        <w:t>The NWDAF invokes Nnwdaf_AnalyticsSubscription_Notify or Nnwdaf_AnalyticsInfo_Request response or response to the consumer NF/SCP for the Output data analytics as depicted in clause 6.22.3.</w:t>
      </w:r>
    </w:p>
    <w:p w14:paraId="4C6888F9" w14:textId="77777777" w:rsidR="00E15D00" w:rsidRPr="0051736F" w:rsidRDefault="00E15D00" w:rsidP="00E15D00">
      <w:pPr>
        <w:pStyle w:val="B1"/>
      </w:pPr>
      <w:r w:rsidRPr="0051736F">
        <w:t>5.</w:t>
      </w:r>
      <w:r w:rsidRPr="0051736F">
        <w:tab/>
        <w:t>The consumer upon receiving the detection and/or prediction and/or mitigation may execute based on the example mechanisms as depicted in clause 6.22.3.</w:t>
      </w:r>
    </w:p>
    <w:p w14:paraId="14490CBF" w14:textId="1ACDF5A1" w:rsidR="000116C1" w:rsidRPr="0051736F" w:rsidRDefault="000116C1" w:rsidP="000116C1">
      <w:pPr>
        <w:pStyle w:val="Heading2"/>
      </w:pPr>
      <w:bookmarkStart w:id="872" w:name="_CR6_23"/>
      <w:bookmarkStart w:id="873" w:name="_Toc209590483"/>
      <w:bookmarkEnd w:id="872"/>
      <w:r w:rsidRPr="0051736F">
        <w:t>6.23</w:t>
      </w:r>
      <w:r w:rsidRPr="0051736F">
        <w:tab/>
        <w:t>QoS and Policy Assistance Analytics</w:t>
      </w:r>
      <w:bookmarkEnd w:id="873"/>
    </w:p>
    <w:p w14:paraId="48937CBF" w14:textId="77777777" w:rsidR="000116C1" w:rsidRPr="0051736F" w:rsidRDefault="000116C1" w:rsidP="00493B24">
      <w:pPr>
        <w:pStyle w:val="Heading3"/>
      </w:pPr>
      <w:bookmarkStart w:id="874" w:name="_CR6_23_1"/>
      <w:bookmarkStart w:id="875" w:name="_Toc209590484"/>
      <w:bookmarkEnd w:id="874"/>
      <w:r w:rsidRPr="0051736F">
        <w:t>6.23.1</w:t>
      </w:r>
      <w:r w:rsidRPr="0051736F">
        <w:tab/>
        <w:t>General</w:t>
      </w:r>
      <w:bookmarkEnd w:id="875"/>
    </w:p>
    <w:p w14:paraId="7E61DFC3" w14:textId="77777777" w:rsidR="000116C1" w:rsidRPr="0051736F" w:rsidRDefault="000116C1" w:rsidP="000116C1">
      <w:r w:rsidRPr="0051736F">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DE52008"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2]) may 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6356B2CA" w:rsidR="000116C1" w:rsidRPr="0051736F" w:rsidRDefault="000116C1" w:rsidP="00493B24">
      <w:pPr>
        <w:pStyle w:val="NO"/>
      </w:pPr>
      <w:r w:rsidRPr="0051736F">
        <w:t>NOTE 2:</w:t>
      </w:r>
      <w:r w:rsidRPr="0051736F">
        <w:tab/>
        <w:t xml:space="preserve">QoS </w:t>
      </w:r>
      <w:r w:rsidR="002E5E96" w:rsidRPr="0051736F">
        <w:t>c</w:t>
      </w:r>
      <w:r w:rsidRPr="0051736F">
        <w:t>haracteristics may 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13A8BF1" w:rsidR="002E5E96" w:rsidRPr="0051736F" w:rsidRDefault="002E5E96" w:rsidP="00493B24">
      <w:pPr>
        <w:pStyle w:val="B1"/>
      </w:pPr>
      <w:r w:rsidRPr="0051736F">
        <w:t>-</w:t>
      </w:r>
      <w:r w:rsidRPr="0051736F">
        <w:tab/>
        <w:t>Application ID or SDF template(s).</w:t>
      </w:r>
    </w:p>
    <w:p w14:paraId="0E3A2DF7" w14:textId="1015CD20" w:rsidR="000116C1" w:rsidRPr="0051736F" w:rsidRDefault="000116C1" w:rsidP="00493B24">
      <w:pPr>
        <w:pStyle w:val="B1"/>
      </w:pPr>
      <w:r w:rsidRPr="0051736F">
        <w:lastRenderedPageBreak/>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876" w:name="_CR6_23_2"/>
      <w:bookmarkStart w:id="877" w:name="_Toc209590485"/>
      <w:bookmarkEnd w:id="876"/>
      <w:r w:rsidRPr="0051736F">
        <w:t>6.23.2</w:t>
      </w:r>
      <w:r w:rsidRPr="0051736F">
        <w:tab/>
        <w:t>Input Data</w:t>
      </w:r>
      <w:bookmarkEnd w:id="877"/>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878" w:name="_CRTable6_23_21"/>
      <w:r w:rsidRPr="0051736F">
        <w:lastRenderedPageBreak/>
        <w:t xml:space="preserve">Table </w:t>
      </w:r>
      <w:bookmarkEnd w:id="878"/>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8C12C2">
        <w:trPr>
          <w:cantSplit/>
          <w:jc w:val="center"/>
        </w:trPr>
        <w:tc>
          <w:tcPr>
            <w:tcW w:w="9211" w:type="dxa"/>
            <w:gridSpan w:val="3"/>
          </w:tcPr>
          <w:p w14:paraId="6FC26EBC" w14:textId="12E04F3A" w:rsidR="00483B90" w:rsidRPr="0051736F" w:rsidRDefault="00483B90" w:rsidP="00483B90">
            <w:pPr>
              <w:pStyle w:val="TAN"/>
            </w:pPr>
            <w:r w:rsidRPr="0051736F">
              <w:t>NOTE 1:</w:t>
            </w:r>
            <w:r w:rsidRPr="0051736F">
              <w:tab/>
              <w:t>Whether and how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879" w:name="_CRTable6_23_22"/>
      <w:r w:rsidRPr="0051736F">
        <w:t xml:space="preserve">Table </w:t>
      </w:r>
      <w:bookmarkEnd w:id="879"/>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880" w:name="_CR6_23_3"/>
      <w:bookmarkStart w:id="881" w:name="_Toc209590486"/>
      <w:bookmarkEnd w:id="880"/>
      <w:r w:rsidRPr="0051736F">
        <w:t>6.23.3</w:t>
      </w:r>
      <w:r w:rsidRPr="0051736F">
        <w:tab/>
        <w:t>Output Analytics</w:t>
      </w:r>
      <w:bookmarkEnd w:id="881"/>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882" w:name="_CRTable6_23_31"/>
      <w:r w:rsidRPr="0051736F">
        <w:lastRenderedPageBreak/>
        <w:t xml:space="preserve">Table </w:t>
      </w:r>
      <w:bookmarkEnd w:id="882"/>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lastRenderedPageBreak/>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0BBD39B5" w:rsidR="0064303B" w:rsidRPr="0051736F" w:rsidRDefault="0064303B" w:rsidP="00C45187">
            <w:pPr>
              <w:pStyle w:val="TAL"/>
            </w:pPr>
            <w:r w:rsidRPr="0051736F">
              <w:t>&gt; QoS and Policy Assistance information (1…max)</w:t>
            </w:r>
          </w:p>
        </w:tc>
        <w:tc>
          <w:tcPr>
            <w:tcW w:w="5388" w:type="dxa"/>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C45187">
        <w:trPr>
          <w:cantSplit/>
          <w:jc w:val="center"/>
        </w:trPr>
        <w:tc>
          <w:tcPr>
            <w:tcW w:w="3507" w:type="dxa"/>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10FB6A40" w:rsidR="0064303B" w:rsidRPr="0051736F" w:rsidRDefault="0064303B" w:rsidP="00C45187">
            <w:pPr>
              <w:pStyle w:val="TAL"/>
            </w:pPr>
            <w:r w:rsidRPr="0051736F">
              <w:t>&gt;&gt; Application ID</w:t>
            </w:r>
            <w:r w:rsidR="00483B90" w:rsidRPr="0051736F">
              <w:t xml:space="preserve"> or SDF template</w:t>
            </w:r>
            <w:r w:rsidRPr="0051736F">
              <w:t>(s)</w:t>
            </w:r>
          </w:p>
        </w:tc>
        <w:tc>
          <w:tcPr>
            <w:tcW w:w="5388" w:type="dxa"/>
          </w:tcPr>
          <w:p w14:paraId="0B3616CA" w14:textId="54F6008D" w:rsidR="0064303B" w:rsidRPr="0051736F" w:rsidRDefault="0064303B" w:rsidP="00C45187">
            <w:pPr>
              <w:pStyle w:val="TAL"/>
            </w:pPr>
            <w:r w:rsidRPr="0051736F">
              <w:t>Identifies the application</w:t>
            </w:r>
            <w:r w:rsidR="00483B90" w:rsidRPr="0051736F">
              <w:t xml:space="preserve"> or SDF template</w:t>
            </w:r>
            <w:r w:rsidRPr="0051736F">
              <w:t>(s)</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C45187">
        <w:trPr>
          <w:cantSplit/>
          <w:jc w:val="center"/>
        </w:trPr>
        <w:tc>
          <w:tcPr>
            <w:tcW w:w="3507" w:type="dxa"/>
          </w:tcPr>
          <w:p w14:paraId="2B686B81" w14:textId="7C800459" w:rsidR="0064303B" w:rsidRPr="0051736F" w:rsidRDefault="0064303B" w:rsidP="00C45187">
            <w:pPr>
              <w:pStyle w:val="TAL"/>
            </w:pPr>
            <w:r w:rsidRPr="0051736F">
              <w:t>&gt;&gt; Predicted QoE (NOTE</w:t>
            </w:r>
            <w:r w:rsidR="00483B90" w:rsidRPr="0051736F">
              <w:t> 6</w:t>
            </w:r>
            <w:r w:rsidRPr="0051736F">
              <w:t>)</w:t>
            </w:r>
          </w:p>
        </w:tc>
        <w:tc>
          <w:tcPr>
            <w:tcW w:w="5388" w:type="dxa"/>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C45187">
        <w:trPr>
          <w:cantSplit/>
          <w:jc w:val="center"/>
        </w:trPr>
        <w:tc>
          <w:tcPr>
            <w:tcW w:w="3507" w:type="dxa"/>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FF3D04A"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483B90" w:rsidRPr="0051736F">
              <w:t xml:space="preserve"> for a SDF template or Application IDs</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C45187">
        <w:trPr>
          <w:cantSplit/>
          <w:jc w:val="center"/>
        </w:trPr>
        <w:tc>
          <w:tcPr>
            <w:tcW w:w="3507" w:type="dxa"/>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tcPr>
          <w:p w14:paraId="63B65DFE" w14:textId="7DAB9675" w:rsidR="0064303B" w:rsidRPr="0051736F" w:rsidRDefault="004957ED" w:rsidP="00C45187">
            <w:pPr>
              <w:pStyle w:val="TAL"/>
            </w:pPr>
            <w:r>
              <w:t>The maximum rate (UL, DL) for lost packets that can be tolerated for the service data flow.</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 xml:space="preserve">(Optional) </w:t>
            </w:r>
            <w:r w:rsidRPr="0051736F">
              <w:rPr>
                <w:lang w:val="fr-FR"/>
              </w:rPr>
              <w:t>Usage Duration information (NOTE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6EFC96DF" w:rsidR="0064303B" w:rsidRPr="0051736F" w:rsidRDefault="0064303B" w:rsidP="00C45187">
            <w:pPr>
              <w:pStyle w:val="TAL"/>
            </w:pPr>
            <w:r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40B0939B" w:rsidR="0064303B" w:rsidRPr="0051736F" w:rsidRDefault="0064303B" w:rsidP="0064303B">
            <w:pPr>
              <w:pStyle w:val="TAN"/>
            </w:pPr>
            <w:r w:rsidRPr="0051736F">
              <w:t>NOTE 2:</w:t>
            </w:r>
            <w:r w:rsidRPr="0051736F">
              <w:tab/>
              <w:t>The output analytics only applies to GBR</w:t>
            </w:r>
            <w:r w:rsidR="000B49AD" w:rsidRPr="0051736F">
              <w:t xml:space="preserve"> for a SDF template or Application ID</w:t>
            </w:r>
            <w:r w:rsidRPr="0051736F">
              <w:t xml:space="preserve"> QoS Flow.</w:t>
            </w:r>
          </w:p>
          <w:p w14:paraId="43FAE78E" w14:textId="45A9AFB3" w:rsidR="0064303B" w:rsidRPr="0051736F" w:rsidRDefault="0064303B" w:rsidP="0064303B">
            <w:pPr>
              <w:pStyle w:val="TAN"/>
            </w:pPr>
            <w:r w:rsidRPr="0051736F">
              <w:t>NOTE 3:</w:t>
            </w:r>
            <w:r w:rsidRPr="0051736F">
              <w:tab/>
              <w:t>The output analytics only applies to GBR</w:t>
            </w:r>
            <w:r w:rsidR="000B49AD" w:rsidRPr="0051736F">
              <w:t xml:space="preserve"> for a SDF template or Application ID</w:t>
            </w:r>
            <w:r w:rsidRPr="0051736F">
              <w:t xml:space="preserve"> QoS Flow with Delay-critical resource type.</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883" w:name="_CR6_23_4"/>
      <w:bookmarkStart w:id="884" w:name="_Toc209590487"/>
      <w:bookmarkEnd w:id="883"/>
      <w:r w:rsidRPr="0051736F">
        <w:t>6.23.4</w:t>
      </w:r>
      <w:r w:rsidRPr="0051736F">
        <w:tab/>
        <w:t>Procedures</w:t>
      </w:r>
      <w:bookmarkEnd w:id="884"/>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1" type="#_x0000_t75" style="width:481.5pt;height:354.75pt" o:ole="">
            <v:imagedata r:id="rId225" o:title=""/>
          </v:shape>
          <o:OLEObject Type="Embed" ProgID="Visio.Drawing.15" ShapeID="_x0000_i1131" DrawAspect="Content" ObjectID="_1820210880" r:id="rId226"/>
        </w:object>
      </w:r>
    </w:p>
    <w:p w14:paraId="1720095C" w14:textId="73116F36" w:rsidR="0064303B" w:rsidRPr="0051736F" w:rsidRDefault="0064303B" w:rsidP="0064303B">
      <w:pPr>
        <w:pStyle w:val="TF"/>
      </w:pPr>
      <w:bookmarkStart w:id="885" w:name="_CRFigure6_23_41"/>
      <w:r w:rsidRPr="0051736F">
        <w:t xml:space="preserve">Figure </w:t>
      </w:r>
      <w:bookmarkEnd w:id="885"/>
      <w:r w:rsidRPr="0051736F">
        <w:t>6.23.4-1: Procedure for QoS and Policy Assistance Analytics</w:t>
      </w:r>
    </w:p>
    <w:p w14:paraId="30E2AA08" w14:textId="18B80304"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 xml:space="preserve">ssistance analytics from NWDAF (via NEF in </w:t>
      </w:r>
      <w:r w:rsidR="000B49AD" w:rsidRPr="0051736F">
        <w:t xml:space="preserve">the </w:t>
      </w:r>
      <w:r w:rsidRPr="0051736F">
        <w:t>case</w:t>
      </w:r>
      <w:r w:rsidR="000B49AD" w:rsidRPr="0051736F">
        <w:t xml:space="preserve"> that</w:t>
      </w:r>
      <w:r w:rsidRPr="0051736F">
        <w:t xml:space="preserve"> the consumer NF is an untrusted AF) and provides the</w:t>
      </w:r>
      <w:r w:rsidR="000B49AD" w:rsidRPr="0051736F">
        <w:t xml:space="preserve"> request</w:t>
      </w:r>
      <w:r w:rsidRPr="0051736F">
        <w:t xml:space="preserve"> input information as specified in clause 6.23.1 to NWDAF.</w:t>
      </w:r>
    </w:p>
    <w:p w14:paraId="15EA5B99" w14:textId="04CA5ED4"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Namf_EventExposure_Subscribe service operation for collecting UE location(s); using </w:t>
      </w:r>
      <w:r w:rsidRPr="0051736F">
        <w:lastRenderedPageBreak/>
        <w:t>Nsmf_EventExposure_Subscribe service operation (Event ID, parameters in QoS parameter set, QoS profile ID, SUPI(s) or Application ID)</w:t>
      </w:r>
      <w:r w:rsidR="000B49AD" w:rsidRPr="0051736F">
        <w:t xml:space="preserve"> for collecting the data related to QoS parameter set</w:t>
      </w:r>
      <w:r w:rsidRPr="0051736F">
        <w:t>, etc.</w:t>
      </w:r>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Ngmlc_Location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2C90924A" w14:textId="1654EB8A" w:rsidR="00C24DA9" w:rsidRPr="0051736F" w:rsidRDefault="00C24DA9" w:rsidP="00C24DA9">
      <w:pPr>
        <w:pStyle w:val="Heading1"/>
      </w:pPr>
      <w:bookmarkStart w:id="886" w:name="_CR7"/>
      <w:bookmarkStart w:id="887" w:name="_Toc209590488"/>
      <w:bookmarkEnd w:id="886"/>
      <w:r w:rsidRPr="0051736F">
        <w:t>7</w:t>
      </w:r>
      <w:r w:rsidRPr="0051736F">
        <w:tab/>
        <w:t>Nnwdaf Services Description</w:t>
      </w:r>
      <w:bookmarkEnd w:id="887"/>
    </w:p>
    <w:p w14:paraId="4148DB1A" w14:textId="77777777" w:rsidR="00C24DA9" w:rsidRPr="0051736F" w:rsidRDefault="00C24DA9" w:rsidP="00C24DA9">
      <w:pPr>
        <w:pStyle w:val="Heading2"/>
      </w:pPr>
      <w:bookmarkStart w:id="888" w:name="_CR7_1"/>
      <w:bookmarkStart w:id="889" w:name="_Toc209590489"/>
      <w:bookmarkEnd w:id="888"/>
      <w:r w:rsidRPr="0051736F">
        <w:rPr>
          <w:lang w:eastAsia="zh-CN"/>
        </w:rPr>
        <w:t>7.1</w:t>
      </w:r>
      <w:r w:rsidRPr="0051736F">
        <w:tab/>
        <w:t>General</w:t>
      </w:r>
      <w:bookmarkEnd w:id="889"/>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890" w:name="_CRTable7_11"/>
      <w:r w:rsidRPr="0051736F">
        <w:t xml:space="preserve">Table </w:t>
      </w:r>
      <w:bookmarkEnd w:id="890"/>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58675C0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891" w:name="_CRTable7_12"/>
      <w:r w:rsidRPr="0051736F">
        <w:lastRenderedPageBreak/>
        <w:t xml:space="preserve">Table </w:t>
      </w:r>
      <w:bookmarkEnd w:id="891"/>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892" w:name="_CR7_2"/>
      <w:bookmarkStart w:id="893" w:name="_Toc209590490"/>
      <w:bookmarkEnd w:id="892"/>
      <w:r w:rsidRPr="0051736F">
        <w:t>7.2</w:t>
      </w:r>
      <w:r w:rsidRPr="0051736F">
        <w:tab/>
        <w:t>Nnwdaf_AnalyticsSubscription Service</w:t>
      </w:r>
      <w:bookmarkEnd w:id="893"/>
    </w:p>
    <w:p w14:paraId="7A900E3F" w14:textId="77777777" w:rsidR="00C24DA9" w:rsidRPr="0051736F" w:rsidRDefault="00C24DA9" w:rsidP="00C24DA9">
      <w:pPr>
        <w:pStyle w:val="Heading3"/>
      </w:pPr>
      <w:bookmarkStart w:id="894" w:name="_CR7_2_1"/>
      <w:bookmarkStart w:id="895" w:name="_Toc209590491"/>
      <w:bookmarkEnd w:id="894"/>
      <w:r w:rsidRPr="0051736F">
        <w:t>7.2.1</w:t>
      </w:r>
      <w:r w:rsidRPr="0051736F">
        <w:tab/>
        <w:t>General</w:t>
      </w:r>
      <w:bookmarkEnd w:id="895"/>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896" w:name="_CR7_2_2"/>
      <w:bookmarkStart w:id="897" w:name="_Toc209590492"/>
      <w:bookmarkEnd w:id="896"/>
      <w:r w:rsidRPr="0051736F">
        <w:t>7.2.2</w:t>
      </w:r>
      <w:r w:rsidRPr="0051736F">
        <w:tab/>
        <w:t>Nnwdaf_AnalyticsSubscription_Subscribe service operation</w:t>
      </w:r>
      <w:bookmarkEnd w:id="897"/>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7866D47C"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B7D2B07"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898" w:name="_CR7_2_3"/>
      <w:bookmarkStart w:id="899" w:name="_Toc209590493"/>
      <w:bookmarkEnd w:id="898"/>
      <w:r w:rsidRPr="0051736F">
        <w:rPr>
          <w:lang w:eastAsia="zh-CN"/>
        </w:rPr>
        <w:t>7.</w:t>
      </w:r>
      <w:r w:rsidRPr="0051736F">
        <w:t>2.3</w:t>
      </w:r>
      <w:r w:rsidRPr="0051736F">
        <w:tab/>
        <w:t>Nnwdaf_AnalyticsSubscription_Unsubscribe service operation</w:t>
      </w:r>
      <w:bookmarkEnd w:id="899"/>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900" w:name="_CR7_2_4"/>
      <w:bookmarkStart w:id="901" w:name="_Toc209590494"/>
      <w:bookmarkEnd w:id="900"/>
      <w:r w:rsidRPr="0051736F">
        <w:rPr>
          <w:lang w:eastAsia="zh-CN"/>
        </w:rPr>
        <w:lastRenderedPageBreak/>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901"/>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902" w:name="_CR7_2_5"/>
      <w:bookmarkStart w:id="903" w:name="_Toc209590495"/>
      <w:bookmarkEnd w:id="902"/>
      <w:r w:rsidRPr="0051736F">
        <w:rPr>
          <w:lang w:eastAsia="zh-CN"/>
        </w:rPr>
        <w:t>7.2.5</w:t>
      </w:r>
      <w:r w:rsidRPr="0051736F">
        <w:rPr>
          <w:lang w:eastAsia="zh-CN"/>
        </w:rPr>
        <w:tab/>
        <w:t>Nnwdaf_AnalyticsSubscription_Transfer service operation</w:t>
      </w:r>
      <w:bookmarkEnd w:id="903"/>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lastRenderedPageBreak/>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904" w:name="_CR7_3"/>
      <w:bookmarkStart w:id="905" w:name="_Toc209590496"/>
      <w:bookmarkEnd w:id="904"/>
      <w:r w:rsidRPr="0051736F">
        <w:rPr>
          <w:lang w:eastAsia="zh-CN"/>
        </w:rPr>
        <w:t>7.</w:t>
      </w:r>
      <w:r w:rsidRPr="0051736F">
        <w:t>3</w:t>
      </w:r>
      <w:r w:rsidRPr="0051736F">
        <w:tab/>
        <w:t>Nnwdaf_AnalyticsInfo service</w:t>
      </w:r>
      <w:bookmarkEnd w:id="905"/>
    </w:p>
    <w:p w14:paraId="1959A807" w14:textId="77777777" w:rsidR="00C24DA9" w:rsidRPr="0051736F" w:rsidRDefault="00C24DA9" w:rsidP="00C24DA9">
      <w:pPr>
        <w:pStyle w:val="Heading3"/>
      </w:pPr>
      <w:bookmarkStart w:id="906" w:name="_CR7_3_1"/>
      <w:bookmarkStart w:id="907" w:name="_Toc209590497"/>
      <w:bookmarkEnd w:id="906"/>
      <w:r w:rsidRPr="0051736F">
        <w:rPr>
          <w:lang w:eastAsia="zh-CN"/>
        </w:rPr>
        <w:t>7.</w:t>
      </w:r>
      <w:r w:rsidRPr="0051736F">
        <w:t>3.1</w:t>
      </w:r>
      <w:r w:rsidRPr="0051736F">
        <w:tab/>
        <w:t>General</w:t>
      </w:r>
      <w:bookmarkEnd w:id="907"/>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908" w:name="_CR7_3_2"/>
      <w:bookmarkStart w:id="909" w:name="_Toc209590498"/>
      <w:bookmarkEnd w:id="908"/>
      <w:r w:rsidRPr="0051736F">
        <w:rPr>
          <w:lang w:eastAsia="zh-CN"/>
        </w:rPr>
        <w:t>7.</w:t>
      </w:r>
      <w:r w:rsidRPr="0051736F">
        <w:t>3.2</w:t>
      </w:r>
      <w:r w:rsidRPr="0051736F">
        <w:tab/>
        <w:t>Nnwdaf_AnalyticsInfo_Request service operation</w:t>
      </w:r>
      <w:bookmarkEnd w:id="909"/>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lastRenderedPageBreak/>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910"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911" w:name="_CR7_3_3"/>
      <w:bookmarkStart w:id="912" w:name="_Toc209590499"/>
      <w:bookmarkEnd w:id="911"/>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912"/>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913" w:name="_CR7_4"/>
      <w:bookmarkStart w:id="914" w:name="_Toc209590500"/>
      <w:bookmarkEnd w:id="913"/>
      <w:r w:rsidRPr="0051736F">
        <w:rPr>
          <w:lang w:eastAsia="ja-JP"/>
        </w:rPr>
        <w:t>7.4</w:t>
      </w:r>
      <w:r w:rsidRPr="0051736F">
        <w:rPr>
          <w:lang w:eastAsia="ja-JP"/>
        </w:rPr>
        <w:tab/>
        <w:t>Nnwdaf_DataManagement Service</w:t>
      </w:r>
      <w:bookmarkEnd w:id="914"/>
    </w:p>
    <w:p w14:paraId="41BC025D" w14:textId="77777777" w:rsidR="005A11CD" w:rsidRPr="0051736F" w:rsidRDefault="005A11CD" w:rsidP="00320244">
      <w:pPr>
        <w:pStyle w:val="Heading3"/>
        <w:rPr>
          <w:lang w:eastAsia="ja-JP"/>
        </w:rPr>
      </w:pPr>
      <w:bookmarkStart w:id="915" w:name="_CR7_4_1"/>
      <w:bookmarkStart w:id="916" w:name="_Toc209590501"/>
      <w:bookmarkEnd w:id="915"/>
      <w:r w:rsidRPr="0051736F">
        <w:rPr>
          <w:lang w:eastAsia="ja-JP"/>
        </w:rPr>
        <w:t>7.4.1</w:t>
      </w:r>
      <w:r w:rsidRPr="0051736F">
        <w:rPr>
          <w:lang w:eastAsia="ja-JP"/>
        </w:rPr>
        <w:tab/>
        <w:t>General</w:t>
      </w:r>
      <w:bookmarkEnd w:id="916"/>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917" w:name="_CR7_4_2"/>
      <w:bookmarkStart w:id="918" w:name="_Toc209590502"/>
      <w:bookmarkEnd w:id="917"/>
      <w:r w:rsidRPr="0051736F">
        <w:rPr>
          <w:lang w:eastAsia="ja-JP"/>
        </w:rPr>
        <w:t>7.4.2</w:t>
      </w:r>
      <w:r w:rsidRPr="0051736F">
        <w:rPr>
          <w:lang w:eastAsia="ja-JP"/>
        </w:rPr>
        <w:tab/>
        <w:t>Nnwdaf_DataManagement_Subscribe service operation</w:t>
      </w:r>
      <w:bookmarkEnd w:id="918"/>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lastRenderedPageBreak/>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919" w:name="_CR7_4_3"/>
      <w:bookmarkStart w:id="920" w:name="_Toc209590503"/>
      <w:bookmarkEnd w:id="919"/>
      <w:r w:rsidRPr="0051736F">
        <w:rPr>
          <w:lang w:eastAsia="ja-JP"/>
        </w:rPr>
        <w:t>7.4.3</w:t>
      </w:r>
      <w:r w:rsidRPr="0051736F">
        <w:rPr>
          <w:lang w:eastAsia="ja-JP"/>
        </w:rPr>
        <w:tab/>
        <w:t>Nnwdaf_DataManagement_Unsubscribe service operation</w:t>
      </w:r>
      <w:bookmarkEnd w:id="920"/>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921" w:name="_CR7_4_4"/>
      <w:bookmarkStart w:id="922" w:name="_Toc209590504"/>
      <w:bookmarkEnd w:id="921"/>
      <w:r w:rsidRPr="0051736F">
        <w:rPr>
          <w:lang w:eastAsia="ja-JP"/>
        </w:rPr>
        <w:t>7.4.4</w:t>
      </w:r>
      <w:r w:rsidRPr="0051736F">
        <w:rPr>
          <w:lang w:eastAsia="ja-JP"/>
        </w:rPr>
        <w:tab/>
        <w:t>Nnwdaf_DataManagement_Notify service operation</w:t>
      </w:r>
      <w:bookmarkEnd w:id="922"/>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lastRenderedPageBreak/>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923" w:name="_CR7_4_5"/>
      <w:bookmarkStart w:id="924" w:name="_Toc209590505"/>
      <w:bookmarkEnd w:id="923"/>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924"/>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925" w:name="_CR7_5"/>
      <w:bookmarkStart w:id="926" w:name="_Toc209590506"/>
      <w:bookmarkEnd w:id="925"/>
      <w:r w:rsidRPr="0051736F">
        <w:rPr>
          <w:lang w:eastAsia="ja-JP"/>
        </w:rPr>
        <w:t>7.5</w:t>
      </w:r>
      <w:r w:rsidRPr="0051736F">
        <w:rPr>
          <w:lang w:eastAsia="ja-JP"/>
        </w:rPr>
        <w:tab/>
        <w:t>Nnwdaf_MLModelProvision services</w:t>
      </w:r>
      <w:bookmarkEnd w:id="926"/>
    </w:p>
    <w:p w14:paraId="65D19D24" w14:textId="77777777" w:rsidR="00615B5C" w:rsidRPr="0051736F" w:rsidRDefault="00615B5C" w:rsidP="00320244">
      <w:pPr>
        <w:pStyle w:val="Heading3"/>
        <w:rPr>
          <w:lang w:eastAsia="ja-JP"/>
        </w:rPr>
      </w:pPr>
      <w:bookmarkStart w:id="927" w:name="_CR7_5_1"/>
      <w:bookmarkStart w:id="928" w:name="_Toc209590507"/>
      <w:bookmarkEnd w:id="927"/>
      <w:r w:rsidRPr="0051736F">
        <w:rPr>
          <w:lang w:eastAsia="ja-JP"/>
        </w:rPr>
        <w:t>7.5.1</w:t>
      </w:r>
      <w:r w:rsidRPr="0051736F">
        <w:rPr>
          <w:lang w:eastAsia="ja-JP"/>
        </w:rPr>
        <w:tab/>
        <w:t>General</w:t>
      </w:r>
      <w:bookmarkEnd w:id="928"/>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929" w:name="_CR7_5_2"/>
      <w:bookmarkStart w:id="930" w:name="_Toc209590508"/>
      <w:bookmarkEnd w:id="929"/>
      <w:r w:rsidRPr="0051736F">
        <w:rPr>
          <w:lang w:eastAsia="ja-JP"/>
        </w:rPr>
        <w:t>7.5.2</w:t>
      </w:r>
      <w:r w:rsidRPr="0051736F">
        <w:rPr>
          <w:lang w:eastAsia="ja-JP"/>
        </w:rPr>
        <w:tab/>
        <w:t>Nnwdaf_MLModelProvision_Subscribe service operation</w:t>
      </w:r>
      <w:bookmarkEnd w:id="930"/>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680E8DF4"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w:t>
      </w:r>
      <w:r w:rsidR="00C95CFE" w:rsidRPr="0051736F">
        <w:rPr>
          <w:lang w:eastAsia="ja-JP"/>
        </w:rPr>
        <w:lastRenderedPageBreak/>
        <w:t>required if the ML model is requested for UE location caculation)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7632138E"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 xml:space="preserve"> or an indication that a model for LMF-based AI/ML Positioning is requested,</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7F790921" w14:textId="735E0F7D"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6AA7B873"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Pr="0051736F">
        <w:rPr>
          <w:lang w:eastAsia="ja-JP"/>
        </w:rPr>
        <w:t>.</w:t>
      </w:r>
    </w:p>
    <w:p w14:paraId="7CA95E0A" w14:textId="77777777" w:rsidR="00615B5C" w:rsidRPr="0051736F" w:rsidRDefault="00615B5C" w:rsidP="00320244">
      <w:pPr>
        <w:pStyle w:val="Heading3"/>
        <w:rPr>
          <w:lang w:eastAsia="ja-JP"/>
        </w:rPr>
      </w:pPr>
      <w:bookmarkStart w:id="931" w:name="_CR7_5_3"/>
      <w:bookmarkStart w:id="932" w:name="_Toc209590509"/>
      <w:bookmarkEnd w:id="931"/>
      <w:r w:rsidRPr="0051736F">
        <w:rPr>
          <w:lang w:eastAsia="ja-JP"/>
        </w:rPr>
        <w:t>7.5.3</w:t>
      </w:r>
      <w:r w:rsidRPr="0051736F">
        <w:rPr>
          <w:lang w:eastAsia="ja-JP"/>
        </w:rPr>
        <w:tab/>
        <w:t>Nnwdaf_MLModelProvision_Unsubscribe service operation</w:t>
      </w:r>
      <w:bookmarkEnd w:id="932"/>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933" w:name="_CR7_5_4"/>
      <w:bookmarkStart w:id="934" w:name="_Toc209590510"/>
      <w:bookmarkEnd w:id="933"/>
      <w:r w:rsidRPr="0051736F">
        <w:rPr>
          <w:lang w:eastAsia="ja-JP"/>
        </w:rPr>
        <w:t>7.5.4</w:t>
      </w:r>
      <w:r w:rsidRPr="0051736F">
        <w:rPr>
          <w:lang w:eastAsia="ja-JP"/>
        </w:rPr>
        <w:tab/>
        <w:t>Nnwdaf_MLModelProvision_Notify service operation</w:t>
      </w:r>
      <w:bookmarkEnd w:id="934"/>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61A87D5" w:rsidR="00DE7722" w:rsidRPr="0051736F" w:rsidRDefault="00DE7722" w:rsidP="00A44BE1">
      <w:pPr>
        <w:pStyle w:val="B1"/>
        <w:rPr>
          <w:lang w:eastAsia="en-US"/>
        </w:rPr>
      </w:pPr>
      <w:r w:rsidRPr="0051736F">
        <w:t>-</w:t>
      </w:r>
      <w:r w:rsidRPr="0051736F">
        <w:tab/>
        <w:t>the tuple (Analytics ID</w:t>
      </w:r>
      <w:r w:rsidR="00C95CFE" w:rsidRPr="0051736F">
        <w:t xml:space="preserve"> (conditional, required if the ML model is provided for analytics generation), or an indication (i.e. LMF-based AI/ML Positioning) (conditional, required if the ML model is provided for UE location caculation)</w:t>
      </w:r>
      <w:r w:rsidRPr="0051736F">
        <w:t>,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935" w:name="_CR7_6"/>
      <w:bookmarkStart w:id="936" w:name="_Toc209590511"/>
      <w:bookmarkEnd w:id="935"/>
      <w:r w:rsidRPr="0051736F">
        <w:rPr>
          <w:lang w:eastAsia="ja-JP"/>
        </w:rPr>
        <w:lastRenderedPageBreak/>
        <w:t>7.6</w:t>
      </w:r>
      <w:r w:rsidRPr="0051736F">
        <w:rPr>
          <w:lang w:eastAsia="ja-JP"/>
        </w:rPr>
        <w:tab/>
        <w:t>Nnwdaf_MLModelInfo service</w:t>
      </w:r>
      <w:bookmarkEnd w:id="936"/>
    </w:p>
    <w:p w14:paraId="070CBE1D" w14:textId="77777777" w:rsidR="009832D0" w:rsidRPr="0051736F" w:rsidRDefault="009832D0" w:rsidP="00F0713C">
      <w:pPr>
        <w:pStyle w:val="Heading3"/>
        <w:rPr>
          <w:lang w:eastAsia="ja-JP"/>
        </w:rPr>
      </w:pPr>
      <w:bookmarkStart w:id="937" w:name="_CR7_6_1"/>
      <w:bookmarkStart w:id="938" w:name="_Toc209590512"/>
      <w:bookmarkEnd w:id="937"/>
      <w:r w:rsidRPr="0051736F">
        <w:rPr>
          <w:lang w:eastAsia="ja-JP"/>
        </w:rPr>
        <w:t>7.6.1</w:t>
      </w:r>
      <w:r w:rsidRPr="0051736F">
        <w:rPr>
          <w:lang w:eastAsia="ja-JP"/>
        </w:rPr>
        <w:tab/>
        <w:t>General</w:t>
      </w:r>
      <w:bookmarkEnd w:id="938"/>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939" w:name="_CR7_6_2"/>
      <w:bookmarkStart w:id="940" w:name="_Toc209590513"/>
      <w:bookmarkEnd w:id="939"/>
      <w:r w:rsidRPr="0051736F">
        <w:rPr>
          <w:lang w:eastAsia="ja-JP"/>
        </w:rPr>
        <w:t>7.6.2</w:t>
      </w:r>
      <w:r w:rsidRPr="0051736F">
        <w:rPr>
          <w:lang w:eastAsia="ja-JP"/>
        </w:rPr>
        <w:tab/>
        <w:t>Nnwdaf_MLModelInfo_Request service operation</w:t>
      </w:r>
      <w:bookmarkEnd w:id="940"/>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4C425E28"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 xml:space="preserve"> or an indication that a model for LMF-based AI/ML Positioning is requested,</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40144C7F" w14:textId="67D30F28"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65AF9B26"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Accuracy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386D7205" w:rsidR="00DE7722" w:rsidRPr="0051736F" w:rsidRDefault="00DE7722" w:rsidP="00A44BE1">
      <w:pPr>
        <w:pStyle w:val="B1"/>
        <w:rPr>
          <w:lang w:eastAsia="ja-JP"/>
        </w:rPr>
      </w:pPr>
      <w:r w:rsidRPr="0051736F">
        <w:rPr>
          <w:lang w:eastAsia="ja-JP"/>
        </w:rPr>
        <w:t>-</w:t>
      </w:r>
      <w:r w:rsidRPr="0051736F">
        <w:rPr>
          <w:lang w:eastAsia="ja-JP"/>
        </w:rPr>
        <w:tab/>
        <w:t>the tuple (Analytics ID</w:t>
      </w:r>
      <w:r w:rsidR="00C95CFE" w:rsidRPr="0051736F">
        <w:rPr>
          <w:lang w:eastAsia="ja-JP"/>
        </w:rPr>
        <w:t xml:space="preserve"> or an indication (i.e. LMF-based AI/ML Positioning)</w:t>
      </w:r>
      <w:r w:rsidRPr="0051736F">
        <w:rPr>
          <w:lang w:eastAsia="ja-JP"/>
        </w:rPr>
        <w:t>, one or more tuples of unique ML Model identifier and</w:t>
      </w:r>
      <w:r w:rsidR="0038434E" w:rsidRPr="0051736F">
        <w:rPr>
          <w:lang w:eastAsia="ja-JP"/>
        </w:rPr>
        <w:t xml:space="preserve"> the i</w:t>
      </w:r>
      <w:r w:rsidR="0021142F" w:rsidRPr="0051736F">
        <w:rPr>
          <w:lang w:eastAsia="ja-JP"/>
        </w:rPr>
        <w:t>nformation as defined in clause 6.2A.2</w:t>
      </w:r>
      <w:r w:rsidRPr="0051736F">
        <w:rPr>
          <w:lang w:eastAsia="ja-JP"/>
        </w:rPr>
        <w:t>.</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941" w:name="_CR7_7"/>
      <w:bookmarkStart w:id="942" w:name="_Toc209590514"/>
      <w:bookmarkEnd w:id="941"/>
      <w:r w:rsidRPr="0051736F">
        <w:rPr>
          <w:lang w:eastAsia="ja-JP"/>
        </w:rPr>
        <w:t>7.7</w:t>
      </w:r>
      <w:r w:rsidRPr="0051736F">
        <w:rPr>
          <w:lang w:eastAsia="ja-JP"/>
        </w:rPr>
        <w:tab/>
        <w:t>Nnwdaf_RoamingAnalytics Service</w:t>
      </w:r>
      <w:bookmarkEnd w:id="942"/>
    </w:p>
    <w:p w14:paraId="141EBB6E" w14:textId="77777777" w:rsidR="00DC4878" w:rsidRPr="0051736F" w:rsidRDefault="00DC4878" w:rsidP="00EE02E3">
      <w:pPr>
        <w:pStyle w:val="Heading3"/>
        <w:rPr>
          <w:lang w:eastAsia="ja-JP"/>
        </w:rPr>
      </w:pPr>
      <w:bookmarkStart w:id="943" w:name="_CR7_7_1"/>
      <w:bookmarkStart w:id="944" w:name="_Toc209590515"/>
      <w:bookmarkEnd w:id="943"/>
      <w:r w:rsidRPr="0051736F">
        <w:rPr>
          <w:lang w:eastAsia="ja-JP"/>
        </w:rPr>
        <w:t>7.7.1</w:t>
      </w:r>
      <w:r w:rsidRPr="0051736F">
        <w:rPr>
          <w:lang w:eastAsia="ja-JP"/>
        </w:rPr>
        <w:tab/>
        <w:t>General</w:t>
      </w:r>
      <w:bookmarkEnd w:id="944"/>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945" w:name="_CR7_7_2"/>
      <w:bookmarkStart w:id="946" w:name="_Toc209590516"/>
      <w:bookmarkEnd w:id="945"/>
      <w:r w:rsidRPr="0051736F">
        <w:rPr>
          <w:lang w:eastAsia="ja-JP"/>
        </w:rPr>
        <w:t>7.7.2</w:t>
      </w:r>
      <w:r w:rsidRPr="0051736F">
        <w:rPr>
          <w:lang w:eastAsia="ja-JP"/>
        </w:rPr>
        <w:tab/>
        <w:t>Nnwdaf_RoamingAnalytics_Subscribe service operation</w:t>
      </w:r>
      <w:bookmarkEnd w:id="946"/>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lastRenderedPageBreak/>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947" w:name="_CR7_7_3"/>
      <w:bookmarkStart w:id="948" w:name="_Toc209590517"/>
      <w:bookmarkEnd w:id="947"/>
      <w:r w:rsidRPr="0051736F">
        <w:rPr>
          <w:lang w:eastAsia="ja-JP"/>
        </w:rPr>
        <w:t>7.7.3</w:t>
      </w:r>
      <w:r w:rsidRPr="0051736F">
        <w:rPr>
          <w:lang w:eastAsia="ja-JP"/>
        </w:rPr>
        <w:tab/>
        <w:t>Nnwdaf_RoamingAnalytics_Unsubscribe service operation</w:t>
      </w:r>
      <w:bookmarkEnd w:id="948"/>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949" w:name="_CR7_7_4"/>
      <w:bookmarkStart w:id="950" w:name="_Toc209590518"/>
      <w:bookmarkEnd w:id="949"/>
      <w:r w:rsidRPr="0051736F">
        <w:rPr>
          <w:lang w:eastAsia="ja-JP"/>
        </w:rPr>
        <w:t>7.7.4</w:t>
      </w:r>
      <w:r w:rsidRPr="0051736F">
        <w:rPr>
          <w:lang w:eastAsia="ja-JP"/>
        </w:rPr>
        <w:tab/>
        <w:t>Nnwdaf_RoamingAnalytics_Notify service operation</w:t>
      </w:r>
      <w:bookmarkEnd w:id="950"/>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lastRenderedPageBreak/>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951" w:name="_CR7_7_5"/>
      <w:bookmarkStart w:id="952" w:name="_Toc209590519"/>
      <w:bookmarkEnd w:id="951"/>
      <w:r w:rsidRPr="0051736F">
        <w:rPr>
          <w:lang w:eastAsia="ja-JP"/>
        </w:rPr>
        <w:t>7.7.5</w:t>
      </w:r>
      <w:r w:rsidRPr="0051736F">
        <w:rPr>
          <w:lang w:eastAsia="ja-JP"/>
        </w:rPr>
        <w:tab/>
        <w:t>Nnwdaf_RoamingAnalytics_Request service operation</w:t>
      </w:r>
      <w:bookmarkEnd w:id="952"/>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lastRenderedPageBreak/>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953" w:name="_CR7_8"/>
      <w:bookmarkStart w:id="954" w:name="_Toc209590520"/>
      <w:bookmarkEnd w:id="953"/>
      <w:r w:rsidRPr="0051736F">
        <w:rPr>
          <w:lang w:eastAsia="ja-JP"/>
        </w:rPr>
        <w:t>7.8</w:t>
      </w:r>
      <w:r w:rsidRPr="0051736F">
        <w:rPr>
          <w:lang w:eastAsia="ja-JP"/>
        </w:rPr>
        <w:tab/>
        <w:t>Nnwdaf_RoamingData Service</w:t>
      </w:r>
      <w:bookmarkEnd w:id="954"/>
    </w:p>
    <w:p w14:paraId="070BFA16" w14:textId="77777777" w:rsidR="00DC4878" w:rsidRPr="0051736F" w:rsidRDefault="00DC4878" w:rsidP="00EE02E3">
      <w:pPr>
        <w:pStyle w:val="Heading3"/>
        <w:rPr>
          <w:lang w:eastAsia="ja-JP"/>
        </w:rPr>
      </w:pPr>
      <w:bookmarkStart w:id="955" w:name="_CR7_8_1"/>
      <w:bookmarkStart w:id="956" w:name="_Toc209590521"/>
      <w:bookmarkEnd w:id="955"/>
      <w:r w:rsidRPr="0051736F">
        <w:rPr>
          <w:lang w:eastAsia="ja-JP"/>
        </w:rPr>
        <w:t>7.8.1</w:t>
      </w:r>
      <w:r w:rsidRPr="0051736F">
        <w:rPr>
          <w:lang w:eastAsia="ja-JP"/>
        </w:rPr>
        <w:tab/>
        <w:t>General</w:t>
      </w:r>
      <w:bookmarkEnd w:id="956"/>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957" w:name="_CR7_8_2"/>
      <w:bookmarkStart w:id="958" w:name="_Toc209590522"/>
      <w:bookmarkEnd w:id="957"/>
      <w:r w:rsidRPr="0051736F">
        <w:rPr>
          <w:lang w:eastAsia="ja-JP"/>
        </w:rPr>
        <w:t>7.8.2</w:t>
      </w:r>
      <w:r w:rsidRPr="0051736F">
        <w:rPr>
          <w:lang w:eastAsia="ja-JP"/>
        </w:rPr>
        <w:tab/>
        <w:t>Nnwdaf_RoamingData_Subscribe service operation</w:t>
      </w:r>
      <w:bookmarkEnd w:id="958"/>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959" w:name="_CR7_8_3"/>
      <w:bookmarkStart w:id="960" w:name="_Toc209590523"/>
      <w:bookmarkEnd w:id="959"/>
      <w:r w:rsidRPr="0051736F">
        <w:rPr>
          <w:lang w:eastAsia="ja-JP"/>
        </w:rPr>
        <w:t>7.8.3</w:t>
      </w:r>
      <w:r w:rsidRPr="0051736F">
        <w:rPr>
          <w:lang w:eastAsia="ja-JP"/>
        </w:rPr>
        <w:tab/>
        <w:t>Nnwdaf_RoamingData_Unsubscribe service operation</w:t>
      </w:r>
      <w:bookmarkEnd w:id="960"/>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961" w:name="_CR7_8_4"/>
      <w:bookmarkStart w:id="962" w:name="_Toc209590524"/>
      <w:bookmarkEnd w:id="961"/>
      <w:r w:rsidRPr="0051736F">
        <w:rPr>
          <w:lang w:eastAsia="ja-JP"/>
        </w:rPr>
        <w:t>7.8.4</w:t>
      </w:r>
      <w:r w:rsidRPr="0051736F">
        <w:rPr>
          <w:lang w:eastAsia="ja-JP"/>
        </w:rPr>
        <w:tab/>
        <w:t>Nnwdaf_RoamingData_Notify service operation</w:t>
      </w:r>
      <w:bookmarkEnd w:id="962"/>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lastRenderedPageBreak/>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963" w:name="_CR7_9"/>
      <w:bookmarkStart w:id="964" w:name="_Toc209590525"/>
      <w:bookmarkEnd w:id="963"/>
      <w:r w:rsidRPr="0051736F">
        <w:rPr>
          <w:lang w:eastAsia="ja-JP"/>
        </w:rPr>
        <w:t>7.9</w:t>
      </w:r>
      <w:r w:rsidRPr="0051736F">
        <w:rPr>
          <w:lang w:eastAsia="ja-JP"/>
        </w:rPr>
        <w:tab/>
        <w:t>Nnwdaf_MLModelMonitor Service</w:t>
      </w:r>
      <w:bookmarkEnd w:id="964"/>
    </w:p>
    <w:p w14:paraId="3D53B869" w14:textId="77777777" w:rsidR="00D86AAF" w:rsidRPr="0051736F" w:rsidRDefault="00D86AAF" w:rsidP="00EE02E3">
      <w:pPr>
        <w:pStyle w:val="Heading3"/>
        <w:rPr>
          <w:lang w:eastAsia="ja-JP"/>
        </w:rPr>
      </w:pPr>
      <w:bookmarkStart w:id="965" w:name="_CR7_9_1"/>
      <w:bookmarkStart w:id="966" w:name="_Toc209590526"/>
      <w:bookmarkEnd w:id="965"/>
      <w:r w:rsidRPr="0051736F">
        <w:rPr>
          <w:lang w:eastAsia="ja-JP"/>
        </w:rPr>
        <w:t>7.9.1</w:t>
      </w:r>
      <w:r w:rsidRPr="0051736F">
        <w:rPr>
          <w:lang w:eastAsia="ja-JP"/>
        </w:rPr>
        <w:tab/>
        <w:t>General</w:t>
      </w:r>
      <w:bookmarkEnd w:id="966"/>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967" w:name="_CR7_9_2"/>
      <w:bookmarkStart w:id="968" w:name="_Toc209590527"/>
      <w:bookmarkEnd w:id="967"/>
      <w:r w:rsidRPr="0051736F">
        <w:rPr>
          <w:lang w:eastAsia="ja-JP"/>
        </w:rPr>
        <w:t>7.9.2</w:t>
      </w:r>
      <w:r w:rsidRPr="0051736F">
        <w:rPr>
          <w:lang w:eastAsia="ja-JP"/>
        </w:rPr>
        <w:tab/>
        <w:t>Nnwdaf_MLModelMonitor_Subscribe service operation</w:t>
      </w:r>
      <w:bookmarkEnd w:id="968"/>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969" w:name="_CR7_9_3"/>
      <w:bookmarkStart w:id="970" w:name="_Toc209590528"/>
      <w:bookmarkEnd w:id="969"/>
      <w:r w:rsidRPr="0051736F">
        <w:rPr>
          <w:lang w:eastAsia="ja-JP"/>
        </w:rPr>
        <w:lastRenderedPageBreak/>
        <w:t>7.9.3</w:t>
      </w:r>
      <w:r w:rsidRPr="0051736F">
        <w:rPr>
          <w:lang w:eastAsia="ja-JP"/>
        </w:rPr>
        <w:tab/>
        <w:t>Nnwdaf_MLModelMonitor_Unsubscribe service operation</w:t>
      </w:r>
      <w:bookmarkEnd w:id="970"/>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971" w:name="_CR7_9_4"/>
      <w:bookmarkStart w:id="972" w:name="_Toc209590529"/>
      <w:bookmarkEnd w:id="971"/>
      <w:r w:rsidRPr="0051736F">
        <w:rPr>
          <w:lang w:eastAsia="ja-JP"/>
        </w:rPr>
        <w:t>7.9.4</w:t>
      </w:r>
      <w:r w:rsidRPr="0051736F">
        <w:rPr>
          <w:lang w:eastAsia="ja-JP"/>
        </w:rPr>
        <w:tab/>
        <w:t>Nnwdaf_MLModelMonitor_Notify service operation</w:t>
      </w:r>
      <w:bookmarkEnd w:id="972"/>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lastRenderedPageBreak/>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973" w:name="_CR7_9_5"/>
      <w:bookmarkStart w:id="974" w:name="_Toc209590530"/>
      <w:bookmarkEnd w:id="973"/>
      <w:r w:rsidRPr="0051736F">
        <w:rPr>
          <w:lang w:eastAsia="ja-JP"/>
        </w:rPr>
        <w:t>7.9.5</w:t>
      </w:r>
      <w:r w:rsidRPr="0051736F">
        <w:rPr>
          <w:lang w:eastAsia="ja-JP"/>
        </w:rPr>
        <w:tab/>
        <w:t>Nnwdaf_MLModelMonitor_Register</w:t>
      </w:r>
      <w:bookmarkEnd w:id="974"/>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975" w:name="_CR7_9_6"/>
      <w:bookmarkStart w:id="976" w:name="_Toc209590531"/>
      <w:bookmarkEnd w:id="975"/>
      <w:r w:rsidRPr="0051736F">
        <w:rPr>
          <w:lang w:eastAsia="ja-JP"/>
        </w:rPr>
        <w:t>7.9.6</w:t>
      </w:r>
      <w:r w:rsidRPr="0051736F">
        <w:rPr>
          <w:lang w:eastAsia="ja-JP"/>
        </w:rPr>
        <w:tab/>
        <w:t>Nnwdaf_MLModelMonitor_Deregister</w:t>
      </w:r>
      <w:bookmarkEnd w:id="976"/>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977" w:name="_CR7_10"/>
      <w:bookmarkStart w:id="978" w:name="_Toc209590532"/>
      <w:bookmarkEnd w:id="977"/>
      <w:r w:rsidRPr="0051736F">
        <w:rPr>
          <w:lang w:eastAsia="ja-JP"/>
        </w:rPr>
        <w:t>7.10</w:t>
      </w:r>
      <w:r w:rsidRPr="0051736F">
        <w:rPr>
          <w:lang w:eastAsia="ja-JP"/>
        </w:rPr>
        <w:tab/>
        <w:t>Nnwdaf_MLModelTraining Service</w:t>
      </w:r>
      <w:bookmarkEnd w:id="978"/>
    </w:p>
    <w:p w14:paraId="592424A3" w14:textId="77777777" w:rsidR="0021142F" w:rsidRPr="0051736F" w:rsidRDefault="0021142F" w:rsidP="00EE02E3">
      <w:pPr>
        <w:pStyle w:val="Heading3"/>
        <w:rPr>
          <w:lang w:eastAsia="ja-JP"/>
        </w:rPr>
      </w:pPr>
      <w:bookmarkStart w:id="979" w:name="_CR7_10_1"/>
      <w:bookmarkStart w:id="980" w:name="_Toc209590533"/>
      <w:bookmarkEnd w:id="979"/>
      <w:r w:rsidRPr="0051736F">
        <w:rPr>
          <w:lang w:eastAsia="ja-JP"/>
        </w:rPr>
        <w:t>7.10.1</w:t>
      </w:r>
      <w:r w:rsidRPr="0051736F">
        <w:rPr>
          <w:lang w:eastAsia="ja-JP"/>
        </w:rPr>
        <w:tab/>
        <w:t>General</w:t>
      </w:r>
      <w:bookmarkEnd w:id="980"/>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981" w:name="_CR7_10_2"/>
      <w:bookmarkStart w:id="982" w:name="_Toc209590534"/>
      <w:bookmarkEnd w:id="981"/>
      <w:r w:rsidRPr="0051736F">
        <w:rPr>
          <w:lang w:eastAsia="ja-JP"/>
        </w:rPr>
        <w:t>7.10.2</w:t>
      </w:r>
      <w:r w:rsidRPr="0051736F">
        <w:rPr>
          <w:lang w:eastAsia="ja-JP"/>
        </w:rPr>
        <w:tab/>
        <w:t>Nnwdaf_MLModelTraining_Subscribe service operation</w:t>
      </w:r>
      <w:bookmarkEnd w:id="982"/>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lastRenderedPageBreak/>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983" w:name="_CR7_10_3"/>
      <w:bookmarkStart w:id="984" w:name="_Toc209590535"/>
      <w:bookmarkEnd w:id="983"/>
      <w:r w:rsidRPr="0051736F">
        <w:rPr>
          <w:lang w:eastAsia="ja-JP"/>
        </w:rPr>
        <w:t>7.10.3</w:t>
      </w:r>
      <w:r w:rsidRPr="0051736F">
        <w:rPr>
          <w:lang w:eastAsia="ja-JP"/>
        </w:rPr>
        <w:tab/>
        <w:t>Nnwdaf_MLModelTraining_Unsubscribe service operation</w:t>
      </w:r>
      <w:bookmarkEnd w:id="984"/>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985" w:name="_CR7_10_4"/>
      <w:bookmarkStart w:id="986" w:name="_Toc209590536"/>
      <w:bookmarkEnd w:id="985"/>
      <w:r w:rsidRPr="0051736F">
        <w:rPr>
          <w:lang w:eastAsia="ja-JP"/>
        </w:rPr>
        <w:t>7.10.4</w:t>
      </w:r>
      <w:r w:rsidRPr="0051736F">
        <w:rPr>
          <w:lang w:eastAsia="ja-JP"/>
        </w:rPr>
        <w:tab/>
        <w:t>Nnwdaf_MLModelTraining_Notify service operation</w:t>
      </w:r>
      <w:bookmarkEnd w:id="986"/>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lastRenderedPageBreak/>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987" w:name="_CR7_11"/>
      <w:bookmarkStart w:id="988" w:name="_Toc209590537"/>
      <w:bookmarkEnd w:id="987"/>
      <w:r w:rsidRPr="0051736F">
        <w:rPr>
          <w:lang w:eastAsia="ja-JP"/>
        </w:rPr>
        <w:t>7.11</w:t>
      </w:r>
      <w:r w:rsidRPr="0051736F">
        <w:rPr>
          <w:lang w:eastAsia="ja-JP"/>
        </w:rPr>
        <w:tab/>
        <w:t>Nnwdaf_MLModelTrainingInfo Service</w:t>
      </w:r>
      <w:bookmarkEnd w:id="988"/>
    </w:p>
    <w:p w14:paraId="5AFD2322" w14:textId="77777777" w:rsidR="003D0275" w:rsidRPr="0051736F" w:rsidRDefault="003D0275" w:rsidP="00845430">
      <w:pPr>
        <w:pStyle w:val="Heading3"/>
        <w:rPr>
          <w:lang w:eastAsia="ja-JP"/>
        </w:rPr>
      </w:pPr>
      <w:bookmarkStart w:id="989" w:name="_CR7_11_1"/>
      <w:bookmarkStart w:id="990" w:name="_Toc209590538"/>
      <w:bookmarkEnd w:id="989"/>
      <w:r w:rsidRPr="0051736F">
        <w:rPr>
          <w:lang w:eastAsia="ja-JP"/>
        </w:rPr>
        <w:t>7.11.1</w:t>
      </w:r>
      <w:r w:rsidRPr="0051736F">
        <w:rPr>
          <w:lang w:eastAsia="ja-JP"/>
        </w:rPr>
        <w:tab/>
        <w:t>General</w:t>
      </w:r>
      <w:bookmarkEnd w:id="990"/>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991" w:name="_CR7_11_2"/>
      <w:bookmarkStart w:id="992" w:name="_Toc209590539"/>
      <w:bookmarkEnd w:id="991"/>
      <w:r w:rsidRPr="0051736F">
        <w:rPr>
          <w:lang w:eastAsia="ja-JP"/>
        </w:rPr>
        <w:t>7.11.2</w:t>
      </w:r>
      <w:r w:rsidRPr="0051736F">
        <w:rPr>
          <w:lang w:eastAsia="ja-JP"/>
        </w:rPr>
        <w:tab/>
        <w:t>Nnwdaf_MLModelTrainingInfo_Request service operation</w:t>
      </w:r>
      <w:bookmarkEnd w:id="992"/>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lastRenderedPageBreak/>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993" w:name="_CR7_12"/>
      <w:bookmarkStart w:id="994" w:name="_Toc209590540"/>
      <w:bookmarkEnd w:id="993"/>
      <w:r w:rsidRPr="0051736F">
        <w:rPr>
          <w:lang w:eastAsia="ja-JP"/>
        </w:rPr>
        <w:t>7.12</w:t>
      </w:r>
      <w:r w:rsidRPr="0051736F">
        <w:rPr>
          <w:lang w:eastAsia="ja-JP"/>
        </w:rPr>
        <w:tab/>
        <w:t>Nnwdaf_VFLTraining Service</w:t>
      </w:r>
      <w:bookmarkEnd w:id="994"/>
    </w:p>
    <w:p w14:paraId="72C0CD38" w14:textId="2F7EA293" w:rsidR="00F22359" w:rsidRPr="0051736F" w:rsidRDefault="00F22359" w:rsidP="00F22359">
      <w:pPr>
        <w:pStyle w:val="Heading3"/>
        <w:rPr>
          <w:lang w:eastAsia="ja-JP"/>
        </w:rPr>
      </w:pPr>
      <w:bookmarkStart w:id="995" w:name="_CR7_12_1"/>
      <w:bookmarkStart w:id="996" w:name="_Toc209590541"/>
      <w:bookmarkEnd w:id="995"/>
      <w:r w:rsidRPr="0051736F">
        <w:rPr>
          <w:lang w:eastAsia="ja-JP"/>
        </w:rPr>
        <w:t>7.12.1</w:t>
      </w:r>
      <w:r w:rsidRPr="0051736F">
        <w:rPr>
          <w:lang w:eastAsia="ja-JP"/>
        </w:rPr>
        <w:tab/>
        <w:t>General</w:t>
      </w:r>
      <w:bookmarkEnd w:id="996"/>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997" w:name="_CR7_12_2"/>
      <w:bookmarkStart w:id="998" w:name="_Toc209590542"/>
      <w:bookmarkEnd w:id="997"/>
      <w:r w:rsidRPr="0051736F">
        <w:rPr>
          <w:lang w:eastAsia="ja-JP"/>
        </w:rPr>
        <w:lastRenderedPageBreak/>
        <w:t>7.12.2</w:t>
      </w:r>
      <w:r w:rsidRPr="0051736F">
        <w:rPr>
          <w:lang w:eastAsia="ja-JP"/>
        </w:rPr>
        <w:tab/>
        <w:t>Nnwdaf_VFLTraining_Subscribe service operation</w:t>
      </w:r>
      <w:bookmarkEnd w:id="998"/>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999" w:name="_CR7_12_3"/>
      <w:bookmarkStart w:id="1000" w:name="_Toc209590543"/>
      <w:bookmarkEnd w:id="999"/>
      <w:r w:rsidRPr="0051736F">
        <w:rPr>
          <w:lang w:eastAsia="ja-JP"/>
        </w:rPr>
        <w:t>7.12.3</w:t>
      </w:r>
      <w:r w:rsidRPr="0051736F">
        <w:rPr>
          <w:lang w:eastAsia="ja-JP"/>
        </w:rPr>
        <w:tab/>
        <w:t>Nnwdaf_VFLTraining_Unsubscribe service operation</w:t>
      </w:r>
      <w:bookmarkEnd w:id="1000"/>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77777777" w:rsidR="003F3E27" w:rsidRPr="0051736F" w:rsidRDefault="003F3E27" w:rsidP="003F3E27">
      <w:pPr>
        <w:rPr>
          <w:lang w:eastAsia="ja-JP"/>
        </w:rPr>
      </w:pPr>
      <w:r w:rsidRPr="0051736F">
        <w:rPr>
          <w:b/>
          <w:bCs/>
          <w:lang w:eastAsia="ja-JP"/>
        </w:rPr>
        <w:t>Description:</w:t>
      </w:r>
      <w:r w:rsidRPr="0051736F">
        <w:rPr>
          <w:lang w:eastAsia="ja-JP"/>
        </w:rPr>
        <w:t xml:space="preserve"> Terminate NWDAF VFL ML Model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001" w:name="_CR7_12_4"/>
      <w:bookmarkStart w:id="1002" w:name="_Toc209590544"/>
      <w:bookmarkEnd w:id="1001"/>
      <w:r w:rsidRPr="0051736F">
        <w:rPr>
          <w:lang w:eastAsia="ja-JP"/>
        </w:rPr>
        <w:t>7.12.4</w:t>
      </w:r>
      <w:r w:rsidRPr="0051736F">
        <w:rPr>
          <w:lang w:eastAsia="ja-JP"/>
        </w:rPr>
        <w:tab/>
        <w:t>Nnwdaf_VFLTraining_Notify service operation</w:t>
      </w:r>
      <w:bookmarkEnd w:id="1002"/>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3F3E27">
      <w:pPr>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6D71B0A9" w:rsidR="003F3E27" w:rsidRPr="0051736F" w:rsidRDefault="003F3E27" w:rsidP="003F3E27">
      <w:pPr>
        <w:rPr>
          <w:lang w:eastAsia="ja-JP"/>
        </w:rPr>
      </w:pPr>
      <w:r w:rsidRPr="0051736F">
        <w:rPr>
          <w:lang w:eastAsia="ja-JP"/>
        </w:rPr>
        <w:t>-</w:t>
      </w:r>
      <w:r w:rsidRPr="0051736F">
        <w:rPr>
          <w:lang w:eastAsia="ja-JP"/>
        </w:rPr>
        <w:tab/>
        <w:t>Client intermediate training result.</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003" w:name="_CR7_12_5"/>
      <w:bookmarkStart w:id="1004" w:name="_Toc209590545"/>
      <w:bookmarkEnd w:id="1003"/>
      <w:r w:rsidRPr="0051736F">
        <w:rPr>
          <w:lang w:eastAsia="ja-JP"/>
        </w:rPr>
        <w:t>7.12.5</w:t>
      </w:r>
      <w:r w:rsidRPr="0051736F">
        <w:rPr>
          <w:lang w:eastAsia="ja-JP"/>
        </w:rPr>
        <w:tab/>
        <w:t>Nnwdaf_VFLTraining_Request service operation</w:t>
      </w:r>
      <w:bookmarkEnd w:id="1004"/>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348A3B01" w14:textId="49AAFA2B" w:rsidR="003F3E27" w:rsidRPr="0051736F" w:rsidRDefault="003F3E27" w:rsidP="00857C6B">
      <w:pPr>
        <w:pStyle w:val="EditorsNote"/>
        <w:rPr>
          <w:lang w:eastAsia="ja-JP"/>
        </w:rPr>
      </w:pPr>
      <w:r w:rsidRPr="0051736F">
        <w:rPr>
          <w:lang w:eastAsia="ja-JP"/>
        </w:rPr>
        <w:lastRenderedPageBreak/>
        <w:t>Editor´s note:</w:t>
      </w:r>
      <w:r w:rsidRPr="0051736F">
        <w:rPr>
          <w:lang w:eastAsia="ja-JP"/>
        </w:rPr>
        <w:tab/>
        <w:t>Name of this service operation and its necessity and its content is FFS. It is also FFS whether it can be replaced by a subscription request for the preparation.</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7593BE38" w14:textId="661AEA1A"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1D7D321"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129DFD39" w:rsidR="003F3E27" w:rsidRPr="0051736F" w:rsidRDefault="003F3E27" w:rsidP="00857C6B">
      <w:pPr>
        <w:pStyle w:val="B1"/>
        <w:rPr>
          <w:lang w:eastAsia="ja-JP"/>
        </w:rPr>
      </w:pPr>
      <w:r w:rsidRPr="0051736F">
        <w:rPr>
          <w:lang w:eastAsia="ja-JP"/>
        </w:rPr>
        <w:t>-</w:t>
      </w:r>
      <w:r w:rsidRPr="0051736F">
        <w:rPr>
          <w:lang w:eastAsia="ja-JP"/>
        </w:rPr>
        <w:tab/>
        <w:t>Feature ID.</w:t>
      </w:r>
    </w:p>
    <w:p w14:paraId="68B2D556" w14:textId="43BA53F4" w:rsidR="00F22359" w:rsidRPr="0051736F" w:rsidRDefault="003F3E27" w:rsidP="003F3E27">
      <w:pPr>
        <w:pStyle w:val="Heading2"/>
        <w:rPr>
          <w:lang w:eastAsia="ja-JP"/>
        </w:rPr>
      </w:pPr>
      <w:bookmarkStart w:id="1005" w:name="_CR7_13"/>
      <w:bookmarkStart w:id="1006" w:name="_Toc209590546"/>
      <w:bookmarkEnd w:id="1005"/>
      <w:r w:rsidRPr="0051736F">
        <w:rPr>
          <w:lang w:eastAsia="ja-JP"/>
        </w:rPr>
        <w:t>7.13</w:t>
      </w:r>
      <w:r w:rsidRPr="0051736F">
        <w:rPr>
          <w:lang w:eastAsia="ja-JP"/>
        </w:rPr>
        <w:tab/>
        <w:t>Nnwdaf_VFLInference Service</w:t>
      </w:r>
      <w:bookmarkEnd w:id="1006"/>
    </w:p>
    <w:p w14:paraId="28C3ADF2" w14:textId="6E5EC033" w:rsidR="003F3E27" w:rsidRPr="0051736F" w:rsidRDefault="003F3E27" w:rsidP="003F3E27">
      <w:pPr>
        <w:pStyle w:val="Heading3"/>
        <w:rPr>
          <w:lang w:eastAsia="ja-JP"/>
        </w:rPr>
      </w:pPr>
      <w:bookmarkStart w:id="1007" w:name="_CR7_13_1"/>
      <w:bookmarkStart w:id="1008" w:name="_Toc209590547"/>
      <w:bookmarkEnd w:id="1007"/>
      <w:r w:rsidRPr="0051736F">
        <w:rPr>
          <w:lang w:eastAsia="ja-JP"/>
        </w:rPr>
        <w:t>7.13.1</w:t>
      </w:r>
      <w:r w:rsidRPr="0051736F">
        <w:rPr>
          <w:lang w:eastAsia="ja-JP"/>
        </w:rPr>
        <w:tab/>
        <w:t>General</w:t>
      </w:r>
      <w:bookmarkEnd w:id="1008"/>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275528FF" w14:textId="77777777" w:rsidR="003F3E27" w:rsidRPr="0051736F" w:rsidRDefault="003F3E27"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77DF0CF0" w14:textId="1EEF2C53" w:rsidR="003F3E27" w:rsidRPr="0051736F" w:rsidRDefault="003F3E27" w:rsidP="003F3E27">
      <w:pPr>
        <w:pStyle w:val="Heading3"/>
        <w:rPr>
          <w:lang w:eastAsia="ja-JP"/>
        </w:rPr>
      </w:pPr>
      <w:bookmarkStart w:id="1009" w:name="_CR7_13_2"/>
      <w:bookmarkStart w:id="1010" w:name="_Toc209590548"/>
      <w:bookmarkEnd w:id="1009"/>
      <w:r w:rsidRPr="0051736F">
        <w:rPr>
          <w:lang w:eastAsia="ja-JP"/>
        </w:rPr>
        <w:t>7.13.2</w:t>
      </w:r>
      <w:r w:rsidRPr="0051736F">
        <w:rPr>
          <w:lang w:eastAsia="ja-JP"/>
        </w:rPr>
        <w:tab/>
        <w:t>Nnwdaf_VFLInference_Subscribe service operation</w:t>
      </w:r>
      <w:bookmarkEnd w:id="1010"/>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lastRenderedPageBreak/>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011" w:name="_CR7_13_3"/>
      <w:bookmarkStart w:id="1012" w:name="_Toc209590549"/>
      <w:bookmarkEnd w:id="1011"/>
      <w:r w:rsidRPr="0051736F">
        <w:rPr>
          <w:lang w:eastAsia="ja-JP"/>
        </w:rPr>
        <w:t>7.13.3</w:t>
      </w:r>
      <w:r w:rsidRPr="0051736F">
        <w:rPr>
          <w:lang w:eastAsia="ja-JP"/>
        </w:rPr>
        <w:tab/>
        <w:t>Nnwdaf_VFLInference_Unsubscribe service operation</w:t>
      </w:r>
      <w:bookmarkEnd w:id="1012"/>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013" w:name="_CR7_13_4"/>
      <w:bookmarkStart w:id="1014" w:name="_Toc209590550"/>
      <w:bookmarkEnd w:id="1013"/>
      <w:r w:rsidRPr="0051736F">
        <w:rPr>
          <w:lang w:eastAsia="ja-JP"/>
        </w:rPr>
        <w:t>7.13.4</w:t>
      </w:r>
      <w:r w:rsidRPr="0051736F">
        <w:rPr>
          <w:lang w:eastAsia="ja-JP"/>
        </w:rPr>
        <w:tab/>
        <w:t>Nnwdaf_VFLInference_Notify service operation</w:t>
      </w:r>
      <w:bookmarkEnd w:id="1014"/>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015" w:name="_CR7_13_5"/>
      <w:bookmarkStart w:id="1016" w:name="_Toc209590551"/>
      <w:bookmarkEnd w:id="1015"/>
      <w:r w:rsidRPr="0051736F">
        <w:rPr>
          <w:lang w:eastAsia="ja-JP"/>
        </w:rPr>
        <w:t>7.13.5</w:t>
      </w:r>
      <w:r w:rsidRPr="0051736F">
        <w:rPr>
          <w:lang w:eastAsia="ja-JP"/>
        </w:rPr>
        <w:tab/>
        <w:t>Nnwdaf_VFLInference_Request service operation</w:t>
      </w:r>
      <w:bookmarkEnd w:id="1016"/>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lastRenderedPageBreak/>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017" w:name="_CR8"/>
      <w:bookmarkStart w:id="1018" w:name="_Toc209590552"/>
      <w:bookmarkEnd w:id="1017"/>
      <w:r w:rsidRPr="0051736F">
        <w:rPr>
          <w:lang w:eastAsia="ja-JP"/>
        </w:rPr>
        <w:t>8</w:t>
      </w:r>
      <w:r w:rsidRPr="0051736F">
        <w:rPr>
          <w:lang w:eastAsia="ja-JP"/>
        </w:rPr>
        <w:tab/>
        <w:t>DCCF Services</w:t>
      </w:r>
      <w:bookmarkEnd w:id="1018"/>
    </w:p>
    <w:p w14:paraId="27FB75E0" w14:textId="728EE46A" w:rsidR="006217F9" w:rsidRPr="0051736F" w:rsidRDefault="006217F9" w:rsidP="00F0713C">
      <w:pPr>
        <w:pStyle w:val="Heading2"/>
        <w:rPr>
          <w:lang w:eastAsia="ja-JP"/>
        </w:rPr>
      </w:pPr>
      <w:bookmarkStart w:id="1019" w:name="_CR8_1"/>
      <w:bookmarkStart w:id="1020" w:name="_Toc209590553"/>
      <w:bookmarkEnd w:id="1019"/>
      <w:r w:rsidRPr="0051736F">
        <w:rPr>
          <w:lang w:eastAsia="ja-JP"/>
        </w:rPr>
        <w:t>8.1</w:t>
      </w:r>
      <w:r w:rsidRPr="0051736F">
        <w:rPr>
          <w:lang w:eastAsia="ja-JP"/>
        </w:rPr>
        <w:tab/>
        <w:t>General</w:t>
      </w:r>
      <w:bookmarkEnd w:id="1020"/>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021" w:name="_CRTable8_11"/>
      <w:r w:rsidRPr="0051736F">
        <w:rPr>
          <w:lang w:eastAsia="ja-JP"/>
        </w:rPr>
        <w:t xml:space="preserve">Table </w:t>
      </w:r>
      <w:bookmarkEnd w:id="1021"/>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022" w:name="_CR8_2"/>
      <w:bookmarkStart w:id="1023" w:name="_Toc209590554"/>
      <w:bookmarkEnd w:id="1022"/>
      <w:r w:rsidRPr="0051736F">
        <w:rPr>
          <w:lang w:eastAsia="ja-JP"/>
        </w:rPr>
        <w:t>8.2</w:t>
      </w:r>
      <w:r w:rsidRPr="0051736F">
        <w:rPr>
          <w:lang w:eastAsia="ja-JP"/>
        </w:rPr>
        <w:tab/>
        <w:t>Ndccf_DataManagement service</w:t>
      </w:r>
      <w:bookmarkEnd w:id="1023"/>
    </w:p>
    <w:p w14:paraId="7CFAF777" w14:textId="083EA98E" w:rsidR="00765FC5" w:rsidRPr="0051736F" w:rsidRDefault="00765FC5" w:rsidP="00C46367">
      <w:pPr>
        <w:pStyle w:val="Heading3"/>
      </w:pPr>
      <w:bookmarkStart w:id="1024" w:name="_CR8_2_1"/>
      <w:bookmarkStart w:id="1025" w:name="_Toc209590555"/>
      <w:bookmarkEnd w:id="1024"/>
      <w:r w:rsidRPr="0051736F">
        <w:t>8.2.1</w:t>
      </w:r>
      <w:r w:rsidRPr="0051736F">
        <w:tab/>
        <w:t>General</w:t>
      </w:r>
      <w:bookmarkEnd w:id="1025"/>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026" w:name="_CR8_2_2"/>
      <w:bookmarkStart w:id="1027" w:name="_Toc209590556"/>
      <w:bookmarkEnd w:id="1026"/>
      <w:r w:rsidRPr="0051736F">
        <w:rPr>
          <w:lang w:eastAsia="ja-JP"/>
        </w:rPr>
        <w:t>8.2.2</w:t>
      </w:r>
      <w:r w:rsidRPr="0051736F">
        <w:rPr>
          <w:lang w:eastAsia="ja-JP"/>
        </w:rPr>
        <w:tab/>
        <w:t>Ndccf_DataManagement_Subscribe service operation</w:t>
      </w:r>
      <w:bookmarkEnd w:id="1027"/>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w:t>
      </w:r>
      <w:r w:rsidRPr="0051736F">
        <w:rPr>
          <w:lang w:eastAsia="ja-JP"/>
        </w:rPr>
        <w:lastRenderedPageBreak/>
        <w:t>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028" w:name="_CR8_2_3"/>
      <w:bookmarkStart w:id="1029" w:name="_Toc209590557"/>
      <w:bookmarkEnd w:id="1028"/>
      <w:r w:rsidRPr="0051736F">
        <w:rPr>
          <w:lang w:eastAsia="ja-JP"/>
        </w:rPr>
        <w:t>8.2.3</w:t>
      </w:r>
      <w:r w:rsidRPr="0051736F">
        <w:rPr>
          <w:lang w:eastAsia="ja-JP"/>
        </w:rPr>
        <w:tab/>
        <w:t>Ndccf_DataManagement_Unsubscribe service operation</w:t>
      </w:r>
      <w:bookmarkEnd w:id="1029"/>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030" w:name="_CR8_2_4"/>
      <w:bookmarkStart w:id="1031" w:name="_Toc209590558"/>
      <w:bookmarkEnd w:id="1030"/>
      <w:r w:rsidRPr="0051736F">
        <w:rPr>
          <w:lang w:eastAsia="ja-JP"/>
        </w:rPr>
        <w:lastRenderedPageBreak/>
        <w:t>8.2.4</w:t>
      </w:r>
      <w:r w:rsidRPr="0051736F">
        <w:rPr>
          <w:lang w:eastAsia="ja-JP"/>
        </w:rPr>
        <w:tab/>
        <w:t>Ndccf_DataManagement_Notify service operation</w:t>
      </w:r>
      <w:bookmarkEnd w:id="1031"/>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032" w:name="_CR8_2_5"/>
      <w:bookmarkStart w:id="1033" w:name="_Toc209590559"/>
      <w:bookmarkEnd w:id="1032"/>
      <w:r w:rsidRPr="0051736F">
        <w:rPr>
          <w:lang w:eastAsia="ja-JP"/>
        </w:rPr>
        <w:t>8.2.5</w:t>
      </w:r>
      <w:r w:rsidRPr="0051736F">
        <w:rPr>
          <w:lang w:eastAsia="ja-JP"/>
        </w:rPr>
        <w:tab/>
        <w:t>Ndccf_DataManagement_Fetch service operation</w:t>
      </w:r>
      <w:bookmarkEnd w:id="1033"/>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034" w:name="_CR8_2_6"/>
      <w:bookmarkStart w:id="1035" w:name="_Toc209590560"/>
      <w:bookmarkEnd w:id="1034"/>
      <w:r w:rsidRPr="0051736F">
        <w:rPr>
          <w:lang w:eastAsia="ja-JP"/>
        </w:rPr>
        <w:t>8.2.6</w:t>
      </w:r>
      <w:r w:rsidRPr="0051736F">
        <w:rPr>
          <w:lang w:eastAsia="ja-JP"/>
        </w:rPr>
        <w:tab/>
        <w:t>Ndccf_DataManagement_Transfer service operation</w:t>
      </w:r>
      <w:bookmarkEnd w:id="1035"/>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lastRenderedPageBreak/>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036" w:name="_CR8_3"/>
      <w:bookmarkStart w:id="1037" w:name="_Toc209590561"/>
      <w:bookmarkEnd w:id="1036"/>
      <w:r w:rsidRPr="0051736F">
        <w:rPr>
          <w:lang w:eastAsia="ja-JP"/>
        </w:rPr>
        <w:t>8.3</w:t>
      </w:r>
      <w:r w:rsidRPr="0051736F">
        <w:rPr>
          <w:lang w:eastAsia="ja-JP"/>
        </w:rPr>
        <w:tab/>
        <w:t>Ndccf_ContextManagement service</w:t>
      </w:r>
      <w:bookmarkEnd w:id="1037"/>
    </w:p>
    <w:p w14:paraId="013C0BCC" w14:textId="77777777" w:rsidR="006217F9" w:rsidRPr="0051736F" w:rsidRDefault="006217F9" w:rsidP="00F0713C">
      <w:pPr>
        <w:pStyle w:val="Heading3"/>
        <w:rPr>
          <w:lang w:eastAsia="ja-JP"/>
        </w:rPr>
      </w:pPr>
      <w:bookmarkStart w:id="1038" w:name="_CR8_3_1"/>
      <w:bookmarkStart w:id="1039" w:name="_Toc209590562"/>
      <w:bookmarkEnd w:id="1038"/>
      <w:r w:rsidRPr="0051736F">
        <w:rPr>
          <w:lang w:eastAsia="ja-JP"/>
        </w:rPr>
        <w:t>8.3.1</w:t>
      </w:r>
      <w:r w:rsidRPr="0051736F">
        <w:rPr>
          <w:lang w:eastAsia="ja-JP"/>
        </w:rPr>
        <w:tab/>
        <w:t>General</w:t>
      </w:r>
      <w:bookmarkEnd w:id="1039"/>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040" w:name="_CR8_3_2"/>
      <w:bookmarkStart w:id="1041" w:name="_Toc209590563"/>
      <w:bookmarkEnd w:id="1040"/>
      <w:r w:rsidRPr="0051736F">
        <w:rPr>
          <w:lang w:eastAsia="ja-JP"/>
        </w:rPr>
        <w:t>8.3.2</w:t>
      </w:r>
      <w:r w:rsidRPr="0051736F">
        <w:rPr>
          <w:lang w:eastAsia="ja-JP"/>
        </w:rPr>
        <w:tab/>
        <w:t>Ndccf_ContextManagement_Register service operation</w:t>
      </w:r>
      <w:bookmarkEnd w:id="1041"/>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042" w:name="_CR8_3_3"/>
      <w:bookmarkStart w:id="1043" w:name="_Toc209590564"/>
      <w:bookmarkEnd w:id="1042"/>
      <w:r w:rsidRPr="0051736F">
        <w:rPr>
          <w:lang w:eastAsia="ja-JP"/>
        </w:rPr>
        <w:t>8.3.3</w:t>
      </w:r>
      <w:r w:rsidRPr="0051736F">
        <w:rPr>
          <w:lang w:eastAsia="ja-JP"/>
        </w:rPr>
        <w:tab/>
        <w:t>Ndccf_ContextManagement_Update service operation</w:t>
      </w:r>
      <w:bookmarkEnd w:id="1043"/>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044" w:name="_CR8_3_4"/>
      <w:bookmarkStart w:id="1045" w:name="_Toc209590565"/>
      <w:bookmarkEnd w:id="1044"/>
      <w:r w:rsidRPr="0051736F">
        <w:rPr>
          <w:lang w:eastAsia="ja-JP"/>
        </w:rPr>
        <w:lastRenderedPageBreak/>
        <w:t>8.3.4</w:t>
      </w:r>
      <w:r w:rsidRPr="0051736F">
        <w:rPr>
          <w:lang w:eastAsia="ja-JP"/>
        </w:rPr>
        <w:tab/>
        <w:t>Ndccf_ContextManagement_Deregister service operation</w:t>
      </w:r>
      <w:bookmarkEnd w:id="1045"/>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046" w:name="_CR9"/>
      <w:bookmarkStart w:id="1047" w:name="_Toc209590566"/>
      <w:bookmarkEnd w:id="1046"/>
      <w:r w:rsidRPr="0051736F">
        <w:rPr>
          <w:lang w:eastAsia="ja-JP"/>
        </w:rPr>
        <w:t>9</w:t>
      </w:r>
      <w:r w:rsidRPr="0051736F">
        <w:rPr>
          <w:lang w:eastAsia="ja-JP"/>
        </w:rPr>
        <w:tab/>
        <w:t>MFAF Services</w:t>
      </w:r>
      <w:bookmarkEnd w:id="1047"/>
    </w:p>
    <w:p w14:paraId="322698D8" w14:textId="77777777" w:rsidR="001B4FC5" w:rsidRPr="0051736F" w:rsidRDefault="001B4FC5" w:rsidP="00F0713C">
      <w:pPr>
        <w:pStyle w:val="Heading2"/>
        <w:rPr>
          <w:lang w:eastAsia="ja-JP"/>
        </w:rPr>
      </w:pPr>
      <w:bookmarkStart w:id="1048" w:name="_CR9_1"/>
      <w:bookmarkStart w:id="1049" w:name="_Toc209590567"/>
      <w:bookmarkEnd w:id="1048"/>
      <w:r w:rsidRPr="0051736F">
        <w:rPr>
          <w:lang w:eastAsia="ja-JP"/>
        </w:rPr>
        <w:t>9.1</w:t>
      </w:r>
      <w:r w:rsidRPr="0051736F">
        <w:rPr>
          <w:lang w:eastAsia="ja-JP"/>
        </w:rPr>
        <w:tab/>
        <w:t>General</w:t>
      </w:r>
      <w:bookmarkEnd w:id="1049"/>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050" w:name="_CRTable9_11"/>
      <w:r w:rsidRPr="0051736F">
        <w:rPr>
          <w:lang w:eastAsia="ja-JP"/>
        </w:rPr>
        <w:t xml:space="preserve">Table </w:t>
      </w:r>
      <w:bookmarkEnd w:id="1050"/>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051" w:name="_CR9_2"/>
      <w:bookmarkStart w:id="1052" w:name="_Toc209590568"/>
      <w:bookmarkEnd w:id="1051"/>
      <w:r w:rsidRPr="0051736F">
        <w:rPr>
          <w:lang w:eastAsia="ja-JP"/>
        </w:rPr>
        <w:t>9.2</w:t>
      </w:r>
      <w:r w:rsidRPr="0051736F">
        <w:rPr>
          <w:lang w:eastAsia="ja-JP"/>
        </w:rPr>
        <w:tab/>
        <w:t>Nmfaf_3daDataManagement service</w:t>
      </w:r>
      <w:bookmarkEnd w:id="1052"/>
    </w:p>
    <w:p w14:paraId="29B7A320" w14:textId="77777777" w:rsidR="001B4FC5" w:rsidRPr="0051736F" w:rsidRDefault="001B4FC5" w:rsidP="00F0713C">
      <w:pPr>
        <w:pStyle w:val="Heading3"/>
        <w:rPr>
          <w:lang w:eastAsia="ja-JP"/>
        </w:rPr>
      </w:pPr>
      <w:bookmarkStart w:id="1053" w:name="_CR9_2_1"/>
      <w:bookmarkStart w:id="1054" w:name="_Toc209590569"/>
      <w:bookmarkEnd w:id="1053"/>
      <w:r w:rsidRPr="0051736F">
        <w:rPr>
          <w:lang w:eastAsia="ja-JP"/>
        </w:rPr>
        <w:t>9.2.1</w:t>
      </w:r>
      <w:r w:rsidRPr="0051736F">
        <w:rPr>
          <w:lang w:eastAsia="ja-JP"/>
        </w:rPr>
        <w:tab/>
        <w:t>General</w:t>
      </w:r>
      <w:bookmarkEnd w:id="1054"/>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055" w:name="_CR9_2_2"/>
      <w:bookmarkStart w:id="1056" w:name="_Toc209590570"/>
      <w:bookmarkEnd w:id="1055"/>
      <w:r w:rsidRPr="0051736F">
        <w:rPr>
          <w:lang w:eastAsia="ja-JP"/>
        </w:rPr>
        <w:t>9.2.2</w:t>
      </w:r>
      <w:r w:rsidRPr="0051736F">
        <w:rPr>
          <w:lang w:eastAsia="ja-JP"/>
        </w:rPr>
        <w:tab/>
        <w:t>Nmfaf_3daDataManagement_Configure service operation</w:t>
      </w:r>
      <w:bookmarkEnd w:id="1056"/>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lastRenderedPageBreak/>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057" w:name="_CR9_2_3"/>
      <w:bookmarkStart w:id="1058" w:name="_Toc209590571"/>
      <w:bookmarkEnd w:id="1057"/>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058"/>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059" w:name="_CR9_3"/>
      <w:bookmarkStart w:id="1060" w:name="_Toc209590572"/>
      <w:bookmarkEnd w:id="1059"/>
      <w:r w:rsidRPr="0051736F">
        <w:rPr>
          <w:lang w:eastAsia="ja-JP"/>
        </w:rPr>
        <w:t>9.3</w:t>
      </w:r>
      <w:r w:rsidRPr="0051736F">
        <w:rPr>
          <w:lang w:eastAsia="ja-JP"/>
        </w:rPr>
        <w:tab/>
        <w:t>Nmfaf_3caDataManagement service</w:t>
      </w:r>
      <w:bookmarkEnd w:id="1060"/>
    </w:p>
    <w:p w14:paraId="00C57631" w14:textId="77777777" w:rsidR="001B4FC5" w:rsidRPr="0051736F" w:rsidRDefault="001B4FC5" w:rsidP="00F0713C">
      <w:pPr>
        <w:pStyle w:val="Heading3"/>
        <w:rPr>
          <w:lang w:eastAsia="ja-JP"/>
        </w:rPr>
      </w:pPr>
      <w:bookmarkStart w:id="1061" w:name="_CR9_3_1"/>
      <w:bookmarkStart w:id="1062" w:name="_Toc209590573"/>
      <w:bookmarkEnd w:id="1061"/>
      <w:r w:rsidRPr="0051736F">
        <w:rPr>
          <w:lang w:eastAsia="ja-JP"/>
        </w:rPr>
        <w:t>9.3.1</w:t>
      </w:r>
      <w:r w:rsidRPr="0051736F">
        <w:rPr>
          <w:lang w:eastAsia="ja-JP"/>
        </w:rPr>
        <w:tab/>
        <w:t>General</w:t>
      </w:r>
      <w:bookmarkEnd w:id="1062"/>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063" w:name="_CR9_3_2"/>
      <w:bookmarkStart w:id="1064" w:name="_Toc209590574"/>
      <w:bookmarkEnd w:id="1063"/>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064"/>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lastRenderedPageBreak/>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065" w:name="_CR9_3_3"/>
      <w:bookmarkStart w:id="1066" w:name="_Toc209590575"/>
      <w:bookmarkEnd w:id="1065"/>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066"/>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067" w:name="_CR9_4"/>
      <w:bookmarkStart w:id="1068" w:name="_Toc209590576"/>
      <w:bookmarkEnd w:id="1067"/>
      <w:r w:rsidRPr="0051736F">
        <w:rPr>
          <w:lang w:eastAsia="ja-JP"/>
        </w:rPr>
        <w:t>9.4</w:t>
      </w:r>
      <w:r w:rsidRPr="0051736F">
        <w:rPr>
          <w:lang w:eastAsia="ja-JP"/>
        </w:rPr>
        <w:tab/>
        <w:t>Nmfaf_ContextManagement service</w:t>
      </w:r>
      <w:bookmarkEnd w:id="1068"/>
    </w:p>
    <w:p w14:paraId="3983A1F0" w14:textId="77777777" w:rsidR="008D4943" w:rsidRPr="0051736F" w:rsidRDefault="008D4943" w:rsidP="00493B24">
      <w:pPr>
        <w:pStyle w:val="Heading3"/>
        <w:rPr>
          <w:lang w:eastAsia="ja-JP"/>
        </w:rPr>
      </w:pPr>
      <w:bookmarkStart w:id="1069" w:name="_CR9_4_1"/>
      <w:bookmarkStart w:id="1070" w:name="_Toc209590577"/>
      <w:bookmarkEnd w:id="1069"/>
      <w:r w:rsidRPr="0051736F">
        <w:rPr>
          <w:lang w:eastAsia="ja-JP"/>
        </w:rPr>
        <w:t>9.4.1</w:t>
      </w:r>
      <w:r w:rsidRPr="0051736F">
        <w:rPr>
          <w:lang w:eastAsia="ja-JP"/>
        </w:rPr>
        <w:tab/>
        <w:t>General</w:t>
      </w:r>
      <w:bookmarkEnd w:id="1070"/>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071" w:name="_CR9_4_2"/>
      <w:bookmarkStart w:id="1072" w:name="_Toc209590578"/>
      <w:bookmarkEnd w:id="1071"/>
      <w:r w:rsidRPr="0051736F">
        <w:rPr>
          <w:lang w:eastAsia="ja-JP"/>
        </w:rPr>
        <w:t>9.4.2</w:t>
      </w:r>
      <w:r w:rsidRPr="0051736F">
        <w:rPr>
          <w:lang w:eastAsia="ja-JP"/>
        </w:rPr>
        <w:tab/>
        <w:t>Nmfaf_ContextManagement_Transfer service operation</w:t>
      </w:r>
      <w:bookmarkEnd w:id="1072"/>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073" w:name="_CR10"/>
      <w:bookmarkStart w:id="1074" w:name="_Toc209590579"/>
      <w:bookmarkEnd w:id="1073"/>
      <w:r w:rsidRPr="0051736F">
        <w:rPr>
          <w:lang w:eastAsia="ja-JP"/>
        </w:rPr>
        <w:lastRenderedPageBreak/>
        <w:t>10</w:t>
      </w:r>
      <w:r w:rsidRPr="0051736F">
        <w:rPr>
          <w:lang w:eastAsia="ja-JP"/>
        </w:rPr>
        <w:tab/>
        <w:t>ADRF Services</w:t>
      </w:r>
      <w:bookmarkEnd w:id="1074"/>
    </w:p>
    <w:p w14:paraId="2A954619" w14:textId="77777777" w:rsidR="00EA40C3" w:rsidRPr="0051736F" w:rsidRDefault="00EA40C3" w:rsidP="00F0713C">
      <w:pPr>
        <w:pStyle w:val="Heading2"/>
        <w:rPr>
          <w:lang w:eastAsia="ja-JP"/>
        </w:rPr>
      </w:pPr>
      <w:bookmarkStart w:id="1075" w:name="_CR10_1"/>
      <w:bookmarkStart w:id="1076" w:name="_Toc209590580"/>
      <w:bookmarkEnd w:id="1075"/>
      <w:r w:rsidRPr="0051736F">
        <w:rPr>
          <w:lang w:eastAsia="ja-JP"/>
        </w:rPr>
        <w:t>10.1</w:t>
      </w:r>
      <w:r w:rsidRPr="0051736F">
        <w:rPr>
          <w:lang w:eastAsia="ja-JP"/>
        </w:rPr>
        <w:tab/>
        <w:t>General</w:t>
      </w:r>
      <w:bookmarkEnd w:id="1076"/>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077" w:name="_CRTable10_11"/>
      <w:r w:rsidRPr="0051736F">
        <w:rPr>
          <w:lang w:eastAsia="ja-JP"/>
        </w:rPr>
        <w:t xml:space="preserve">Table </w:t>
      </w:r>
      <w:bookmarkEnd w:id="1077"/>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078" w:name="_CR10_2"/>
      <w:bookmarkStart w:id="1079" w:name="_Toc209590581"/>
      <w:bookmarkEnd w:id="1078"/>
      <w:r w:rsidRPr="0051736F">
        <w:rPr>
          <w:lang w:eastAsia="ja-JP"/>
        </w:rPr>
        <w:t>10.2</w:t>
      </w:r>
      <w:r w:rsidRPr="0051736F">
        <w:rPr>
          <w:lang w:eastAsia="ja-JP"/>
        </w:rPr>
        <w:tab/>
        <w:t>Nadrf_DataManagement service</w:t>
      </w:r>
      <w:bookmarkEnd w:id="1079"/>
    </w:p>
    <w:p w14:paraId="2225F5E1" w14:textId="77777777" w:rsidR="00EA40C3" w:rsidRPr="0051736F" w:rsidRDefault="00EA40C3" w:rsidP="00F0713C">
      <w:pPr>
        <w:pStyle w:val="Heading3"/>
        <w:rPr>
          <w:lang w:eastAsia="ja-JP"/>
        </w:rPr>
      </w:pPr>
      <w:bookmarkStart w:id="1080" w:name="_CR10_2_1"/>
      <w:bookmarkStart w:id="1081" w:name="_Toc209590582"/>
      <w:bookmarkEnd w:id="1080"/>
      <w:r w:rsidRPr="0051736F">
        <w:rPr>
          <w:lang w:eastAsia="ja-JP"/>
        </w:rPr>
        <w:t>10.2.1</w:t>
      </w:r>
      <w:r w:rsidRPr="0051736F">
        <w:rPr>
          <w:lang w:eastAsia="ja-JP"/>
        </w:rPr>
        <w:tab/>
        <w:t>General</w:t>
      </w:r>
      <w:bookmarkEnd w:id="1081"/>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082" w:name="_CR10_2_2"/>
      <w:bookmarkStart w:id="1083" w:name="_Toc209590583"/>
      <w:bookmarkEnd w:id="1082"/>
      <w:r w:rsidRPr="0051736F">
        <w:rPr>
          <w:lang w:eastAsia="ja-JP"/>
        </w:rPr>
        <w:t>10.2.2</w:t>
      </w:r>
      <w:r w:rsidRPr="0051736F">
        <w:rPr>
          <w:lang w:eastAsia="ja-JP"/>
        </w:rPr>
        <w:tab/>
        <w:t>Nadrf_DataManagement_StorageRequest service operation</w:t>
      </w:r>
      <w:bookmarkEnd w:id="1083"/>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084" w:name="_CR10_2_3"/>
      <w:bookmarkStart w:id="1085" w:name="_Toc209590584"/>
      <w:bookmarkEnd w:id="1084"/>
      <w:r w:rsidRPr="0051736F">
        <w:rPr>
          <w:lang w:eastAsia="ja-JP"/>
        </w:rPr>
        <w:lastRenderedPageBreak/>
        <w:t>10.2.3</w:t>
      </w:r>
      <w:r w:rsidRPr="0051736F">
        <w:rPr>
          <w:lang w:eastAsia="ja-JP"/>
        </w:rPr>
        <w:tab/>
        <w:t>Nadrf_DataManagement_StorageSubscriptionRequest service operation</w:t>
      </w:r>
      <w:bookmarkEnd w:id="1085"/>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"Service Operation" identifies the service used to request data or analytics from a Data Source (e.g. Namf_EventExposure_Subscribe or Nnwdaf_AnalyticsSubscription_Subscribe)</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086" w:name="_CR10_2_4"/>
      <w:bookmarkStart w:id="1087" w:name="_Toc209590585"/>
      <w:bookmarkEnd w:id="1086"/>
      <w:r w:rsidRPr="0051736F">
        <w:rPr>
          <w:lang w:eastAsia="ja-JP"/>
        </w:rPr>
        <w:t>10.2.4</w:t>
      </w:r>
      <w:r w:rsidRPr="0051736F">
        <w:rPr>
          <w:lang w:eastAsia="ja-JP"/>
        </w:rPr>
        <w:tab/>
        <w:t>Nadrf_DataManagement_StorageSubscriptionRemoval service operation</w:t>
      </w:r>
      <w:bookmarkEnd w:id="1087"/>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088" w:name="_CR10_2_5"/>
      <w:bookmarkStart w:id="1089" w:name="_Toc209590586"/>
      <w:bookmarkEnd w:id="1088"/>
      <w:r w:rsidRPr="0051736F">
        <w:rPr>
          <w:lang w:eastAsia="ja-JP"/>
        </w:rPr>
        <w:t>10.2.5</w:t>
      </w:r>
      <w:r w:rsidRPr="0051736F">
        <w:rPr>
          <w:lang w:eastAsia="ja-JP"/>
        </w:rPr>
        <w:tab/>
        <w:t>Nadrf_DataManagement_RetrievalRequest service operation</w:t>
      </w:r>
      <w:bookmarkEnd w:id="1089"/>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w:t>
      </w:r>
      <w:r w:rsidR="0029298D" w:rsidRPr="0051736F">
        <w:rPr>
          <w:lang w:eastAsia="ja-JP"/>
        </w:rPr>
        <w:lastRenderedPageBreak/>
        <w:t>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090" w:name="_CR10_2_6"/>
      <w:bookmarkStart w:id="1091" w:name="_Toc209590587"/>
      <w:bookmarkEnd w:id="1090"/>
      <w:r w:rsidRPr="0051736F">
        <w:rPr>
          <w:lang w:eastAsia="ja-JP"/>
        </w:rPr>
        <w:t>10.2.6</w:t>
      </w:r>
      <w:r w:rsidRPr="0051736F">
        <w:rPr>
          <w:lang w:eastAsia="ja-JP"/>
        </w:rPr>
        <w:tab/>
        <w:t>Nadrf_DataManagement_RetrievalSubscribe service operation</w:t>
      </w:r>
      <w:bookmarkEnd w:id="1091"/>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092" w:name="_CR10_2_7"/>
      <w:bookmarkStart w:id="1093" w:name="_Toc209590588"/>
      <w:bookmarkEnd w:id="1092"/>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093"/>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094" w:name="_CR10_2_8"/>
      <w:bookmarkStart w:id="1095" w:name="_Toc209590589"/>
      <w:bookmarkEnd w:id="1094"/>
      <w:r w:rsidRPr="0051736F">
        <w:rPr>
          <w:lang w:eastAsia="ja-JP"/>
        </w:rPr>
        <w:lastRenderedPageBreak/>
        <w:t>10.2.8</w:t>
      </w:r>
      <w:r w:rsidRPr="0051736F">
        <w:rPr>
          <w:lang w:eastAsia="ja-JP"/>
        </w:rPr>
        <w:tab/>
        <w:t>Nadrf_DataManagement_RetrievalNotify service operation</w:t>
      </w:r>
      <w:bookmarkEnd w:id="1095"/>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096" w:name="_CR10_2_9"/>
      <w:bookmarkStart w:id="1097" w:name="_Toc209590590"/>
      <w:bookmarkEnd w:id="1096"/>
      <w:r w:rsidRPr="0051736F">
        <w:rPr>
          <w:lang w:eastAsia="ja-JP"/>
        </w:rPr>
        <w:t>10.2.9</w:t>
      </w:r>
      <w:r w:rsidRPr="0051736F">
        <w:rPr>
          <w:lang w:eastAsia="ja-JP"/>
        </w:rPr>
        <w:tab/>
        <w:t>Nadrf_DataManagement_Delete</w:t>
      </w:r>
      <w:bookmarkEnd w:id="1097"/>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098" w:name="_CR10_3"/>
      <w:bookmarkStart w:id="1099" w:name="_Toc209590591"/>
      <w:bookmarkEnd w:id="1098"/>
      <w:r w:rsidRPr="0051736F">
        <w:rPr>
          <w:lang w:eastAsia="ja-JP"/>
        </w:rPr>
        <w:t>10.3</w:t>
      </w:r>
      <w:r w:rsidRPr="0051736F">
        <w:rPr>
          <w:lang w:eastAsia="ja-JP"/>
        </w:rPr>
        <w:tab/>
        <w:t>Nadrf_MLModelManagement service</w:t>
      </w:r>
      <w:bookmarkEnd w:id="1099"/>
    </w:p>
    <w:p w14:paraId="7A92C410" w14:textId="5306042B" w:rsidR="000412E0" w:rsidRPr="0051736F" w:rsidRDefault="000412E0" w:rsidP="000412E0">
      <w:pPr>
        <w:pStyle w:val="Heading3"/>
        <w:rPr>
          <w:lang w:eastAsia="ja-JP"/>
        </w:rPr>
      </w:pPr>
      <w:bookmarkStart w:id="1100" w:name="_CR10_3_1"/>
      <w:bookmarkStart w:id="1101" w:name="_Toc209590592"/>
      <w:bookmarkEnd w:id="1100"/>
      <w:r w:rsidRPr="0051736F">
        <w:rPr>
          <w:lang w:eastAsia="ja-JP"/>
        </w:rPr>
        <w:t>10.3.1</w:t>
      </w:r>
      <w:r w:rsidRPr="0051736F">
        <w:rPr>
          <w:lang w:eastAsia="ja-JP"/>
        </w:rPr>
        <w:tab/>
        <w:t>General</w:t>
      </w:r>
      <w:bookmarkEnd w:id="1101"/>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102" w:name="_CR10_3_2"/>
      <w:bookmarkStart w:id="1103" w:name="_Toc209590593"/>
      <w:bookmarkEnd w:id="1102"/>
      <w:r w:rsidRPr="0051736F">
        <w:rPr>
          <w:lang w:eastAsia="ja-JP"/>
        </w:rPr>
        <w:lastRenderedPageBreak/>
        <w:t>10.3.2</w:t>
      </w:r>
      <w:r w:rsidRPr="0051736F">
        <w:rPr>
          <w:lang w:eastAsia="ja-JP"/>
        </w:rPr>
        <w:tab/>
        <w:t>Nadrf_MLModelManagement_StorageRequest service operation</w:t>
      </w:r>
      <w:bookmarkEnd w:id="1103"/>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104" w:name="_CR10_3_3"/>
      <w:bookmarkStart w:id="1105" w:name="_Toc209590594"/>
      <w:bookmarkEnd w:id="1104"/>
      <w:r w:rsidRPr="0051736F">
        <w:rPr>
          <w:lang w:eastAsia="ja-JP"/>
        </w:rPr>
        <w:t>10.3.3</w:t>
      </w:r>
      <w:r w:rsidRPr="0051736F">
        <w:rPr>
          <w:lang w:eastAsia="ja-JP"/>
        </w:rPr>
        <w:tab/>
        <w:t>Nadrf_MLModelManagement_Delete service operation</w:t>
      </w:r>
      <w:bookmarkEnd w:id="1105"/>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106" w:name="_CR10_3_4"/>
      <w:bookmarkStart w:id="1107" w:name="_Toc209590595"/>
      <w:bookmarkEnd w:id="1106"/>
      <w:r w:rsidRPr="0051736F">
        <w:rPr>
          <w:lang w:eastAsia="ja-JP"/>
        </w:rPr>
        <w:lastRenderedPageBreak/>
        <w:t>10.3.4</w:t>
      </w:r>
      <w:r w:rsidRPr="0051736F">
        <w:rPr>
          <w:lang w:eastAsia="ja-JP"/>
        </w:rPr>
        <w:tab/>
        <w:t>Nadrf_MLModelManagement_RetrievalRequest service operation</w:t>
      </w:r>
      <w:bookmarkEnd w:id="1107"/>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108" w:name="_CR11"/>
      <w:bookmarkStart w:id="1109" w:name="_Toc209590596"/>
      <w:bookmarkEnd w:id="1108"/>
      <w:r w:rsidRPr="0051736F">
        <w:rPr>
          <w:lang w:eastAsia="ja-JP"/>
        </w:rPr>
        <w:t>11</w:t>
      </w:r>
      <w:r w:rsidRPr="0051736F">
        <w:rPr>
          <w:lang w:eastAsia="ja-JP"/>
        </w:rPr>
        <w:tab/>
        <w:t>AF Services to support network data analytics</w:t>
      </w:r>
      <w:bookmarkEnd w:id="1109"/>
    </w:p>
    <w:p w14:paraId="2DAC7E1E" w14:textId="5CA6F64F" w:rsidR="003F3E27" w:rsidRPr="0051736F" w:rsidRDefault="003F3E27" w:rsidP="003F3E27">
      <w:pPr>
        <w:pStyle w:val="Heading2"/>
        <w:rPr>
          <w:lang w:eastAsia="ja-JP"/>
        </w:rPr>
      </w:pPr>
      <w:bookmarkStart w:id="1110" w:name="_CR11_1"/>
      <w:bookmarkStart w:id="1111" w:name="_Toc209590597"/>
      <w:bookmarkEnd w:id="1110"/>
      <w:r w:rsidRPr="0051736F">
        <w:rPr>
          <w:lang w:eastAsia="ja-JP"/>
        </w:rPr>
        <w:t>11.1</w:t>
      </w:r>
      <w:r w:rsidRPr="0051736F">
        <w:rPr>
          <w:lang w:eastAsia="ja-JP"/>
        </w:rPr>
        <w:tab/>
        <w:t>General</w:t>
      </w:r>
      <w:bookmarkEnd w:id="1111"/>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112" w:name="_CRTable11_11"/>
      <w:r w:rsidRPr="0051736F">
        <w:rPr>
          <w:lang w:eastAsia="ja-JP"/>
        </w:rPr>
        <w:t xml:space="preserve">Table </w:t>
      </w:r>
      <w:bookmarkEnd w:id="1112"/>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113" w:name="_CR11_2"/>
      <w:bookmarkStart w:id="1114" w:name="_Toc209590598"/>
      <w:bookmarkEnd w:id="1113"/>
      <w:r w:rsidRPr="0051736F">
        <w:rPr>
          <w:lang w:eastAsia="ja-JP"/>
        </w:rPr>
        <w:t>11.2</w:t>
      </w:r>
      <w:r w:rsidRPr="0051736F">
        <w:rPr>
          <w:lang w:eastAsia="ja-JP"/>
        </w:rPr>
        <w:tab/>
        <w:t>Naf_VFLTraining Service</w:t>
      </w:r>
      <w:bookmarkEnd w:id="1114"/>
    </w:p>
    <w:p w14:paraId="09E50F54" w14:textId="40B805E4" w:rsidR="004D7991" w:rsidRPr="0051736F" w:rsidRDefault="004D7991" w:rsidP="004D7991">
      <w:pPr>
        <w:pStyle w:val="Heading3"/>
        <w:rPr>
          <w:lang w:eastAsia="ja-JP"/>
        </w:rPr>
      </w:pPr>
      <w:bookmarkStart w:id="1115" w:name="_CR11_2_1"/>
      <w:bookmarkStart w:id="1116" w:name="_Toc209590599"/>
      <w:bookmarkEnd w:id="1115"/>
      <w:r w:rsidRPr="0051736F">
        <w:rPr>
          <w:lang w:eastAsia="ja-JP"/>
        </w:rPr>
        <w:t>11.2.1</w:t>
      </w:r>
      <w:r w:rsidRPr="0051736F">
        <w:rPr>
          <w:lang w:eastAsia="ja-JP"/>
        </w:rPr>
        <w:tab/>
        <w:t>General</w:t>
      </w:r>
      <w:bookmarkEnd w:id="1116"/>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lastRenderedPageBreak/>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117" w:name="_CR11_2_2"/>
      <w:bookmarkStart w:id="1118" w:name="_Toc209590600"/>
      <w:bookmarkEnd w:id="1117"/>
      <w:r w:rsidRPr="0051736F">
        <w:rPr>
          <w:lang w:eastAsia="ja-JP"/>
        </w:rPr>
        <w:t>11.2.2</w:t>
      </w:r>
      <w:r w:rsidRPr="0051736F">
        <w:rPr>
          <w:lang w:eastAsia="ja-JP"/>
        </w:rPr>
        <w:tab/>
        <w:t>Naf_VFLTraining_Subscribe service operation</w:t>
      </w:r>
      <w:bookmarkEnd w:id="1118"/>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119" w:name="_CR11_2_3"/>
      <w:bookmarkStart w:id="1120" w:name="_Toc209590601"/>
      <w:bookmarkEnd w:id="1119"/>
      <w:r w:rsidRPr="0051736F">
        <w:rPr>
          <w:lang w:eastAsia="ja-JP"/>
        </w:rPr>
        <w:t>11.2.3</w:t>
      </w:r>
      <w:r w:rsidRPr="0051736F">
        <w:rPr>
          <w:lang w:eastAsia="ja-JP"/>
        </w:rPr>
        <w:tab/>
        <w:t>Naf_VFLTraining_Unsubscribe service operation</w:t>
      </w:r>
      <w:bookmarkEnd w:id="1120"/>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77777777" w:rsidR="004D7991" w:rsidRPr="0051736F" w:rsidRDefault="004D7991" w:rsidP="004D7991">
      <w:pPr>
        <w:rPr>
          <w:lang w:eastAsia="ja-JP"/>
        </w:rPr>
      </w:pPr>
      <w:r w:rsidRPr="0051736F">
        <w:rPr>
          <w:b/>
          <w:bCs/>
          <w:lang w:eastAsia="ja-JP"/>
        </w:rPr>
        <w:t>Description:</w:t>
      </w:r>
      <w:r w:rsidRPr="0051736F">
        <w:rPr>
          <w:lang w:eastAsia="ja-JP"/>
        </w:rPr>
        <w:t xml:space="preserve"> Terminate AF VFL ML Model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121" w:name="_CR11_2_4"/>
      <w:bookmarkStart w:id="1122" w:name="_Toc209590602"/>
      <w:bookmarkEnd w:id="1121"/>
      <w:r w:rsidRPr="0051736F">
        <w:rPr>
          <w:lang w:eastAsia="ja-JP"/>
        </w:rPr>
        <w:t>11.2.4</w:t>
      </w:r>
      <w:r w:rsidRPr="0051736F">
        <w:rPr>
          <w:lang w:eastAsia="ja-JP"/>
        </w:rPr>
        <w:tab/>
        <w:t>Naf_VFLTraining_Notify service operation</w:t>
      </w:r>
      <w:bookmarkEnd w:id="1122"/>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0371A500"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123" w:name="_CR11_2_5"/>
      <w:bookmarkStart w:id="1124" w:name="_Toc209590603"/>
      <w:bookmarkEnd w:id="1123"/>
      <w:r w:rsidRPr="0051736F">
        <w:rPr>
          <w:lang w:eastAsia="ja-JP"/>
        </w:rPr>
        <w:lastRenderedPageBreak/>
        <w:t>11.2.5</w:t>
      </w:r>
      <w:r w:rsidRPr="0051736F">
        <w:rPr>
          <w:lang w:eastAsia="ja-JP"/>
        </w:rPr>
        <w:tab/>
        <w:t>Naf_VFLTraining_Request service operation</w:t>
      </w:r>
      <w:bookmarkEnd w:id="1124"/>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482E5182" w14:textId="77777777" w:rsidR="004D7991" w:rsidRPr="0051736F" w:rsidRDefault="004D7991"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3C269C13" w14:textId="77777777"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443B9E9E" w14:textId="5EED4AF9"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4BCA1C8" w14:textId="3B7434BA"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AF does not meet the VFL training requirements.</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B0A231E" w:rsidR="004D7991" w:rsidRPr="0051736F" w:rsidRDefault="004D7991" w:rsidP="00857C6B">
      <w:pPr>
        <w:pStyle w:val="B1"/>
        <w:rPr>
          <w:lang w:eastAsia="ja-JP"/>
        </w:rPr>
      </w:pPr>
      <w:r w:rsidRPr="0051736F">
        <w:rPr>
          <w:lang w:eastAsia="ja-JP"/>
        </w:rPr>
        <w:t>-</w:t>
      </w:r>
      <w:r w:rsidRPr="0051736F">
        <w:rPr>
          <w:lang w:eastAsia="ja-JP"/>
        </w:rPr>
        <w:tab/>
        <w:t>Feature ID.</w:t>
      </w:r>
    </w:p>
    <w:p w14:paraId="0DEB69FB" w14:textId="77777777" w:rsidR="004D7991" w:rsidRPr="0051736F" w:rsidRDefault="004D7991" w:rsidP="00857C6B">
      <w:pPr>
        <w:pStyle w:val="Heading2"/>
        <w:rPr>
          <w:lang w:eastAsia="ja-JP"/>
        </w:rPr>
      </w:pPr>
      <w:bookmarkStart w:id="1125" w:name="_CR11_3"/>
      <w:bookmarkStart w:id="1126" w:name="_Toc209590604"/>
      <w:bookmarkEnd w:id="1125"/>
      <w:r w:rsidRPr="0051736F">
        <w:rPr>
          <w:lang w:eastAsia="ja-JP"/>
        </w:rPr>
        <w:t>11.3</w:t>
      </w:r>
      <w:r w:rsidRPr="0051736F">
        <w:rPr>
          <w:lang w:eastAsia="ja-JP"/>
        </w:rPr>
        <w:tab/>
        <w:t>Naf_VFLInference Service</w:t>
      </w:r>
      <w:bookmarkEnd w:id="1126"/>
    </w:p>
    <w:p w14:paraId="08428811" w14:textId="77777777" w:rsidR="004D7991" w:rsidRPr="0051736F" w:rsidRDefault="004D7991" w:rsidP="00857C6B">
      <w:pPr>
        <w:pStyle w:val="Heading3"/>
        <w:rPr>
          <w:lang w:eastAsia="ja-JP"/>
        </w:rPr>
      </w:pPr>
      <w:bookmarkStart w:id="1127" w:name="_CR11_3_1"/>
      <w:bookmarkStart w:id="1128" w:name="_Toc209590605"/>
      <w:bookmarkEnd w:id="1127"/>
      <w:r w:rsidRPr="0051736F">
        <w:rPr>
          <w:lang w:eastAsia="ja-JP"/>
        </w:rPr>
        <w:t>11.3.1</w:t>
      </w:r>
      <w:r w:rsidRPr="0051736F">
        <w:rPr>
          <w:lang w:eastAsia="ja-JP"/>
        </w:rPr>
        <w:tab/>
        <w:t>General</w:t>
      </w:r>
      <w:bookmarkEnd w:id="1128"/>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129" w:name="_CR11_3_2"/>
      <w:bookmarkStart w:id="1130" w:name="_Toc209590606"/>
      <w:bookmarkEnd w:id="1129"/>
      <w:r w:rsidRPr="0051736F">
        <w:rPr>
          <w:lang w:eastAsia="ja-JP"/>
        </w:rPr>
        <w:t>11.3.2</w:t>
      </w:r>
      <w:r w:rsidRPr="0051736F">
        <w:rPr>
          <w:lang w:eastAsia="ja-JP"/>
        </w:rPr>
        <w:tab/>
        <w:t>Naf_VFLInference_Subscribe service operation</w:t>
      </w:r>
      <w:bookmarkEnd w:id="1130"/>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131" w:name="_CR11_3_3"/>
      <w:bookmarkStart w:id="1132" w:name="_Toc209590607"/>
      <w:bookmarkEnd w:id="1131"/>
      <w:r w:rsidRPr="0051736F">
        <w:rPr>
          <w:lang w:eastAsia="ja-JP"/>
        </w:rPr>
        <w:t>11.3.3</w:t>
      </w:r>
      <w:r w:rsidRPr="0051736F">
        <w:rPr>
          <w:lang w:eastAsia="ja-JP"/>
        </w:rPr>
        <w:tab/>
        <w:t>Naf_VFLInference_Unsubscribe service operation</w:t>
      </w:r>
      <w:bookmarkEnd w:id="1132"/>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133" w:name="_CR11_3_4"/>
      <w:bookmarkStart w:id="1134" w:name="_Toc209590608"/>
      <w:bookmarkEnd w:id="1133"/>
      <w:r w:rsidRPr="0051736F">
        <w:rPr>
          <w:lang w:eastAsia="ja-JP"/>
        </w:rPr>
        <w:t>11.3.4</w:t>
      </w:r>
      <w:r w:rsidRPr="0051736F">
        <w:rPr>
          <w:lang w:eastAsia="ja-JP"/>
        </w:rPr>
        <w:tab/>
        <w:t>Naf_VFLInference_Notify service operation</w:t>
      </w:r>
      <w:bookmarkEnd w:id="1134"/>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135" w:name="_CR11_3_5"/>
      <w:bookmarkStart w:id="1136" w:name="_Toc209590609"/>
      <w:bookmarkEnd w:id="1135"/>
      <w:r w:rsidRPr="0051736F">
        <w:rPr>
          <w:lang w:eastAsia="ja-JP"/>
        </w:rPr>
        <w:t>11.3.5</w:t>
      </w:r>
      <w:r w:rsidRPr="0051736F">
        <w:rPr>
          <w:lang w:eastAsia="ja-JP"/>
        </w:rPr>
        <w:tab/>
        <w:t>Naf_VFLInference_Request service operation</w:t>
      </w:r>
      <w:bookmarkEnd w:id="1136"/>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lastRenderedPageBreak/>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137" w:name="_CR11_4"/>
      <w:bookmarkStart w:id="1138" w:name="_Toc209590610"/>
      <w:bookmarkEnd w:id="1137"/>
      <w:r w:rsidRPr="0051736F">
        <w:rPr>
          <w:lang w:eastAsia="ja-JP"/>
        </w:rPr>
        <w:t>11.4</w:t>
      </w:r>
      <w:r w:rsidRPr="0051736F">
        <w:rPr>
          <w:lang w:eastAsia="ja-JP"/>
        </w:rPr>
        <w:tab/>
        <w:t>Naf_Inference Service</w:t>
      </w:r>
      <w:bookmarkEnd w:id="1138"/>
    </w:p>
    <w:p w14:paraId="1321CEBF" w14:textId="77777777" w:rsidR="004D7991" w:rsidRPr="0051736F" w:rsidRDefault="004D7991" w:rsidP="00857C6B">
      <w:pPr>
        <w:pStyle w:val="Heading3"/>
        <w:rPr>
          <w:lang w:eastAsia="ja-JP"/>
        </w:rPr>
      </w:pPr>
      <w:bookmarkStart w:id="1139" w:name="_CR11_4_1"/>
      <w:bookmarkStart w:id="1140" w:name="_Toc209590611"/>
      <w:bookmarkEnd w:id="1139"/>
      <w:r w:rsidRPr="0051736F">
        <w:rPr>
          <w:lang w:eastAsia="ja-JP"/>
        </w:rPr>
        <w:t>11.4.1</w:t>
      </w:r>
      <w:r w:rsidRPr="0051736F">
        <w:rPr>
          <w:lang w:eastAsia="ja-JP"/>
        </w:rPr>
        <w:tab/>
        <w:t>General</w:t>
      </w:r>
      <w:bookmarkEnd w:id="1140"/>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1F2161C7" w14:textId="37B97820" w:rsidR="004D7991" w:rsidRPr="0051736F" w:rsidRDefault="004D7991"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3DDF34BB" w14:textId="77777777" w:rsidR="004D7991" w:rsidRPr="0051736F" w:rsidRDefault="004D7991" w:rsidP="00857C6B">
      <w:pPr>
        <w:pStyle w:val="Heading3"/>
        <w:rPr>
          <w:lang w:eastAsia="ja-JP"/>
        </w:rPr>
      </w:pPr>
      <w:bookmarkStart w:id="1141" w:name="_CR11_4_2"/>
      <w:bookmarkStart w:id="1142" w:name="_Toc209590612"/>
      <w:bookmarkEnd w:id="1141"/>
      <w:r w:rsidRPr="0051736F">
        <w:rPr>
          <w:lang w:eastAsia="ja-JP"/>
        </w:rPr>
        <w:t>11.4.2</w:t>
      </w:r>
      <w:r w:rsidRPr="0051736F">
        <w:rPr>
          <w:lang w:eastAsia="ja-JP"/>
        </w:rPr>
        <w:tab/>
        <w:t>Naf_Inference_Subscribe service operation</w:t>
      </w:r>
      <w:bookmarkEnd w:id="1142"/>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0CEA38F1" w:rsidR="004D7991" w:rsidRPr="0051736F" w:rsidRDefault="004D7991" w:rsidP="00857C6B">
      <w:pPr>
        <w:pStyle w:val="B1"/>
        <w:rPr>
          <w:lang w:eastAsia="ja-JP"/>
        </w:rPr>
      </w:pPr>
      <w:r w:rsidRPr="0051736F">
        <w:rPr>
          <w:lang w:eastAsia="ja-JP"/>
        </w:rPr>
        <w:t>-</w:t>
      </w:r>
      <w:r w:rsidRPr="0051736F">
        <w:rPr>
          <w:lang w:eastAsia="ja-JP"/>
        </w:rPr>
        <w:tab/>
        <w:t>Analytics Reporting Information.</w:t>
      </w:r>
    </w:p>
    <w:p w14:paraId="76136485" w14:textId="3F9ECB20"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251FA84B"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26883992" w14:textId="77777777" w:rsidR="004D7991" w:rsidRPr="0051736F" w:rsidRDefault="004D7991" w:rsidP="00857C6B">
      <w:pPr>
        <w:pStyle w:val="Heading3"/>
        <w:rPr>
          <w:lang w:eastAsia="ja-JP"/>
        </w:rPr>
      </w:pPr>
      <w:bookmarkStart w:id="1143" w:name="_CR11_4_3"/>
      <w:bookmarkStart w:id="1144" w:name="_Toc209590613"/>
      <w:bookmarkEnd w:id="1143"/>
      <w:r w:rsidRPr="0051736F">
        <w:rPr>
          <w:lang w:eastAsia="ja-JP"/>
        </w:rPr>
        <w:t>11.4.3</w:t>
      </w:r>
      <w:r w:rsidRPr="0051736F">
        <w:rPr>
          <w:lang w:eastAsia="ja-JP"/>
        </w:rPr>
        <w:tab/>
        <w:t>Naf_Inference_Unsubscribe service operation</w:t>
      </w:r>
      <w:bookmarkEnd w:id="1144"/>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145" w:name="_CR11_4_4"/>
      <w:bookmarkStart w:id="1146" w:name="_Toc209590614"/>
      <w:bookmarkEnd w:id="1145"/>
      <w:r w:rsidRPr="0051736F">
        <w:rPr>
          <w:lang w:eastAsia="ja-JP"/>
        </w:rPr>
        <w:lastRenderedPageBreak/>
        <w:t>11.4.4</w:t>
      </w:r>
      <w:r w:rsidRPr="0051736F">
        <w:rPr>
          <w:lang w:eastAsia="ja-JP"/>
        </w:rPr>
        <w:tab/>
        <w:t>Naf_Inference_Notify service operation</w:t>
      </w:r>
      <w:bookmarkEnd w:id="1146"/>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26AABB93" w:rsidR="004D7991" w:rsidRPr="0051736F" w:rsidRDefault="004D7991" w:rsidP="00857C6B">
      <w:pPr>
        <w:pStyle w:val="B1"/>
        <w:rPr>
          <w:lang w:eastAsia="ja-JP"/>
        </w:rPr>
      </w:pPr>
      <w:r w:rsidRPr="0051736F">
        <w:rPr>
          <w:lang w:eastAsia="ja-JP"/>
        </w:rPr>
        <w:t>-</w:t>
      </w:r>
      <w:r w:rsidRPr="0051736F">
        <w:rPr>
          <w:lang w:eastAsia="ja-JP"/>
        </w:rPr>
        <w:tab/>
        <w:t>VFL inference results.</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147" w:name="_CR11_4_5"/>
      <w:bookmarkStart w:id="1148" w:name="_Toc209590615"/>
      <w:bookmarkEnd w:id="1147"/>
      <w:r w:rsidRPr="0051736F">
        <w:rPr>
          <w:lang w:eastAsia="ja-JP"/>
        </w:rPr>
        <w:t>11.4.5</w:t>
      </w:r>
      <w:r w:rsidRPr="0051736F">
        <w:rPr>
          <w:lang w:eastAsia="ja-JP"/>
        </w:rPr>
        <w:tab/>
        <w:t>Naf_Inference_Request service operation</w:t>
      </w:r>
      <w:bookmarkEnd w:id="1148"/>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558A0FE7" w:rsidR="004D7991" w:rsidRPr="0051736F" w:rsidRDefault="004D7991" w:rsidP="00857C6B">
      <w:pPr>
        <w:pStyle w:val="B1"/>
        <w:rPr>
          <w:lang w:eastAsia="ja-JP"/>
        </w:rPr>
      </w:pPr>
      <w:r w:rsidRPr="0051736F">
        <w:rPr>
          <w:lang w:eastAsia="ja-JP"/>
        </w:rPr>
        <w:t>-</w:t>
      </w:r>
      <w:r w:rsidRPr="0051736F">
        <w:rPr>
          <w:lang w:eastAsia="ja-JP"/>
        </w:rPr>
        <w:tab/>
        <w:t>Analytics Reporting Information.</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3DE4B4A8"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 When the request is not accepted, an error response.</w:t>
      </w:r>
    </w:p>
    <w:p w14:paraId="58C830A9" w14:textId="00C252D3"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40EAB27E" w14:textId="77777777" w:rsidR="004D7991" w:rsidRPr="0051736F" w:rsidRDefault="004D7991" w:rsidP="00857C6B">
      <w:pPr>
        <w:pStyle w:val="Heading2"/>
        <w:rPr>
          <w:lang w:eastAsia="ja-JP"/>
        </w:rPr>
      </w:pPr>
      <w:bookmarkStart w:id="1149" w:name="_CR11_5"/>
      <w:bookmarkStart w:id="1150" w:name="_Toc209590616"/>
      <w:bookmarkEnd w:id="1149"/>
      <w:r w:rsidRPr="0051736F">
        <w:rPr>
          <w:lang w:eastAsia="ja-JP"/>
        </w:rPr>
        <w:t>11.5</w:t>
      </w:r>
      <w:r w:rsidRPr="0051736F">
        <w:rPr>
          <w:lang w:eastAsia="ja-JP"/>
        </w:rPr>
        <w:tab/>
        <w:t>Naf_Training Service</w:t>
      </w:r>
      <w:bookmarkEnd w:id="1150"/>
    </w:p>
    <w:p w14:paraId="345CC965" w14:textId="77777777" w:rsidR="004D7991" w:rsidRPr="0051736F" w:rsidRDefault="004D7991" w:rsidP="00857C6B">
      <w:pPr>
        <w:pStyle w:val="Heading3"/>
        <w:rPr>
          <w:lang w:eastAsia="ja-JP"/>
        </w:rPr>
      </w:pPr>
      <w:bookmarkStart w:id="1151" w:name="_CR11_5_1"/>
      <w:bookmarkStart w:id="1152" w:name="_Toc209590617"/>
      <w:bookmarkEnd w:id="1151"/>
      <w:r w:rsidRPr="0051736F">
        <w:rPr>
          <w:lang w:eastAsia="ja-JP"/>
        </w:rPr>
        <w:t>11.5.1</w:t>
      </w:r>
      <w:r w:rsidRPr="0051736F">
        <w:rPr>
          <w:lang w:eastAsia="ja-JP"/>
        </w:rPr>
        <w:tab/>
        <w:t>General</w:t>
      </w:r>
      <w:bookmarkEnd w:id="1152"/>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153" w:name="_CR11_5_2"/>
      <w:bookmarkStart w:id="1154" w:name="_Toc209590618"/>
      <w:bookmarkEnd w:id="1153"/>
      <w:r w:rsidRPr="0051736F">
        <w:rPr>
          <w:lang w:eastAsia="ja-JP"/>
        </w:rPr>
        <w:t>11.5.2</w:t>
      </w:r>
      <w:r w:rsidRPr="0051736F">
        <w:rPr>
          <w:lang w:eastAsia="ja-JP"/>
        </w:rPr>
        <w:tab/>
        <w:t>Naf_Training_Subscribe service operation</w:t>
      </w:r>
      <w:bookmarkEnd w:id="1154"/>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lastRenderedPageBreak/>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155" w:name="_CR11_5_3"/>
      <w:bookmarkStart w:id="1156" w:name="_Toc209590619"/>
      <w:bookmarkEnd w:id="1155"/>
      <w:r w:rsidRPr="0051736F">
        <w:rPr>
          <w:lang w:eastAsia="ja-JP"/>
        </w:rPr>
        <w:t>11.5.3</w:t>
      </w:r>
      <w:r w:rsidRPr="0051736F">
        <w:rPr>
          <w:lang w:eastAsia="ja-JP"/>
        </w:rPr>
        <w:tab/>
        <w:t>Naf_Training_Unsubscribe service operation</w:t>
      </w:r>
      <w:bookmarkEnd w:id="1156"/>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157" w:name="_CR11_5_4"/>
      <w:bookmarkStart w:id="1158" w:name="_Toc209590620"/>
      <w:bookmarkEnd w:id="1157"/>
      <w:r w:rsidRPr="0051736F">
        <w:rPr>
          <w:lang w:eastAsia="ja-JP"/>
        </w:rPr>
        <w:t>11.5.4</w:t>
      </w:r>
      <w:r w:rsidRPr="0051736F">
        <w:rPr>
          <w:lang w:eastAsia="ja-JP"/>
        </w:rPr>
        <w:tab/>
        <w:t>Naf_Training_Notify service operation</w:t>
      </w:r>
      <w:bookmarkEnd w:id="1158"/>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159" w:name="_CR12"/>
      <w:bookmarkStart w:id="1160" w:name="_Toc209590621"/>
      <w:bookmarkEnd w:id="1159"/>
      <w:r w:rsidRPr="0051736F">
        <w:rPr>
          <w:lang w:eastAsia="ja-JP"/>
        </w:rPr>
        <w:t>12</w:t>
      </w:r>
      <w:r w:rsidRPr="0051736F">
        <w:rPr>
          <w:lang w:eastAsia="ja-JP"/>
        </w:rPr>
        <w:tab/>
        <w:t>NEF Services to support network data analytics</w:t>
      </w:r>
      <w:bookmarkEnd w:id="1160"/>
    </w:p>
    <w:p w14:paraId="1DBE9BB6" w14:textId="77777777" w:rsidR="009D7F85" w:rsidRPr="0051736F" w:rsidRDefault="009D7F85" w:rsidP="00857C6B">
      <w:pPr>
        <w:pStyle w:val="Heading2"/>
        <w:rPr>
          <w:lang w:eastAsia="ja-JP"/>
        </w:rPr>
      </w:pPr>
      <w:bookmarkStart w:id="1161" w:name="_CR12_1"/>
      <w:bookmarkStart w:id="1162" w:name="_Toc209590622"/>
      <w:bookmarkEnd w:id="1161"/>
      <w:r w:rsidRPr="0051736F">
        <w:rPr>
          <w:lang w:eastAsia="ja-JP"/>
        </w:rPr>
        <w:t>12.1</w:t>
      </w:r>
      <w:r w:rsidRPr="0051736F">
        <w:rPr>
          <w:lang w:eastAsia="ja-JP"/>
        </w:rPr>
        <w:tab/>
        <w:t>General</w:t>
      </w:r>
      <w:bookmarkEnd w:id="1162"/>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163" w:name="_CRTable12_11"/>
      <w:r w:rsidRPr="0051736F">
        <w:rPr>
          <w:lang w:eastAsia="ja-JP"/>
        </w:rPr>
        <w:lastRenderedPageBreak/>
        <w:t xml:space="preserve">Table </w:t>
      </w:r>
      <w:bookmarkEnd w:id="1163"/>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9D7F85" w:rsidRPr="0051736F" w14:paraId="011B0636" w14:textId="77777777" w:rsidTr="009F527B">
        <w:tc>
          <w:tcPr>
            <w:tcW w:w="2263" w:type="dxa"/>
            <w:tcBorders>
              <w:top w:val="nil"/>
            </w:tcBorders>
            <w:shd w:val="clear" w:color="auto" w:fill="auto"/>
          </w:tcPr>
          <w:p w14:paraId="62552AF8" w14:textId="77777777" w:rsidR="009D7F85" w:rsidRPr="0051736F" w:rsidRDefault="009D7F85" w:rsidP="009D7F85">
            <w:pPr>
              <w:pStyle w:val="TAL"/>
              <w:rPr>
                <w:lang w:eastAsia="ja-JP"/>
              </w:rPr>
            </w:pPr>
          </w:p>
        </w:tc>
        <w:tc>
          <w:tcPr>
            <w:tcW w:w="1985" w:type="dxa"/>
          </w:tcPr>
          <w:p w14:paraId="785E47CE" w14:textId="3B9CEAB1" w:rsidR="009D7F85" w:rsidRPr="0051736F" w:rsidRDefault="009D7F85" w:rsidP="009D7F85">
            <w:pPr>
              <w:pStyle w:val="TAL"/>
              <w:rPr>
                <w:lang w:eastAsia="ja-JP"/>
              </w:rPr>
            </w:pPr>
            <w:r w:rsidRPr="0051736F">
              <w:t>Preparation</w:t>
            </w:r>
          </w:p>
        </w:tc>
        <w:tc>
          <w:tcPr>
            <w:tcW w:w="2126" w:type="dxa"/>
            <w:tcBorders>
              <w:bottom w:val="single" w:sz="4" w:space="0" w:color="auto"/>
            </w:tcBorders>
          </w:tcPr>
          <w:p w14:paraId="53F59043" w14:textId="0DE45E19" w:rsidR="009D7F85" w:rsidRPr="0051736F" w:rsidRDefault="009D7F85" w:rsidP="009D7F85">
            <w:pPr>
              <w:pStyle w:val="TAL"/>
              <w:rPr>
                <w:lang w:eastAsia="ja-JP"/>
              </w:rPr>
            </w:pPr>
            <w:r w:rsidRPr="0051736F">
              <w:t>Request / Response</w:t>
            </w:r>
          </w:p>
        </w:tc>
        <w:tc>
          <w:tcPr>
            <w:tcW w:w="3257" w:type="dxa"/>
          </w:tcPr>
          <w:p w14:paraId="0EAC3FDF" w14:textId="0CFA97BD" w:rsidR="009D7F85" w:rsidRPr="0051736F" w:rsidRDefault="009D7F85" w:rsidP="009D7F85">
            <w:pPr>
              <w:pStyle w:val="TAL"/>
              <w:rPr>
                <w:lang w:eastAsia="ja-JP"/>
              </w:rPr>
            </w:pPr>
            <w:r w:rsidRPr="0051736F">
              <w:t>NWDAF</w:t>
            </w:r>
          </w:p>
        </w:tc>
      </w:tr>
      <w:tr w:rsidR="009D7F85" w:rsidRPr="0051736F" w14:paraId="61E99664" w14:textId="77777777" w:rsidTr="009F527B">
        <w:tc>
          <w:tcPr>
            <w:tcW w:w="2263" w:type="dxa"/>
            <w:tcBorders>
              <w:bottom w:val="nil"/>
            </w:tcBorders>
            <w:shd w:val="clear" w:color="auto" w:fill="auto"/>
          </w:tcPr>
          <w:p w14:paraId="04CA01F0" w14:textId="049BD90C" w:rsidR="009D7F85" w:rsidRPr="0051736F" w:rsidRDefault="009D7F85" w:rsidP="009D7F85">
            <w:pPr>
              <w:pStyle w:val="TAL"/>
              <w:rPr>
                <w:lang w:eastAsia="ja-JP"/>
              </w:rPr>
            </w:pPr>
            <w:r w:rsidRPr="0051736F">
              <w:t>Nnef_VFLInference</w:t>
            </w:r>
          </w:p>
        </w:tc>
        <w:tc>
          <w:tcPr>
            <w:tcW w:w="1985" w:type="dxa"/>
          </w:tcPr>
          <w:p w14:paraId="54B91021" w14:textId="69E25B5A"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5AACB350" w14:textId="2BD77C2A" w:rsidR="009D7F85" w:rsidRPr="0051736F" w:rsidRDefault="009D7F85" w:rsidP="009D7F85">
            <w:pPr>
              <w:pStyle w:val="TAL"/>
              <w:rPr>
                <w:lang w:eastAsia="ja-JP"/>
              </w:rPr>
            </w:pPr>
            <w:r w:rsidRPr="0051736F">
              <w:t>Subscribe / Notify</w:t>
            </w:r>
          </w:p>
        </w:tc>
        <w:tc>
          <w:tcPr>
            <w:tcW w:w="3257" w:type="dxa"/>
          </w:tcPr>
          <w:p w14:paraId="2E67DF2D" w14:textId="04C32364" w:rsidR="009D7F85" w:rsidRPr="0051736F" w:rsidRDefault="009D7F85" w:rsidP="009D7F85">
            <w:pPr>
              <w:pStyle w:val="TAL"/>
              <w:rPr>
                <w:lang w:eastAsia="ja-JP"/>
              </w:rPr>
            </w:pPr>
            <w:r w:rsidRPr="0051736F">
              <w:t>NWDAF</w:t>
            </w:r>
          </w:p>
        </w:tc>
      </w:tr>
      <w:tr w:rsidR="009D7F85" w:rsidRPr="0051736F" w14:paraId="21A7266F" w14:textId="77777777" w:rsidTr="009F527B">
        <w:tc>
          <w:tcPr>
            <w:tcW w:w="2263" w:type="dxa"/>
            <w:tcBorders>
              <w:top w:val="nil"/>
              <w:bottom w:val="nil"/>
            </w:tcBorders>
            <w:shd w:val="clear" w:color="auto" w:fill="auto"/>
          </w:tcPr>
          <w:p w14:paraId="593B5A63" w14:textId="77777777" w:rsidR="009D7F85" w:rsidRPr="0051736F" w:rsidRDefault="009D7F85" w:rsidP="009D7F85">
            <w:pPr>
              <w:pStyle w:val="TAL"/>
              <w:rPr>
                <w:lang w:eastAsia="ja-JP"/>
              </w:rPr>
            </w:pPr>
          </w:p>
        </w:tc>
        <w:tc>
          <w:tcPr>
            <w:tcW w:w="1985" w:type="dxa"/>
          </w:tcPr>
          <w:p w14:paraId="55075C8F" w14:textId="4D31556C"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676B690" w14:textId="77777777" w:rsidR="009D7F85" w:rsidRPr="0051736F" w:rsidRDefault="009D7F85" w:rsidP="009D7F85">
            <w:pPr>
              <w:pStyle w:val="TAL"/>
              <w:rPr>
                <w:lang w:eastAsia="ja-JP"/>
              </w:rPr>
            </w:pPr>
          </w:p>
        </w:tc>
        <w:tc>
          <w:tcPr>
            <w:tcW w:w="3257" w:type="dxa"/>
          </w:tcPr>
          <w:p w14:paraId="63467945" w14:textId="78A6DC82" w:rsidR="009D7F85" w:rsidRPr="0051736F" w:rsidRDefault="009D7F85" w:rsidP="009D7F85">
            <w:pPr>
              <w:pStyle w:val="TAL"/>
              <w:rPr>
                <w:lang w:eastAsia="ja-JP"/>
              </w:rPr>
            </w:pPr>
            <w:r w:rsidRPr="0051736F">
              <w:t>NWDAF</w:t>
            </w:r>
          </w:p>
        </w:tc>
      </w:tr>
      <w:tr w:rsidR="009D7F85" w:rsidRPr="0051736F" w14:paraId="6B6F2100" w14:textId="77777777" w:rsidTr="009F527B">
        <w:tc>
          <w:tcPr>
            <w:tcW w:w="2263" w:type="dxa"/>
            <w:tcBorders>
              <w:top w:val="nil"/>
              <w:bottom w:val="nil"/>
            </w:tcBorders>
            <w:shd w:val="clear" w:color="auto" w:fill="auto"/>
          </w:tcPr>
          <w:p w14:paraId="247A260D" w14:textId="77777777" w:rsidR="009D7F85" w:rsidRPr="0051736F" w:rsidRDefault="009D7F85" w:rsidP="009D7F85">
            <w:pPr>
              <w:pStyle w:val="TAL"/>
              <w:rPr>
                <w:lang w:eastAsia="ja-JP"/>
              </w:rPr>
            </w:pPr>
          </w:p>
        </w:tc>
        <w:tc>
          <w:tcPr>
            <w:tcW w:w="1985" w:type="dxa"/>
          </w:tcPr>
          <w:p w14:paraId="7D127D43" w14:textId="346663FC"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495C6A8D" w14:textId="77777777" w:rsidR="009D7F85" w:rsidRPr="0051736F" w:rsidRDefault="009D7F85" w:rsidP="009D7F85">
            <w:pPr>
              <w:pStyle w:val="TAL"/>
              <w:rPr>
                <w:lang w:eastAsia="ja-JP"/>
              </w:rPr>
            </w:pPr>
          </w:p>
        </w:tc>
        <w:tc>
          <w:tcPr>
            <w:tcW w:w="3257" w:type="dxa"/>
          </w:tcPr>
          <w:p w14:paraId="79707CC2" w14:textId="57167EA8" w:rsidR="009D7F85" w:rsidRPr="0051736F" w:rsidRDefault="009D7F85" w:rsidP="009D7F85">
            <w:pPr>
              <w:pStyle w:val="TAL"/>
              <w:rPr>
                <w:lang w:eastAsia="ja-JP"/>
              </w:rPr>
            </w:pPr>
            <w:r w:rsidRPr="0051736F">
              <w:t>NWDAF</w:t>
            </w:r>
          </w:p>
        </w:tc>
      </w:tr>
      <w:tr w:rsidR="009D7F85" w:rsidRPr="0051736F" w14:paraId="4AF73D35" w14:textId="77777777" w:rsidTr="009F527B">
        <w:tc>
          <w:tcPr>
            <w:tcW w:w="2263" w:type="dxa"/>
            <w:tcBorders>
              <w:top w:val="nil"/>
            </w:tcBorders>
            <w:shd w:val="clear" w:color="auto" w:fill="auto"/>
          </w:tcPr>
          <w:p w14:paraId="2151E707" w14:textId="77777777" w:rsidR="009D7F85" w:rsidRPr="0051736F" w:rsidRDefault="009D7F85" w:rsidP="009D7F85">
            <w:pPr>
              <w:pStyle w:val="TAL"/>
              <w:rPr>
                <w:lang w:eastAsia="ja-JP"/>
              </w:rPr>
            </w:pPr>
          </w:p>
        </w:tc>
        <w:tc>
          <w:tcPr>
            <w:tcW w:w="1985" w:type="dxa"/>
          </w:tcPr>
          <w:p w14:paraId="5E18ABEB" w14:textId="1505D125"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73882EEF" w14:textId="1B353151" w:rsidR="009D7F85" w:rsidRPr="0051736F" w:rsidRDefault="009D7F85" w:rsidP="009D7F85">
            <w:pPr>
              <w:pStyle w:val="TAL"/>
              <w:rPr>
                <w:lang w:eastAsia="ja-JP"/>
              </w:rPr>
            </w:pPr>
            <w:r w:rsidRPr="0051736F">
              <w:t>Request / Response</w:t>
            </w:r>
          </w:p>
        </w:tc>
        <w:tc>
          <w:tcPr>
            <w:tcW w:w="3257" w:type="dxa"/>
          </w:tcPr>
          <w:p w14:paraId="4A7D7B7D" w14:textId="62B19EBB" w:rsidR="009D7F85" w:rsidRPr="0051736F" w:rsidRDefault="009D7F85" w:rsidP="009D7F85">
            <w:pPr>
              <w:pStyle w:val="TAL"/>
              <w:rPr>
                <w:lang w:eastAsia="ja-JP"/>
              </w:rPr>
            </w:pPr>
            <w:r w:rsidRPr="0051736F">
              <w:t>NWDAF</w:t>
            </w:r>
          </w:p>
        </w:tc>
      </w:tr>
      <w:tr w:rsidR="009D7F85" w:rsidRPr="0051736F" w14:paraId="4B2FEAC9" w14:textId="77777777" w:rsidTr="00A32BCB">
        <w:tc>
          <w:tcPr>
            <w:tcW w:w="2263" w:type="dxa"/>
            <w:tcBorders>
              <w:bottom w:val="nil"/>
            </w:tcBorders>
            <w:shd w:val="clear" w:color="auto" w:fill="auto"/>
          </w:tcPr>
          <w:p w14:paraId="2B0C2E54" w14:textId="53234F83" w:rsidR="009D7F85" w:rsidRPr="0051736F" w:rsidRDefault="009D7F85" w:rsidP="009D7F85">
            <w:pPr>
              <w:pStyle w:val="TAL"/>
              <w:rPr>
                <w:lang w:eastAsia="ja-JP"/>
              </w:rPr>
            </w:pPr>
            <w:r w:rsidRPr="0051736F">
              <w:t>Nnef_VFLNFdiscovery</w:t>
            </w:r>
          </w:p>
        </w:tc>
        <w:tc>
          <w:tcPr>
            <w:tcW w:w="1985" w:type="dxa"/>
          </w:tcPr>
          <w:p w14:paraId="0D5A0B89" w14:textId="0CAE3DCB" w:rsidR="009D7F85" w:rsidRPr="0051736F" w:rsidRDefault="009D7F85" w:rsidP="009D7F85">
            <w:pPr>
              <w:pStyle w:val="TAL"/>
              <w:rPr>
                <w:lang w:eastAsia="ja-JP"/>
              </w:rPr>
            </w:pPr>
            <w:r w:rsidRPr="0051736F">
              <w:t>NwdafDiscovery</w:t>
            </w:r>
          </w:p>
        </w:tc>
        <w:tc>
          <w:tcPr>
            <w:tcW w:w="2126" w:type="dxa"/>
            <w:tcBorders>
              <w:bottom w:val="nil"/>
            </w:tcBorders>
            <w:shd w:val="clear" w:color="auto" w:fill="auto"/>
          </w:tcPr>
          <w:p w14:paraId="52793107" w14:textId="13854920" w:rsidR="009D7F85" w:rsidRPr="0051736F" w:rsidRDefault="009D7F85" w:rsidP="009D7F85">
            <w:pPr>
              <w:pStyle w:val="TAL"/>
              <w:rPr>
                <w:lang w:eastAsia="ja-JP"/>
              </w:rPr>
            </w:pPr>
            <w:r w:rsidRPr="0051736F">
              <w:t>Request / Response</w:t>
            </w:r>
          </w:p>
        </w:tc>
        <w:tc>
          <w:tcPr>
            <w:tcW w:w="3257" w:type="dxa"/>
          </w:tcPr>
          <w:p w14:paraId="0E5AC478" w14:textId="7B5302D3" w:rsidR="009D7F85" w:rsidRPr="0051736F" w:rsidRDefault="009D7F85" w:rsidP="009D7F85">
            <w:pPr>
              <w:pStyle w:val="TAL"/>
              <w:rPr>
                <w:lang w:eastAsia="ja-JP"/>
              </w:rPr>
            </w:pPr>
            <w:r w:rsidRPr="0051736F">
              <w:t>AF</w:t>
            </w:r>
          </w:p>
        </w:tc>
      </w:tr>
      <w:tr w:rsidR="009D7F85" w:rsidRPr="0051736F" w14:paraId="1A32D5C3" w14:textId="77777777" w:rsidTr="00A32BCB">
        <w:tc>
          <w:tcPr>
            <w:tcW w:w="2263" w:type="dxa"/>
            <w:tcBorders>
              <w:top w:val="nil"/>
            </w:tcBorders>
            <w:shd w:val="clear" w:color="auto" w:fill="auto"/>
          </w:tcPr>
          <w:p w14:paraId="58B952A1" w14:textId="77777777" w:rsidR="009D7F85" w:rsidRPr="0051736F" w:rsidRDefault="009D7F85" w:rsidP="009D7F85">
            <w:pPr>
              <w:pStyle w:val="TAL"/>
              <w:rPr>
                <w:lang w:eastAsia="ja-JP"/>
              </w:rPr>
            </w:pPr>
          </w:p>
        </w:tc>
        <w:tc>
          <w:tcPr>
            <w:tcW w:w="1985" w:type="dxa"/>
          </w:tcPr>
          <w:p w14:paraId="58A3D7BC" w14:textId="3AA04D51" w:rsidR="009D7F85" w:rsidRPr="0051736F" w:rsidRDefault="009D7F85" w:rsidP="009D7F85">
            <w:pPr>
              <w:pStyle w:val="TAL"/>
              <w:rPr>
                <w:lang w:eastAsia="ja-JP"/>
              </w:rPr>
            </w:pPr>
            <w:r w:rsidRPr="0051736F">
              <w:t>NwdafRelease</w:t>
            </w:r>
          </w:p>
        </w:tc>
        <w:tc>
          <w:tcPr>
            <w:tcW w:w="2126" w:type="dxa"/>
            <w:tcBorders>
              <w:bottom w:val="single" w:sz="4" w:space="0" w:color="auto"/>
            </w:tcBorders>
          </w:tcPr>
          <w:p w14:paraId="20981AB2" w14:textId="32C2EF39" w:rsidR="009D7F85" w:rsidRPr="0051736F" w:rsidRDefault="009D7F85" w:rsidP="009D7F85">
            <w:pPr>
              <w:pStyle w:val="TAL"/>
              <w:rPr>
                <w:lang w:eastAsia="ja-JP"/>
              </w:rPr>
            </w:pPr>
            <w:r w:rsidRPr="0051736F">
              <w:t>Request / Response</w:t>
            </w:r>
          </w:p>
        </w:tc>
        <w:tc>
          <w:tcPr>
            <w:tcW w:w="3257" w:type="dxa"/>
          </w:tcPr>
          <w:p w14:paraId="0644D883" w14:textId="7B602C87" w:rsidR="009D7F85" w:rsidRPr="0051736F" w:rsidRDefault="009D7F85" w:rsidP="009D7F85">
            <w:pPr>
              <w:pStyle w:val="TAL"/>
              <w:rPr>
                <w:lang w:eastAsia="ja-JP"/>
              </w:rPr>
            </w:pPr>
            <w:r w:rsidRPr="0051736F">
              <w:t>AF</w:t>
            </w:r>
          </w:p>
        </w:tc>
      </w:tr>
      <w:tr w:rsidR="009D7F85" w:rsidRPr="0051736F" w14:paraId="5E38190C" w14:textId="77777777" w:rsidTr="009F527B">
        <w:tc>
          <w:tcPr>
            <w:tcW w:w="2263" w:type="dxa"/>
            <w:tcBorders>
              <w:bottom w:val="nil"/>
            </w:tcBorders>
            <w:shd w:val="clear" w:color="auto" w:fill="auto"/>
          </w:tcPr>
          <w:p w14:paraId="09F3E915" w14:textId="33993A8B" w:rsidR="009D7F85" w:rsidRPr="0051736F" w:rsidRDefault="009D7F85" w:rsidP="009D7F85">
            <w:pPr>
              <w:pStyle w:val="TAL"/>
              <w:rPr>
                <w:lang w:eastAsia="ja-JP"/>
              </w:rPr>
            </w:pPr>
            <w:r w:rsidRPr="0051736F">
              <w:t>Nnef_Inference</w:t>
            </w:r>
          </w:p>
        </w:tc>
        <w:tc>
          <w:tcPr>
            <w:tcW w:w="1985" w:type="dxa"/>
          </w:tcPr>
          <w:p w14:paraId="050E1DCB" w14:textId="1867B7F2"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685E52CA" w14:textId="5E088366" w:rsidR="009D7F85" w:rsidRPr="0051736F" w:rsidRDefault="009D7F85" w:rsidP="009D7F85">
            <w:pPr>
              <w:pStyle w:val="TAL"/>
              <w:rPr>
                <w:lang w:eastAsia="ja-JP"/>
              </w:rPr>
            </w:pPr>
            <w:r w:rsidRPr="0051736F">
              <w:t>Subscribe / Notify</w:t>
            </w:r>
          </w:p>
        </w:tc>
        <w:tc>
          <w:tcPr>
            <w:tcW w:w="3257" w:type="dxa"/>
          </w:tcPr>
          <w:p w14:paraId="251FA84B" w14:textId="07A5BAA6" w:rsidR="009D7F85" w:rsidRPr="0051736F" w:rsidRDefault="009D7F85" w:rsidP="009D7F85">
            <w:pPr>
              <w:pStyle w:val="TAL"/>
              <w:rPr>
                <w:lang w:eastAsia="ja-JP"/>
              </w:rPr>
            </w:pPr>
            <w:r w:rsidRPr="0051736F">
              <w:t>NWDAF</w:t>
            </w:r>
          </w:p>
        </w:tc>
      </w:tr>
      <w:tr w:rsidR="009D7F85" w:rsidRPr="0051736F" w14:paraId="26419B04" w14:textId="77777777" w:rsidTr="009F527B">
        <w:tc>
          <w:tcPr>
            <w:tcW w:w="2263" w:type="dxa"/>
            <w:tcBorders>
              <w:top w:val="nil"/>
              <w:bottom w:val="nil"/>
            </w:tcBorders>
            <w:shd w:val="clear" w:color="auto" w:fill="auto"/>
          </w:tcPr>
          <w:p w14:paraId="2C486EA0" w14:textId="77777777" w:rsidR="009D7F85" w:rsidRPr="0051736F" w:rsidRDefault="009D7F85" w:rsidP="009D7F85">
            <w:pPr>
              <w:pStyle w:val="TAL"/>
              <w:rPr>
                <w:lang w:eastAsia="ja-JP"/>
              </w:rPr>
            </w:pPr>
          </w:p>
        </w:tc>
        <w:tc>
          <w:tcPr>
            <w:tcW w:w="1985" w:type="dxa"/>
          </w:tcPr>
          <w:p w14:paraId="3CFEF12A" w14:textId="7BF61691"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3305C17B" w14:textId="77777777" w:rsidR="009D7F85" w:rsidRPr="0051736F" w:rsidRDefault="009D7F85" w:rsidP="009D7F85">
            <w:pPr>
              <w:pStyle w:val="TAL"/>
              <w:rPr>
                <w:lang w:eastAsia="ja-JP"/>
              </w:rPr>
            </w:pPr>
          </w:p>
        </w:tc>
        <w:tc>
          <w:tcPr>
            <w:tcW w:w="3257" w:type="dxa"/>
          </w:tcPr>
          <w:p w14:paraId="65BCF38B" w14:textId="2ACCB595" w:rsidR="009D7F85" w:rsidRPr="0051736F" w:rsidRDefault="009D7F85" w:rsidP="009D7F85">
            <w:pPr>
              <w:pStyle w:val="TAL"/>
              <w:rPr>
                <w:lang w:eastAsia="ja-JP"/>
              </w:rPr>
            </w:pPr>
            <w:r w:rsidRPr="0051736F">
              <w:t>NWDAF</w:t>
            </w:r>
          </w:p>
        </w:tc>
      </w:tr>
      <w:tr w:rsidR="009D7F85" w:rsidRPr="0051736F" w14:paraId="493D5575" w14:textId="77777777" w:rsidTr="009F527B">
        <w:tc>
          <w:tcPr>
            <w:tcW w:w="2263" w:type="dxa"/>
            <w:tcBorders>
              <w:top w:val="nil"/>
              <w:bottom w:val="nil"/>
            </w:tcBorders>
            <w:shd w:val="clear" w:color="auto" w:fill="auto"/>
          </w:tcPr>
          <w:p w14:paraId="09F36075" w14:textId="77777777" w:rsidR="009D7F85" w:rsidRPr="0051736F" w:rsidRDefault="009D7F85" w:rsidP="009D7F85">
            <w:pPr>
              <w:pStyle w:val="TAL"/>
              <w:rPr>
                <w:lang w:eastAsia="ja-JP"/>
              </w:rPr>
            </w:pPr>
          </w:p>
        </w:tc>
        <w:tc>
          <w:tcPr>
            <w:tcW w:w="1985" w:type="dxa"/>
          </w:tcPr>
          <w:p w14:paraId="12FF9A2A" w14:textId="0A5EE72E"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72C9FDC5" w14:textId="77777777" w:rsidR="009D7F85" w:rsidRPr="0051736F" w:rsidRDefault="009D7F85" w:rsidP="009D7F85">
            <w:pPr>
              <w:pStyle w:val="TAL"/>
              <w:rPr>
                <w:lang w:eastAsia="ja-JP"/>
              </w:rPr>
            </w:pPr>
          </w:p>
        </w:tc>
        <w:tc>
          <w:tcPr>
            <w:tcW w:w="3257" w:type="dxa"/>
          </w:tcPr>
          <w:p w14:paraId="4A195777" w14:textId="75D77F36" w:rsidR="009D7F85" w:rsidRPr="0051736F" w:rsidRDefault="009D7F85" w:rsidP="009D7F85">
            <w:pPr>
              <w:pStyle w:val="TAL"/>
              <w:rPr>
                <w:lang w:eastAsia="ja-JP"/>
              </w:rPr>
            </w:pPr>
            <w:r w:rsidRPr="0051736F">
              <w:t>NWDAF</w:t>
            </w:r>
          </w:p>
        </w:tc>
      </w:tr>
      <w:tr w:rsidR="009D7F85" w:rsidRPr="0051736F" w14:paraId="14727974" w14:textId="77777777" w:rsidTr="009F527B">
        <w:tc>
          <w:tcPr>
            <w:tcW w:w="2263" w:type="dxa"/>
            <w:tcBorders>
              <w:top w:val="nil"/>
            </w:tcBorders>
            <w:shd w:val="clear" w:color="auto" w:fill="auto"/>
          </w:tcPr>
          <w:p w14:paraId="5104528D" w14:textId="77777777" w:rsidR="009D7F85" w:rsidRPr="0051736F" w:rsidRDefault="009D7F85" w:rsidP="009D7F85">
            <w:pPr>
              <w:pStyle w:val="TAL"/>
              <w:rPr>
                <w:lang w:eastAsia="ja-JP"/>
              </w:rPr>
            </w:pPr>
          </w:p>
        </w:tc>
        <w:tc>
          <w:tcPr>
            <w:tcW w:w="1985" w:type="dxa"/>
          </w:tcPr>
          <w:p w14:paraId="2DDFDE64" w14:textId="673840F6"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00635CC7" w14:textId="7421116E" w:rsidR="009D7F85" w:rsidRPr="0051736F" w:rsidRDefault="009D7F85" w:rsidP="009D7F85">
            <w:pPr>
              <w:pStyle w:val="TAL"/>
              <w:rPr>
                <w:lang w:eastAsia="ja-JP"/>
              </w:rPr>
            </w:pPr>
            <w:r w:rsidRPr="0051736F">
              <w:t>Request / Response</w:t>
            </w:r>
          </w:p>
        </w:tc>
        <w:tc>
          <w:tcPr>
            <w:tcW w:w="3257" w:type="dxa"/>
          </w:tcPr>
          <w:p w14:paraId="7EEAE57A" w14:textId="33A690AA" w:rsidR="009D7F85" w:rsidRPr="0051736F" w:rsidRDefault="009D7F85" w:rsidP="009D7F85">
            <w:pPr>
              <w:pStyle w:val="TAL"/>
              <w:rPr>
                <w:lang w:eastAsia="ja-JP"/>
              </w:rPr>
            </w:pPr>
            <w:r w:rsidRPr="0051736F">
              <w:t>NWDAF</w:t>
            </w:r>
          </w:p>
        </w:tc>
      </w:tr>
      <w:tr w:rsidR="009D7F85" w:rsidRPr="0051736F" w14:paraId="2BE42200" w14:textId="77777777" w:rsidTr="009F527B">
        <w:tc>
          <w:tcPr>
            <w:tcW w:w="2263" w:type="dxa"/>
            <w:tcBorders>
              <w:bottom w:val="nil"/>
            </w:tcBorders>
            <w:shd w:val="clear" w:color="auto" w:fill="auto"/>
          </w:tcPr>
          <w:p w14:paraId="06AA09DF" w14:textId="18088C39" w:rsidR="009D7F85" w:rsidRPr="0051736F" w:rsidRDefault="009D7F85" w:rsidP="009D7F85">
            <w:pPr>
              <w:pStyle w:val="TAL"/>
              <w:rPr>
                <w:lang w:eastAsia="ja-JP"/>
              </w:rPr>
            </w:pPr>
            <w:r w:rsidRPr="0051736F">
              <w:t>Nnef_Training</w:t>
            </w:r>
          </w:p>
        </w:tc>
        <w:tc>
          <w:tcPr>
            <w:tcW w:w="1985" w:type="dxa"/>
          </w:tcPr>
          <w:p w14:paraId="4449625D" w14:textId="1AF81E9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E4F6605" w14:textId="3BBAE71E" w:rsidR="009D7F85" w:rsidRPr="0051736F" w:rsidRDefault="009D7F85" w:rsidP="009D7F85">
            <w:pPr>
              <w:pStyle w:val="TAL"/>
              <w:rPr>
                <w:lang w:eastAsia="ja-JP"/>
              </w:rPr>
            </w:pPr>
            <w:r w:rsidRPr="0051736F">
              <w:t>Subscribe / Notify</w:t>
            </w:r>
          </w:p>
        </w:tc>
        <w:tc>
          <w:tcPr>
            <w:tcW w:w="3257" w:type="dxa"/>
          </w:tcPr>
          <w:p w14:paraId="5709BEA8" w14:textId="0C413654" w:rsidR="009D7F85" w:rsidRPr="0051736F" w:rsidRDefault="009D7F85" w:rsidP="009D7F85">
            <w:pPr>
              <w:pStyle w:val="TAL"/>
              <w:rPr>
                <w:lang w:eastAsia="ja-JP"/>
              </w:rPr>
            </w:pPr>
            <w:r w:rsidRPr="0051736F">
              <w:t>NWDAF</w:t>
            </w:r>
          </w:p>
        </w:tc>
      </w:tr>
      <w:tr w:rsidR="009D7F85" w:rsidRPr="0051736F" w14:paraId="18275713" w14:textId="77777777" w:rsidTr="009F527B">
        <w:tc>
          <w:tcPr>
            <w:tcW w:w="2263" w:type="dxa"/>
            <w:tcBorders>
              <w:top w:val="nil"/>
              <w:bottom w:val="nil"/>
            </w:tcBorders>
            <w:shd w:val="clear" w:color="auto" w:fill="auto"/>
          </w:tcPr>
          <w:p w14:paraId="69F93436" w14:textId="77777777" w:rsidR="009D7F85" w:rsidRPr="0051736F" w:rsidRDefault="009D7F85" w:rsidP="009D7F85">
            <w:pPr>
              <w:pStyle w:val="TAL"/>
              <w:rPr>
                <w:lang w:eastAsia="ja-JP"/>
              </w:rPr>
            </w:pPr>
          </w:p>
        </w:tc>
        <w:tc>
          <w:tcPr>
            <w:tcW w:w="1985" w:type="dxa"/>
          </w:tcPr>
          <w:p w14:paraId="1854F022" w14:textId="3CCDF27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0D8D0D24" w14:textId="77777777" w:rsidR="009D7F85" w:rsidRPr="0051736F" w:rsidRDefault="009D7F85" w:rsidP="009D7F85">
            <w:pPr>
              <w:pStyle w:val="TAL"/>
              <w:rPr>
                <w:lang w:eastAsia="ja-JP"/>
              </w:rPr>
            </w:pPr>
          </w:p>
        </w:tc>
        <w:tc>
          <w:tcPr>
            <w:tcW w:w="3257" w:type="dxa"/>
          </w:tcPr>
          <w:p w14:paraId="773DC7CF" w14:textId="43DC3AD7" w:rsidR="009D7F85" w:rsidRPr="0051736F" w:rsidRDefault="009D7F85" w:rsidP="009D7F85">
            <w:pPr>
              <w:pStyle w:val="TAL"/>
              <w:rPr>
                <w:lang w:eastAsia="ja-JP"/>
              </w:rPr>
            </w:pPr>
            <w:r w:rsidRPr="0051736F">
              <w:t>NWDAF</w:t>
            </w:r>
          </w:p>
        </w:tc>
      </w:tr>
      <w:tr w:rsidR="009D7F85" w:rsidRPr="0051736F" w14:paraId="115C4B09" w14:textId="77777777" w:rsidTr="009F527B">
        <w:tc>
          <w:tcPr>
            <w:tcW w:w="2263" w:type="dxa"/>
            <w:tcBorders>
              <w:top w:val="nil"/>
            </w:tcBorders>
            <w:shd w:val="clear" w:color="auto" w:fill="auto"/>
          </w:tcPr>
          <w:p w14:paraId="38442595" w14:textId="77777777" w:rsidR="009D7F85" w:rsidRPr="0051736F" w:rsidRDefault="009D7F85" w:rsidP="009D7F85">
            <w:pPr>
              <w:pStyle w:val="TAL"/>
              <w:rPr>
                <w:lang w:eastAsia="ja-JP"/>
              </w:rPr>
            </w:pPr>
          </w:p>
        </w:tc>
        <w:tc>
          <w:tcPr>
            <w:tcW w:w="1985" w:type="dxa"/>
          </w:tcPr>
          <w:p w14:paraId="29628904" w14:textId="72CA21FE" w:rsidR="009D7F85" w:rsidRPr="0051736F" w:rsidRDefault="009D7F85" w:rsidP="009D7F85">
            <w:pPr>
              <w:pStyle w:val="TAL"/>
            </w:pPr>
            <w:r w:rsidRPr="0051736F">
              <w:t>Notify</w:t>
            </w:r>
          </w:p>
        </w:tc>
        <w:tc>
          <w:tcPr>
            <w:tcW w:w="2126" w:type="dxa"/>
            <w:tcBorders>
              <w:top w:val="nil"/>
            </w:tcBorders>
            <w:shd w:val="clear" w:color="auto" w:fill="auto"/>
          </w:tcPr>
          <w:p w14:paraId="442F27A8" w14:textId="77777777" w:rsidR="009D7F85" w:rsidRPr="0051736F" w:rsidRDefault="009D7F85" w:rsidP="009D7F85">
            <w:pPr>
              <w:pStyle w:val="TAL"/>
              <w:rPr>
                <w:lang w:eastAsia="ja-JP"/>
              </w:rPr>
            </w:pPr>
          </w:p>
        </w:tc>
        <w:tc>
          <w:tcPr>
            <w:tcW w:w="3257" w:type="dxa"/>
          </w:tcPr>
          <w:p w14:paraId="601143A0" w14:textId="4F870FF3" w:rsidR="009D7F85" w:rsidRPr="0051736F" w:rsidRDefault="009D7F85" w:rsidP="009D7F85">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164" w:name="_CR12_2"/>
      <w:bookmarkStart w:id="1165" w:name="_Toc209590623"/>
      <w:bookmarkEnd w:id="1164"/>
      <w:r w:rsidRPr="0051736F">
        <w:rPr>
          <w:lang w:eastAsia="ja-JP"/>
        </w:rPr>
        <w:t>12.2</w:t>
      </w:r>
      <w:r w:rsidRPr="0051736F">
        <w:rPr>
          <w:lang w:eastAsia="ja-JP"/>
        </w:rPr>
        <w:tab/>
        <w:t>Nnef_VFLTraining Service</w:t>
      </w:r>
      <w:bookmarkEnd w:id="1165"/>
    </w:p>
    <w:p w14:paraId="31ED979D" w14:textId="77777777" w:rsidR="009D7F85" w:rsidRPr="0051736F" w:rsidRDefault="009D7F85" w:rsidP="00857C6B">
      <w:pPr>
        <w:pStyle w:val="Heading3"/>
        <w:rPr>
          <w:lang w:eastAsia="ja-JP"/>
        </w:rPr>
      </w:pPr>
      <w:bookmarkStart w:id="1166" w:name="_CR12_2_1"/>
      <w:bookmarkStart w:id="1167" w:name="_Toc209590624"/>
      <w:bookmarkEnd w:id="1166"/>
      <w:r w:rsidRPr="0051736F">
        <w:rPr>
          <w:lang w:eastAsia="ja-JP"/>
        </w:rPr>
        <w:t>12.2.1</w:t>
      </w:r>
      <w:r w:rsidRPr="0051736F">
        <w:rPr>
          <w:lang w:eastAsia="ja-JP"/>
        </w:rPr>
        <w:tab/>
        <w:t>General</w:t>
      </w:r>
      <w:bookmarkEnd w:id="1167"/>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168" w:name="_CR12_2_2"/>
      <w:bookmarkStart w:id="1169" w:name="_Toc209590625"/>
      <w:bookmarkEnd w:id="1168"/>
      <w:r w:rsidRPr="0051736F">
        <w:rPr>
          <w:lang w:eastAsia="ja-JP"/>
        </w:rPr>
        <w:t>12.2.2</w:t>
      </w:r>
      <w:r w:rsidRPr="0051736F">
        <w:rPr>
          <w:lang w:eastAsia="ja-JP"/>
        </w:rPr>
        <w:tab/>
        <w:t>Nnef_VFLTraining_Subscribe service operation</w:t>
      </w:r>
      <w:bookmarkEnd w:id="1169"/>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170" w:name="_CR12_2_3"/>
      <w:bookmarkStart w:id="1171" w:name="_Toc209590626"/>
      <w:bookmarkEnd w:id="1170"/>
      <w:r w:rsidRPr="0051736F">
        <w:rPr>
          <w:lang w:eastAsia="ja-JP"/>
        </w:rPr>
        <w:lastRenderedPageBreak/>
        <w:t>12.2.3</w:t>
      </w:r>
      <w:r w:rsidRPr="0051736F">
        <w:rPr>
          <w:lang w:eastAsia="ja-JP"/>
        </w:rPr>
        <w:tab/>
        <w:t>Nnef_VFLTraining_Unsubscribe service operation</w:t>
      </w:r>
      <w:bookmarkEnd w:id="1171"/>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VFL ML Model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172" w:name="_CR12_2_4"/>
      <w:bookmarkStart w:id="1173" w:name="_Toc209590627"/>
      <w:bookmarkEnd w:id="1172"/>
      <w:r w:rsidRPr="0051736F">
        <w:rPr>
          <w:lang w:eastAsia="ja-JP"/>
        </w:rPr>
        <w:t>12.2.4</w:t>
      </w:r>
      <w:r w:rsidRPr="0051736F">
        <w:rPr>
          <w:lang w:eastAsia="ja-JP"/>
        </w:rPr>
        <w:tab/>
        <w:t>Nnef_VFLTraining_Notify service operation</w:t>
      </w:r>
      <w:bookmarkEnd w:id="1173"/>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39C6B7F9"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174" w:name="_CR12_2_5"/>
      <w:bookmarkStart w:id="1175" w:name="_Toc209590628"/>
      <w:bookmarkEnd w:id="1174"/>
      <w:r w:rsidRPr="0051736F">
        <w:rPr>
          <w:lang w:eastAsia="ja-JP"/>
        </w:rPr>
        <w:t>12.2.5</w:t>
      </w:r>
      <w:r w:rsidRPr="0051736F">
        <w:rPr>
          <w:lang w:eastAsia="ja-JP"/>
        </w:rPr>
        <w:tab/>
        <w:t>Nnef_VFLTraining_Request service operation</w:t>
      </w:r>
      <w:bookmarkEnd w:id="1175"/>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0DF6EDA7" w14:textId="77777777" w:rsidR="009D7F85" w:rsidRPr="0051736F" w:rsidRDefault="009D7F85" w:rsidP="00857C6B">
      <w:pPr>
        <w:pStyle w:val="EditorsNote"/>
        <w:rPr>
          <w:lang w:eastAsia="ja-JP"/>
        </w:rPr>
      </w:pPr>
      <w:r w:rsidRPr="0051736F">
        <w:rPr>
          <w:lang w:eastAsia="ja-JP"/>
        </w:rPr>
        <w:t>Editor´s note:</w:t>
      </w:r>
      <w:r w:rsidRPr="0051736F">
        <w:rPr>
          <w:lang w:eastAsia="ja-JP"/>
        </w:rPr>
        <w:tab/>
        <w:t>Name of this service operation and its necessity is FFS. It is also FFS whether it can be replaced by a subscription request for the preparation.</w:t>
      </w:r>
    </w:p>
    <w:p w14:paraId="272530A9" w14:textId="77777777"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6FEE49F7"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D5CEBA0" w14:textId="26B9397E"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E056397" w14:textId="174CC981"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NWDAF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130A499" w:rsidR="009D7F85" w:rsidRPr="0051736F" w:rsidRDefault="009D7F85" w:rsidP="00857C6B">
      <w:pPr>
        <w:pStyle w:val="B1"/>
        <w:rPr>
          <w:lang w:eastAsia="ja-JP"/>
        </w:rPr>
      </w:pPr>
      <w:r w:rsidRPr="0051736F">
        <w:rPr>
          <w:lang w:eastAsia="ja-JP"/>
        </w:rPr>
        <w:t>-</w:t>
      </w:r>
      <w:r w:rsidRPr="0051736F">
        <w:rPr>
          <w:lang w:eastAsia="ja-JP"/>
        </w:rPr>
        <w:tab/>
        <w:t>Feature ID.</w:t>
      </w:r>
    </w:p>
    <w:p w14:paraId="2B3F47D9" w14:textId="77777777" w:rsidR="009D7F85" w:rsidRPr="0051736F" w:rsidRDefault="009D7F85" w:rsidP="00857C6B">
      <w:pPr>
        <w:pStyle w:val="Heading2"/>
        <w:rPr>
          <w:lang w:eastAsia="ja-JP"/>
        </w:rPr>
      </w:pPr>
      <w:bookmarkStart w:id="1176" w:name="_CR12_3"/>
      <w:bookmarkStart w:id="1177" w:name="_Toc209590629"/>
      <w:bookmarkEnd w:id="1176"/>
      <w:r w:rsidRPr="0051736F">
        <w:rPr>
          <w:lang w:eastAsia="ja-JP"/>
        </w:rPr>
        <w:lastRenderedPageBreak/>
        <w:t>12.3</w:t>
      </w:r>
      <w:r w:rsidRPr="0051736F">
        <w:rPr>
          <w:lang w:eastAsia="ja-JP"/>
        </w:rPr>
        <w:tab/>
        <w:t>Nnef_VFLInference Service</w:t>
      </w:r>
      <w:bookmarkEnd w:id="1177"/>
    </w:p>
    <w:p w14:paraId="58F7DC74" w14:textId="77777777" w:rsidR="009D7F85" w:rsidRPr="0051736F" w:rsidRDefault="009D7F85" w:rsidP="00857C6B">
      <w:pPr>
        <w:pStyle w:val="Heading3"/>
        <w:rPr>
          <w:lang w:eastAsia="ja-JP"/>
        </w:rPr>
      </w:pPr>
      <w:bookmarkStart w:id="1178" w:name="_CR12_3_1"/>
      <w:bookmarkStart w:id="1179" w:name="_Toc209590630"/>
      <w:bookmarkEnd w:id="1178"/>
      <w:r w:rsidRPr="0051736F">
        <w:rPr>
          <w:lang w:eastAsia="ja-JP"/>
        </w:rPr>
        <w:t>12.3.1</w:t>
      </w:r>
      <w:r w:rsidRPr="0051736F">
        <w:rPr>
          <w:lang w:eastAsia="ja-JP"/>
        </w:rPr>
        <w:tab/>
        <w:t>General</w:t>
      </w:r>
      <w:bookmarkEnd w:id="1179"/>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180" w:name="_CR12_3_2"/>
      <w:bookmarkStart w:id="1181" w:name="_Toc209590631"/>
      <w:bookmarkEnd w:id="1180"/>
      <w:r w:rsidRPr="0051736F">
        <w:rPr>
          <w:lang w:eastAsia="ja-JP"/>
        </w:rPr>
        <w:t>12.3.2</w:t>
      </w:r>
      <w:r w:rsidRPr="0051736F">
        <w:rPr>
          <w:lang w:eastAsia="ja-JP"/>
        </w:rPr>
        <w:tab/>
        <w:t>Nnef_VFLInference_Subscribe service operation</w:t>
      </w:r>
      <w:bookmarkEnd w:id="1181"/>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182" w:name="_CR12_3_3"/>
      <w:bookmarkStart w:id="1183" w:name="_Toc209590632"/>
      <w:bookmarkEnd w:id="1182"/>
      <w:r w:rsidRPr="0051736F">
        <w:rPr>
          <w:lang w:eastAsia="ja-JP"/>
        </w:rPr>
        <w:t>12.3.3</w:t>
      </w:r>
      <w:r w:rsidRPr="0051736F">
        <w:rPr>
          <w:lang w:eastAsia="ja-JP"/>
        </w:rPr>
        <w:tab/>
        <w:t>Nnef_VFLInference_Unsubscribe service operation</w:t>
      </w:r>
      <w:bookmarkEnd w:id="1183"/>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184" w:name="_CR12_3_4"/>
      <w:bookmarkStart w:id="1185" w:name="_Toc209590633"/>
      <w:bookmarkEnd w:id="1184"/>
      <w:r w:rsidRPr="0051736F">
        <w:rPr>
          <w:lang w:eastAsia="ja-JP"/>
        </w:rPr>
        <w:lastRenderedPageBreak/>
        <w:t>12.3.4</w:t>
      </w:r>
      <w:r w:rsidRPr="0051736F">
        <w:rPr>
          <w:lang w:eastAsia="ja-JP"/>
        </w:rPr>
        <w:tab/>
        <w:t>Nnef_VFLInference_Notify service operation</w:t>
      </w:r>
      <w:bookmarkEnd w:id="1185"/>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186" w:name="_CR12_3_5"/>
      <w:bookmarkStart w:id="1187" w:name="_Toc209590634"/>
      <w:bookmarkEnd w:id="1186"/>
      <w:r w:rsidRPr="0051736F">
        <w:rPr>
          <w:lang w:eastAsia="ja-JP"/>
        </w:rPr>
        <w:t>12.3.5</w:t>
      </w:r>
      <w:r w:rsidRPr="0051736F">
        <w:rPr>
          <w:lang w:eastAsia="ja-JP"/>
        </w:rPr>
        <w:tab/>
        <w:t>Nnef_VFLInference_Request service operation</w:t>
      </w:r>
      <w:bookmarkEnd w:id="1187"/>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7777777"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4EE14449"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188" w:name="_CR12_4"/>
      <w:bookmarkStart w:id="1189" w:name="_Toc209590635"/>
      <w:bookmarkEnd w:id="1188"/>
      <w:r w:rsidRPr="0051736F">
        <w:rPr>
          <w:lang w:eastAsia="ja-JP"/>
        </w:rPr>
        <w:t>12.4</w:t>
      </w:r>
      <w:r w:rsidRPr="0051736F">
        <w:rPr>
          <w:lang w:eastAsia="ja-JP"/>
        </w:rPr>
        <w:tab/>
        <w:t>Nnef_VFLNFDiscovery Service</w:t>
      </w:r>
      <w:bookmarkEnd w:id="1189"/>
    </w:p>
    <w:p w14:paraId="06595223" w14:textId="77777777" w:rsidR="00AB2F1B" w:rsidRPr="0051736F" w:rsidRDefault="00AB2F1B" w:rsidP="00857C6B">
      <w:pPr>
        <w:pStyle w:val="Heading3"/>
        <w:rPr>
          <w:lang w:eastAsia="ja-JP"/>
        </w:rPr>
      </w:pPr>
      <w:bookmarkStart w:id="1190" w:name="_CR12_4_1"/>
      <w:bookmarkStart w:id="1191" w:name="_Toc209590636"/>
      <w:bookmarkEnd w:id="1190"/>
      <w:r w:rsidRPr="0051736F">
        <w:rPr>
          <w:lang w:eastAsia="ja-JP"/>
        </w:rPr>
        <w:t>12.4.1</w:t>
      </w:r>
      <w:r w:rsidRPr="0051736F">
        <w:rPr>
          <w:lang w:eastAsia="ja-JP"/>
        </w:rPr>
        <w:tab/>
        <w:t>General</w:t>
      </w:r>
      <w:bookmarkEnd w:id="1191"/>
    </w:p>
    <w:p w14:paraId="5C33DE0A"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by an NEF towards an untrusted AF acting as VFL server to enable the AF to interact with NWDAFs acting as VFL client. It enables the AF to detect NWDAFs as VFL clients as described in in clause 6.2H.2.1.</w:t>
      </w:r>
    </w:p>
    <w:p w14:paraId="662148FA" w14:textId="52CAC243"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6EFB588A" w14:textId="77777777" w:rsidR="00AB2F1B" w:rsidRPr="0051736F" w:rsidRDefault="00AB2F1B" w:rsidP="00857C6B">
      <w:pPr>
        <w:pStyle w:val="Heading3"/>
        <w:rPr>
          <w:lang w:eastAsia="ja-JP"/>
        </w:rPr>
      </w:pPr>
      <w:bookmarkStart w:id="1192" w:name="_CR12_4_2"/>
      <w:bookmarkStart w:id="1193" w:name="_Toc209590637"/>
      <w:bookmarkEnd w:id="1192"/>
      <w:r w:rsidRPr="0051736F">
        <w:rPr>
          <w:lang w:eastAsia="ja-JP"/>
        </w:rPr>
        <w:t>12.4.2</w:t>
      </w:r>
      <w:r w:rsidRPr="0051736F">
        <w:rPr>
          <w:lang w:eastAsia="ja-JP"/>
        </w:rPr>
        <w:tab/>
        <w:t>Nnef_VFLNFDiscovery_NwdafDiscovery service operation</w:t>
      </w:r>
      <w:bookmarkEnd w:id="1193"/>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77777777" w:rsidR="00AB2F1B" w:rsidRPr="0051736F" w:rsidRDefault="00AB2F1B" w:rsidP="004D7991">
      <w:pPr>
        <w:rPr>
          <w:lang w:eastAsia="ja-JP"/>
        </w:rPr>
      </w:pPr>
      <w:r w:rsidRPr="0051736F">
        <w:rPr>
          <w:b/>
          <w:bCs/>
          <w:lang w:eastAsia="ja-JP"/>
        </w:rPr>
        <w:lastRenderedPageBreak/>
        <w:t>Description:</w:t>
      </w:r>
      <w:r w:rsidRPr="0051736F">
        <w:rPr>
          <w:lang w:eastAsia="ja-JP"/>
        </w:rPr>
        <w:t xml:space="preserve"> The consumer requests the NEF to discover an NWDAF that is to act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3B9D3329" w14:textId="0FB13407"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53AFBEEF" w:rsidR="00AB2F1B" w:rsidRPr="0051736F" w:rsidRDefault="00AB2F1B" w:rsidP="00857C6B">
      <w:pPr>
        <w:pStyle w:val="B1"/>
        <w:rPr>
          <w:lang w:eastAsia="ja-JP"/>
        </w:rPr>
      </w:pPr>
      <w:r w:rsidRPr="0051736F">
        <w:rPr>
          <w:lang w:eastAsia="ja-JP"/>
        </w:rPr>
        <w:t>-</w:t>
      </w:r>
      <w:r w:rsidRPr="0051736F">
        <w:rPr>
          <w:lang w:eastAsia="ja-JP"/>
        </w:rPr>
        <w:tab/>
        <w:t>Optional Service Area.</w:t>
      </w:r>
    </w:p>
    <w:p w14:paraId="441E57EA"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 When the request is not accepted, an error response.</w:t>
      </w:r>
    </w:p>
    <w:p w14:paraId="630B4B41" w14:textId="2E0159F7" w:rsidR="00AB2F1B" w:rsidRPr="0051736F" w:rsidRDefault="00AB2F1B" w:rsidP="004D7991">
      <w:r w:rsidRPr="0051736F">
        <w:rPr>
          <w:b/>
          <w:bCs/>
          <w:lang w:eastAsia="ja-JP"/>
        </w:rPr>
        <w:t>Outputs, Optional:</w:t>
      </w:r>
      <w:r w:rsidRPr="0051736F">
        <w:t xml:space="preserve"> </w:t>
      </w:r>
      <w:r w:rsidRPr="0051736F">
        <w:rPr>
          <w:lang w:eastAsia="ja-JP"/>
        </w:rPr>
        <w:t>None.</w:t>
      </w:r>
    </w:p>
    <w:p w14:paraId="3EBEA69D" w14:textId="77777777" w:rsidR="00AB2F1B" w:rsidRPr="0051736F" w:rsidRDefault="00AB2F1B" w:rsidP="00857C6B">
      <w:pPr>
        <w:pStyle w:val="Heading3"/>
        <w:rPr>
          <w:lang w:eastAsia="ja-JP"/>
        </w:rPr>
      </w:pPr>
      <w:bookmarkStart w:id="1194" w:name="_CR12_4_3"/>
      <w:bookmarkStart w:id="1195" w:name="_Toc209590638"/>
      <w:bookmarkEnd w:id="1194"/>
      <w:r w:rsidRPr="0051736F">
        <w:rPr>
          <w:lang w:eastAsia="ja-JP"/>
        </w:rPr>
        <w:t>12.4.3</w:t>
      </w:r>
      <w:r w:rsidRPr="0051736F">
        <w:rPr>
          <w:lang w:eastAsia="ja-JP"/>
        </w:rPr>
        <w:tab/>
        <w:t>Nnef_VFLNFDiscovery_NwdafRelease service operation</w:t>
      </w:r>
      <w:bookmarkEnd w:id="1195"/>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196" w:name="_CR12_5"/>
      <w:bookmarkStart w:id="1197" w:name="_Toc209590639"/>
      <w:bookmarkEnd w:id="1196"/>
      <w:r w:rsidRPr="0051736F">
        <w:rPr>
          <w:lang w:eastAsia="ja-JP"/>
        </w:rPr>
        <w:t>12.5</w:t>
      </w:r>
      <w:r w:rsidRPr="0051736F">
        <w:rPr>
          <w:lang w:eastAsia="ja-JP"/>
        </w:rPr>
        <w:tab/>
        <w:t>Nnef_Inference Service</w:t>
      </w:r>
      <w:bookmarkEnd w:id="1197"/>
    </w:p>
    <w:p w14:paraId="729678AB" w14:textId="77777777" w:rsidR="00AB2F1B" w:rsidRPr="0051736F" w:rsidRDefault="00AB2F1B" w:rsidP="00857C6B">
      <w:pPr>
        <w:pStyle w:val="Heading3"/>
        <w:rPr>
          <w:lang w:eastAsia="ja-JP"/>
        </w:rPr>
      </w:pPr>
      <w:bookmarkStart w:id="1198" w:name="_CR12_5_1"/>
      <w:bookmarkStart w:id="1199" w:name="_Toc209590640"/>
      <w:bookmarkEnd w:id="1198"/>
      <w:r w:rsidRPr="0051736F">
        <w:rPr>
          <w:lang w:eastAsia="ja-JP"/>
        </w:rPr>
        <w:t>12.5.1</w:t>
      </w:r>
      <w:r w:rsidRPr="0051736F">
        <w:rPr>
          <w:lang w:eastAsia="ja-JP"/>
        </w:rPr>
        <w:tab/>
        <w:t>General</w:t>
      </w:r>
      <w:bookmarkEnd w:id="1199"/>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72F43BEB" w14:textId="1563D622"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36DACCEA" w14:textId="77777777" w:rsidR="00AB2F1B" w:rsidRPr="0051736F" w:rsidRDefault="00AB2F1B" w:rsidP="00857C6B">
      <w:pPr>
        <w:pStyle w:val="Heading3"/>
        <w:rPr>
          <w:lang w:eastAsia="ja-JP"/>
        </w:rPr>
      </w:pPr>
      <w:bookmarkStart w:id="1200" w:name="_CR12_5_2"/>
      <w:bookmarkStart w:id="1201" w:name="_Toc209590641"/>
      <w:bookmarkEnd w:id="1200"/>
      <w:r w:rsidRPr="0051736F">
        <w:rPr>
          <w:lang w:eastAsia="ja-JP"/>
        </w:rPr>
        <w:t>12.5.2</w:t>
      </w:r>
      <w:r w:rsidRPr="0051736F">
        <w:rPr>
          <w:lang w:eastAsia="ja-JP"/>
        </w:rPr>
        <w:tab/>
        <w:t>Nnef_Inference_Subscribe service operation</w:t>
      </w:r>
      <w:bookmarkEnd w:id="1201"/>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6F063CD7" w14:textId="706E0220" w:rsidR="00AB2F1B" w:rsidRPr="0051736F" w:rsidRDefault="00AB2F1B" w:rsidP="00857C6B">
      <w:pPr>
        <w:pStyle w:val="B1"/>
        <w:rPr>
          <w:lang w:eastAsia="ja-JP"/>
        </w:rPr>
      </w:pPr>
      <w:r w:rsidRPr="0051736F">
        <w:rPr>
          <w:lang w:eastAsia="ja-JP"/>
        </w:rPr>
        <w:lastRenderedPageBreak/>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7D4A16A7" w:rsidR="00AB2F1B" w:rsidRPr="0051736F" w:rsidRDefault="00AB2F1B" w:rsidP="00857C6B">
      <w:pPr>
        <w:pStyle w:val="B1"/>
        <w:rPr>
          <w:lang w:eastAsia="ja-JP"/>
        </w:rPr>
      </w:pPr>
      <w:r w:rsidRPr="0051736F">
        <w:rPr>
          <w:lang w:eastAsia="ja-JP"/>
        </w:rPr>
        <w:t>-</w:t>
      </w:r>
      <w:r w:rsidRPr="0051736F">
        <w:rPr>
          <w:lang w:eastAsia="ja-JP"/>
        </w:rPr>
        <w:tab/>
        <w:t>Analytics Reporting Information.</w:t>
      </w:r>
    </w:p>
    <w:p w14:paraId="1F5372C0" w14:textId="723C7957"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1A169C5C"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1C79D5FA" w14:textId="77777777" w:rsidR="00AB2F1B" w:rsidRPr="0051736F" w:rsidRDefault="00AB2F1B" w:rsidP="00857C6B">
      <w:pPr>
        <w:pStyle w:val="Heading3"/>
        <w:rPr>
          <w:lang w:eastAsia="ja-JP"/>
        </w:rPr>
      </w:pPr>
      <w:bookmarkStart w:id="1202" w:name="_CR12_5_3"/>
      <w:bookmarkStart w:id="1203" w:name="_Toc209590642"/>
      <w:bookmarkEnd w:id="1202"/>
      <w:r w:rsidRPr="0051736F">
        <w:rPr>
          <w:lang w:eastAsia="ja-JP"/>
        </w:rPr>
        <w:t>12.5.3</w:t>
      </w:r>
      <w:r w:rsidRPr="0051736F">
        <w:rPr>
          <w:lang w:eastAsia="ja-JP"/>
        </w:rPr>
        <w:tab/>
        <w:t>Nnef_Inference_Unsubscribe service operation</w:t>
      </w:r>
      <w:bookmarkEnd w:id="1203"/>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204" w:name="_CR12_5_4"/>
      <w:bookmarkStart w:id="1205" w:name="_Toc209590643"/>
      <w:bookmarkEnd w:id="1204"/>
      <w:r w:rsidRPr="0051736F">
        <w:rPr>
          <w:lang w:eastAsia="ja-JP"/>
        </w:rPr>
        <w:t>12.5.4</w:t>
      </w:r>
      <w:r w:rsidRPr="0051736F">
        <w:rPr>
          <w:lang w:eastAsia="ja-JP"/>
        </w:rPr>
        <w:tab/>
        <w:t>Nnef_Inference_Notify service operation</w:t>
      </w:r>
      <w:bookmarkEnd w:id="1205"/>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4E2DBD62" w:rsidR="00AB2F1B" w:rsidRPr="0051736F" w:rsidRDefault="00AB2F1B" w:rsidP="00857C6B">
      <w:pPr>
        <w:pStyle w:val="B1"/>
        <w:rPr>
          <w:lang w:eastAsia="ja-JP"/>
        </w:rPr>
      </w:pPr>
      <w:r w:rsidRPr="0051736F">
        <w:rPr>
          <w:lang w:eastAsia="ja-JP"/>
        </w:rPr>
        <w:t>-</w:t>
      </w:r>
      <w:r w:rsidRPr="0051736F">
        <w:rPr>
          <w:lang w:eastAsia="ja-JP"/>
        </w:rPr>
        <w:tab/>
        <w:t>VFL inference results.</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206" w:name="_CR12_5_5"/>
      <w:bookmarkStart w:id="1207" w:name="_Toc209590644"/>
      <w:bookmarkEnd w:id="1206"/>
      <w:r w:rsidRPr="0051736F">
        <w:rPr>
          <w:lang w:eastAsia="ja-JP"/>
        </w:rPr>
        <w:t>12.5.5</w:t>
      </w:r>
      <w:r w:rsidRPr="0051736F">
        <w:rPr>
          <w:lang w:eastAsia="ja-JP"/>
        </w:rPr>
        <w:tab/>
        <w:t>Nnef_Inference_Request service operation</w:t>
      </w:r>
      <w:bookmarkEnd w:id="1207"/>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3084C799" w14:textId="77777777" w:rsidR="00AB2F1B" w:rsidRPr="0051736F" w:rsidRDefault="00AB2F1B" w:rsidP="004D7991">
      <w:pPr>
        <w:rPr>
          <w:b/>
          <w:bCs/>
          <w:lang w:eastAsia="ja-JP"/>
        </w:rPr>
      </w:pPr>
      <w:r w:rsidRPr="0051736F">
        <w:rPr>
          <w:b/>
          <w:bCs/>
          <w:lang w:eastAsia="ja-JP"/>
        </w:rPr>
        <w:t>Inputs, Optional:</w:t>
      </w:r>
    </w:p>
    <w:p w14:paraId="5E057416" w14:textId="47D2AC8C" w:rsidR="00AB2F1B" w:rsidRPr="0051736F" w:rsidRDefault="00AB2F1B" w:rsidP="00857C6B">
      <w:pPr>
        <w:pStyle w:val="B1"/>
        <w:rPr>
          <w:lang w:eastAsia="ja-JP"/>
        </w:rPr>
      </w:pPr>
      <w:r w:rsidRPr="0051736F">
        <w:rPr>
          <w:lang w:eastAsia="ja-JP"/>
        </w:rPr>
        <w:t>-</w:t>
      </w:r>
      <w:r w:rsidRPr="0051736F">
        <w:rPr>
          <w:lang w:eastAsia="ja-JP"/>
        </w:rPr>
        <w:tab/>
        <w:t>Analytics Reporting Information.</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 When the request is not accepted, an error response.</w:t>
      </w:r>
    </w:p>
    <w:p w14:paraId="51E051A1" w14:textId="7461339E"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1330F0E9" w14:textId="77777777" w:rsidR="00AB2F1B" w:rsidRPr="0051736F" w:rsidRDefault="00AB2F1B" w:rsidP="00857C6B">
      <w:pPr>
        <w:pStyle w:val="Heading2"/>
        <w:rPr>
          <w:lang w:eastAsia="ja-JP"/>
        </w:rPr>
      </w:pPr>
      <w:bookmarkStart w:id="1208" w:name="_CR12_6"/>
      <w:bookmarkStart w:id="1209" w:name="_Toc209590645"/>
      <w:bookmarkEnd w:id="1208"/>
      <w:r w:rsidRPr="0051736F">
        <w:rPr>
          <w:lang w:eastAsia="ja-JP"/>
        </w:rPr>
        <w:lastRenderedPageBreak/>
        <w:t>12.6</w:t>
      </w:r>
      <w:r w:rsidRPr="0051736F">
        <w:rPr>
          <w:lang w:eastAsia="ja-JP"/>
        </w:rPr>
        <w:tab/>
        <w:t>Nnef_Training Service</w:t>
      </w:r>
      <w:bookmarkEnd w:id="1209"/>
    </w:p>
    <w:p w14:paraId="5187D4C0" w14:textId="77777777" w:rsidR="00AB2F1B" w:rsidRPr="0051736F" w:rsidRDefault="00AB2F1B" w:rsidP="00857C6B">
      <w:pPr>
        <w:pStyle w:val="Heading3"/>
        <w:rPr>
          <w:lang w:eastAsia="ja-JP"/>
        </w:rPr>
      </w:pPr>
      <w:bookmarkStart w:id="1210" w:name="_CR12_6_1"/>
      <w:bookmarkStart w:id="1211" w:name="_Toc209590646"/>
      <w:bookmarkEnd w:id="1210"/>
      <w:r w:rsidRPr="0051736F">
        <w:rPr>
          <w:lang w:eastAsia="ja-JP"/>
        </w:rPr>
        <w:t>12.6.1</w:t>
      </w:r>
      <w:r w:rsidRPr="0051736F">
        <w:rPr>
          <w:lang w:eastAsia="ja-JP"/>
        </w:rPr>
        <w:tab/>
        <w:t>General</w:t>
      </w:r>
      <w:bookmarkEnd w:id="1211"/>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212" w:name="_CR12_6_2"/>
      <w:bookmarkStart w:id="1213" w:name="_Toc209590647"/>
      <w:bookmarkEnd w:id="1212"/>
      <w:r w:rsidRPr="0051736F">
        <w:rPr>
          <w:lang w:eastAsia="ja-JP"/>
        </w:rPr>
        <w:t>12.6.2</w:t>
      </w:r>
      <w:r w:rsidRPr="0051736F">
        <w:rPr>
          <w:lang w:eastAsia="ja-JP"/>
        </w:rPr>
        <w:tab/>
        <w:t>Nnef_Training_Subscribe service operation</w:t>
      </w:r>
      <w:bookmarkEnd w:id="1213"/>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214" w:name="_CR12_6_3"/>
      <w:bookmarkStart w:id="1215" w:name="_Toc209590648"/>
      <w:bookmarkEnd w:id="1214"/>
      <w:r w:rsidRPr="0051736F">
        <w:rPr>
          <w:lang w:eastAsia="ja-JP"/>
        </w:rPr>
        <w:t>12.6.3</w:t>
      </w:r>
      <w:r w:rsidRPr="0051736F">
        <w:rPr>
          <w:lang w:eastAsia="ja-JP"/>
        </w:rPr>
        <w:tab/>
        <w:t>Nnef_Training_Unsubscribe service operation</w:t>
      </w:r>
      <w:bookmarkEnd w:id="1215"/>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216" w:name="_CR12_6_4"/>
      <w:bookmarkStart w:id="1217" w:name="_Toc209590649"/>
      <w:bookmarkEnd w:id="1216"/>
      <w:r w:rsidRPr="0051736F">
        <w:rPr>
          <w:lang w:eastAsia="ja-JP"/>
        </w:rPr>
        <w:t>12.6.4</w:t>
      </w:r>
      <w:r w:rsidRPr="0051736F">
        <w:rPr>
          <w:lang w:eastAsia="ja-JP"/>
        </w:rPr>
        <w:tab/>
        <w:t>Nnef_Training_Notify service operation</w:t>
      </w:r>
      <w:bookmarkEnd w:id="1217"/>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lastRenderedPageBreak/>
        <w:br w:type="page"/>
      </w:r>
    </w:p>
    <w:p w14:paraId="72E05FAB" w14:textId="104F6BA0" w:rsidR="00037A05" w:rsidRPr="0051736F" w:rsidRDefault="00037A05" w:rsidP="00C24DA9">
      <w:pPr>
        <w:pStyle w:val="Heading8"/>
        <w:rPr>
          <w:lang w:eastAsia="ja-JP"/>
        </w:rPr>
      </w:pPr>
      <w:bookmarkStart w:id="1218" w:name="_CRAnnexAinformative"/>
      <w:bookmarkStart w:id="1219" w:name="_Toc209590650"/>
      <w:bookmarkEnd w:id="1218"/>
      <w:r w:rsidRPr="0051736F">
        <w:rPr>
          <w:lang w:eastAsia="ja-JP"/>
        </w:rPr>
        <w:lastRenderedPageBreak/>
        <w:t>Annex A (informative):</w:t>
      </w:r>
      <w:r w:rsidRPr="0051736F">
        <w:rPr>
          <w:lang w:eastAsia="ja-JP"/>
        </w:rPr>
        <w:br/>
        <w:t>Methods to handle NAT on IPv4 between UE and AF</w:t>
      </w:r>
      <w:bookmarkEnd w:id="1219"/>
    </w:p>
    <w:p w14:paraId="52EDABFE" w14:textId="77777777" w:rsidR="00037A05" w:rsidRPr="0051736F" w:rsidRDefault="00037A05" w:rsidP="005367F8">
      <w:pPr>
        <w:pStyle w:val="Heading1"/>
        <w:rPr>
          <w:lang w:eastAsia="ja-JP"/>
        </w:rPr>
      </w:pPr>
      <w:bookmarkStart w:id="1220" w:name="_CRA_1"/>
      <w:bookmarkStart w:id="1221" w:name="_Toc209590651"/>
      <w:bookmarkEnd w:id="1220"/>
      <w:r w:rsidRPr="0051736F">
        <w:rPr>
          <w:lang w:eastAsia="ja-JP"/>
        </w:rPr>
        <w:t>A.1</w:t>
      </w:r>
      <w:r w:rsidRPr="0051736F">
        <w:rPr>
          <w:lang w:eastAsia="ja-JP"/>
        </w:rPr>
        <w:tab/>
        <w:t>Methods to handle NAT on IPv4 between UE and AF</w:t>
      </w:r>
      <w:bookmarkEnd w:id="1221"/>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222" w:name="_CRAnnexBinformative"/>
      <w:bookmarkEnd w:id="1222"/>
      <w:r w:rsidRPr="0051736F">
        <w:rPr>
          <w:lang w:eastAsia="ja-JP"/>
        </w:rPr>
        <w:br w:type="page"/>
      </w:r>
      <w:bookmarkStart w:id="1223" w:name="_Toc209590652"/>
      <w:r w:rsidRPr="0051736F">
        <w:lastRenderedPageBreak/>
        <w:t xml:space="preserve">Annex </w:t>
      </w:r>
      <w:r w:rsidR="00623A6F" w:rsidRPr="0051736F">
        <w:t>B</w:t>
      </w:r>
      <w:r w:rsidRPr="0051736F">
        <w:t xml:space="preserve"> (informative):</w:t>
      </w:r>
      <w:r w:rsidR="009012CF" w:rsidRPr="0051736F">
        <w:br/>
      </w:r>
      <w:r w:rsidRPr="0051736F">
        <w:t>Change history</w:t>
      </w:r>
      <w:bookmarkEnd w:id="12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910"/>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bl>
    <w:p w14:paraId="66A8FBFE" w14:textId="77777777" w:rsidR="00080512" w:rsidRPr="0051736F" w:rsidRDefault="00080512" w:rsidP="00C24DA9"/>
    <w:sectPr w:rsidR="00080512" w:rsidRPr="0051736F">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4CCB1F" w14:textId="77777777" w:rsidR="00923A13" w:rsidRDefault="00923A13">
      <w:r>
        <w:separator/>
      </w:r>
    </w:p>
  </w:endnote>
  <w:endnote w:type="continuationSeparator" w:id="0">
    <w:p w14:paraId="3E6771FF" w14:textId="77777777" w:rsidR="00923A13" w:rsidRDefault="00923A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mbri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18367" w14:textId="77777777" w:rsidR="00D022C4" w:rsidRPr="00D022C4" w:rsidRDefault="00D022C4" w:rsidP="00D022C4">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35D26" w14:textId="77777777" w:rsidR="00D022C4" w:rsidRDefault="00D022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EE19C" w14:textId="77777777" w:rsidR="00D022C4" w:rsidRPr="00D022C4" w:rsidRDefault="00D022C4" w:rsidP="00D022C4">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D022C4" w:rsidRDefault="00223DFF" w:rsidP="00D022C4">
    <w:pPr>
      <w:pStyle w:val="Footer"/>
      <w:rPr>
        <w:rFonts w:cs="Arial"/>
        <w:sz w:val="20"/>
      </w:rPr>
    </w:pPr>
    <w:r w:rsidRPr="00D022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B3E25" w14:textId="77777777" w:rsidR="00923A13" w:rsidRDefault="00923A13">
      <w:r>
        <w:separator/>
      </w:r>
    </w:p>
  </w:footnote>
  <w:footnote w:type="continuationSeparator" w:id="0">
    <w:p w14:paraId="2E55AC16" w14:textId="77777777" w:rsidR="00923A13" w:rsidRDefault="00923A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CCFA2" w14:textId="77777777" w:rsidR="00D022C4" w:rsidRDefault="00D022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3939C" w14:textId="77777777" w:rsidR="00D022C4" w:rsidRDefault="00D022C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30120" w14:textId="77777777" w:rsidR="00D022C4" w:rsidRDefault="00D022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3F69E01A" w:rsidR="00223DFF" w:rsidRDefault="00223DFF">
    <w:pPr>
      <w:framePr w:h="284" w:hRule="exact" w:wrap="around" w:vAnchor="text" w:hAnchor="margin" w:xAlign="right" w:y="1"/>
      <w:rPr>
        <w:rFonts w:ascii="Arial" w:hAnsi="Arial" w:cs="Arial"/>
        <w:b/>
        <w:sz w:val="18"/>
        <w:szCs w:val="18"/>
      </w:rPr>
    </w:pPr>
    <w:r w:rsidRPr="00D022C4">
      <w:rPr>
        <w:rFonts w:ascii="Arial" w:hAnsi="Arial" w:cs="Arial"/>
        <w:b/>
        <w:szCs w:val="18"/>
      </w:rPr>
      <w:fldChar w:fldCharType="begin"/>
    </w:r>
    <w:r w:rsidRPr="00D022C4">
      <w:rPr>
        <w:rFonts w:ascii="Arial" w:hAnsi="Arial" w:cs="Arial"/>
        <w:b/>
        <w:szCs w:val="18"/>
      </w:rPr>
      <w:instrText xml:space="preserve"> STYLEREF ZA </w:instrText>
    </w:r>
    <w:r w:rsidRPr="00D022C4">
      <w:rPr>
        <w:rFonts w:ascii="Arial" w:hAnsi="Arial" w:cs="Arial"/>
        <w:b/>
        <w:szCs w:val="18"/>
      </w:rPr>
      <w:fldChar w:fldCharType="separate"/>
    </w:r>
    <w:r w:rsidR="00D022C4">
      <w:rPr>
        <w:rFonts w:ascii="Arial" w:hAnsi="Arial" w:cs="Arial"/>
        <w:b/>
        <w:noProof/>
        <w:szCs w:val="18"/>
      </w:rPr>
      <w:t>3GPP TS 23.288 V19.4.0 (2025-09)</w:t>
    </w:r>
    <w:r w:rsidRPr="00D022C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D022C4">
      <w:rPr>
        <w:rFonts w:ascii="Arial" w:hAnsi="Arial" w:cs="Arial"/>
        <w:b/>
        <w:szCs w:val="18"/>
      </w:rPr>
      <w:fldChar w:fldCharType="begin"/>
    </w:r>
    <w:r w:rsidRPr="00D022C4">
      <w:rPr>
        <w:rFonts w:ascii="Arial" w:hAnsi="Arial" w:cs="Arial"/>
        <w:b/>
        <w:szCs w:val="18"/>
      </w:rPr>
      <w:instrText xml:space="preserve"> PAGE </w:instrText>
    </w:r>
    <w:r w:rsidRPr="00D022C4">
      <w:rPr>
        <w:rFonts w:ascii="Arial" w:hAnsi="Arial" w:cs="Arial"/>
        <w:b/>
        <w:szCs w:val="18"/>
      </w:rPr>
      <w:fldChar w:fldCharType="separate"/>
    </w:r>
    <w:r w:rsidRPr="00D022C4">
      <w:rPr>
        <w:rFonts w:ascii="Arial" w:hAnsi="Arial" w:cs="Arial"/>
        <w:b/>
        <w:noProof/>
        <w:szCs w:val="18"/>
      </w:rPr>
      <w:t>14</w:t>
    </w:r>
    <w:r w:rsidRPr="00D022C4">
      <w:rPr>
        <w:rFonts w:ascii="Arial" w:hAnsi="Arial" w:cs="Arial"/>
        <w:b/>
        <w:szCs w:val="18"/>
      </w:rPr>
      <w:fldChar w:fldCharType="end"/>
    </w:r>
  </w:p>
  <w:p w14:paraId="6ACD2769" w14:textId="000830B5" w:rsidR="00223DFF" w:rsidRDefault="00223DFF">
    <w:pPr>
      <w:framePr w:h="284" w:hRule="exact" w:wrap="around" w:vAnchor="text" w:hAnchor="margin" w:y="7"/>
      <w:rPr>
        <w:rFonts w:ascii="Arial" w:hAnsi="Arial" w:cs="Arial"/>
        <w:b/>
        <w:sz w:val="18"/>
        <w:szCs w:val="18"/>
      </w:rPr>
    </w:pPr>
    <w:r w:rsidRPr="00D022C4">
      <w:rPr>
        <w:rFonts w:ascii="Arial" w:hAnsi="Arial" w:cs="Arial"/>
        <w:b/>
        <w:szCs w:val="18"/>
      </w:rPr>
      <w:fldChar w:fldCharType="begin"/>
    </w:r>
    <w:r w:rsidRPr="00D022C4">
      <w:rPr>
        <w:rFonts w:ascii="Arial" w:hAnsi="Arial" w:cs="Arial"/>
        <w:b/>
        <w:szCs w:val="18"/>
      </w:rPr>
      <w:instrText xml:space="preserve"> STYLEREF ZGSM </w:instrText>
    </w:r>
    <w:r w:rsidRPr="00D022C4">
      <w:rPr>
        <w:rFonts w:ascii="Arial" w:hAnsi="Arial" w:cs="Arial"/>
        <w:b/>
        <w:szCs w:val="18"/>
      </w:rPr>
      <w:fldChar w:fldCharType="separate"/>
    </w:r>
    <w:r w:rsidR="00D022C4">
      <w:rPr>
        <w:rFonts w:ascii="Arial" w:hAnsi="Arial" w:cs="Arial"/>
        <w:b/>
        <w:noProof/>
        <w:szCs w:val="18"/>
      </w:rPr>
      <w:t>Release 19</w:t>
    </w:r>
    <w:r w:rsidRPr="00D022C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43842"/>
    <w:rsid w:val="00153406"/>
    <w:rsid w:val="00153EB8"/>
    <w:rsid w:val="00155EAE"/>
    <w:rsid w:val="001705F1"/>
    <w:rsid w:val="001835F5"/>
    <w:rsid w:val="001903E0"/>
    <w:rsid w:val="001A05C1"/>
    <w:rsid w:val="001A1105"/>
    <w:rsid w:val="001A24D9"/>
    <w:rsid w:val="001A376F"/>
    <w:rsid w:val="001A4C42"/>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677A4"/>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627A"/>
    <w:rsid w:val="009114D7"/>
    <w:rsid w:val="0091348E"/>
    <w:rsid w:val="00917CCB"/>
    <w:rsid w:val="00923A13"/>
    <w:rsid w:val="009323C6"/>
    <w:rsid w:val="00934696"/>
    <w:rsid w:val="00941C29"/>
    <w:rsid w:val="00942DB2"/>
    <w:rsid w:val="00942EC2"/>
    <w:rsid w:val="00947546"/>
    <w:rsid w:val="00950548"/>
    <w:rsid w:val="0095211A"/>
    <w:rsid w:val="00962E34"/>
    <w:rsid w:val="009639E1"/>
    <w:rsid w:val="00964C40"/>
    <w:rsid w:val="0096591E"/>
    <w:rsid w:val="00967C8E"/>
    <w:rsid w:val="00971C9F"/>
    <w:rsid w:val="009757B8"/>
    <w:rsid w:val="00975FA3"/>
    <w:rsid w:val="00976FBE"/>
    <w:rsid w:val="009832D0"/>
    <w:rsid w:val="009841BB"/>
    <w:rsid w:val="009B3747"/>
    <w:rsid w:val="009B7B54"/>
    <w:rsid w:val="009C0886"/>
    <w:rsid w:val="009C66CC"/>
    <w:rsid w:val="009D024A"/>
    <w:rsid w:val="009D0D99"/>
    <w:rsid w:val="009D5068"/>
    <w:rsid w:val="009D7F85"/>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1F77"/>
    <w:rsid w:val="00A62EF4"/>
    <w:rsid w:val="00A73129"/>
    <w:rsid w:val="00A745A4"/>
    <w:rsid w:val="00A75845"/>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22C4"/>
    <w:pPr>
      <w:overflowPunct w:val="0"/>
      <w:autoSpaceDE w:val="0"/>
      <w:autoSpaceDN w:val="0"/>
      <w:adjustRightInd w:val="0"/>
      <w:spacing w:after="180"/>
      <w:textAlignment w:val="baseline"/>
    </w:pPr>
  </w:style>
  <w:style w:type="paragraph" w:styleId="Heading1">
    <w:name w:val="heading 1"/>
    <w:next w:val="Normal"/>
    <w:link w:val="Heading1Char"/>
    <w:qFormat/>
    <w:rsid w:val="00D022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022C4"/>
    <w:pPr>
      <w:pBdr>
        <w:top w:val="none" w:sz="0" w:space="0" w:color="auto"/>
      </w:pBdr>
      <w:spacing w:before="180"/>
      <w:outlineLvl w:val="1"/>
    </w:pPr>
    <w:rPr>
      <w:sz w:val="32"/>
    </w:rPr>
  </w:style>
  <w:style w:type="paragraph" w:styleId="Heading3">
    <w:name w:val="heading 3"/>
    <w:basedOn w:val="Heading2"/>
    <w:next w:val="Normal"/>
    <w:qFormat/>
    <w:rsid w:val="00D022C4"/>
    <w:pPr>
      <w:spacing w:before="120"/>
      <w:outlineLvl w:val="2"/>
    </w:pPr>
    <w:rPr>
      <w:sz w:val="28"/>
    </w:rPr>
  </w:style>
  <w:style w:type="paragraph" w:styleId="Heading4">
    <w:name w:val="heading 4"/>
    <w:basedOn w:val="Heading3"/>
    <w:next w:val="Normal"/>
    <w:qFormat/>
    <w:rsid w:val="00D022C4"/>
    <w:pPr>
      <w:ind w:left="1418" w:hanging="1418"/>
      <w:outlineLvl w:val="3"/>
    </w:pPr>
    <w:rPr>
      <w:sz w:val="24"/>
    </w:rPr>
  </w:style>
  <w:style w:type="paragraph" w:styleId="Heading5">
    <w:name w:val="heading 5"/>
    <w:basedOn w:val="Heading4"/>
    <w:next w:val="Normal"/>
    <w:qFormat/>
    <w:rsid w:val="00D022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022C4"/>
    <w:pPr>
      <w:ind w:left="0" w:firstLine="0"/>
      <w:outlineLvl w:val="7"/>
    </w:pPr>
  </w:style>
  <w:style w:type="paragraph" w:styleId="Heading9">
    <w:name w:val="heading 9"/>
    <w:basedOn w:val="Heading8"/>
    <w:next w:val="Normal"/>
    <w:qFormat/>
    <w:rsid w:val="00D022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022C4"/>
    <w:pPr>
      <w:ind w:left="1985" w:hanging="1985"/>
      <w:outlineLvl w:val="9"/>
    </w:pPr>
    <w:rPr>
      <w:sz w:val="20"/>
    </w:rPr>
  </w:style>
  <w:style w:type="paragraph" w:styleId="TOC9">
    <w:name w:val="toc 9"/>
    <w:basedOn w:val="TOC8"/>
    <w:uiPriority w:val="39"/>
    <w:rsid w:val="00D022C4"/>
    <w:pPr>
      <w:ind w:left="1418" w:hanging="1418"/>
    </w:pPr>
  </w:style>
  <w:style w:type="paragraph" w:styleId="TOC8">
    <w:name w:val="toc 8"/>
    <w:basedOn w:val="TOC1"/>
    <w:uiPriority w:val="39"/>
    <w:rsid w:val="00D022C4"/>
    <w:pPr>
      <w:spacing w:before="180"/>
      <w:ind w:left="2693" w:hanging="2693"/>
    </w:pPr>
    <w:rPr>
      <w:b/>
    </w:rPr>
  </w:style>
  <w:style w:type="paragraph" w:styleId="TOC1">
    <w:name w:val="toc 1"/>
    <w:uiPriority w:val="39"/>
    <w:rsid w:val="00D022C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022C4"/>
    <w:pPr>
      <w:keepLines/>
      <w:tabs>
        <w:tab w:val="center" w:pos="4536"/>
        <w:tab w:val="right" w:pos="9072"/>
      </w:tabs>
    </w:pPr>
    <w:rPr>
      <w:noProof/>
    </w:rPr>
  </w:style>
  <w:style w:type="character" w:customStyle="1" w:styleId="ZGSM">
    <w:name w:val="ZGSM"/>
    <w:rsid w:val="00D022C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022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22C4"/>
    <w:pPr>
      <w:ind w:left="1701" w:hanging="1701"/>
    </w:pPr>
  </w:style>
  <w:style w:type="paragraph" w:styleId="TOC4">
    <w:name w:val="toc 4"/>
    <w:basedOn w:val="TOC3"/>
    <w:uiPriority w:val="39"/>
    <w:rsid w:val="00D022C4"/>
    <w:pPr>
      <w:ind w:left="1418" w:hanging="1418"/>
    </w:pPr>
  </w:style>
  <w:style w:type="paragraph" w:styleId="TOC3">
    <w:name w:val="toc 3"/>
    <w:basedOn w:val="TOC2"/>
    <w:uiPriority w:val="39"/>
    <w:rsid w:val="00D022C4"/>
    <w:pPr>
      <w:ind w:left="1134" w:hanging="1134"/>
    </w:pPr>
  </w:style>
  <w:style w:type="paragraph" w:styleId="TOC2">
    <w:name w:val="toc 2"/>
    <w:basedOn w:val="TOC1"/>
    <w:uiPriority w:val="39"/>
    <w:rsid w:val="00D022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022C4"/>
    <w:pPr>
      <w:outlineLvl w:val="9"/>
    </w:pPr>
  </w:style>
  <w:style w:type="paragraph" w:customStyle="1" w:styleId="NF">
    <w:name w:val="NF"/>
    <w:basedOn w:val="NO"/>
    <w:rsid w:val="00D022C4"/>
    <w:pPr>
      <w:keepNext/>
      <w:spacing w:after="0"/>
    </w:pPr>
    <w:rPr>
      <w:rFonts w:ascii="Arial" w:hAnsi="Arial"/>
      <w:sz w:val="18"/>
    </w:rPr>
  </w:style>
  <w:style w:type="paragraph" w:customStyle="1" w:styleId="NO">
    <w:name w:val="NO"/>
    <w:basedOn w:val="Normal"/>
    <w:link w:val="NOZchn"/>
    <w:rsid w:val="00D022C4"/>
    <w:pPr>
      <w:keepLines/>
      <w:ind w:left="1135" w:hanging="851"/>
    </w:pPr>
  </w:style>
  <w:style w:type="paragraph" w:customStyle="1" w:styleId="PL">
    <w:name w:val="PL"/>
    <w:rsid w:val="00D02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22C4"/>
    <w:pPr>
      <w:jc w:val="right"/>
    </w:pPr>
  </w:style>
  <w:style w:type="paragraph" w:customStyle="1" w:styleId="TAL">
    <w:name w:val="TAL"/>
    <w:basedOn w:val="Normal"/>
    <w:link w:val="TALChar"/>
    <w:rsid w:val="00D022C4"/>
    <w:pPr>
      <w:keepNext/>
      <w:keepLines/>
      <w:spacing w:after="0"/>
    </w:pPr>
    <w:rPr>
      <w:rFonts w:ascii="Arial" w:hAnsi="Arial"/>
      <w:sz w:val="18"/>
    </w:rPr>
  </w:style>
  <w:style w:type="paragraph" w:customStyle="1" w:styleId="TAH">
    <w:name w:val="TAH"/>
    <w:basedOn w:val="TAC"/>
    <w:link w:val="TAHCar"/>
    <w:rsid w:val="00D022C4"/>
    <w:rPr>
      <w:b/>
    </w:rPr>
  </w:style>
  <w:style w:type="paragraph" w:customStyle="1" w:styleId="TAC">
    <w:name w:val="TAC"/>
    <w:basedOn w:val="TAL"/>
    <w:link w:val="TACChar"/>
    <w:rsid w:val="00D022C4"/>
    <w:pPr>
      <w:jc w:val="center"/>
    </w:pPr>
  </w:style>
  <w:style w:type="paragraph" w:customStyle="1" w:styleId="LD">
    <w:name w:val="LD"/>
    <w:rsid w:val="00D022C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022C4"/>
    <w:pPr>
      <w:keepLines/>
      <w:ind w:left="1702" w:hanging="1418"/>
    </w:pPr>
  </w:style>
  <w:style w:type="paragraph" w:customStyle="1" w:styleId="FP">
    <w:name w:val="FP"/>
    <w:basedOn w:val="Normal"/>
    <w:rsid w:val="00D022C4"/>
    <w:pPr>
      <w:spacing w:after="0"/>
    </w:pPr>
  </w:style>
  <w:style w:type="paragraph" w:customStyle="1" w:styleId="NW">
    <w:name w:val="NW"/>
    <w:basedOn w:val="NO"/>
    <w:rsid w:val="00D022C4"/>
    <w:pPr>
      <w:spacing w:after="0"/>
    </w:pPr>
  </w:style>
  <w:style w:type="paragraph" w:customStyle="1" w:styleId="EW">
    <w:name w:val="EW"/>
    <w:basedOn w:val="EX"/>
    <w:rsid w:val="00D022C4"/>
    <w:pPr>
      <w:spacing w:after="0"/>
    </w:pPr>
  </w:style>
  <w:style w:type="paragraph" w:customStyle="1" w:styleId="B1">
    <w:name w:val="B1"/>
    <w:basedOn w:val="List"/>
    <w:link w:val="B1Char"/>
    <w:rsid w:val="00D022C4"/>
    <w:pPr>
      <w:ind w:left="568" w:hanging="284"/>
      <w:contextualSpacing w:val="0"/>
    </w:pPr>
  </w:style>
  <w:style w:type="paragraph" w:styleId="TOC6">
    <w:name w:val="toc 6"/>
    <w:basedOn w:val="TOC5"/>
    <w:next w:val="Normal"/>
    <w:uiPriority w:val="39"/>
    <w:rsid w:val="00D022C4"/>
    <w:pPr>
      <w:ind w:left="1985" w:hanging="1985"/>
    </w:pPr>
  </w:style>
  <w:style w:type="paragraph" w:styleId="TOC7">
    <w:name w:val="toc 7"/>
    <w:basedOn w:val="TOC6"/>
    <w:next w:val="Normal"/>
    <w:uiPriority w:val="39"/>
    <w:rsid w:val="00D022C4"/>
    <w:pPr>
      <w:ind w:left="2268" w:hanging="2268"/>
    </w:pPr>
  </w:style>
  <w:style w:type="paragraph" w:customStyle="1" w:styleId="EditorsNote">
    <w:name w:val="Editor's Note"/>
    <w:basedOn w:val="NO"/>
    <w:link w:val="EditorsNoteChar"/>
    <w:rsid w:val="00D022C4"/>
    <w:pPr>
      <w:ind w:left="1559" w:hanging="1276"/>
    </w:pPr>
    <w:rPr>
      <w:color w:val="FF0000"/>
    </w:rPr>
  </w:style>
  <w:style w:type="paragraph" w:customStyle="1" w:styleId="TH">
    <w:name w:val="TH"/>
    <w:basedOn w:val="Normal"/>
    <w:link w:val="THChar"/>
    <w:rsid w:val="00D022C4"/>
    <w:pPr>
      <w:keepNext/>
      <w:keepLines/>
      <w:spacing w:before="60"/>
      <w:jc w:val="center"/>
    </w:pPr>
    <w:rPr>
      <w:rFonts w:ascii="Arial" w:hAnsi="Arial"/>
      <w:b/>
    </w:rPr>
  </w:style>
  <w:style w:type="paragraph" w:customStyle="1" w:styleId="ZA">
    <w:name w:val="ZA"/>
    <w:rsid w:val="00D022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22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22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22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22C4"/>
    <w:pPr>
      <w:ind w:left="851" w:hanging="851"/>
    </w:pPr>
  </w:style>
  <w:style w:type="paragraph" w:customStyle="1" w:styleId="ZH">
    <w:name w:val="ZH"/>
    <w:rsid w:val="00D022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022C4"/>
    <w:pPr>
      <w:keepNext w:val="0"/>
      <w:spacing w:before="0" w:after="240"/>
    </w:pPr>
  </w:style>
  <w:style w:type="paragraph" w:customStyle="1" w:styleId="ZG">
    <w:name w:val="ZG"/>
    <w:rsid w:val="00D022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022C4"/>
    <w:pPr>
      <w:ind w:left="851" w:hanging="284"/>
      <w:contextualSpacing w:val="0"/>
    </w:pPr>
  </w:style>
  <w:style w:type="paragraph" w:customStyle="1" w:styleId="B3">
    <w:name w:val="B3"/>
    <w:basedOn w:val="List3"/>
    <w:rsid w:val="00D022C4"/>
    <w:pPr>
      <w:ind w:left="1135" w:hanging="284"/>
      <w:contextualSpacing w:val="0"/>
    </w:pPr>
  </w:style>
  <w:style w:type="paragraph" w:customStyle="1" w:styleId="B4">
    <w:name w:val="B4"/>
    <w:basedOn w:val="List4"/>
    <w:rsid w:val="00D022C4"/>
    <w:pPr>
      <w:ind w:left="1418" w:hanging="284"/>
      <w:contextualSpacing w:val="0"/>
    </w:pPr>
  </w:style>
  <w:style w:type="paragraph" w:customStyle="1" w:styleId="B5">
    <w:name w:val="B5"/>
    <w:basedOn w:val="List5"/>
    <w:rsid w:val="00D022C4"/>
    <w:pPr>
      <w:ind w:left="1702" w:hanging="284"/>
      <w:contextualSpacing w:val="0"/>
    </w:pPr>
  </w:style>
  <w:style w:type="paragraph" w:customStyle="1" w:styleId="ZTD">
    <w:name w:val="ZTD"/>
    <w:basedOn w:val="ZB"/>
    <w:rsid w:val="00D022C4"/>
    <w:pPr>
      <w:framePr w:hRule="auto" w:wrap="notBeside" w:y="852"/>
    </w:pPr>
    <w:rPr>
      <w:i w:val="0"/>
      <w:sz w:val="40"/>
    </w:rPr>
  </w:style>
  <w:style w:type="paragraph" w:customStyle="1" w:styleId="ZV">
    <w:name w:val="ZV"/>
    <w:basedOn w:val="ZU"/>
    <w:rsid w:val="00D022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63" Type="http://schemas.openxmlformats.org/officeDocument/2006/relationships/image" Target="media/image25.emf"/><Relationship Id="rId84" Type="http://schemas.openxmlformats.org/officeDocument/2006/relationships/package" Target="embeddings/Microsoft_Visio_Drawing10.vsdx"/><Relationship Id="rId138" Type="http://schemas.openxmlformats.org/officeDocument/2006/relationships/package" Target="embeddings/Microsoft_Visio_Drawing16.vsdx"/><Relationship Id="rId159" Type="http://schemas.openxmlformats.org/officeDocument/2006/relationships/image" Target="media/image73.emf"/><Relationship Id="rId170" Type="http://schemas.openxmlformats.org/officeDocument/2006/relationships/package" Target="embeddings/Microsoft_Visio_Drawing1921.vsdx"/><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package" Target="embeddings/Microsoft_Visio_Drawing21012.vsdx"/><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oleObject12.bin"/><Relationship Id="rId128" Type="http://schemas.openxmlformats.org/officeDocument/2006/relationships/oleObject" Target="embeddings/Microsoft_Visio_2003-2010_Drawing23.vsd"/><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111.vsd"/><Relationship Id="rId181" Type="http://schemas.openxmlformats.org/officeDocument/2006/relationships/image" Target="media/image84.emf"/><Relationship Id="rId216" Type="http://schemas.openxmlformats.org/officeDocument/2006/relationships/package" Target="embeddings/Microsoft_Visio_Drawing37.vsdx"/><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package" Target="embeddings/Microsoft_Visio_Drawing5.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Word_Document.docx"/><Relationship Id="rId134" Type="http://schemas.openxmlformats.org/officeDocument/2006/relationships/oleObject" Target="embeddings/Microsoft_Word_97_-_2003_Document.doc"/><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1.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128.vsdx"/><Relationship Id="rId192" Type="http://schemas.openxmlformats.org/officeDocument/2006/relationships/package" Target="embeddings/Microsoft_Visio_Drawing2911.vsdx"/><Relationship Id="rId197" Type="http://schemas.openxmlformats.org/officeDocument/2006/relationships/image" Target="media/image92.emf"/><Relationship Id="rId206" Type="http://schemas.openxmlformats.org/officeDocument/2006/relationships/oleObject" Target="embeddings/Microsoft_Visio_2003-2010_Drawing28.vsd"/><Relationship Id="rId227" Type="http://schemas.openxmlformats.org/officeDocument/2006/relationships/header" Target="header4.xml"/><Relationship Id="rId201" Type="http://schemas.openxmlformats.org/officeDocument/2006/relationships/image" Target="media/image94.emf"/><Relationship Id="rId222" Type="http://schemas.openxmlformats.org/officeDocument/2006/relationships/package" Target="embeddings/Microsoft_Visio_Drawing40.vsdx"/><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wmf"/><Relationship Id="rId108" Type="http://schemas.openxmlformats.org/officeDocument/2006/relationships/package" Target="embeddings/Microsoft_Visio___1.vsdx"/><Relationship Id="rId124" Type="http://schemas.openxmlformats.org/officeDocument/2006/relationships/oleObject" Target="embeddings/Microsoft_Visio_2003-2010_Drawing24.vsd"/><Relationship Id="rId129" Type="http://schemas.openxmlformats.org/officeDocument/2006/relationships/image" Target="media/image58.emf"/><Relationship Id="rId54" Type="http://schemas.openxmlformats.org/officeDocument/2006/relationships/oleObject" Target="embeddings/Microsoft_Visio_2003-2010_Drawing11.vsd"/><Relationship Id="rId70" Type="http://schemas.openxmlformats.org/officeDocument/2006/relationships/oleObject" Target="embeddings/Microsoft_Visio_2003-2010_Drawing113.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6.vsdx"/><Relationship Id="rId140" Type="http://schemas.openxmlformats.org/officeDocument/2006/relationships/package" Target="embeddings/Microsoft_Visio_Drawing179.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29.vsdx"/><Relationship Id="rId182" Type="http://schemas.openxmlformats.org/officeDocument/2006/relationships/package" Target="embeddings/Microsoft_Visio_Drawing26.vsdx"/><Relationship Id="rId187" Type="http://schemas.openxmlformats.org/officeDocument/2006/relationships/image" Target="media/image87.emf"/><Relationship Id="rId217" Type="http://schemas.openxmlformats.org/officeDocument/2006/relationships/image" Target="media/image10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4.vsdx"/><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package" Target="embeddings/Microsoft_Visio_Drawing14.vsdx"/><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oleObject" Target="embeddings/oleObject17.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21.bin"/><Relationship Id="rId177" Type="http://schemas.openxmlformats.org/officeDocument/2006/relationships/image" Target="media/image82.emf"/><Relationship Id="rId198" Type="http://schemas.openxmlformats.org/officeDocument/2006/relationships/oleObject" Target="embeddings/Microsoft_Visio_2003-2010_Drawing2528.vsd"/><Relationship Id="rId172" Type="http://schemas.openxmlformats.org/officeDocument/2006/relationships/package" Target="embeddings/Microsoft_Visio_Drawing210.vsdx"/><Relationship Id="rId193" Type="http://schemas.openxmlformats.org/officeDocument/2006/relationships/image" Target="media/image90.emf"/><Relationship Id="rId202" Type="http://schemas.openxmlformats.org/officeDocument/2006/relationships/package" Target="embeddings/Microsoft_Visio_Drawing32.vsdx"/><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footer" Target="footer4.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package" Target="embeddings/Microsoft_Visio_Drawing15.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0.vsdx"/><Relationship Id="rId167" Type="http://schemas.openxmlformats.org/officeDocument/2006/relationships/image" Target="media/image77.emf"/><Relationship Id="rId188" Type="http://schemas.openxmlformats.org/officeDocument/2006/relationships/package" Target="embeddings/Microsoft_Visio_Drawing28.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package" Target="embeddings/Microsoft_Visio_Drawing19.vs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package" Target="embeddings/Microsoft_Visio_Drawing3831.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1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19.bin"/><Relationship Id="rId157" Type="http://schemas.openxmlformats.org/officeDocument/2006/relationships/image" Target="media/image72.emf"/><Relationship Id="rId178" Type="http://schemas.openxmlformats.org/officeDocument/2006/relationships/package" Target="embeddings/Microsoft_Visio_Drawing329.vsdx"/><Relationship Id="rId61" Type="http://schemas.openxmlformats.org/officeDocument/2006/relationships/image" Target="media/image24.emf"/><Relationship Id="rId82" Type="http://schemas.openxmlformats.org/officeDocument/2006/relationships/oleObject" Target="embeddings/oleObject13.bin"/><Relationship Id="rId152" Type="http://schemas.openxmlformats.org/officeDocument/2006/relationships/package" Target="embeddings/Microsoft_Visio_Drawing13.vsdx"/><Relationship Id="rId173" Type="http://schemas.openxmlformats.org/officeDocument/2006/relationships/image" Target="media/image80.emf"/><Relationship Id="rId194" Type="http://schemas.openxmlformats.org/officeDocument/2006/relationships/package" Target="embeddings/Microsoft_Visio_Drawing30.vsdx"/><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24.bin"/><Relationship Id="rId229" Type="http://schemas.openxmlformats.org/officeDocument/2006/relationships/fontTable" Target="fontTable.xml"/><Relationship Id="rId19" Type="http://schemas.openxmlformats.org/officeDocument/2006/relationships/image" Target="media/image3.emf"/><Relationship Id="rId224" Type="http://schemas.openxmlformats.org/officeDocument/2006/relationships/package" Target="embeddings/Microsoft_Visio_Drawing213.vsdx"/><Relationship Id="rId14" Type="http://schemas.openxmlformats.org/officeDocument/2006/relationships/header" Target="header2.xml"/><Relationship Id="rId30" Type="http://schemas.openxmlformats.org/officeDocument/2006/relationships/oleObject" Target="embeddings/oleObject5.bin"/><Relationship Id="rId35" Type="http://schemas.openxmlformats.org/officeDocument/2006/relationships/image" Target="media/image11.emf"/><Relationship Id="rId56" Type="http://schemas.openxmlformats.org/officeDocument/2006/relationships/oleObject" Target="embeddings/Microsoft_Visio_2003-2010_Drawing32.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Microsoft_Visio_2003-2010_Drawing110.vsd"/><Relationship Id="rId147" Type="http://schemas.openxmlformats.org/officeDocument/2006/relationships/image" Target="media/image67.e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package" Target="embeddings/Microsoft_Word_Document1.docx"/><Relationship Id="rId163" Type="http://schemas.openxmlformats.org/officeDocument/2006/relationships/image" Target="media/image75.emf"/><Relationship Id="rId184" Type="http://schemas.openxmlformats.org/officeDocument/2006/relationships/oleObject" Target="embeddings/oleObject23.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package" Target="embeddings/Microsoft_Visio_Drawing35.vsdx"/><Relationship Id="rId230" Type="http://schemas.openxmlformats.org/officeDocument/2006/relationships/theme" Target="theme/theme1.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oleObject" Target="embeddings/oleObject15.bin"/><Relationship Id="rId137" Type="http://schemas.openxmlformats.org/officeDocument/2006/relationships/image" Target="media/image62.emf"/><Relationship Id="rId158" Type="http://schemas.openxmlformats.org/officeDocument/2006/relationships/package" Target="embeddings/Microsoft_Visio_Drawing134.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oleObject" Target="embeddings/oleObject18.bin"/><Relationship Id="rId153" Type="http://schemas.openxmlformats.org/officeDocument/2006/relationships/image" Target="media/image70.emf"/><Relationship Id="rId174" Type="http://schemas.openxmlformats.org/officeDocument/2006/relationships/package" Target="embeddings/Microsoft_Visio_Drawing2327.vsdx"/><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Microsoft_Visio_2003-2010_Drawing2427.vsd"/><Relationship Id="rId204" Type="http://schemas.openxmlformats.org/officeDocument/2006/relationships/oleObject" Target="embeddings/Microsoft_Visio_2003-2010_Drawing27.vsd"/><Relationship Id="rId220" Type="http://schemas.openxmlformats.org/officeDocument/2006/relationships/package" Target="embeddings/Microsoft_Visio_Drawing39.vsdx"/><Relationship Id="rId225" Type="http://schemas.openxmlformats.org/officeDocument/2006/relationships/image" Target="media/image106.emf"/><Relationship Id="rId15" Type="http://schemas.openxmlformats.org/officeDocument/2006/relationships/footer" Target="footer1.xml"/><Relationship Id="rId36" Type="http://schemas.openxmlformats.org/officeDocument/2006/relationships/oleObject" Target="embeddings/oleObject7.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16.bin"/><Relationship Id="rId143" Type="http://schemas.openxmlformats.org/officeDocument/2006/relationships/image" Target="media/image65.emf"/><Relationship Id="rId148" Type="http://schemas.openxmlformats.org/officeDocument/2006/relationships/oleObject" Target="embeddings/oleObject20.bin"/><Relationship Id="rId164" Type="http://schemas.openxmlformats.org/officeDocument/2006/relationships/package" Target="embeddings/Microsoft_Visio_Drawing18.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430.vsdx"/><Relationship Id="rId210" Type="http://schemas.openxmlformats.org/officeDocument/2006/relationships/package" Target="embeddings/Microsoft_Visio_Drawing33.vsdx"/><Relationship Id="rId215" Type="http://schemas.openxmlformats.org/officeDocument/2006/relationships/image" Target="media/image101.emf"/><Relationship Id="rId26" Type="http://schemas.openxmlformats.org/officeDocument/2006/relationships/oleObject" Target="embeddings/oleObject4.bin"/><Relationship Id="rId47" Type="http://schemas.openxmlformats.org/officeDocument/2006/relationships/image" Target="media/image17.emf"/><Relationship Id="rId68" Type="http://schemas.openxmlformats.org/officeDocument/2006/relationships/oleObject" Target="embeddings/oleObject11.bin"/><Relationship Id="rId89" Type="http://schemas.openxmlformats.org/officeDocument/2006/relationships/image" Target="media/image38.emf"/><Relationship Id="rId112" Type="http://schemas.openxmlformats.org/officeDocument/2006/relationships/package" Target="embeddings/Microsoft_Visio_Drawing38.vsdx"/><Relationship Id="rId133" Type="http://schemas.openxmlformats.org/officeDocument/2006/relationships/image" Target="media/image60.emf"/><Relationship Id="rId154" Type="http://schemas.openxmlformats.org/officeDocument/2006/relationships/package" Target="embeddings/Microsoft_Visio_Drawing22.vsdx"/><Relationship Id="rId175" Type="http://schemas.openxmlformats.org/officeDocument/2006/relationships/image" Target="media/image81.emf"/><Relationship Id="rId196" Type="http://schemas.openxmlformats.org/officeDocument/2006/relationships/package" Target="embeddings/Microsoft_Visio_Drawing31.vsdx"/><Relationship Id="rId200" Type="http://schemas.openxmlformats.org/officeDocument/2006/relationships/oleObject" Target="embeddings/Microsoft_Visio_2003-2010_Drawing229.vsd"/><Relationship Id="rId16" Type="http://schemas.openxmlformats.org/officeDocument/2006/relationships/footer" Target="footer2.xml"/><Relationship Id="rId221" Type="http://schemas.openxmlformats.org/officeDocument/2006/relationships/image" Target="media/image104.emf"/><Relationship Id="rId37" Type="http://schemas.openxmlformats.org/officeDocument/2006/relationships/image" Target="media/image12.emf"/><Relationship Id="rId58" Type="http://schemas.openxmlformats.org/officeDocument/2006/relationships/package" Target="embeddings/Microsoft_Visio_Drawing4.vsdx"/><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44" Type="http://schemas.openxmlformats.org/officeDocument/2006/relationships/package" Target="embeddings/Microsoft_Word_Document2.docx"/><Relationship Id="rId90" Type="http://schemas.openxmlformats.org/officeDocument/2006/relationships/oleObject" Target="embeddings/Microsoft_Visio_2003-2010_Drawing15.vsd"/><Relationship Id="rId165" Type="http://schemas.openxmlformats.org/officeDocument/2006/relationships/image" Target="media/image76.emf"/><Relationship Id="rId186" Type="http://schemas.openxmlformats.org/officeDocument/2006/relationships/package" Target="embeddings/Microsoft_Visio_Drawing27.vsdx"/><Relationship Id="rId211"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395</Pages>
  <Words>168360</Words>
  <Characters>913951</Characters>
  <Application>Microsoft Office Word</Application>
  <DocSecurity>0</DocSecurity>
  <Lines>22417</Lines>
  <Paragraphs>14925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1069254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23.369_CR0068R1_(Rel-19)_AmbientIoT-ARC_SP-251277</cp:lastModifiedBy>
  <cp:revision>2</cp:revision>
  <cp:lastPrinted>2019-02-25T14:05:00Z</cp:lastPrinted>
  <dcterms:created xsi:type="dcterms:W3CDTF">2025-09-24T07:19:00Z</dcterms:created>
  <dcterms:modified xsi:type="dcterms:W3CDTF">2025-09-24T07:19:00Z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