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08B24" w14:textId="7115786A" w:rsidR="00CE5AF3" w:rsidRDefault="00CE5AF3">
      <w:pPr>
        <w:pStyle w:val="ZA"/>
        <w:framePr w:wrap="notBeside"/>
      </w:pPr>
      <w:bookmarkStart w:id="0" w:name="page1"/>
      <w:r>
        <w:rPr>
          <w:sz w:val="64"/>
        </w:rPr>
        <w:t xml:space="preserve">3GPP TS 22.242 </w:t>
      </w:r>
      <w:r w:rsidR="00F949AC">
        <w:t>V</w:t>
      </w:r>
      <w:r w:rsidR="00001EFA">
        <w:t>1</w:t>
      </w:r>
      <w:r w:rsidR="00C7158D">
        <w:t>9</w:t>
      </w:r>
      <w:r w:rsidR="00001EFA">
        <w:t>.</w:t>
      </w:r>
      <w:r w:rsidR="00C7158D">
        <w:t>0</w:t>
      </w:r>
      <w:r w:rsidR="00001EFA">
        <w:t>.</w:t>
      </w:r>
      <w:r w:rsidR="00C7158D">
        <w:t>0</w:t>
      </w:r>
      <w:r>
        <w:t xml:space="preserve"> </w:t>
      </w:r>
      <w:r w:rsidR="00F949AC">
        <w:rPr>
          <w:sz w:val="32"/>
        </w:rPr>
        <w:t>(</w:t>
      </w:r>
      <w:r w:rsidR="00001EFA">
        <w:rPr>
          <w:sz w:val="32"/>
        </w:rPr>
        <w:t>20</w:t>
      </w:r>
      <w:r w:rsidR="00C7158D">
        <w:rPr>
          <w:sz w:val="32"/>
        </w:rPr>
        <w:t>25</w:t>
      </w:r>
      <w:r w:rsidR="00001EFA">
        <w:rPr>
          <w:sz w:val="32"/>
        </w:rPr>
        <w:t>-</w:t>
      </w:r>
      <w:r w:rsidR="00C7158D">
        <w:rPr>
          <w:sz w:val="32"/>
        </w:rPr>
        <w:t>10</w:t>
      </w:r>
      <w:r w:rsidR="002D596C">
        <w:rPr>
          <w:sz w:val="32"/>
        </w:rPr>
        <w:t>)</w:t>
      </w:r>
    </w:p>
    <w:p w14:paraId="16B6CDBB" w14:textId="77777777" w:rsidR="00CE5AF3" w:rsidRDefault="00CE5AF3">
      <w:pPr>
        <w:pStyle w:val="ZB"/>
        <w:framePr w:wrap="notBeside"/>
      </w:pPr>
      <w:r>
        <w:t>Technical Specification</w:t>
      </w:r>
    </w:p>
    <w:p w14:paraId="7DFF36E7" w14:textId="77777777" w:rsidR="00CE5AF3" w:rsidRDefault="00CE5AF3">
      <w:pPr>
        <w:pStyle w:val="ZT"/>
        <w:framePr w:wrap="notBeside"/>
      </w:pPr>
      <w:r>
        <w:t xml:space="preserve">3rd Generation Partnership </w:t>
      </w:r>
      <w:proofErr w:type="gramStart"/>
      <w:r>
        <w:t>Project;</w:t>
      </w:r>
      <w:proofErr w:type="gramEnd"/>
    </w:p>
    <w:p w14:paraId="42EA300F" w14:textId="77777777" w:rsidR="00CE5AF3" w:rsidRDefault="00CE5AF3">
      <w:pPr>
        <w:pStyle w:val="ZT"/>
        <w:framePr w:wrap="notBeside"/>
      </w:pPr>
      <w:r>
        <w:t xml:space="preserve">Technical Specification Group Services and System </w:t>
      </w:r>
      <w:proofErr w:type="gramStart"/>
      <w:r>
        <w:t>Aspects;</w:t>
      </w:r>
      <w:proofErr w:type="gramEnd"/>
    </w:p>
    <w:p w14:paraId="2D4277E8" w14:textId="77777777" w:rsidR="00CE5AF3" w:rsidRDefault="00CE5AF3">
      <w:pPr>
        <w:pStyle w:val="ZT"/>
        <w:framePr w:wrap="notBeside"/>
      </w:pPr>
      <w:r>
        <w:t>Digital Rights Management (DRM</w:t>
      </w:r>
      <w:proofErr w:type="gramStart"/>
      <w:r>
        <w:t>);</w:t>
      </w:r>
      <w:proofErr w:type="gramEnd"/>
    </w:p>
    <w:p w14:paraId="69FECB8E" w14:textId="77777777" w:rsidR="00CE5AF3" w:rsidRDefault="00CE5AF3">
      <w:pPr>
        <w:pStyle w:val="ZT"/>
        <w:framePr w:wrap="notBeside"/>
      </w:pPr>
      <w:r>
        <w:t>Stage 1</w:t>
      </w:r>
    </w:p>
    <w:p w14:paraId="6ED40357" w14:textId="6926EF8D" w:rsidR="00CE5AF3" w:rsidRDefault="00CE5AF3">
      <w:pPr>
        <w:pStyle w:val="ZT"/>
        <w:framePr w:wrap="notBeside"/>
      </w:pPr>
      <w:r>
        <w:t>(</w:t>
      </w:r>
      <w:r w:rsidRPr="00363412">
        <w:rPr>
          <w:rStyle w:val="ZGSM"/>
        </w:rPr>
        <w:t>Release</w:t>
      </w:r>
      <w:r w:rsidR="00001EFA" w:rsidRPr="00363412">
        <w:rPr>
          <w:rStyle w:val="ZGSM"/>
        </w:rPr>
        <w:t xml:space="preserve"> 1</w:t>
      </w:r>
      <w:r w:rsidR="00C7158D">
        <w:rPr>
          <w:rStyle w:val="ZGSM"/>
        </w:rPr>
        <w:t>9</w:t>
      </w:r>
      <w:r>
        <w:t>)</w:t>
      </w:r>
    </w:p>
    <w:p w14:paraId="56910B01" w14:textId="77777777" w:rsidR="00CE5AF3" w:rsidRDefault="00CE5AF3">
      <w:pPr>
        <w:pStyle w:val="ZT"/>
        <w:framePr w:wrap="notBeside"/>
      </w:pPr>
    </w:p>
    <w:p w14:paraId="155FFC82" w14:textId="77777777" w:rsidR="00CE5AF3" w:rsidRDefault="00CE5AF3">
      <w:pPr>
        <w:pStyle w:val="ZT"/>
        <w:framePr w:wrap="notBeside"/>
        <w:rPr>
          <w:i/>
          <w:sz w:val="28"/>
        </w:rPr>
      </w:pPr>
    </w:p>
    <w:p w14:paraId="1E66C438" w14:textId="77777777" w:rsidR="00B5228B" w:rsidRDefault="00965F68" w:rsidP="00B5228B">
      <w:pPr>
        <w:pStyle w:val="ZU"/>
        <w:framePr w:wrap="notBeside"/>
        <w:tabs>
          <w:tab w:val="right" w:pos="10206"/>
        </w:tabs>
        <w:jc w:val="left"/>
      </w:pPr>
      <w:bookmarkStart w:id="1" w:name="_Hlk163229531"/>
      <w:r>
        <w:rPr>
          <w:i/>
        </w:rPr>
        <w:pict w14:anchorId="02F2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bookmarkEnd w:id="1"/>
      <w:r w:rsidR="00B5228B">
        <w:rPr>
          <w:color w:val="0000FF"/>
        </w:rPr>
        <w:tab/>
      </w:r>
      <w:r w:rsidR="00B5228B">
        <w:rPr>
          <w:color w:val="0000FF"/>
        </w:rPr>
        <w:pict w14:anchorId="3D8A92D6">
          <v:shape id="_x0000_i1026" type="#_x0000_t75" style="width:128.2pt;height:64.9pt">
            <v:imagedata r:id="rId8" o:title="3GPP-logo-TM2"/>
          </v:shape>
        </w:pict>
      </w:r>
    </w:p>
    <w:p w14:paraId="67826CA3" w14:textId="77777777" w:rsidR="00CE5AF3" w:rsidRDefault="00CE5AF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E9052" w14:textId="77777777" w:rsidR="00CE5AF3" w:rsidRDefault="00CE5AF3">
      <w:pPr>
        <w:pStyle w:val="ZV"/>
        <w:framePr w:wrap="notBeside"/>
      </w:pPr>
    </w:p>
    <w:p w14:paraId="25434ADE" w14:textId="77777777" w:rsidR="00CE5AF3" w:rsidRDefault="00CE5AF3"/>
    <w:bookmarkEnd w:id="0"/>
    <w:p w14:paraId="219BFF84" w14:textId="77777777" w:rsidR="00CE5AF3" w:rsidRDefault="00CE5AF3">
      <w:pPr>
        <w:sectPr w:rsidR="00CE5AF3" w:rsidSect="00D42B8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8A62EC3" w14:textId="77777777" w:rsidR="00CE5AF3" w:rsidRDefault="00CE5AF3">
      <w:bookmarkStart w:id="2" w:name="page2"/>
    </w:p>
    <w:p w14:paraId="1A5CD771" w14:textId="77777777" w:rsidR="00CE5AF3" w:rsidRDefault="00CE5AF3">
      <w:pPr>
        <w:pStyle w:val="FP"/>
        <w:framePr w:wrap="notBeside" w:hAnchor="margin" w:y="1419"/>
        <w:pBdr>
          <w:bottom w:val="single" w:sz="6" w:space="1" w:color="auto"/>
        </w:pBdr>
        <w:spacing w:before="240"/>
        <w:ind w:left="2835" w:right="2835"/>
        <w:jc w:val="center"/>
      </w:pPr>
      <w:r>
        <w:t>Keywords</w:t>
      </w:r>
    </w:p>
    <w:p w14:paraId="76C1D367" w14:textId="77777777" w:rsidR="00CE5AF3" w:rsidRDefault="00B5228B">
      <w:pPr>
        <w:pStyle w:val="FP"/>
        <w:framePr w:wrap="notBeside" w:hAnchor="margin" w:y="1419"/>
        <w:ind w:left="2835" w:right="2835"/>
        <w:jc w:val="center"/>
        <w:rPr>
          <w:rFonts w:ascii="Arial" w:hAnsi="Arial"/>
          <w:sz w:val="18"/>
        </w:rPr>
      </w:pPr>
      <w:r>
        <w:rPr>
          <w:rFonts w:ascii="Arial" w:hAnsi="Arial"/>
          <w:sz w:val="18"/>
        </w:rPr>
        <w:t xml:space="preserve">LTE, </w:t>
      </w:r>
      <w:r w:rsidR="00CE5AF3">
        <w:rPr>
          <w:rFonts w:ascii="Arial" w:hAnsi="Arial"/>
          <w:sz w:val="18"/>
        </w:rPr>
        <w:t>UMTS, service, DRM</w:t>
      </w:r>
    </w:p>
    <w:p w14:paraId="04D80FF5" w14:textId="77777777" w:rsidR="00CE5AF3" w:rsidRDefault="00CE5AF3">
      <w:pPr>
        <w:pStyle w:val="Guidance"/>
      </w:pPr>
    </w:p>
    <w:p w14:paraId="6FE8CF17" w14:textId="77777777" w:rsidR="00CE5AF3" w:rsidRDefault="00CE5AF3"/>
    <w:p w14:paraId="515DA22F" w14:textId="77777777" w:rsidR="00CE5AF3" w:rsidRDefault="00CE5AF3">
      <w:pPr>
        <w:pStyle w:val="FP"/>
        <w:framePr w:wrap="notBeside" w:hAnchor="margin" w:yAlign="center"/>
        <w:spacing w:after="240"/>
        <w:ind w:left="2835" w:right="2835"/>
        <w:jc w:val="center"/>
        <w:rPr>
          <w:rFonts w:ascii="Arial" w:hAnsi="Arial"/>
          <w:b/>
          <w:i/>
        </w:rPr>
      </w:pPr>
      <w:r>
        <w:rPr>
          <w:rFonts w:ascii="Arial" w:hAnsi="Arial"/>
          <w:b/>
          <w:i/>
        </w:rPr>
        <w:t>3GPP</w:t>
      </w:r>
    </w:p>
    <w:p w14:paraId="1023D698" w14:textId="77777777" w:rsidR="00CE5AF3" w:rsidRDefault="00CE5AF3">
      <w:pPr>
        <w:pStyle w:val="FP"/>
        <w:framePr w:wrap="notBeside" w:hAnchor="margin" w:yAlign="center"/>
        <w:pBdr>
          <w:bottom w:val="single" w:sz="6" w:space="1" w:color="auto"/>
        </w:pBdr>
        <w:ind w:left="2835" w:right="2835"/>
        <w:jc w:val="center"/>
      </w:pPr>
      <w:r>
        <w:t>Postal address</w:t>
      </w:r>
    </w:p>
    <w:p w14:paraId="49EC3FD0" w14:textId="77777777" w:rsidR="00CE5AF3" w:rsidRDefault="00CE5AF3">
      <w:pPr>
        <w:pStyle w:val="FP"/>
        <w:framePr w:wrap="notBeside" w:hAnchor="margin" w:yAlign="center"/>
        <w:ind w:left="2835" w:right="2835"/>
        <w:jc w:val="center"/>
        <w:rPr>
          <w:rFonts w:ascii="Arial" w:hAnsi="Arial"/>
          <w:sz w:val="18"/>
        </w:rPr>
      </w:pPr>
    </w:p>
    <w:p w14:paraId="0758EA0E" w14:textId="77777777" w:rsidR="00CE5AF3" w:rsidRDefault="00CE5AF3">
      <w:pPr>
        <w:pStyle w:val="FP"/>
        <w:framePr w:wrap="notBeside" w:hAnchor="margin" w:yAlign="center"/>
        <w:pBdr>
          <w:bottom w:val="single" w:sz="6" w:space="1" w:color="auto"/>
        </w:pBdr>
        <w:spacing w:before="240"/>
        <w:ind w:left="2835" w:right="2835"/>
        <w:jc w:val="center"/>
      </w:pPr>
      <w:r>
        <w:t>3GPP support office address</w:t>
      </w:r>
    </w:p>
    <w:p w14:paraId="7917C63E" w14:textId="77777777" w:rsidR="00CE5AF3" w:rsidRDefault="00CE5AF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1D2A57" w14:textId="77777777" w:rsidR="00CE5AF3" w:rsidRDefault="00CE5AF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EE2226" w14:textId="77777777" w:rsidR="00CE5AF3" w:rsidRDefault="00CE5AF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5FA0DDC6" w14:textId="77777777" w:rsidR="00CE5AF3" w:rsidRDefault="00CE5AF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968EA31" w14:textId="77777777" w:rsidR="00CE5AF3" w:rsidRDefault="00CE5AF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8ED3DE9" w14:textId="77777777" w:rsidR="00CE5AF3" w:rsidRDefault="00CE5AF3">
      <w:pPr>
        <w:rPr>
          <w:lang w:val="fr-FR"/>
        </w:rPr>
      </w:pPr>
    </w:p>
    <w:p w14:paraId="106CBA89" w14:textId="77777777" w:rsidR="00CE5AF3" w:rsidRDefault="00CE5AF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63CD7A9" w14:textId="77777777" w:rsidR="00B5228B" w:rsidRDefault="00CE5AF3" w:rsidP="00B5228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72A4995" w14:textId="77777777" w:rsidR="00B5228B" w:rsidRDefault="00B5228B" w:rsidP="00B5228B">
      <w:pPr>
        <w:pStyle w:val="FP"/>
        <w:framePr w:wrap="notBeside" w:hAnchor="margin" w:yAlign="bottom"/>
        <w:jc w:val="center"/>
        <w:rPr>
          <w:noProof/>
        </w:rPr>
      </w:pPr>
    </w:p>
    <w:p w14:paraId="0C55B525" w14:textId="2468F808" w:rsidR="00B5228B" w:rsidRDefault="00FE496E" w:rsidP="00B5228B">
      <w:pPr>
        <w:pStyle w:val="FP"/>
        <w:framePr w:wrap="notBeside" w:hAnchor="margin" w:yAlign="bottom"/>
        <w:jc w:val="center"/>
        <w:rPr>
          <w:noProof/>
          <w:sz w:val="18"/>
        </w:rPr>
      </w:pPr>
      <w:r>
        <w:rPr>
          <w:noProof/>
          <w:sz w:val="18"/>
        </w:rPr>
        <w:t xml:space="preserve">© </w:t>
      </w:r>
      <w:r w:rsidR="00AF4697">
        <w:rPr>
          <w:noProof/>
          <w:sz w:val="18"/>
        </w:rPr>
        <w:t>20</w:t>
      </w:r>
      <w:r w:rsidR="00C7158D">
        <w:rPr>
          <w:noProof/>
          <w:sz w:val="18"/>
        </w:rPr>
        <w:t>25</w:t>
      </w:r>
      <w:r w:rsidR="00AF4697">
        <w:rPr>
          <w:noProof/>
          <w:sz w:val="18"/>
        </w:rPr>
        <w:t>, 3GPP</w:t>
      </w:r>
      <w:r w:rsidR="00B5228B" w:rsidRPr="0032019D">
        <w:rPr>
          <w:noProof/>
          <w:sz w:val="18"/>
        </w:rPr>
        <w:t xml:space="preserve"> Organizational Partners (ARIB, ATIS, CCSA, ETSI, </w:t>
      </w:r>
      <w:r w:rsidR="00375C82">
        <w:rPr>
          <w:noProof/>
          <w:sz w:val="18"/>
        </w:rPr>
        <w:t xml:space="preserve">TSDSI, </w:t>
      </w:r>
      <w:r w:rsidR="00B5228B" w:rsidRPr="0032019D">
        <w:rPr>
          <w:noProof/>
          <w:sz w:val="18"/>
        </w:rPr>
        <w:t>TTA, TTC).</w:t>
      </w:r>
    </w:p>
    <w:p w14:paraId="4F130204" w14:textId="77777777" w:rsidR="00B5228B" w:rsidRDefault="00B5228B" w:rsidP="00B5228B">
      <w:pPr>
        <w:pStyle w:val="FP"/>
        <w:framePr w:wrap="notBeside" w:hAnchor="margin" w:yAlign="bottom"/>
        <w:jc w:val="center"/>
        <w:rPr>
          <w:noProof/>
          <w:sz w:val="18"/>
        </w:rPr>
      </w:pPr>
      <w:r>
        <w:rPr>
          <w:noProof/>
          <w:sz w:val="18"/>
        </w:rPr>
        <w:t>All rights reserved.</w:t>
      </w:r>
      <w:r>
        <w:rPr>
          <w:noProof/>
          <w:sz w:val="18"/>
        </w:rPr>
        <w:br/>
      </w:r>
    </w:p>
    <w:p w14:paraId="2741286C" w14:textId="77777777" w:rsidR="00B5228B" w:rsidRDefault="00B5228B" w:rsidP="00B5228B">
      <w:pPr>
        <w:pStyle w:val="FP"/>
        <w:framePr w:wrap="notBeside" w:hAnchor="margin" w:yAlign="bottom"/>
        <w:rPr>
          <w:noProof/>
          <w:sz w:val="18"/>
        </w:rPr>
      </w:pPr>
      <w:r>
        <w:rPr>
          <w:noProof/>
          <w:sz w:val="18"/>
        </w:rPr>
        <w:t>UMTS™ is a Trade Mark of ETSI registered for the benefit of its members</w:t>
      </w:r>
    </w:p>
    <w:p w14:paraId="09B89054" w14:textId="77777777" w:rsidR="00B5228B" w:rsidRDefault="00B5228B" w:rsidP="00B5228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14:paraId="088598DF" w14:textId="77777777" w:rsidR="00B5228B" w:rsidRDefault="00B5228B" w:rsidP="00B5228B">
      <w:pPr>
        <w:pStyle w:val="FP"/>
        <w:framePr w:wrap="notBeside" w:hAnchor="margin" w:yAlign="bottom"/>
        <w:rPr>
          <w:noProof/>
          <w:sz w:val="18"/>
        </w:rPr>
      </w:pPr>
      <w:r>
        <w:rPr>
          <w:noProof/>
          <w:sz w:val="18"/>
        </w:rPr>
        <w:t>GSM® and the GSM logo are registered and owned by the GSM Association</w:t>
      </w:r>
    </w:p>
    <w:p w14:paraId="084658E4" w14:textId="77777777" w:rsidR="00CE5AF3" w:rsidRDefault="00CE5AF3">
      <w:pPr>
        <w:pStyle w:val="FP"/>
        <w:framePr w:wrap="notBeside" w:hAnchor="margin" w:yAlign="bottom"/>
        <w:jc w:val="center"/>
        <w:rPr>
          <w:noProof/>
          <w:sz w:val="18"/>
        </w:rPr>
      </w:pPr>
    </w:p>
    <w:p w14:paraId="0DCCC6F2" w14:textId="77777777" w:rsidR="00CE5AF3" w:rsidRDefault="00CE5AF3"/>
    <w:bookmarkEnd w:id="2"/>
    <w:p w14:paraId="03F8FA86" w14:textId="77777777" w:rsidR="00CE5AF3" w:rsidRDefault="00CE5AF3">
      <w:pPr>
        <w:pStyle w:val="TT"/>
      </w:pPr>
      <w:r>
        <w:br w:type="page"/>
      </w:r>
      <w:r>
        <w:lastRenderedPageBreak/>
        <w:t>Contents</w:t>
      </w:r>
    </w:p>
    <w:p w14:paraId="01AF9A89" w14:textId="77777777" w:rsidR="00B5228B" w:rsidRDefault="00B5228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_Toc217730641 \h </w:instrText>
      </w:r>
      <w:r>
        <w:fldChar w:fldCharType="separate"/>
      </w:r>
      <w:r>
        <w:t>4</w:t>
      </w:r>
      <w:r>
        <w:fldChar w:fldCharType="end"/>
      </w:r>
    </w:p>
    <w:p w14:paraId="48C8218E" w14:textId="77777777" w:rsidR="00B5228B" w:rsidRDefault="00B5228B">
      <w:pPr>
        <w:pStyle w:val="TOC1"/>
        <w:rPr>
          <w:rFonts w:eastAsia="MS Mincho"/>
          <w:sz w:val="24"/>
          <w:szCs w:val="24"/>
          <w:lang w:eastAsia="ja-JP"/>
        </w:rPr>
      </w:pPr>
      <w:r>
        <w:t>1</w:t>
      </w:r>
      <w:r>
        <w:rPr>
          <w:rFonts w:eastAsia="MS Mincho"/>
          <w:sz w:val="24"/>
          <w:szCs w:val="24"/>
          <w:lang w:eastAsia="ja-JP"/>
        </w:rPr>
        <w:tab/>
      </w:r>
      <w:r>
        <w:t>Void</w:t>
      </w:r>
      <w:r>
        <w:tab/>
      </w:r>
      <w:r>
        <w:fldChar w:fldCharType="begin" w:fldLock="1"/>
      </w:r>
      <w:r>
        <w:instrText xml:space="preserve"> PAGEREF _Toc217730642 \h </w:instrText>
      </w:r>
      <w:r>
        <w:fldChar w:fldCharType="separate"/>
      </w:r>
      <w:r>
        <w:t>5</w:t>
      </w:r>
      <w:r>
        <w:fldChar w:fldCharType="end"/>
      </w:r>
    </w:p>
    <w:p w14:paraId="40BC2FBC" w14:textId="77777777" w:rsidR="00B5228B" w:rsidRDefault="00B5228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_Toc217730643 \h </w:instrText>
      </w:r>
      <w:r>
        <w:fldChar w:fldCharType="separate"/>
      </w:r>
      <w:r>
        <w:t>5</w:t>
      </w:r>
      <w:r>
        <w:fldChar w:fldCharType="end"/>
      </w:r>
    </w:p>
    <w:p w14:paraId="0E802667" w14:textId="77777777" w:rsidR="00B5228B" w:rsidRDefault="00B5228B">
      <w:pPr>
        <w:pStyle w:val="TOC1"/>
        <w:rPr>
          <w:rFonts w:eastAsia="MS Mincho"/>
          <w:sz w:val="24"/>
          <w:szCs w:val="24"/>
          <w:lang w:eastAsia="ja-JP"/>
        </w:rPr>
      </w:pPr>
      <w:r>
        <w:t>3</w:t>
      </w:r>
      <w:r>
        <w:rPr>
          <w:rFonts w:eastAsia="MS Mincho"/>
          <w:sz w:val="24"/>
          <w:szCs w:val="24"/>
          <w:lang w:eastAsia="ja-JP"/>
        </w:rPr>
        <w:tab/>
      </w:r>
      <w:r>
        <w:t>Void</w:t>
      </w:r>
      <w:r>
        <w:tab/>
      </w:r>
      <w:r>
        <w:fldChar w:fldCharType="begin" w:fldLock="1"/>
      </w:r>
      <w:r>
        <w:instrText xml:space="preserve"> PAGEREF _Toc217730644 \h </w:instrText>
      </w:r>
      <w:r>
        <w:fldChar w:fldCharType="separate"/>
      </w:r>
      <w:r>
        <w:t>5</w:t>
      </w:r>
      <w:r>
        <w:fldChar w:fldCharType="end"/>
      </w:r>
    </w:p>
    <w:p w14:paraId="654DEE7E" w14:textId="77777777" w:rsidR="00B5228B" w:rsidRDefault="00B5228B">
      <w:pPr>
        <w:pStyle w:val="TOC1"/>
        <w:rPr>
          <w:rFonts w:eastAsia="MS Mincho"/>
          <w:sz w:val="24"/>
          <w:szCs w:val="24"/>
          <w:lang w:eastAsia="ja-JP"/>
        </w:rPr>
      </w:pPr>
      <w:r>
        <w:t>4</w:t>
      </w:r>
      <w:r>
        <w:rPr>
          <w:rFonts w:eastAsia="MS Mincho"/>
          <w:sz w:val="24"/>
          <w:szCs w:val="24"/>
          <w:lang w:eastAsia="ja-JP"/>
        </w:rPr>
        <w:tab/>
      </w:r>
      <w:r>
        <w:t>Digital Rights Management Model</w:t>
      </w:r>
      <w:r>
        <w:tab/>
      </w:r>
      <w:r>
        <w:fldChar w:fldCharType="begin" w:fldLock="1"/>
      </w:r>
      <w:r>
        <w:instrText xml:space="preserve"> PAGEREF _Toc217730645 \h </w:instrText>
      </w:r>
      <w:r>
        <w:fldChar w:fldCharType="separate"/>
      </w:r>
      <w:r>
        <w:t>5</w:t>
      </w:r>
      <w:r>
        <w:fldChar w:fldCharType="end"/>
      </w:r>
    </w:p>
    <w:p w14:paraId="79C35700" w14:textId="77777777" w:rsidR="00B5228B" w:rsidRDefault="00B5228B">
      <w:pPr>
        <w:pStyle w:val="TOC1"/>
        <w:rPr>
          <w:rFonts w:eastAsia="MS Mincho"/>
          <w:sz w:val="24"/>
          <w:szCs w:val="24"/>
          <w:lang w:eastAsia="ja-JP"/>
        </w:rPr>
      </w:pPr>
      <w:r>
        <w:t>5 to10</w:t>
      </w:r>
      <w:r>
        <w:rPr>
          <w:rFonts w:eastAsia="MS Mincho"/>
          <w:sz w:val="24"/>
          <w:szCs w:val="24"/>
          <w:lang w:eastAsia="ja-JP"/>
        </w:rPr>
        <w:tab/>
      </w:r>
      <w:r>
        <w:t>Void</w:t>
      </w:r>
      <w:r>
        <w:tab/>
      </w:r>
      <w:r>
        <w:fldChar w:fldCharType="begin" w:fldLock="1"/>
      </w:r>
      <w:r>
        <w:instrText xml:space="preserve"> PAGEREF _Toc217730646 \h </w:instrText>
      </w:r>
      <w:r>
        <w:fldChar w:fldCharType="separate"/>
      </w:r>
      <w:r>
        <w:t>5</w:t>
      </w:r>
      <w:r>
        <w:fldChar w:fldCharType="end"/>
      </w:r>
    </w:p>
    <w:p w14:paraId="55ED852C" w14:textId="77777777" w:rsidR="00B5228B" w:rsidRDefault="00B5228B" w:rsidP="00B5228B">
      <w:pPr>
        <w:pStyle w:val="TOC8"/>
        <w:rPr>
          <w:rFonts w:eastAsia="MS Mincho"/>
          <w:b w:val="0"/>
          <w:sz w:val="24"/>
          <w:szCs w:val="24"/>
          <w:lang w:eastAsia="ja-JP"/>
        </w:rPr>
      </w:pPr>
      <w:r>
        <w:t>Annex A (informative):</w:t>
      </w:r>
      <w:r>
        <w:tab/>
        <w:t xml:space="preserve"> Void</w:t>
      </w:r>
      <w:r>
        <w:tab/>
      </w:r>
      <w:r>
        <w:fldChar w:fldCharType="begin" w:fldLock="1"/>
      </w:r>
      <w:r>
        <w:instrText xml:space="preserve"> PAGEREF _Toc217730647 \h </w:instrText>
      </w:r>
      <w:r>
        <w:fldChar w:fldCharType="separate"/>
      </w:r>
      <w:r>
        <w:t>5</w:t>
      </w:r>
      <w:r>
        <w:fldChar w:fldCharType="end"/>
      </w:r>
    </w:p>
    <w:p w14:paraId="141AD1AA" w14:textId="77777777" w:rsidR="00B5228B" w:rsidRDefault="00B5228B" w:rsidP="00B5228B">
      <w:pPr>
        <w:pStyle w:val="TOC8"/>
        <w:rPr>
          <w:rFonts w:eastAsia="MS Mincho"/>
          <w:b w:val="0"/>
          <w:sz w:val="24"/>
          <w:szCs w:val="24"/>
          <w:lang w:eastAsia="ja-JP"/>
        </w:rPr>
      </w:pPr>
      <w:r>
        <w:t>Annex B (informative):</w:t>
      </w:r>
      <w:r>
        <w:tab/>
        <w:t xml:space="preserve"> Change history</w:t>
      </w:r>
      <w:r>
        <w:tab/>
      </w:r>
      <w:r>
        <w:fldChar w:fldCharType="begin" w:fldLock="1"/>
      </w:r>
      <w:r>
        <w:instrText xml:space="preserve"> PAGEREF _Toc217730648 \h </w:instrText>
      </w:r>
      <w:r>
        <w:fldChar w:fldCharType="separate"/>
      </w:r>
      <w:r>
        <w:t>6</w:t>
      </w:r>
      <w:r>
        <w:fldChar w:fldCharType="end"/>
      </w:r>
    </w:p>
    <w:p w14:paraId="63EA10B7" w14:textId="77777777" w:rsidR="00CE5AF3" w:rsidRDefault="00B5228B">
      <w:r>
        <w:rPr>
          <w:noProof/>
          <w:sz w:val="22"/>
        </w:rPr>
        <w:fldChar w:fldCharType="end"/>
      </w:r>
    </w:p>
    <w:p w14:paraId="259031E5" w14:textId="77777777" w:rsidR="00CE5AF3" w:rsidRDefault="00CE5AF3">
      <w:pPr>
        <w:pStyle w:val="Heading1"/>
      </w:pPr>
      <w:r>
        <w:br w:type="page"/>
      </w:r>
      <w:bookmarkStart w:id="3" w:name="_Toc217730641"/>
      <w:r>
        <w:lastRenderedPageBreak/>
        <w:t>Foreword</w:t>
      </w:r>
      <w:bookmarkEnd w:id="3"/>
    </w:p>
    <w:p w14:paraId="27D6E9DF" w14:textId="77777777" w:rsidR="00CE5AF3" w:rsidRDefault="00CE5AF3">
      <w:r>
        <w:t>This Technical Specification has been produced by the 3</w:t>
      </w:r>
      <w:r>
        <w:rPr>
          <w:vertAlign w:val="superscript"/>
        </w:rPr>
        <w:t>rd</w:t>
      </w:r>
      <w:r>
        <w:t xml:space="preserve"> Generation Partnership Project (3GPP).</w:t>
      </w:r>
    </w:p>
    <w:p w14:paraId="7AD6D504" w14:textId="77777777" w:rsidR="00CE5AF3" w:rsidRDefault="00CE5A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B705D2" w14:textId="77777777" w:rsidR="00CE5AF3" w:rsidRDefault="00CE5AF3">
      <w:pPr>
        <w:pStyle w:val="B1"/>
        <w:rPr>
          <w:lang w:val="fr-FR"/>
        </w:rPr>
      </w:pPr>
      <w:r>
        <w:rPr>
          <w:lang w:val="fr-FR"/>
        </w:rPr>
        <w:t xml:space="preserve">Version </w:t>
      </w:r>
      <w:proofErr w:type="spellStart"/>
      <w:r>
        <w:rPr>
          <w:lang w:val="fr-FR"/>
        </w:rPr>
        <w:t>x.y.z</w:t>
      </w:r>
      <w:proofErr w:type="spellEnd"/>
    </w:p>
    <w:p w14:paraId="6E671D6E" w14:textId="77777777" w:rsidR="00CE5AF3" w:rsidRDefault="00CE5AF3">
      <w:pPr>
        <w:pStyle w:val="B1"/>
      </w:pPr>
      <w:r>
        <w:t>where:</w:t>
      </w:r>
    </w:p>
    <w:p w14:paraId="04E1047E" w14:textId="77777777" w:rsidR="00CE5AF3" w:rsidRDefault="00CE5AF3">
      <w:pPr>
        <w:pStyle w:val="B2"/>
      </w:pPr>
      <w:r>
        <w:t>x</w:t>
      </w:r>
      <w:r>
        <w:tab/>
        <w:t>the first digit:</w:t>
      </w:r>
    </w:p>
    <w:p w14:paraId="47760F3E" w14:textId="77777777" w:rsidR="00CE5AF3" w:rsidRDefault="00CE5AF3">
      <w:pPr>
        <w:pStyle w:val="B3"/>
      </w:pPr>
      <w:r>
        <w:t>1</w:t>
      </w:r>
      <w:r>
        <w:tab/>
        <w:t xml:space="preserve">presented to TSG for </w:t>
      </w:r>
      <w:proofErr w:type="gramStart"/>
      <w:r>
        <w:t>information;</w:t>
      </w:r>
      <w:proofErr w:type="gramEnd"/>
    </w:p>
    <w:p w14:paraId="1733A394" w14:textId="77777777" w:rsidR="00CE5AF3" w:rsidRDefault="00CE5AF3">
      <w:pPr>
        <w:pStyle w:val="B3"/>
      </w:pPr>
      <w:r>
        <w:t>2</w:t>
      </w:r>
      <w:r>
        <w:tab/>
        <w:t xml:space="preserve">presented to TSG for </w:t>
      </w:r>
      <w:proofErr w:type="gramStart"/>
      <w:r>
        <w:t>approval;</w:t>
      </w:r>
      <w:proofErr w:type="gramEnd"/>
    </w:p>
    <w:p w14:paraId="33172761" w14:textId="77777777" w:rsidR="00CE5AF3" w:rsidRDefault="00CE5AF3">
      <w:pPr>
        <w:pStyle w:val="B3"/>
      </w:pPr>
      <w:r>
        <w:t>3</w:t>
      </w:r>
      <w:r>
        <w:tab/>
        <w:t>or greater indicates TSG approved document under change control.</w:t>
      </w:r>
    </w:p>
    <w:p w14:paraId="1A4E7A13" w14:textId="77777777" w:rsidR="00CE5AF3" w:rsidRDefault="00CE5AF3">
      <w:pPr>
        <w:pStyle w:val="B2"/>
      </w:pPr>
      <w:r>
        <w:t>y</w:t>
      </w:r>
      <w:r>
        <w:tab/>
        <w:t>the second digit is incremented for all changes of substance, i.e. technical enhancements, corrections, updates, etc.</w:t>
      </w:r>
    </w:p>
    <w:p w14:paraId="4FADE978" w14:textId="77777777" w:rsidR="00CE5AF3" w:rsidRDefault="00CE5AF3">
      <w:pPr>
        <w:pStyle w:val="B2"/>
      </w:pPr>
      <w:r>
        <w:t>z</w:t>
      </w:r>
      <w:r>
        <w:tab/>
        <w:t>the third digit is incremented when editorial only changes have been incorporated in the document.</w:t>
      </w:r>
    </w:p>
    <w:p w14:paraId="5DE26DC5" w14:textId="77777777" w:rsidR="00CE5AF3" w:rsidRDefault="00CE5AF3" w:rsidP="000B5086">
      <w:pPr>
        <w:pStyle w:val="Heading1"/>
      </w:pPr>
      <w:r>
        <w:br w:type="page"/>
      </w:r>
      <w:bookmarkStart w:id="4" w:name="_Toc217730642"/>
      <w:r w:rsidR="00F949AC">
        <w:lastRenderedPageBreak/>
        <w:t>1</w:t>
      </w:r>
      <w:r w:rsidR="00F949AC">
        <w:tab/>
        <w:t>Void</w:t>
      </w:r>
      <w:bookmarkEnd w:id="4"/>
    </w:p>
    <w:p w14:paraId="5299FBDA" w14:textId="77777777" w:rsidR="00CE5AF3" w:rsidRDefault="00CE5AF3" w:rsidP="000B5086">
      <w:pPr>
        <w:pStyle w:val="Heading1"/>
      </w:pPr>
      <w:bookmarkStart w:id="5" w:name="_Toc217730643"/>
      <w:r>
        <w:t>2</w:t>
      </w:r>
      <w:r>
        <w:tab/>
        <w:t>References</w:t>
      </w:r>
      <w:bookmarkEnd w:id="5"/>
    </w:p>
    <w:p w14:paraId="785FB980" w14:textId="77777777" w:rsidR="00CE5AF3" w:rsidRDefault="00CE5AF3">
      <w:r>
        <w:t>The following documents contain provisions which, through reference in this text, constitute provisions of the present document.</w:t>
      </w:r>
    </w:p>
    <w:p w14:paraId="0B5C6581" w14:textId="77777777" w:rsidR="00CE5AF3" w:rsidRDefault="00CE5AF3" w:rsidP="00CE5AF3">
      <w:pPr>
        <w:pStyle w:val="ListBullet"/>
        <w:numPr>
          <w:ilvl w:val="0"/>
          <w:numId w:val="1"/>
        </w:numPr>
        <w:ind w:left="568" w:hanging="284"/>
      </w:pPr>
      <w:r>
        <w:t>References are either specific (identified by date of publication, edition number, version number, etc.) or non</w:t>
      </w:r>
      <w:r>
        <w:noBreakHyphen/>
        <w:t>specific.</w:t>
      </w:r>
    </w:p>
    <w:p w14:paraId="72AEBF08" w14:textId="77777777" w:rsidR="00CE5AF3" w:rsidRDefault="00CE5AF3" w:rsidP="00CE5AF3">
      <w:pPr>
        <w:pStyle w:val="ListBullet"/>
        <w:numPr>
          <w:ilvl w:val="0"/>
          <w:numId w:val="1"/>
        </w:numPr>
        <w:ind w:left="568" w:hanging="284"/>
      </w:pPr>
      <w:r>
        <w:t>For a specific reference, subsequent revisions do not apply.</w:t>
      </w:r>
    </w:p>
    <w:p w14:paraId="34E38673" w14:textId="77777777" w:rsidR="00CE5AF3" w:rsidRDefault="00CE5AF3" w:rsidP="00CE5AF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7A9BD07" w14:textId="77777777" w:rsidR="0002552C" w:rsidRPr="00471919" w:rsidRDefault="0002552C" w:rsidP="0002552C">
      <w:pPr>
        <w:pStyle w:val="EX"/>
        <w:rPr>
          <w:rFonts w:hint="eastAsia"/>
        </w:rPr>
      </w:pPr>
      <w:bookmarkStart w:id="6" w:name="OLE_LINK1"/>
      <w:bookmarkStart w:id="7" w:name="OLE_LINK2"/>
      <w:r>
        <w:t>[1]</w:t>
      </w:r>
      <w:r>
        <w:tab/>
        <w:t>OMA-RD-DRM</w:t>
      </w:r>
      <w:r w:rsidRPr="00471919">
        <w:t xml:space="preserve"> " OMA DRM Requirements"</w:t>
      </w:r>
      <w:r w:rsidRPr="00471919">
        <w:rPr>
          <w:rFonts w:hint="eastAsia"/>
        </w:rPr>
        <w:t xml:space="preserve"> (</w:t>
      </w:r>
      <w:r w:rsidRPr="00471919">
        <w:t>Open Mobile A</w:t>
      </w:r>
      <w:r>
        <w:t>l</w:t>
      </w:r>
      <w:r w:rsidRPr="00471919">
        <w:t>liance</w:t>
      </w:r>
      <w:r w:rsidRPr="00471919">
        <w:rPr>
          <w:rFonts w:hint="eastAsia"/>
        </w:rPr>
        <w:t>) [Available at</w:t>
      </w:r>
      <w:r w:rsidRPr="00471919">
        <w:t xml:space="preserve"> </w:t>
      </w:r>
      <w:r w:rsidRPr="000B4DEC">
        <w:t>http://www.openmobilealliance.org/release_program/index.html</w:t>
      </w:r>
      <w:r w:rsidRPr="00471919">
        <w:rPr>
          <w:rFonts w:hint="eastAsia"/>
        </w:rPr>
        <w:t>]</w:t>
      </w:r>
    </w:p>
    <w:p w14:paraId="65C56173" w14:textId="77777777" w:rsidR="00F949AC" w:rsidRDefault="000B5086" w:rsidP="00F949AC">
      <w:pPr>
        <w:pStyle w:val="Heading1"/>
      </w:pPr>
      <w:bookmarkStart w:id="8" w:name="_Toc217730644"/>
      <w:bookmarkEnd w:id="6"/>
      <w:bookmarkEnd w:id="7"/>
      <w:r>
        <w:t>3</w:t>
      </w:r>
      <w:r>
        <w:tab/>
      </w:r>
      <w:r w:rsidR="00F949AC">
        <w:t>Void</w:t>
      </w:r>
      <w:bookmarkEnd w:id="8"/>
    </w:p>
    <w:p w14:paraId="6038638C" w14:textId="77777777" w:rsidR="00F949AC" w:rsidRDefault="000B5086" w:rsidP="00F949AC">
      <w:pPr>
        <w:pStyle w:val="Heading1"/>
      </w:pPr>
      <w:bookmarkStart w:id="9" w:name="historyclause"/>
      <w:bookmarkStart w:id="10" w:name="_Toc217730645"/>
      <w:r>
        <w:t>4</w:t>
      </w:r>
      <w:r>
        <w:tab/>
      </w:r>
      <w:r w:rsidR="00F949AC">
        <w:t>Digital Rights Management Model</w:t>
      </w:r>
      <w:bookmarkEnd w:id="10"/>
    </w:p>
    <w:p w14:paraId="6E4FEBD7" w14:textId="77777777" w:rsidR="0002552C" w:rsidRDefault="0002552C" w:rsidP="0002552C">
      <w:bookmarkStart w:id="11" w:name="_Ref9197915"/>
      <w:r>
        <w:t>The text in this specification has been removed. DRM specifications are elaborated in the Open Mobile Alliance (OMA) according to an agreement between 3GPP and OMA.</w:t>
      </w:r>
    </w:p>
    <w:p w14:paraId="0B178C39" w14:textId="77777777" w:rsidR="0002552C" w:rsidRDefault="0002552C" w:rsidP="0002552C">
      <w:r>
        <w:t>For DRM Service and System Aspects OMA-RD-DRM is referenced [1].</w:t>
      </w:r>
    </w:p>
    <w:p w14:paraId="216B1697" w14:textId="77777777" w:rsidR="00F949AC" w:rsidRDefault="000B5086" w:rsidP="000B5086">
      <w:pPr>
        <w:pStyle w:val="Heading1"/>
      </w:pPr>
      <w:bookmarkStart w:id="12" w:name="_Toc217730646"/>
      <w:r>
        <w:t>5 to10</w:t>
      </w:r>
      <w:r>
        <w:tab/>
      </w:r>
      <w:r w:rsidR="00F949AC">
        <w:t>Void</w:t>
      </w:r>
      <w:bookmarkEnd w:id="12"/>
    </w:p>
    <w:bookmarkEnd w:id="11"/>
    <w:p w14:paraId="244E54F5" w14:textId="77777777" w:rsidR="00F949AC" w:rsidRDefault="00F949AC" w:rsidP="00F949AC"/>
    <w:p w14:paraId="6C1DF406" w14:textId="77777777" w:rsidR="00F949AC" w:rsidRDefault="00F949AC" w:rsidP="00F949AC">
      <w:pPr>
        <w:pStyle w:val="Heading8"/>
      </w:pPr>
      <w:bookmarkStart w:id="13" w:name="_Ref527858553"/>
      <w:bookmarkStart w:id="14" w:name="_Toc217730647"/>
      <w:r>
        <w:t xml:space="preserve">Annex A (informative): </w:t>
      </w:r>
      <w:r>
        <w:br/>
      </w:r>
      <w:bookmarkEnd w:id="13"/>
      <w:r>
        <w:t>Void</w:t>
      </w:r>
      <w:bookmarkEnd w:id="14"/>
    </w:p>
    <w:p w14:paraId="54276CC9" w14:textId="77777777" w:rsidR="00F949AC" w:rsidRDefault="00F949AC" w:rsidP="00F949AC">
      <w:r>
        <w:t xml:space="preserve"> </w:t>
      </w:r>
    </w:p>
    <w:p w14:paraId="0785365C" w14:textId="77777777" w:rsidR="00CE5AF3" w:rsidRDefault="00CE5AF3">
      <w:pPr>
        <w:pStyle w:val="Heading8"/>
      </w:pPr>
      <w:bookmarkStart w:id="15" w:name="_Toc217730648"/>
      <w:r>
        <w:lastRenderedPageBreak/>
        <w:t xml:space="preserve">Annex B (informative): </w:t>
      </w:r>
      <w:r>
        <w:br/>
        <w:t>Change history</w:t>
      </w:r>
      <w:bookmarkEnd w:id="9"/>
      <w:bookmarkEnd w:id="15"/>
    </w:p>
    <w:p w14:paraId="1C832B02" w14:textId="77777777" w:rsidR="00CE5AF3" w:rsidRDefault="00CE5AF3">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CE5AF3" w14:paraId="305D67F4" w14:textId="77777777">
        <w:tblPrEx>
          <w:tblCellMar>
            <w:top w:w="0" w:type="dxa"/>
            <w:bottom w:w="0" w:type="dxa"/>
          </w:tblCellMar>
        </w:tblPrEx>
        <w:trPr>
          <w:cantSplit/>
          <w:trHeight w:val="272"/>
        </w:trPr>
        <w:tc>
          <w:tcPr>
            <w:tcW w:w="9629" w:type="dxa"/>
            <w:gridSpan w:val="12"/>
            <w:tcBorders>
              <w:top w:val="single" w:sz="4" w:space="0" w:color="auto"/>
              <w:left w:val="single" w:sz="4" w:space="0" w:color="auto"/>
              <w:bottom w:val="single" w:sz="4" w:space="0" w:color="auto"/>
              <w:right w:val="single" w:sz="4" w:space="0" w:color="auto"/>
            </w:tcBorders>
            <w:shd w:val="solid" w:color="FFFFFF" w:fill="auto"/>
          </w:tcPr>
          <w:p w14:paraId="6F15BF6B" w14:textId="77777777" w:rsidR="00CE5AF3" w:rsidRDefault="00CE5AF3">
            <w:pPr>
              <w:pStyle w:val="TAL"/>
              <w:jc w:val="center"/>
              <w:rPr>
                <w:sz w:val="16"/>
              </w:rPr>
            </w:pPr>
            <w:r>
              <w:rPr>
                <w:b/>
              </w:rPr>
              <w:t>Change history</w:t>
            </w:r>
          </w:p>
        </w:tc>
      </w:tr>
      <w:tr w:rsidR="00CE5AF3" w14:paraId="5AE9699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bottom w:val="single" w:sz="4" w:space="0" w:color="auto"/>
            </w:tcBorders>
            <w:shd w:val="pct10" w:color="auto" w:fill="FFFFFF"/>
          </w:tcPr>
          <w:p w14:paraId="0A69CDB1" w14:textId="77777777" w:rsidR="00CE5AF3" w:rsidRDefault="00CE5AF3">
            <w:pPr>
              <w:pStyle w:val="TAL"/>
              <w:rPr>
                <w:b/>
                <w:sz w:val="16"/>
              </w:rPr>
            </w:pPr>
            <w:r>
              <w:rPr>
                <w:b/>
                <w:sz w:val="16"/>
              </w:rPr>
              <w:t>TSG SA#</w:t>
            </w:r>
          </w:p>
        </w:tc>
        <w:tc>
          <w:tcPr>
            <w:tcW w:w="901" w:type="dxa"/>
            <w:tcBorders>
              <w:bottom w:val="single" w:sz="4" w:space="0" w:color="auto"/>
            </w:tcBorders>
            <w:shd w:val="pct10" w:color="auto" w:fill="FFFFFF"/>
          </w:tcPr>
          <w:p w14:paraId="1804AECF" w14:textId="77777777" w:rsidR="00CE5AF3" w:rsidRDefault="00CE5AF3">
            <w:pPr>
              <w:pStyle w:val="TAL"/>
              <w:rPr>
                <w:b/>
                <w:sz w:val="16"/>
              </w:rPr>
            </w:pPr>
            <w:r>
              <w:rPr>
                <w:b/>
                <w:sz w:val="16"/>
              </w:rPr>
              <w:t>SA Doc.</w:t>
            </w:r>
          </w:p>
        </w:tc>
        <w:tc>
          <w:tcPr>
            <w:tcW w:w="992" w:type="dxa"/>
            <w:tcBorders>
              <w:bottom w:val="single" w:sz="4" w:space="0" w:color="auto"/>
            </w:tcBorders>
            <w:shd w:val="pct10" w:color="auto" w:fill="FFFFFF"/>
          </w:tcPr>
          <w:p w14:paraId="06B2F4D3" w14:textId="77777777" w:rsidR="00CE5AF3" w:rsidRDefault="00CE5AF3">
            <w:pPr>
              <w:pStyle w:val="TAL"/>
              <w:rPr>
                <w:b/>
                <w:sz w:val="16"/>
              </w:rPr>
            </w:pPr>
            <w:r>
              <w:rPr>
                <w:b/>
                <w:sz w:val="16"/>
              </w:rPr>
              <w:t>SA1 Doc</w:t>
            </w:r>
          </w:p>
        </w:tc>
        <w:tc>
          <w:tcPr>
            <w:tcW w:w="708" w:type="dxa"/>
            <w:tcBorders>
              <w:bottom w:val="single" w:sz="4" w:space="0" w:color="auto"/>
            </w:tcBorders>
            <w:shd w:val="pct10" w:color="auto" w:fill="FFFFFF"/>
          </w:tcPr>
          <w:p w14:paraId="1A66E9EB" w14:textId="77777777" w:rsidR="00CE5AF3" w:rsidRDefault="00CE5AF3">
            <w:pPr>
              <w:pStyle w:val="TAL"/>
              <w:rPr>
                <w:b/>
                <w:sz w:val="16"/>
              </w:rPr>
            </w:pPr>
            <w:r>
              <w:rPr>
                <w:b/>
                <w:sz w:val="16"/>
              </w:rPr>
              <w:t>Spec</w:t>
            </w:r>
          </w:p>
        </w:tc>
        <w:tc>
          <w:tcPr>
            <w:tcW w:w="425" w:type="dxa"/>
            <w:tcBorders>
              <w:bottom w:val="single" w:sz="4" w:space="0" w:color="auto"/>
            </w:tcBorders>
            <w:shd w:val="pct10" w:color="auto" w:fill="FFFFFF"/>
          </w:tcPr>
          <w:p w14:paraId="792896BD" w14:textId="77777777" w:rsidR="00CE5AF3" w:rsidRDefault="00CE5AF3">
            <w:pPr>
              <w:pStyle w:val="TAL"/>
              <w:rPr>
                <w:b/>
                <w:sz w:val="16"/>
              </w:rPr>
            </w:pPr>
            <w:r>
              <w:rPr>
                <w:b/>
                <w:sz w:val="16"/>
              </w:rPr>
              <w:t>CR</w:t>
            </w:r>
          </w:p>
        </w:tc>
        <w:tc>
          <w:tcPr>
            <w:tcW w:w="425" w:type="dxa"/>
            <w:tcBorders>
              <w:bottom w:val="single" w:sz="4" w:space="0" w:color="auto"/>
            </w:tcBorders>
            <w:shd w:val="pct10" w:color="auto" w:fill="FFFFFF"/>
          </w:tcPr>
          <w:p w14:paraId="252BBD9C" w14:textId="77777777" w:rsidR="00CE5AF3" w:rsidRDefault="00CE5AF3">
            <w:pPr>
              <w:pStyle w:val="TAL"/>
              <w:rPr>
                <w:b/>
                <w:sz w:val="16"/>
              </w:rPr>
            </w:pPr>
            <w:r>
              <w:rPr>
                <w:b/>
                <w:sz w:val="16"/>
              </w:rPr>
              <w:t>Rev</w:t>
            </w:r>
          </w:p>
        </w:tc>
        <w:tc>
          <w:tcPr>
            <w:tcW w:w="595" w:type="dxa"/>
            <w:tcBorders>
              <w:bottom w:val="single" w:sz="4" w:space="0" w:color="auto"/>
            </w:tcBorders>
            <w:shd w:val="pct10" w:color="auto" w:fill="FFFFFF"/>
          </w:tcPr>
          <w:p w14:paraId="1A15C159" w14:textId="77777777" w:rsidR="00CE5AF3" w:rsidRDefault="00CE5AF3">
            <w:pPr>
              <w:pStyle w:val="TAL"/>
              <w:rPr>
                <w:b/>
                <w:sz w:val="16"/>
              </w:rPr>
            </w:pPr>
            <w:r>
              <w:rPr>
                <w:b/>
                <w:sz w:val="16"/>
              </w:rPr>
              <w:t>Rel</w:t>
            </w:r>
          </w:p>
        </w:tc>
        <w:tc>
          <w:tcPr>
            <w:tcW w:w="391" w:type="dxa"/>
            <w:tcBorders>
              <w:bottom w:val="single" w:sz="4" w:space="0" w:color="auto"/>
            </w:tcBorders>
            <w:shd w:val="pct10" w:color="auto" w:fill="FFFFFF"/>
          </w:tcPr>
          <w:p w14:paraId="4FA7253C" w14:textId="77777777" w:rsidR="00CE5AF3" w:rsidRDefault="00CE5AF3">
            <w:pPr>
              <w:pStyle w:val="TAL"/>
              <w:rPr>
                <w:b/>
                <w:sz w:val="16"/>
              </w:rPr>
            </w:pPr>
            <w:r>
              <w:rPr>
                <w:b/>
                <w:sz w:val="16"/>
              </w:rPr>
              <w:t>Cat</w:t>
            </w:r>
          </w:p>
        </w:tc>
        <w:tc>
          <w:tcPr>
            <w:tcW w:w="2409" w:type="dxa"/>
            <w:tcBorders>
              <w:bottom w:val="single" w:sz="4" w:space="0" w:color="auto"/>
            </w:tcBorders>
            <w:shd w:val="pct10" w:color="auto" w:fill="FFFFFF"/>
          </w:tcPr>
          <w:p w14:paraId="5A4C4796" w14:textId="77777777" w:rsidR="00CE5AF3" w:rsidRDefault="00CE5AF3">
            <w:pPr>
              <w:pStyle w:val="TAL"/>
              <w:rPr>
                <w:b/>
                <w:sz w:val="16"/>
              </w:rPr>
            </w:pPr>
            <w:r>
              <w:rPr>
                <w:b/>
                <w:sz w:val="16"/>
              </w:rPr>
              <w:t>Subject/Comment</w:t>
            </w:r>
          </w:p>
        </w:tc>
        <w:tc>
          <w:tcPr>
            <w:tcW w:w="567" w:type="dxa"/>
            <w:tcBorders>
              <w:bottom w:val="single" w:sz="4" w:space="0" w:color="auto"/>
            </w:tcBorders>
            <w:shd w:val="pct10" w:color="auto" w:fill="FFFFFF"/>
          </w:tcPr>
          <w:p w14:paraId="3B6328B3" w14:textId="77777777" w:rsidR="00CE5AF3" w:rsidRDefault="00CE5AF3">
            <w:pPr>
              <w:pStyle w:val="TAL"/>
              <w:rPr>
                <w:b/>
                <w:sz w:val="16"/>
              </w:rPr>
            </w:pPr>
            <w:r>
              <w:rPr>
                <w:b/>
                <w:sz w:val="16"/>
              </w:rPr>
              <w:t>Old</w:t>
            </w:r>
          </w:p>
        </w:tc>
        <w:tc>
          <w:tcPr>
            <w:tcW w:w="567" w:type="dxa"/>
            <w:tcBorders>
              <w:bottom w:val="single" w:sz="4" w:space="0" w:color="auto"/>
            </w:tcBorders>
            <w:shd w:val="pct10" w:color="auto" w:fill="FFFFFF"/>
          </w:tcPr>
          <w:p w14:paraId="661D2162" w14:textId="77777777" w:rsidR="00CE5AF3" w:rsidRDefault="00CE5AF3">
            <w:pPr>
              <w:pStyle w:val="TAL"/>
              <w:rPr>
                <w:b/>
                <w:sz w:val="16"/>
              </w:rPr>
            </w:pPr>
            <w:r>
              <w:rPr>
                <w:b/>
                <w:sz w:val="16"/>
              </w:rPr>
              <w:t>New</w:t>
            </w:r>
          </w:p>
        </w:tc>
        <w:tc>
          <w:tcPr>
            <w:tcW w:w="850" w:type="dxa"/>
            <w:tcBorders>
              <w:bottom w:val="single" w:sz="4" w:space="0" w:color="auto"/>
            </w:tcBorders>
            <w:shd w:val="pct10" w:color="auto" w:fill="FFFFFF"/>
          </w:tcPr>
          <w:p w14:paraId="06969BF3" w14:textId="77777777" w:rsidR="00CE5AF3" w:rsidRDefault="00CE5AF3">
            <w:pPr>
              <w:pStyle w:val="TAL"/>
              <w:rPr>
                <w:b/>
                <w:sz w:val="16"/>
              </w:rPr>
            </w:pPr>
            <w:r>
              <w:rPr>
                <w:b/>
                <w:sz w:val="16"/>
              </w:rPr>
              <w:t>Work Item</w:t>
            </w:r>
          </w:p>
        </w:tc>
      </w:tr>
      <w:tr w:rsidR="00CE5AF3" w14:paraId="7F279B1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53F37" w14:textId="77777777" w:rsidR="00CE5AF3" w:rsidRDefault="00CE5AF3">
            <w:pPr>
              <w:pStyle w:val="TAL"/>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D70E00" w14:textId="77777777" w:rsidR="00CE5AF3" w:rsidRDefault="00CE5AF3">
            <w:pPr>
              <w:pStyle w:val="TAL"/>
              <w:rPr>
                <w:sz w:val="16"/>
              </w:rPr>
            </w:pPr>
            <w:r>
              <w:rPr>
                <w:sz w:val="16"/>
              </w:rPr>
              <w:t>SP-</w:t>
            </w:r>
            <w:r>
              <w:rPr>
                <w:snapToGrid w:val="0"/>
                <w:sz w:val="16"/>
              </w:rPr>
              <w:t>020061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40FADB" w14:textId="77777777" w:rsidR="00CE5AF3" w:rsidRDefault="00CE5AF3">
            <w:pPr>
              <w:pStyle w:val="TAL"/>
              <w:rPr>
                <w:sz w:val="16"/>
              </w:rPr>
            </w:pPr>
            <w:r>
              <w:rPr>
                <w:sz w:val="16"/>
              </w:rPr>
              <w:t>S1-020659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69C4" w14:textId="77777777" w:rsidR="00CE5AF3" w:rsidRDefault="00CE5AF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A659B" w14:textId="77777777" w:rsidR="00CE5AF3" w:rsidRDefault="00CE5AF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8F09B" w14:textId="77777777" w:rsidR="00CE5AF3" w:rsidRDefault="00CE5AF3">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093498B" w14:textId="77777777" w:rsidR="00CE5AF3" w:rsidRDefault="00CE5AF3">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792E2A" w14:textId="77777777" w:rsidR="00CE5AF3" w:rsidRDefault="00CE5AF3">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ECE4D6" w14:textId="77777777" w:rsidR="00CE5AF3" w:rsidRDefault="00CE5AF3">
            <w:pPr>
              <w:pStyle w:val="TAL"/>
              <w:rPr>
                <w:sz w:val="16"/>
              </w:rPr>
            </w:pPr>
            <w:r>
              <w:rPr>
                <w:sz w:val="16"/>
              </w:rPr>
              <w:t>Presentation to SA for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3CEF1" w14:textId="77777777" w:rsidR="00CE5AF3" w:rsidRDefault="00CE5AF3">
            <w:pPr>
              <w:pStyle w:val="TAL"/>
              <w:rPr>
                <w:sz w:val="16"/>
              </w:rPr>
            </w:pPr>
            <w:r>
              <w:rPr>
                <w:sz w:val="16"/>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6CE4A" w14:textId="77777777" w:rsidR="00CE5AF3" w:rsidRDefault="00CE5AF3">
            <w:pPr>
              <w:pStyle w:val="TAL"/>
              <w:rPr>
                <w:sz w:val="16"/>
              </w:rPr>
            </w:pPr>
            <w:r>
              <w:rPr>
                <w:sz w:val="16"/>
              </w:rPr>
              <w:t>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54C572" w14:textId="77777777" w:rsidR="00CE5AF3" w:rsidRDefault="00CE5AF3">
            <w:pPr>
              <w:pStyle w:val="TAL"/>
              <w:rPr>
                <w:sz w:val="16"/>
              </w:rPr>
            </w:pPr>
            <w:r>
              <w:rPr>
                <w:sz w:val="16"/>
              </w:rPr>
              <w:t>DRM</w:t>
            </w:r>
          </w:p>
        </w:tc>
      </w:tr>
      <w:tr w:rsidR="00CE5AF3" w14:paraId="270A753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D752110" w14:textId="77777777" w:rsidR="00CE5AF3" w:rsidRDefault="00CE5AF3">
            <w:pPr>
              <w:pStyle w:val="TAL"/>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231B7" w14:textId="77777777" w:rsidR="00CE5AF3" w:rsidRDefault="00CE5AF3">
            <w:pPr>
              <w:pStyle w:val="TAL"/>
              <w:rPr>
                <w:sz w:val="16"/>
              </w:rPr>
            </w:pPr>
            <w:r>
              <w:rPr>
                <w:sz w:val="16"/>
              </w:rPr>
              <w:t>SP-020261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9F738" w14:textId="77777777" w:rsidR="00CE5AF3" w:rsidRDefault="00CE5AF3">
            <w:pPr>
              <w:pStyle w:val="TAL"/>
              <w:rPr>
                <w:sz w:val="16"/>
              </w:rPr>
            </w:pPr>
            <w:r>
              <w:rPr>
                <w:sz w:val="16"/>
              </w:rPr>
              <w:t>S1-021185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E12F5" w14:textId="77777777" w:rsidR="00CE5AF3" w:rsidRDefault="00CE5AF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A30E0" w14:textId="77777777" w:rsidR="00CE5AF3" w:rsidRDefault="00CE5AF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1BC1F" w14:textId="77777777" w:rsidR="00CE5AF3" w:rsidRDefault="00CE5AF3">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4AB454" w14:textId="77777777" w:rsidR="00CE5AF3" w:rsidRDefault="00CE5AF3">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F49D70" w14:textId="77777777" w:rsidR="00CE5AF3" w:rsidRDefault="00CE5AF3">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487787" w14:textId="77777777" w:rsidR="00CE5AF3" w:rsidRDefault="00CE5AF3">
            <w:pPr>
              <w:pStyle w:val="TAL"/>
              <w:rPr>
                <w:sz w:val="16"/>
              </w:rPr>
            </w:pPr>
            <w:r>
              <w:rPr>
                <w:sz w:val="16"/>
              </w:rPr>
              <w:t>Presentation to SA for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E5C77" w14:textId="77777777" w:rsidR="00CE5AF3" w:rsidRDefault="00CE5AF3">
            <w:pPr>
              <w:pStyle w:val="TAL"/>
              <w:rPr>
                <w:sz w:val="16"/>
              </w:rPr>
            </w:pPr>
            <w:r>
              <w:rPr>
                <w:sz w:val="16"/>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DF11D" w14:textId="77777777" w:rsidR="00CE5AF3" w:rsidRDefault="00CE5AF3">
            <w:pPr>
              <w:pStyle w:val="TAL"/>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A79BA2" w14:textId="77777777" w:rsidR="00CE5AF3" w:rsidRDefault="00CE5AF3">
            <w:pPr>
              <w:pStyle w:val="TAL"/>
              <w:rPr>
                <w:sz w:val="16"/>
              </w:rPr>
            </w:pPr>
            <w:r>
              <w:rPr>
                <w:sz w:val="16"/>
              </w:rPr>
              <w:t>DRM</w:t>
            </w:r>
          </w:p>
        </w:tc>
      </w:tr>
      <w:tr w:rsidR="00CE5AF3" w14:paraId="5A84FB4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7406167" w14:textId="77777777" w:rsidR="00CE5AF3" w:rsidRDefault="00CE5AF3">
            <w:pPr>
              <w:pStyle w:val="TAL"/>
              <w:rPr>
                <w:sz w:val="16"/>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587C1" w14:textId="77777777" w:rsidR="00CE5AF3" w:rsidRDefault="00CE5AF3">
            <w:pPr>
              <w:pStyle w:val="TAL"/>
              <w:rPr>
                <w:sz w:val="16"/>
              </w:rPr>
            </w:pPr>
            <w:r>
              <w:rPr>
                <w:sz w:val="16"/>
              </w:rPr>
              <w:t>SP-020564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95E111" w14:textId="77777777" w:rsidR="00CE5AF3" w:rsidRDefault="00CE5AF3">
            <w:pPr>
              <w:pStyle w:val="TAL"/>
              <w:rPr>
                <w:sz w:val="16"/>
              </w:rPr>
            </w:pPr>
            <w:r>
              <w:rPr>
                <w:sz w:val="16"/>
              </w:rPr>
              <w:t>S1-021609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7F683" w14:textId="77777777" w:rsidR="00CE5AF3" w:rsidRDefault="00CE5AF3">
            <w:pPr>
              <w:pStyle w:val="TAL"/>
              <w:rPr>
                <w:sz w:val="16"/>
              </w:rPr>
            </w:pPr>
            <w:r>
              <w:rPr>
                <w:sz w:val="16"/>
              </w:rPr>
              <w:t>22.242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8AEF1" w14:textId="77777777" w:rsidR="00CE5AF3" w:rsidRDefault="00CE5AF3">
            <w:pPr>
              <w:pStyle w:val="TAL"/>
              <w:rPr>
                <w:sz w:val="16"/>
              </w:rPr>
            </w:pPr>
            <w:r>
              <w:rPr>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C4BF7" w14:textId="77777777" w:rsidR="00CE5AF3" w:rsidRDefault="00CE5AF3">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4AF250" w14:textId="77777777" w:rsidR="00CE5AF3" w:rsidRDefault="00CE5AF3">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3EA7A7" w14:textId="77777777" w:rsidR="00CE5AF3" w:rsidRDefault="00CE5AF3">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B27B2C" w14:textId="77777777" w:rsidR="00CE5AF3" w:rsidRDefault="00CE5AF3">
            <w:pPr>
              <w:pStyle w:val="TAL"/>
              <w:rPr>
                <w:sz w:val="16"/>
              </w:rPr>
            </w:pPr>
            <w:r>
              <w:rPr>
                <w:sz w:val="16"/>
              </w:rPr>
              <w:t>Clean-up of TS 22.242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C2817" w14:textId="77777777" w:rsidR="00CE5AF3" w:rsidRDefault="00CE5AF3">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E3C7" w14:textId="77777777" w:rsidR="00CE5AF3" w:rsidRDefault="00CE5AF3">
            <w:pPr>
              <w:pStyle w:val="TAL"/>
              <w:rPr>
                <w:sz w:val="16"/>
              </w:rPr>
            </w:pPr>
            <w:r>
              <w:rPr>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D13903" w14:textId="77777777" w:rsidR="00CE5AF3" w:rsidRDefault="00CE5AF3">
            <w:pPr>
              <w:pStyle w:val="TAL"/>
              <w:rPr>
                <w:sz w:val="16"/>
              </w:rPr>
            </w:pPr>
            <w:r>
              <w:rPr>
                <w:sz w:val="16"/>
              </w:rPr>
              <w:t>DRM</w:t>
            </w:r>
          </w:p>
        </w:tc>
      </w:tr>
      <w:tr w:rsidR="00CE5AF3" w14:paraId="08DE6DE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A804A5" w14:textId="77777777" w:rsidR="00CE5AF3" w:rsidRDefault="00CE5AF3">
            <w:pPr>
              <w:pStyle w:val="TAL"/>
              <w:rPr>
                <w:sz w:val="16"/>
              </w:rPr>
            </w:pPr>
            <w:r>
              <w:rPr>
                <w:sz w:val="16"/>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C6F678" w14:textId="77777777" w:rsidR="00CE5AF3" w:rsidRDefault="00CE5AF3">
            <w:pPr>
              <w:pStyle w:val="TAL"/>
              <w:rPr>
                <w:sz w:val="16"/>
              </w:rPr>
            </w:pPr>
            <w:r>
              <w:rPr>
                <w:sz w:val="16"/>
              </w:rPr>
              <w:t>SP-030177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EA5334" w14:textId="77777777" w:rsidR="00CE5AF3" w:rsidRDefault="00CE5AF3">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6C42A" w14:textId="77777777" w:rsidR="00CE5AF3" w:rsidRDefault="00CE5AF3">
            <w:pPr>
              <w:pStyle w:val="TAL"/>
              <w:rPr>
                <w:sz w:val="16"/>
              </w:rPr>
            </w:pPr>
            <w:r>
              <w:rPr>
                <w:sz w:val="16"/>
              </w:rPr>
              <w:t>22.242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43AA" w14:textId="77777777" w:rsidR="00CE5AF3" w:rsidRDefault="00CE5AF3">
            <w:pPr>
              <w:pStyle w:val="TAL"/>
              <w:rPr>
                <w:sz w:val="16"/>
              </w:rPr>
            </w:pPr>
            <w:r>
              <w:rPr>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0CABD" w14:textId="77777777" w:rsidR="00CE5AF3" w:rsidRDefault="00CE5AF3">
            <w:pPr>
              <w:pStyle w:val="TAL"/>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FEA9C6" w14:textId="77777777" w:rsidR="00CE5AF3" w:rsidRDefault="00CE5AF3">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C3E72D" w14:textId="77777777" w:rsidR="00CE5AF3" w:rsidRDefault="00CE5AF3">
            <w:pPr>
              <w:pStyle w:val="TAL"/>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885F72" w14:textId="77777777" w:rsidR="00CE5AF3" w:rsidRDefault="00CE5AF3">
            <w:pPr>
              <w:pStyle w:val="TAL"/>
              <w:rPr>
                <w:sz w:val="16"/>
              </w:rPr>
            </w:pPr>
            <w:r>
              <w:rPr>
                <w:sz w:val="16"/>
              </w:rPr>
              <w:t>DRM collaboration with OMA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277CC" w14:textId="77777777" w:rsidR="00CE5AF3" w:rsidRDefault="00CE5AF3">
            <w:pPr>
              <w:pStyle w:val="TAL"/>
              <w:rPr>
                <w:sz w:val="16"/>
              </w:rPr>
            </w:pPr>
            <w:r>
              <w:rPr>
                <w:sz w:val="16"/>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AAFB8" w14:textId="77777777" w:rsidR="00CE5AF3" w:rsidRDefault="00CE5AF3">
            <w:pPr>
              <w:pStyle w:val="TAL"/>
              <w:rPr>
                <w:sz w:val="16"/>
              </w:rPr>
            </w:pPr>
            <w:r>
              <w:rPr>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B3DAD1" w14:textId="77777777" w:rsidR="00CE5AF3" w:rsidRDefault="00CE5AF3">
            <w:pPr>
              <w:pStyle w:val="TAL"/>
              <w:rPr>
                <w:sz w:val="16"/>
              </w:rPr>
            </w:pPr>
            <w:r>
              <w:rPr>
                <w:sz w:val="16"/>
              </w:rPr>
              <w:t>DRM</w:t>
            </w:r>
          </w:p>
        </w:tc>
      </w:tr>
      <w:tr w:rsidR="00CE5AF3" w14:paraId="179C346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829FE12" w14:textId="77777777" w:rsidR="00CE5AF3" w:rsidRDefault="00F949AC">
            <w:pPr>
              <w:pStyle w:val="TAL"/>
              <w:rPr>
                <w:sz w:val="16"/>
              </w:rPr>
            </w:pPr>
            <w:r>
              <w:rPr>
                <w:sz w:val="16"/>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04CE41" w14:textId="77777777" w:rsidR="00CE5AF3" w:rsidRDefault="00F949AC">
            <w:pPr>
              <w:pStyle w:val="TAL"/>
              <w:rPr>
                <w:sz w:val="16"/>
              </w:rPr>
            </w:pPr>
            <w:r>
              <w:rPr>
                <w:sz w:val="16"/>
              </w:rPr>
              <w:t>SP-040906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698C05" w14:textId="77777777" w:rsidR="00CE5AF3" w:rsidRDefault="00F949AC">
            <w:pPr>
              <w:pStyle w:val="TAL"/>
              <w:rPr>
                <w:sz w:val="16"/>
              </w:rPr>
            </w:pPr>
            <w:r>
              <w:rPr>
                <w:sz w:val="16"/>
              </w:rPr>
              <w:t>S1-040963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2D980C" w14:textId="77777777" w:rsidR="00CE5AF3" w:rsidRDefault="00F949AC">
            <w:pPr>
              <w:pStyle w:val="TAL"/>
              <w:rPr>
                <w:sz w:val="16"/>
              </w:rPr>
            </w:pPr>
            <w:r>
              <w:rPr>
                <w:sz w:val="16"/>
              </w:rPr>
              <w:t>22.242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EE47E" w14:textId="77777777" w:rsidR="00CE5AF3" w:rsidRDefault="00F949AC">
            <w:pPr>
              <w:pStyle w:val="TAL"/>
              <w:rPr>
                <w:sz w:val="16"/>
              </w:rPr>
            </w:pPr>
            <w:r>
              <w:rPr>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09155" w14:textId="77777777" w:rsidR="00CE5AF3" w:rsidRDefault="00F949AC">
            <w:pPr>
              <w:pStyle w:val="TAL"/>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D468BB" w14:textId="77777777" w:rsidR="00CE5AF3" w:rsidRDefault="00F949AC">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C2BBB3" w14:textId="77777777" w:rsidR="00CE5AF3" w:rsidRDefault="00F949AC">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A7C634" w14:textId="77777777" w:rsidR="00CE5AF3" w:rsidRDefault="00F949AC">
            <w:pPr>
              <w:pStyle w:val="TAL"/>
              <w:rPr>
                <w:sz w:val="16"/>
              </w:rPr>
            </w:pPr>
            <w:r>
              <w:rPr>
                <w:noProof/>
              </w:rPr>
              <w:t xml:space="preserve">Removing text in DRM stage 1 specification and reference </w:t>
            </w:r>
            <w:smartTag w:uri="urn:schemas-microsoft-com:office:smarttags" w:element="address">
              <w:smartTag w:uri="urn:schemas-microsoft-com:office:smarttags" w:element="Street">
                <w:r>
                  <w:rPr>
                    <w:noProof/>
                  </w:rPr>
                  <w:t>OMA RD</w:t>
                </w:r>
              </w:smartTag>
            </w:smartTag>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B7C40" w14:textId="77777777" w:rsidR="00CE5AF3" w:rsidRDefault="00F949AC">
            <w:pPr>
              <w:pStyle w:val="TAL"/>
              <w:rPr>
                <w:sz w:val="16"/>
              </w:rPr>
            </w:pPr>
            <w:r>
              <w:rPr>
                <w:sz w:val="16"/>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A8868" w14:textId="77777777" w:rsidR="00CE5AF3" w:rsidRDefault="00F949AC">
            <w:pPr>
              <w:pStyle w:val="TAL"/>
              <w:rPr>
                <w:sz w:val="16"/>
              </w:rPr>
            </w:pPr>
            <w:r>
              <w:rPr>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9FB97F" w14:textId="77777777" w:rsidR="00CE5AF3" w:rsidRDefault="00F949AC">
            <w:pPr>
              <w:pStyle w:val="TAL"/>
              <w:rPr>
                <w:sz w:val="16"/>
              </w:rPr>
            </w:pPr>
            <w:r>
              <w:rPr>
                <w:sz w:val="16"/>
              </w:rPr>
              <w:t>DRM</w:t>
            </w:r>
          </w:p>
        </w:tc>
      </w:tr>
      <w:tr w:rsidR="00746BE1" w14:paraId="208DEC90"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E93F3AA" w14:textId="77777777" w:rsidR="00746BE1" w:rsidRDefault="00746BE1" w:rsidP="00B034F6">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7B831" w14:textId="77777777" w:rsidR="00746BE1" w:rsidRDefault="00746BE1" w:rsidP="00B034F6">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621E2B" w14:textId="77777777" w:rsidR="00746BE1" w:rsidRDefault="00746BE1" w:rsidP="00B034F6">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C46E4" w14:textId="77777777" w:rsidR="00746BE1" w:rsidRDefault="00746BE1" w:rsidP="00B034F6">
            <w:pPr>
              <w:pStyle w:val="TAL"/>
              <w:rPr>
                <w:sz w:val="16"/>
              </w:rPr>
            </w:pPr>
            <w:r>
              <w:rPr>
                <w:sz w:val="16"/>
              </w:rPr>
              <w:t>22.242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868A1" w14:textId="77777777" w:rsidR="00746BE1" w:rsidRDefault="00746BE1" w:rsidP="00B034F6">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2AD1F" w14:textId="77777777" w:rsidR="00746BE1" w:rsidRDefault="00746BE1" w:rsidP="00B034F6">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7866CA" w14:textId="77777777" w:rsidR="00746BE1" w:rsidRDefault="00746BE1" w:rsidP="00B034F6">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E0C15C5" w14:textId="77777777" w:rsidR="00746BE1" w:rsidRDefault="00746BE1" w:rsidP="00B034F6">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ABFDDC" w14:textId="77777777" w:rsidR="00746BE1" w:rsidRDefault="00746BE1" w:rsidP="00B034F6">
            <w:pPr>
              <w:pStyle w:val="TAL"/>
              <w:rPr>
                <w:sz w:val="16"/>
              </w:rPr>
            </w:pPr>
            <w:r w:rsidRPr="00534833">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ABDB" w14:textId="77777777" w:rsidR="00746BE1" w:rsidRDefault="00746BE1" w:rsidP="00B034F6">
            <w:pPr>
              <w:pStyle w:val="TAL"/>
              <w:rPr>
                <w:sz w:val="16"/>
              </w:rPr>
            </w:pPr>
            <w:r>
              <w:rPr>
                <w:sz w:val="16"/>
              </w:rPr>
              <w:t>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B9640" w14:textId="77777777" w:rsidR="00746BE1" w:rsidRDefault="00746BE1" w:rsidP="00B034F6">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6FD6BE" w14:textId="77777777" w:rsidR="00746BE1" w:rsidRDefault="00746BE1" w:rsidP="00B034F6">
            <w:pPr>
              <w:pStyle w:val="TAL"/>
              <w:rPr>
                <w:sz w:val="16"/>
              </w:rPr>
            </w:pPr>
          </w:p>
        </w:tc>
      </w:tr>
      <w:tr w:rsidR="00B5228B" w14:paraId="282B0B5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B90E9D" w14:textId="77777777" w:rsidR="00B5228B" w:rsidRDefault="00B5228B">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28B5D" w14:textId="77777777" w:rsidR="00B5228B" w:rsidRDefault="00B5228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96DCA" w14:textId="77777777" w:rsidR="00B5228B" w:rsidRDefault="00B5228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5B3BB" w14:textId="77777777" w:rsidR="00B5228B" w:rsidRDefault="00B5228B">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CBC24" w14:textId="77777777" w:rsidR="00B5228B" w:rsidRDefault="00B5228B">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A7530" w14:textId="77777777" w:rsidR="00B5228B" w:rsidRDefault="00B5228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5E908C" w14:textId="77777777" w:rsidR="00B5228B" w:rsidRDefault="00B5228B">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DC2A18" w14:textId="77777777" w:rsidR="00B5228B" w:rsidRDefault="00B5228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47AF76" w14:textId="77777777" w:rsidR="00B5228B" w:rsidRDefault="00B5228B">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2C6B" w14:textId="77777777" w:rsidR="00B5228B" w:rsidRDefault="00B5228B">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BC397" w14:textId="77777777" w:rsidR="00B5228B" w:rsidRDefault="00B5228B">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3B2C9A" w14:textId="77777777" w:rsidR="00B5228B" w:rsidRDefault="00B5228B">
            <w:pPr>
              <w:pStyle w:val="TAL"/>
              <w:rPr>
                <w:sz w:val="16"/>
              </w:rPr>
            </w:pPr>
          </w:p>
        </w:tc>
      </w:tr>
      <w:tr w:rsidR="00EA42B1" w14:paraId="2ED88333"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5F72C2" w14:textId="77777777" w:rsidR="00EA42B1" w:rsidRDefault="00EA42B1">
            <w:pPr>
              <w:pStyle w:val="TAL"/>
              <w:rPr>
                <w:sz w:val="16"/>
              </w:rPr>
            </w:pPr>
            <w:r>
              <w:rPr>
                <w:sz w:val="16"/>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C24801" w14:textId="77777777" w:rsidR="00EA42B1" w:rsidRDefault="00EA42B1">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12BCC" w14:textId="77777777" w:rsidR="00EA42B1" w:rsidRDefault="00EA42B1">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A1E5B" w14:textId="77777777" w:rsidR="00EA42B1" w:rsidRDefault="00EA42B1">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B5C75" w14:textId="77777777" w:rsidR="00EA42B1" w:rsidRDefault="00EA42B1">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6AE59" w14:textId="77777777" w:rsidR="00EA42B1" w:rsidRDefault="00EA42B1">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6B6EDC" w14:textId="77777777" w:rsidR="00EA42B1" w:rsidRDefault="00EA42B1">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88E8A8" w14:textId="77777777" w:rsidR="00EA42B1" w:rsidRDefault="00EA42B1">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523CE3" w14:textId="77777777" w:rsidR="00EA42B1" w:rsidRDefault="00EA42B1">
            <w:pPr>
              <w:pStyle w:val="TAL"/>
              <w:rPr>
                <w:sz w:val="16"/>
              </w:rPr>
            </w:pPr>
            <w:r>
              <w:rPr>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6B1B9" w14:textId="77777777" w:rsidR="00EA42B1" w:rsidRDefault="00EA42B1">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D734" w14:textId="77777777" w:rsidR="00EA42B1" w:rsidRDefault="00EA42B1">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A8CD4A" w14:textId="77777777" w:rsidR="00EA42B1" w:rsidRDefault="00EA42B1">
            <w:pPr>
              <w:pStyle w:val="TAL"/>
              <w:rPr>
                <w:sz w:val="16"/>
              </w:rPr>
            </w:pPr>
          </w:p>
        </w:tc>
      </w:tr>
      <w:tr w:rsidR="00001EFA" w14:paraId="682FF598"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32E03E9" w14:textId="77777777" w:rsidR="00001EFA" w:rsidRDefault="00001EFA">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8C6F4" w14:textId="77777777" w:rsidR="00001EFA" w:rsidRDefault="00001EFA">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55928" w14:textId="77777777" w:rsidR="00001EFA" w:rsidRDefault="00001EF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A1731" w14:textId="77777777" w:rsidR="00001EFA" w:rsidRDefault="00001EF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88D77" w14:textId="77777777" w:rsidR="00001EFA" w:rsidRDefault="00001EF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7DFD3" w14:textId="77777777" w:rsidR="00001EFA" w:rsidRDefault="00001EF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A29A70" w14:textId="77777777" w:rsidR="00001EFA" w:rsidRDefault="00001EFA">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0B8D0A" w14:textId="77777777" w:rsidR="00001EFA" w:rsidRDefault="00001EFA">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2E5DA6" w14:textId="77777777" w:rsidR="00001EFA" w:rsidRDefault="00001EFA" w:rsidP="000D3EEB">
            <w:pPr>
              <w:pStyle w:val="TAL"/>
              <w:rPr>
                <w:sz w:val="16"/>
              </w:rPr>
            </w:pPr>
            <w:r>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B78CF" w14:textId="77777777" w:rsidR="00001EFA" w:rsidRDefault="00001EFA" w:rsidP="000D3EEB">
            <w:pPr>
              <w:pStyle w:val="TAL"/>
              <w:rPr>
                <w:sz w:val="16"/>
              </w:rPr>
            </w:pPr>
            <w:r>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65176" w14:textId="77777777" w:rsidR="00001EFA" w:rsidRDefault="00001EFA" w:rsidP="000D3EEB">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CFFD2A" w14:textId="77777777" w:rsidR="00001EFA" w:rsidRDefault="00001EFA">
            <w:pPr>
              <w:pStyle w:val="TAL"/>
              <w:rPr>
                <w:sz w:val="16"/>
              </w:rPr>
            </w:pPr>
          </w:p>
        </w:tc>
      </w:tr>
      <w:tr w:rsidR="00363412" w14:paraId="3142B0E8"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EDB10C" w14:textId="77777777" w:rsidR="00363412" w:rsidRDefault="00363412">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DD142" w14:textId="77777777" w:rsidR="00363412" w:rsidRDefault="00363412">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4197C8" w14:textId="77777777" w:rsidR="00363412" w:rsidRDefault="00363412">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8C673" w14:textId="77777777" w:rsidR="00363412" w:rsidRDefault="00363412">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1E7BF" w14:textId="77777777" w:rsidR="00363412" w:rsidRDefault="00363412">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4462D" w14:textId="77777777" w:rsidR="00363412" w:rsidRDefault="00363412">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B52A9A" w14:textId="77777777" w:rsidR="00363412" w:rsidRDefault="00363412">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303255" w14:textId="77777777" w:rsidR="00363412" w:rsidRDefault="00363412">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07BF4C" w14:textId="77777777" w:rsidR="00363412" w:rsidRDefault="00363412" w:rsidP="000D3EEB">
            <w:pPr>
              <w:pStyle w:val="TAL"/>
              <w:rPr>
                <w:sz w:val="16"/>
              </w:rPr>
            </w:pPr>
            <w:r>
              <w:rPr>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286F9" w14:textId="77777777" w:rsidR="00363412" w:rsidRDefault="00363412" w:rsidP="000D3EEB">
            <w:pPr>
              <w:pStyle w:val="TAL"/>
              <w:rPr>
                <w:sz w:val="16"/>
              </w:rPr>
            </w:pPr>
            <w:r>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0D96B" w14:textId="77777777" w:rsidR="00363412" w:rsidRDefault="00363412" w:rsidP="000D3EEB">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1CB57" w14:textId="77777777" w:rsidR="00363412" w:rsidRDefault="00363412">
            <w:pPr>
              <w:pStyle w:val="TAL"/>
              <w:rPr>
                <w:sz w:val="16"/>
              </w:rPr>
            </w:pPr>
          </w:p>
        </w:tc>
      </w:tr>
      <w:tr w:rsidR="00AF4697" w14:paraId="74DC871C"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6898820" w14:textId="77777777" w:rsidR="00AF4697" w:rsidRDefault="00AF4697">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81748" w14:textId="77777777" w:rsidR="00AF4697" w:rsidRDefault="00AF4697">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1EEF7" w14:textId="77777777" w:rsidR="00AF4697" w:rsidRDefault="00AF4697">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929FC" w14:textId="77777777" w:rsidR="00AF4697" w:rsidRDefault="00AF4697">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C817C" w14:textId="77777777" w:rsidR="00AF4697" w:rsidRDefault="00AF4697">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6331" w14:textId="77777777" w:rsidR="00AF4697" w:rsidRDefault="00AF4697">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5A0CEC" w14:textId="77777777" w:rsidR="00AF4697" w:rsidRDefault="00AF4697">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AE5D1A" w14:textId="77777777" w:rsidR="00AF4697" w:rsidRDefault="00AF4697">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367E19" w14:textId="77777777" w:rsidR="00AF4697" w:rsidRDefault="00AF4697" w:rsidP="000D3EEB">
            <w:pPr>
              <w:pStyle w:val="TAL"/>
              <w:rPr>
                <w:sz w:val="16"/>
              </w:rPr>
            </w:pPr>
            <w:r>
              <w:rPr>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03BC7" w14:textId="77777777" w:rsidR="00AF4697" w:rsidRDefault="00AF4697" w:rsidP="000D3EEB">
            <w:pPr>
              <w:pStyle w:val="TAL"/>
              <w:rPr>
                <w:sz w:val="16"/>
              </w:rPr>
            </w:pPr>
            <w:r>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2320F" w14:textId="77777777" w:rsidR="00AF4697" w:rsidRDefault="00AF4697" w:rsidP="000D3EEB">
            <w:pPr>
              <w:pStyle w:val="TAL"/>
              <w:rPr>
                <w:sz w:val="16"/>
              </w:rPr>
            </w:pPr>
            <w:r>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575174" w14:textId="77777777" w:rsidR="00AF4697" w:rsidRDefault="00AF4697">
            <w:pPr>
              <w:pStyle w:val="TAL"/>
              <w:rPr>
                <w:sz w:val="16"/>
              </w:rPr>
            </w:pPr>
          </w:p>
        </w:tc>
      </w:tr>
      <w:tr w:rsidR="00375C82" w14:paraId="473E46DF"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38314F" w14:textId="77777777" w:rsidR="00375C82" w:rsidRDefault="00375C82">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89285" w14:textId="77777777" w:rsidR="00375C82" w:rsidRDefault="00375C82">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A9C498" w14:textId="77777777" w:rsidR="00375C82" w:rsidRDefault="00375C82">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7D19D" w14:textId="77777777" w:rsidR="00375C82" w:rsidRDefault="00375C82">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3811" w14:textId="77777777" w:rsidR="00375C82" w:rsidRDefault="00375C82">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E1AE" w14:textId="77777777" w:rsidR="00375C82" w:rsidRDefault="00375C82">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1CEB391" w14:textId="77777777" w:rsidR="00375C82" w:rsidRDefault="00375C82">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CB95F9" w14:textId="77777777" w:rsidR="00375C82" w:rsidRDefault="00375C82">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453231" w14:textId="77777777" w:rsidR="00375C82" w:rsidRDefault="00375C82" w:rsidP="000D3EEB">
            <w:pPr>
              <w:pStyle w:val="TAL"/>
              <w:rPr>
                <w:sz w:val="16"/>
              </w:rPr>
            </w:pPr>
            <w:r>
              <w:rPr>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37F9A" w14:textId="77777777" w:rsidR="00375C82" w:rsidRDefault="00375C82" w:rsidP="000D3EEB">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3362C" w14:textId="77777777" w:rsidR="00375C82" w:rsidRDefault="00375C82" w:rsidP="000D3EEB">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22204E" w14:textId="77777777" w:rsidR="00375C82" w:rsidRDefault="00375C82">
            <w:pPr>
              <w:pStyle w:val="TAL"/>
              <w:rPr>
                <w:sz w:val="16"/>
              </w:rPr>
            </w:pPr>
          </w:p>
        </w:tc>
      </w:tr>
      <w:tr w:rsidR="009870EC" w14:paraId="2EE09154"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B31C07D" w14:textId="77777777" w:rsidR="009870EC" w:rsidRDefault="009870EC">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24F54" w14:textId="77777777" w:rsidR="009870EC" w:rsidRDefault="009870EC">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9A3424" w14:textId="77777777" w:rsidR="009870EC" w:rsidRDefault="009870E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F0ED6" w14:textId="77777777" w:rsidR="009870EC" w:rsidRDefault="009870EC">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905B3" w14:textId="77777777" w:rsidR="009870EC" w:rsidRDefault="009870EC">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C9BAF" w14:textId="77777777" w:rsidR="009870EC" w:rsidRDefault="009870EC">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C4D8BD8" w14:textId="77777777" w:rsidR="009870EC" w:rsidRDefault="009870EC">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FAE6AA" w14:textId="77777777" w:rsidR="009870EC" w:rsidRDefault="009870EC">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6FD1B6" w14:textId="77777777" w:rsidR="009870EC" w:rsidRDefault="009870EC" w:rsidP="000D3EEB">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D17AB" w14:textId="77777777" w:rsidR="009870EC" w:rsidRDefault="009870EC" w:rsidP="000D3EEB">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1F22E" w14:textId="77777777" w:rsidR="009870EC" w:rsidRDefault="009870EC" w:rsidP="000D3EEB">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84C0AC" w14:textId="77777777" w:rsidR="009870EC" w:rsidRDefault="009870EC">
            <w:pPr>
              <w:pStyle w:val="TAL"/>
              <w:rPr>
                <w:sz w:val="16"/>
              </w:rPr>
            </w:pPr>
          </w:p>
        </w:tc>
      </w:tr>
      <w:tr w:rsidR="00B32FCE" w14:paraId="6551FD73"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340D51" w14:textId="77777777" w:rsidR="00B32FCE" w:rsidRDefault="00B32FCE">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EFD967" w14:textId="77777777" w:rsidR="00B32FCE" w:rsidRDefault="00B32FC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443B9" w14:textId="77777777" w:rsidR="00B32FCE" w:rsidRDefault="00B32FC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6DB10" w14:textId="77777777" w:rsidR="00B32FCE" w:rsidRDefault="00B32FC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EB9E6" w14:textId="77777777" w:rsidR="00B32FCE" w:rsidRDefault="00B32FC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E7229" w14:textId="77777777" w:rsidR="00B32FCE" w:rsidRDefault="00B32FC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FE8549" w14:textId="77777777" w:rsidR="00B32FCE" w:rsidRDefault="00B32FC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34BF4B2" w14:textId="77777777" w:rsidR="00B32FCE" w:rsidRDefault="00B32FC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F72CD4" w14:textId="77777777" w:rsidR="00B32FCE" w:rsidRDefault="00B32FCE" w:rsidP="000D3EEB">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8486" w14:textId="77777777" w:rsidR="00B32FCE" w:rsidRDefault="00B32FCE" w:rsidP="000D3EEB">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BFBC6" w14:textId="77777777" w:rsidR="00B32FCE" w:rsidRDefault="00B32FCE" w:rsidP="000D3EEB">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C68E68" w14:textId="77777777" w:rsidR="00B32FCE" w:rsidRDefault="00B32FCE">
            <w:pPr>
              <w:pStyle w:val="TAL"/>
              <w:rPr>
                <w:sz w:val="16"/>
              </w:rPr>
            </w:pPr>
          </w:p>
        </w:tc>
      </w:tr>
      <w:tr w:rsidR="00515823" w14:paraId="7B741F17"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752488" w14:textId="77777777" w:rsidR="00515823" w:rsidRDefault="00515823">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0743A2" w14:textId="77777777" w:rsidR="00515823" w:rsidRDefault="0051582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699B" w14:textId="77777777" w:rsidR="00515823" w:rsidRDefault="0051582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22B48" w14:textId="77777777" w:rsidR="00515823" w:rsidRDefault="0051582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37067" w14:textId="77777777" w:rsidR="00515823" w:rsidRDefault="0051582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BF402" w14:textId="77777777" w:rsidR="00515823" w:rsidRDefault="0051582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3CF3B3" w14:textId="77777777" w:rsidR="00515823" w:rsidRDefault="0051582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F5E075A" w14:textId="77777777" w:rsidR="00515823" w:rsidRDefault="0051582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4CBBB1" w14:textId="77777777" w:rsidR="00515823" w:rsidRDefault="00515823" w:rsidP="000D3EEB">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977C1" w14:textId="77777777" w:rsidR="00515823" w:rsidRDefault="00515823" w:rsidP="000D3EEB">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3E3BC" w14:textId="77777777" w:rsidR="00515823" w:rsidRDefault="00515823" w:rsidP="000D3EEB">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4454BF" w14:textId="77777777" w:rsidR="00515823" w:rsidRDefault="00515823">
            <w:pPr>
              <w:pStyle w:val="TAL"/>
              <w:rPr>
                <w:sz w:val="16"/>
              </w:rPr>
            </w:pPr>
          </w:p>
        </w:tc>
      </w:tr>
      <w:tr w:rsidR="00C01AF6" w14:paraId="6D0D8DA8"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0D9B15D" w14:textId="77777777" w:rsidR="00C01AF6" w:rsidRDefault="00C01AF6">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607F1" w14:textId="77777777" w:rsidR="00C01AF6" w:rsidRDefault="00C01AF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B6326" w14:textId="77777777" w:rsidR="00C01AF6" w:rsidRDefault="00C01AF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5DED" w14:textId="77777777" w:rsidR="00C01AF6" w:rsidRDefault="00C01AF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B44FD" w14:textId="77777777" w:rsidR="00C01AF6" w:rsidRDefault="00C01AF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4300" w14:textId="77777777" w:rsidR="00C01AF6" w:rsidRDefault="00C01AF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C12D77" w14:textId="77777777" w:rsidR="00C01AF6" w:rsidRDefault="00C01AF6">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FA1F99" w14:textId="77777777" w:rsidR="00C01AF6" w:rsidRDefault="00C01AF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E9B03AE" w14:textId="77777777" w:rsidR="00C01AF6" w:rsidRDefault="00C01AF6" w:rsidP="000D3EEB">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8EE8B" w14:textId="77777777" w:rsidR="00C01AF6" w:rsidRDefault="00C01AF6" w:rsidP="000D3EEB">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43D84" w14:textId="77777777" w:rsidR="00C01AF6" w:rsidRDefault="00C01AF6" w:rsidP="000D3EEB">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889D76" w14:textId="77777777" w:rsidR="00C01AF6" w:rsidRDefault="00C01AF6">
            <w:pPr>
              <w:pStyle w:val="TAL"/>
              <w:rPr>
                <w:sz w:val="16"/>
              </w:rPr>
            </w:pPr>
          </w:p>
        </w:tc>
      </w:tr>
      <w:tr w:rsidR="00965F68" w14:paraId="26D79E1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006569" w14:textId="77777777" w:rsidR="00965F68" w:rsidRDefault="00965F68">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3F3EE3" w14:textId="77777777" w:rsidR="00965F68" w:rsidRDefault="00965F68">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C912F" w14:textId="77777777" w:rsidR="00965F68" w:rsidRDefault="00965F68">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AA8B1" w14:textId="77777777" w:rsidR="00965F68" w:rsidRDefault="00965F68">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66872" w14:textId="77777777" w:rsidR="00965F68" w:rsidRDefault="00965F68">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17E3C" w14:textId="77777777" w:rsidR="00965F68" w:rsidRDefault="00965F68">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148CB4" w14:textId="77777777" w:rsidR="00965F68" w:rsidRDefault="00965F68">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66BC1D" w14:textId="77777777" w:rsidR="00965F68" w:rsidRDefault="00965F68">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4BA5EF" w14:textId="77777777" w:rsidR="00965F68" w:rsidRDefault="00965F68" w:rsidP="000D3EEB">
            <w:pPr>
              <w:pStyle w:val="TAL"/>
              <w:rPr>
                <w:sz w:val="16"/>
              </w:rPr>
            </w:pPr>
            <w:r>
              <w:rPr>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9B657" w14:textId="77777777" w:rsidR="00965F68" w:rsidRDefault="00965F68" w:rsidP="000D3EEB">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EC64" w14:textId="77777777" w:rsidR="00965F68" w:rsidRDefault="00965F68" w:rsidP="000D3EEB">
            <w:pPr>
              <w:pStyle w:val="TAL"/>
              <w:rPr>
                <w:sz w:val="16"/>
              </w:rPr>
            </w:pPr>
            <w:r>
              <w:rPr>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2D886E" w14:textId="77777777" w:rsidR="00965F68" w:rsidRDefault="00965F68">
            <w:pPr>
              <w:pStyle w:val="TAL"/>
              <w:rPr>
                <w:sz w:val="16"/>
              </w:rPr>
            </w:pPr>
          </w:p>
        </w:tc>
      </w:tr>
      <w:tr w:rsidR="00C7158D" w14:paraId="13AE7619"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A01501" w14:textId="32069B2F" w:rsidR="00C7158D" w:rsidRDefault="00C7158D">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52B967" w14:textId="19BB77DB" w:rsidR="00C7158D" w:rsidRDefault="00C7158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9F8FF2" w14:textId="161452CA" w:rsidR="00C7158D" w:rsidRDefault="00C7158D">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1DD21" w14:textId="57238FF1" w:rsidR="00C7158D" w:rsidRDefault="00C7158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06E5" w14:textId="6348190E" w:rsidR="00C7158D" w:rsidRDefault="00C7158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32BE" w14:textId="0A8C76AE" w:rsidR="00C7158D" w:rsidRDefault="00C7158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6DD7BA9" w14:textId="266EBD36" w:rsidR="00C7158D" w:rsidRDefault="00C7158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DDFE07" w14:textId="7016655F" w:rsidR="00C7158D" w:rsidRDefault="00C7158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67214B" w14:textId="6B4C0833" w:rsidR="00C7158D" w:rsidRDefault="00C7158D" w:rsidP="000D3EEB">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5106A" w14:textId="64C9A86A" w:rsidR="00C7158D" w:rsidRDefault="00C7158D" w:rsidP="000D3EEB">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387FF" w14:textId="7E704CC3" w:rsidR="00C7158D" w:rsidRDefault="00C7158D" w:rsidP="000D3EEB">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854B82" w14:textId="77777777" w:rsidR="00C7158D" w:rsidRDefault="00C7158D">
            <w:pPr>
              <w:pStyle w:val="TAL"/>
              <w:rPr>
                <w:sz w:val="16"/>
              </w:rPr>
            </w:pPr>
          </w:p>
        </w:tc>
      </w:tr>
    </w:tbl>
    <w:p w14:paraId="38D949DA" w14:textId="77777777" w:rsidR="00CE5AF3" w:rsidRDefault="00CE5AF3"/>
    <w:sectPr w:rsidR="00CE5A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BE599" w14:textId="77777777" w:rsidR="00D42B89" w:rsidRDefault="00D42B89">
      <w:r>
        <w:separator/>
      </w:r>
    </w:p>
  </w:endnote>
  <w:endnote w:type="continuationSeparator" w:id="0">
    <w:p w14:paraId="4F38741F" w14:textId="77777777" w:rsidR="00D42B89" w:rsidRDefault="00D4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D8D38" w14:textId="77777777" w:rsidR="00CE5AF3" w:rsidRDefault="00CE5A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5F3F" w14:textId="77777777" w:rsidR="00CE5AF3" w:rsidRDefault="00CE5A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A6F1" w14:textId="77777777" w:rsidR="00CE5AF3" w:rsidRDefault="00CE5A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2AD1" w14:textId="77777777" w:rsidR="00CE5AF3" w:rsidRDefault="00CE5A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183A" w14:textId="77777777" w:rsidR="00D42B89" w:rsidRDefault="00D42B89">
      <w:r>
        <w:separator/>
      </w:r>
    </w:p>
  </w:footnote>
  <w:footnote w:type="continuationSeparator" w:id="0">
    <w:p w14:paraId="6627941E" w14:textId="77777777" w:rsidR="00D42B89" w:rsidRDefault="00D4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ED14" w14:textId="77777777" w:rsidR="00CE5AF3" w:rsidRDefault="00CE5A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3CCF" w14:textId="77777777" w:rsidR="00CE5AF3" w:rsidRDefault="00CE5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1BC1" w14:textId="77777777" w:rsidR="00CE5AF3" w:rsidRDefault="00CE5A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47B8" w14:textId="197608D3" w:rsidR="00CE5AF3" w:rsidRDefault="00CE5AF3">
    <w:pPr>
      <w:pStyle w:val="Header"/>
      <w:framePr w:wrap="auto" w:vAnchor="text" w:hAnchor="margin" w:xAlign="right" w:y="1"/>
      <w:widowControl/>
    </w:pPr>
    <w:r>
      <w:fldChar w:fldCharType="begin"/>
    </w:r>
    <w:r>
      <w:instrText xml:space="preserve"> STYLEREF ZA </w:instrText>
    </w:r>
    <w:r>
      <w:fldChar w:fldCharType="separate"/>
    </w:r>
    <w:r w:rsidR="00C7158D">
      <w:t>3GPP TS 22.242 V19.0.0 (2025-10)</w:t>
    </w:r>
    <w:r>
      <w:fldChar w:fldCharType="end"/>
    </w:r>
  </w:p>
  <w:p w14:paraId="733F50B5" w14:textId="77777777" w:rsidR="00CE5AF3" w:rsidRDefault="00CE5AF3">
    <w:pPr>
      <w:pStyle w:val="Header"/>
      <w:framePr w:wrap="auto" w:vAnchor="text" w:hAnchor="margin" w:xAlign="center" w:y="1"/>
      <w:widowControl/>
    </w:pPr>
    <w:r>
      <w:fldChar w:fldCharType="begin"/>
    </w:r>
    <w:r>
      <w:instrText xml:space="preserve"> PAGE </w:instrText>
    </w:r>
    <w:r>
      <w:fldChar w:fldCharType="separate"/>
    </w:r>
    <w:r w:rsidR="00B32FCE">
      <w:t>6</w:t>
    </w:r>
    <w:r>
      <w:fldChar w:fldCharType="end"/>
    </w:r>
  </w:p>
  <w:p w14:paraId="5F081B0D" w14:textId="29FCBDDE" w:rsidR="00CE5AF3" w:rsidRDefault="00CE5AF3">
    <w:pPr>
      <w:pStyle w:val="Header"/>
      <w:framePr w:wrap="auto" w:vAnchor="text" w:hAnchor="margin" w:y="1"/>
      <w:widowControl/>
    </w:pPr>
    <w:r>
      <w:fldChar w:fldCharType="begin"/>
    </w:r>
    <w:r>
      <w:instrText xml:space="preserve"> STYLEREF ZGSM </w:instrText>
    </w:r>
    <w:r>
      <w:fldChar w:fldCharType="separate"/>
    </w:r>
    <w:r w:rsidR="00C7158D">
      <w:t>Release 19</w:t>
    </w:r>
    <w:r>
      <w:fldChar w:fldCharType="end"/>
    </w:r>
  </w:p>
  <w:p w14:paraId="55029FC2" w14:textId="77777777" w:rsidR="00CE5AF3" w:rsidRDefault="00CE5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4263BD"/>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58514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6521932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49AC"/>
    <w:rsid w:val="00001EFA"/>
    <w:rsid w:val="0002552C"/>
    <w:rsid w:val="000B5086"/>
    <w:rsid w:val="000D3EEB"/>
    <w:rsid w:val="00134152"/>
    <w:rsid w:val="001E3868"/>
    <w:rsid w:val="001E6F00"/>
    <w:rsid w:val="002D596C"/>
    <w:rsid w:val="00363412"/>
    <w:rsid w:val="00375C82"/>
    <w:rsid w:val="003B7809"/>
    <w:rsid w:val="003C6007"/>
    <w:rsid w:val="003F7058"/>
    <w:rsid w:val="00515823"/>
    <w:rsid w:val="00534833"/>
    <w:rsid w:val="005C2007"/>
    <w:rsid w:val="006D0C1A"/>
    <w:rsid w:val="006D2320"/>
    <w:rsid w:val="00746BE1"/>
    <w:rsid w:val="00760E92"/>
    <w:rsid w:val="00792E91"/>
    <w:rsid w:val="007D09B1"/>
    <w:rsid w:val="00832603"/>
    <w:rsid w:val="00931613"/>
    <w:rsid w:val="00965F68"/>
    <w:rsid w:val="009870EC"/>
    <w:rsid w:val="00AF4697"/>
    <w:rsid w:val="00B034F6"/>
    <w:rsid w:val="00B32FCE"/>
    <w:rsid w:val="00B5228B"/>
    <w:rsid w:val="00BE0EC6"/>
    <w:rsid w:val="00C01AF6"/>
    <w:rsid w:val="00C7158D"/>
    <w:rsid w:val="00CE5AF3"/>
    <w:rsid w:val="00D42B89"/>
    <w:rsid w:val="00E41113"/>
    <w:rsid w:val="00E673AE"/>
    <w:rsid w:val="00EA42B1"/>
    <w:rsid w:val="00F949AC"/>
    <w:rsid w:val="00FE49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14:docId w14:val="69EE4DB0"/>
  <w15:chartTrackingRefBased/>
  <w15:docId w15:val="{63B17000-07BB-4530-A7D6-123258DDA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NMP Heading 1,app heading 1,l1,MyHeading 1,H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aliases w:val="h3,H3,Underrubrik2"/>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App1"/>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Kopfzeileheaderodd">
    <w:name w:val="Kopfzeile.header odd"/>
    <w:basedOn w:val="Normal"/>
    <w:pPr>
      <w:tabs>
        <w:tab w:val="center" w:pos="4819"/>
        <w:tab w:val="right" w:pos="9071"/>
      </w:tabs>
      <w:spacing w:after="0"/>
      <w:jc w:val="both"/>
    </w:pPr>
    <w:rPr>
      <w:rFonts w:ascii="Arial" w:hAnsi="Arial"/>
    </w:rPr>
  </w:style>
  <w:style w:type="paragraph" w:customStyle="1" w:styleId="HE">
    <w:name w:val="HE"/>
    <w:basedOn w:val="Normal"/>
    <w:pPr>
      <w:spacing w:after="0"/>
    </w:pPr>
    <w:rPr>
      <w:b/>
    </w:rPr>
  </w:style>
  <w:style w:type="paragraph" w:customStyle="1" w:styleId="Term">
    <w:name w:val="Term"/>
    <w:basedOn w:val="Normal"/>
    <w:next w:val="TermDefinition"/>
    <w:autoRedefine/>
    <w:pPr>
      <w:keepNext/>
      <w:spacing w:before="100" w:after="100"/>
    </w:pPr>
    <w:rPr>
      <w:b/>
    </w:rPr>
  </w:style>
  <w:style w:type="paragraph" w:customStyle="1" w:styleId="TermDefinition">
    <w:name w:val="Term Definition"/>
    <w:basedOn w:val="Normal"/>
    <w:next w:val="Term"/>
    <w:pPr>
      <w:keepLines/>
      <w:spacing w:before="100" w:after="100"/>
      <w:ind w:left="720"/>
    </w:pPr>
  </w:style>
  <w:style w:type="paragraph" w:customStyle="1" w:styleId="AbbreviationEntry">
    <w:name w:val="Abbreviation Entry"/>
    <w:basedOn w:val="Normal"/>
    <w:pPr>
      <w:spacing w:before="60" w:after="20"/>
    </w:pPr>
  </w:style>
  <w:style w:type="paragraph" w:customStyle="1" w:styleId="NormalBullet">
    <w:name w:val="Normal Bullet"/>
    <w:basedOn w:val="Normal"/>
    <w:pPr>
      <w:numPr>
        <w:numId w:val="2"/>
      </w:numPr>
      <w:spacing w:before="10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857</Words>
  <Characters>4581</Characters>
  <Application>Microsoft Office Word</Application>
  <DocSecurity>0</DocSecurity>
  <Lines>111</Lines>
  <Paragraphs>86</Paragraphs>
  <ScaleCrop>false</ScaleCrop>
  <HeadingPairs>
    <vt:vector size="2" baseType="variant">
      <vt:variant>
        <vt:lpstr>Title</vt:lpstr>
      </vt:variant>
      <vt:variant>
        <vt:i4>1</vt:i4>
      </vt:variant>
    </vt:vector>
  </HeadingPairs>
  <TitlesOfParts>
    <vt:vector size="1" baseType="lpstr">
      <vt:lpstr>3GPP TS 22.242</vt:lpstr>
    </vt:vector>
  </TitlesOfParts>
  <Manager/>
  <Company/>
  <LinksUpToDate>false</LinksUpToDate>
  <CharactersWithSpaces>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22.242</dc:title>
  <dc:subject>Digital Rights Management (DRM); Stage 1 (Release 10)</dc:subject>
  <dc:creator>MCC Support</dc:creator>
  <cp:keywords>LTE-Advanced, LTE, UMTS, service, DRM</cp:keywords>
  <dc:description/>
  <cp:lastModifiedBy>Alain Sultan</cp:lastModifiedBy>
  <cp:revision>2</cp:revision>
  <dcterms:created xsi:type="dcterms:W3CDTF">2025-10-15T08:40:00Z</dcterms:created>
  <dcterms:modified xsi:type="dcterms:W3CDTF">2025-10-15T08:40:00Z</dcterms:modified>
  <cp:category>v1.3.1</cp:category>
</cp:coreProperties>
</file>