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7C15D9C1"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F61779">
              <w:rPr>
                <w:rFonts w:eastAsia="DengXian" w:hint="eastAsia"/>
                <w:lang w:eastAsia="zh-CN"/>
              </w:rPr>
              <w:t>9</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F61779">
              <w:rPr>
                <w:sz w:val="32"/>
              </w:rPr>
              <w:t>0</w:t>
            </w:r>
            <w:r w:rsidR="00F61779">
              <w:rPr>
                <w:rFonts w:hint="eastAsia"/>
                <w:sz w:val="32"/>
                <w:lang w:eastAsia="zh-CN"/>
              </w:rPr>
              <w:t>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DE14684" w14:textId="77777777" w:rsidR="00D526EE"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D526EE">
        <w:t>Foreword</w:t>
      </w:r>
      <w:r w:rsidR="00D526EE">
        <w:tab/>
        <w:t>17</w:t>
      </w:r>
    </w:p>
    <w:p w14:paraId="065AFA37"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19</w:t>
      </w:r>
    </w:p>
    <w:p w14:paraId="6B3DD5A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19</w:t>
      </w:r>
    </w:p>
    <w:p w14:paraId="3E3AB1C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20</w:t>
      </w:r>
    </w:p>
    <w:p w14:paraId="6CC1E83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21</w:t>
      </w:r>
    </w:p>
    <w:p w14:paraId="65F7760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21</w:t>
      </w:r>
    </w:p>
    <w:p w14:paraId="6177CCC6"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22</w:t>
      </w:r>
    </w:p>
    <w:p w14:paraId="4BF7A6C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22</w:t>
      </w:r>
    </w:p>
    <w:p w14:paraId="76C66B9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23</w:t>
      </w:r>
    </w:p>
    <w:p w14:paraId="3519B83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23</w:t>
      </w:r>
    </w:p>
    <w:p w14:paraId="36BD4A0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23</w:t>
      </w:r>
    </w:p>
    <w:p w14:paraId="16CE014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4.4.0</w:t>
      </w:r>
      <w:r>
        <w:rPr>
          <w:rFonts w:asciiTheme="minorHAnsi" w:eastAsiaTheme="minorEastAsia" w:hAnsiTheme="minorHAnsi" w:cstheme="minorBidi"/>
          <w:kern w:val="2"/>
          <w:sz w:val="24"/>
          <w:szCs w:val="24"/>
          <w:lang w:eastAsia="zh-CN"/>
          <w14:ligatures w14:val="standardContextual"/>
        </w:rPr>
        <w:tab/>
      </w:r>
      <w:r>
        <w:t>Introduction</w:t>
      </w:r>
      <w:r>
        <w:tab/>
        <w:t>23</w:t>
      </w:r>
    </w:p>
    <w:p w14:paraId="7812E71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23</w:t>
      </w:r>
    </w:p>
    <w:p w14:paraId="08392ED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4.4.2</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SNR definition</w:t>
      </w:r>
      <w:r>
        <w:tab/>
        <w:t>23</w:t>
      </w:r>
    </w:p>
    <w:p w14:paraId="14C67F6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4.4.3</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Noc</w:t>
      </w:r>
      <w:r>
        <w:tab/>
        <w:t>24</w:t>
      </w:r>
    </w:p>
    <w:p w14:paraId="1E12DDC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24</w:t>
      </w:r>
    </w:p>
    <w:p w14:paraId="54D2CDB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24</w:t>
      </w:r>
    </w:p>
    <w:p w14:paraId="362AEF0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24</w:t>
      </w:r>
    </w:p>
    <w:p w14:paraId="28218C1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4.4.4</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Es</w:t>
      </w:r>
      <w:r>
        <w:tab/>
        <w:t>25</w:t>
      </w:r>
    </w:p>
    <w:p w14:paraId="2A07CA9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eastAsia="zh-CN"/>
        </w:rPr>
        <w:t>4</w:t>
      </w:r>
      <w:r w:rsidRPr="007163C7">
        <w:t>.4.</w:t>
      </w:r>
      <w:r w:rsidRPr="007163C7">
        <w:rPr>
          <w:lang w:eastAsia="zh-CN"/>
        </w:rPr>
        <w:t>4</w:t>
      </w:r>
      <w:r w:rsidRPr="007163C7">
        <w:t>.</w:t>
      </w:r>
      <w:r w:rsidRPr="007163C7">
        <w:rPr>
          <w:lang w:eastAsia="zh-CN"/>
        </w:rPr>
        <w:t>1</w:t>
      </w:r>
      <w:r>
        <w:rPr>
          <w:rFonts w:asciiTheme="minorHAnsi" w:eastAsiaTheme="minorEastAsia" w:hAnsiTheme="minorHAnsi" w:cstheme="minorBidi"/>
          <w:kern w:val="2"/>
          <w:sz w:val="24"/>
          <w:szCs w:val="24"/>
          <w:lang w:eastAsia="zh-CN"/>
          <w14:ligatures w14:val="standardContextual"/>
        </w:rPr>
        <w:tab/>
      </w:r>
      <w:r w:rsidRPr="007163C7">
        <w:t>Introduction</w:t>
      </w:r>
      <w:r>
        <w:tab/>
        <w:t>25</w:t>
      </w:r>
    </w:p>
    <w:p w14:paraId="07F4995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eastAsia="zh-CN"/>
        </w:rPr>
        <w:t>4</w:t>
      </w:r>
      <w:r w:rsidRPr="007163C7">
        <w:t>.4.</w:t>
      </w:r>
      <w:r w:rsidRPr="007163C7">
        <w:rPr>
          <w:lang w:eastAsia="zh-CN"/>
        </w:rPr>
        <w:t>4</w:t>
      </w:r>
      <w:r w:rsidRPr="007163C7">
        <w:t>.</w:t>
      </w:r>
      <w:r w:rsidRPr="007163C7">
        <w:rPr>
          <w:lang w:eastAsia="zh-CN"/>
        </w:rPr>
        <w:t>2</w:t>
      </w:r>
      <w:r>
        <w:rPr>
          <w:rFonts w:asciiTheme="minorHAnsi" w:eastAsiaTheme="minorEastAsia" w:hAnsiTheme="minorHAnsi" w:cstheme="minorBidi"/>
          <w:kern w:val="2"/>
          <w:sz w:val="24"/>
          <w:szCs w:val="24"/>
          <w:lang w:eastAsia="zh-CN"/>
          <w14:ligatures w14:val="standardContextual"/>
        </w:rPr>
        <w:tab/>
      </w:r>
      <w:r w:rsidRPr="007163C7">
        <w:rPr>
          <w:lang w:eastAsia="zh-CN"/>
        </w:rPr>
        <w:t xml:space="preserve">Es for </w:t>
      </w:r>
      <w:r w:rsidRPr="007163C7">
        <w:t>NR operating bands in FR1</w:t>
      </w:r>
      <w:r>
        <w:tab/>
        <w:t>25</w:t>
      </w:r>
    </w:p>
    <w:p w14:paraId="4DAC64B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eastAsia="zh-CN"/>
        </w:rPr>
        <w:t>4</w:t>
      </w:r>
      <w:r w:rsidRPr="007163C7">
        <w:t>.4.</w:t>
      </w:r>
      <w:r w:rsidRPr="007163C7">
        <w:rPr>
          <w:lang w:eastAsia="zh-CN"/>
        </w:rPr>
        <w:t>4</w:t>
      </w:r>
      <w:r w:rsidRPr="007163C7">
        <w:t>.</w:t>
      </w:r>
      <w:r w:rsidRPr="007163C7">
        <w:rPr>
          <w:lang w:eastAsia="zh-CN"/>
        </w:rPr>
        <w:t>2.1</w:t>
      </w:r>
      <w:r>
        <w:rPr>
          <w:rFonts w:asciiTheme="minorHAnsi" w:eastAsiaTheme="minorEastAsia" w:hAnsiTheme="minorHAnsi" w:cstheme="minorBidi"/>
          <w:kern w:val="2"/>
          <w:sz w:val="24"/>
          <w:szCs w:val="24"/>
          <w:lang w:eastAsia="zh-CN"/>
          <w14:ligatures w14:val="standardContextual"/>
        </w:rPr>
        <w:tab/>
      </w:r>
      <w:r w:rsidRPr="007163C7">
        <w:rPr>
          <w:lang w:eastAsia="zh-CN"/>
        </w:rPr>
        <w:t xml:space="preserve">Derivation of Es values for </w:t>
      </w:r>
      <w:r w:rsidRPr="007163C7">
        <w:t>NR operating bands in FR1</w:t>
      </w:r>
      <w:r>
        <w:tab/>
        <w:t>25</w:t>
      </w:r>
    </w:p>
    <w:p w14:paraId="699FC75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26</w:t>
      </w:r>
    </w:p>
    <w:p w14:paraId="31AE79A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4.5.0</w:t>
      </w:r>
      <w:r>
        <w:rPr>
          <w:rFonts w:asciiTheme="minorHAnsi" w:eastAsiaTheme="minorEastAsia" w:hAnsiTheme="minorHAnsi" w:cstheme="minorBidi"/>
          <w:kern w:val="2"/>
          <w:sz w:val="24"/>
          <w:szCs w:val="24"/>
          <w:lang w:eastAsia="zh-CN"/>
          <w14:ligatures w14:val="standardContextual"/>
        </w:rPr>
        <w:tab/>
      </w:r>
      <w:r>
        <w:t>Introduction</w:t>
      </w:r>
      <w:r>
        <w:tab/>
        <w:t>26</w:t>
      </w:r>
    </w:p>
    <w:p w14:paraId="0D7D752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26</w:t>
      </w:r>
    </w:p>
    <w:p w14:paraId="2104143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4.5.2</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SNR definition</w:t>
      </w:r>
      <w:r>
        <w:tab/>
        <w:t>26</w:t>
      </w:r>
    </w:p>
    <w:p w14:paraId="34883A8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4.5.3</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Noc</w:t>
      </w:r>
      <w:r>
        <w:tab/>
        <w:t>27</w:t>
      </w:r>
    </w:p>
    <w:p w14:paraId="693B126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27</w:t>
      </w:r>
    </w:p>
    <w:p w14:paraId="1A3D074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27</w:t>
      </w:r>
    </w:p>
    <w:p w14:paraId="324DFCA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27</w:t>
      </w:r>
    </w:p>
    <w:p w14:paraId="74E33B4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4.5.4</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Angle of arrival</w:t>
      </w:r>
      <w:r>
        <w:tab/>
        <w:t>28</w:t>
      </w:r>
    </w:p>
    <w:p w14:paraId="4C6723F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val="en-US" w:eastAsia="ko-KR"/>
        </w:rPr>
        <w:t>4.5.5</w:t>
      </w:r>
      <w:r>
        <w:rPr>
          <w:rFonts w:asciiTheme="minorHAnsi" w:eastAsiaTheme="minorEastAsia" w:hAnsiTheme="minorHAnsi" w:cstheme="minorBidi"/>
          <w:kern w:val="2"/>
          <w:sz w:val="24"/>
          <w:szCs w:val="24"/>
          <w:lang w:eastAsia="zh-CN"/>
          <w14:ligatures w14:val="standardContextual"/>
        </w:rPr>
        <w:tab/>
      </w:r>
      <w:r w:rsidRPr="007163C7">
        <w:rPr>
          <w:lang w:val="en-US" w:eastAsia="ko-KR"/>
        </w:rPr>
        <w:t>Es</w:t>
      </w:r>
      <w:r>
        <w:tab/>
        <w:t>28</w:t>
      </w:r>
    </w:p>
    <w:p w14:paraId="2BDB5B53"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28</w:t>
      </w:r>
    </w:p>
    <w:p w14:paraId="194B5985"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28</w:t>
      </w:r>
    </w:p>
    <w:p w14:paraId="7AB5F90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28</w:t>
      </w:r>
    </w:p>
    <w:p w14:paraId="321FD78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28</w:t>
      </w:r>
    </w:p>
    <w:p w14:paraId="0A9C99F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28</w:t>
      </w:r>
    </w:p>
    <w:p w14:paraId="34CC0BA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29</w:t>
      </w:r>
    </w:p>
    <w:p w14:paraId="12E7B48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5.1.1.4</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of requirements for mandatory UE features with capability signalling</w:t>
      </w:r>
      <w:r>
        <w:tab/>
        <w:t>37</w:t>
      </w:r>
    </w:p>
    <w:p w14:paraId="5E045A2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5.1.1.5</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of different requirements for HST</w:t>
      </w:r>
      <w:r>
        <w:tab/>
        <w:t>40</w:t>
      </w:r>
    </w:p>
    <w:p w14:paraId="680296B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5.1.1.6</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and test rules for PDSCH performance requirements with power imbalance for intra-band contiguous CA</w:t>
      </w:r>
      <w:r>
        <w:tab/>
        <w:t>41</w:t>
      </w:r>
    </w:p>
    <w:p w14:paraId="465C54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42</w:t>
      </w:r>
    </w:p>
    <w:p w14:paraId="5F2C300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42</w:t>
      </w:r>
    </w:p>
    <w:p w14:paraId="3D3B540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42</w:t>
      </w:r>
    </w:p>
    <w:p w14:paraId="2814A34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7163C7">
        <w:rPr>
          <w:snapToGrid w:val="0"/>
          <w:kern w:val="2"/>
          <w:lang w:val="en-US"/>
        </w:rPr>
        <w:t xml:space="preserve">Applicability rule and </w:t>
      </w:r>
      <w:r w:rsidRPr="007163C7">
        <w:rPr>
          <w:snapToGrid w:val="0"/>
          <w:kern w:val="2"/>
        </w:rPr>
        <w:t xml:space="preserve">antenna connection for CA tests with </w:t>
      </w:r>
      <w:r w:rsidRPr="007163C7">
        <w:rPr>
          <w:snapToGrid w:val="0"/>
          <w:kern w:val="2"/>
          <w:lang w:eastAsia="zh-CN"/>
        </w:rPr>
        <w:t xml:space="preserve">4 </w:t>
      </w:r>
      <w:r w:rsidRPr="007163C7">
        <w:rPr>
          <w:snapToGrid w:val="0"/>
          <w:kern w:val="2"/>
        </w:rPr>
        <w:t>R</w:t>
      </w:r>
      <w:r w:rsidRPr="007163C7">
        <w:rPr>
          <w:snapToGrid w:val="0"/>
          <w:kern w:val="2"/>
          <w:lang w:eastAsia="zh-CN"/>
        </w:rPr>
        <w:t>X</w:t>
      </w:r>
      <w:r>
        <w:tab/>
        <w:t>44</w:t>
      </w:r>
    </w:p>
    <w:p w14:paraId="3AC8E73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7163C7">
        <w:rPr>
          <w:rFonts w:eastAsia="Malgun Gothic"/>
        </w:rPr>
        <w:t>Applicability of different requirements for HST</w:t>
      </w:r>
      <w:r>
        <w:tab/>
        <w:t>44</w:t>
      </w:r>
    </w:p>
    <w:p w14:paraId="485AC53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48</w:t>
      </w:r>
    </w:p>
    <w:p w14:paraId="5D4D2E4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7163C7">
        <w:rPr>
          <w:snapToGrid w:val="0"/>
          <w:kern w:val="2"/>
          <w:lang w:val="en-US"/>
        </w:rPr>
        <w:t xml:space="preserve">Applicability rule and </w:t>
      </w:r>
      <w:r w:rsidRPr="007163C7">
        <w:rPr>
          <w:snapToGrid w:val="0"/>
          <w:kern w:val="2"/>
        </w:rPr>
        <w:t xml:space="preserve">antenna connection for CA tests with </w:t>
      </w:r>
      <w:r w:rsidRPr="007163C7">
        <w:rPr>
          <w:snapToGrid w:val="0"/>
          <w:kern w:val="2"/>
          <w:lang w:eastAsia="zh-CN"/>
        </w:rPr>
        <w:t xml:space="preserve">8 </w:t>
      </w:r>
      <w:r w:rsidRPr="007163C7">
        <w:rPr>
          <w:snapToGrid w:val="0"/>
          <w:kern w:val="2"/>
        </w:rPr>
        <w:t>R</w:t>
      </w:r>
      <w:r w:rsidRPr="007163C7">
        <w:rPr>
          <w:snapToGrid w:val="0"/>
          <w:kern w:val="2"/>
          <w:lang w:eastAsia="zh-CN"/>
        </w:rPr>
        <w:t>X</w:t>
      </w:r>
      <w:r>
        <w:tab/>
        <w:t>50</w:t>
      </w:r>
    </w:p>
    <w:p w14:paraId="74F4CBA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7163C7">
        <w:rPr>
          <w:snapToGrid w:val="0"/>
          <w:kern w:val="2"/>
          <w:lang w:val="en-US"/>
        </w:rPr>
        <w:t xml:space="preserve">Applicability rule </w:t>
      </w:r>
      <w:r w:rsidRPr="007163C7">
        <w:rPr>
          <w:snapToGrid w:val="0"/>
          <w:kern w:val="2"/>
        </w:rPr>
        <w:t>for optional UE features for 8Rx</w:t>
      </w:r>
      <w:r>
        <w:tab/>
        <w:t>50</w:t>
      </w:r>
    </w:p>
    <w:p w14:paraId="6E34D30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rPr>
        <w:t>5.1.1.8</w:t>
      </w:r>
      <w:r>
        <w:rPr>
          <w:rFonts w:asciiTheme="minorHAnsi" w:eastAsiaTheme="minorEastAsia" w:hAnsiTheme="minorHAnsi" w:cstheme="minorBidi"/>
          <w:kern w:val="2"/>
          <w:sz w:val="24"/>
          <w:szCs w:val="24"/>
          <w:lang w:eastAsia="zh-CN"/>
          <w14:ligatures w14:val="standardContextual"/>
        </w:rPr>
        <w:tab/>
      </w:r>
      <w:r w:rsidRPr="007163C7">
        <w:rPr>
          <w:rFonts w:cs="Arial"/>
        </w:rPr>
        <w:t>Applicability of different requirements with Multi-TRxP</w:t>
      </w:r>
      <w:r>
        <w:tab/>
        <w:t>50</w:t>
      </w:r>
    </w:p>
    <w:p w14:paraId="7B9090F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51</w:t>
      </w:r>
    </w:p>
    <w:p w14:paraId="7416B42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51</w:t>
      </w:r>
    </w:p>
    <w:p w14:paraId="2609A38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51</w:t>
      </w:r>
    </w:p>
    <w:p w14:paraId="5AD2E21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54</w:t>
      </w:r>
    </w:p>
    <w:p w14:paraId="6738256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54</w:t>
      </w:r>
    </w:p>
    <w:p w14:paraId="6FFEEDB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58</w:t>
      </w:r>
    </w:p>
    <w:p w14:paraId="21F1E8B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58</w:t>
      </w:r>
    </w:p>
    <w:p w14:paraId="58794B2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58</w:t>
      </w:r>
    </w:p>
    <w:p w14:paraId="4046255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60</w:t>
      </w:r>
    </w:p>
    <w:p w14:paraId="5E13373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61</w:t>
      </w:r>
    </w:p>
    <w:p w14:paraId="223A5D8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61</w:t>
      </w:r>
    </w:p>
    <w:p w14:paraId="3422B3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63</w:t>
      </w:r>
    </w:p>
    <w:p w14:paraId="323AC2C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w:t>
      </w:r>
    </w:p>
    <w:p w14:paraId="134E03D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32F6ED0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64</w:t>
      </w:r>
    </w:p>
    <w:p w14:paraId="45F02B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66</w:t>
      </w:r>
    </w:p>
    <w:p w14:paraId="29B3D8C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67</w:t>
      </w:r>
    </w:p>
    <w:p w14:paraId="738EFAF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68</w:t>
      </w:r>
    </w:p>
    <w:p w14:paraId="4F3EBEE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69</w:t>
      </w:r>
    </w:p>
    <w:p w14:paraId="352F8B3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70</w:t>
      </w:r>
    </w:p>
    <w:p w14:paraId="7BFBFC1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71</w:t>
      </w:r>
    </w:p>
    <w:p w14:paraId="0D02F3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72</w:t>
      </w:r>
    </w:p>
    <w:p w14:paraId="4531D99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73</w:t>
      </w:r>
    </w:p>
    <w:p w14:paraId="24762AD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74</w:t>
      </w:r>
    </w:p>
    <w:p w14:paraId="6457170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77</w:t>
      </w:r>
    </w:p>
    <w:p w14:paraId="7C1C6BD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80</w:t>
      </w:r>
    </w:p>
    <w:p w14:paraId="69613B2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83</w:t>
      </w:r>
    </w:p>
    <w:p w14:paraId="5227BF6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86</w:t>
      </w:r>
    </w:p>
    <w:p w14:paraId="59E6CA0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t>5.2.2.1.15</w:t>
      </w:r>
      <w:r>
        <w:rPr>
          <w:rFonts w:asciiTheme="minorHAnsi" w:eastAsiaTheme="minorEastAsia" w:hAnsiTheme="minorHAnsi" w:cstheme="minorBidi"/>
          <w:kern w:val="2"/>
          <w:sz w:val="24"/>
          <w:szCs w:val="24"/>
          <w:lang w:eastAsia="zh-CN"/>
          <w14:ligatures w14:val="standardContextual"/>
        </w:rPr>
        <w:tab/>
      </w:r>
      <w:r w:rsidRPr="007163C7">
        <w:t>Minimum requirements for PDSCH with inter-cell interference</w:t>
      </w:r>
      <w:r>
        <w:tab/>
        <w:t>89</w:t>
      </w:r>
    </w:p>
    <w:p w14:paraId="05E05E4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91</w:t>
      </w:r>
    </w:p>
    <w:p w14:paraId="0B8EBD4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93</w:t>
      </w:r>
    </w:p>
    <w:p w14:paraId="7E00896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95</w:t>
      </w:r>
    </w:p>
    <w:p w14:paraId="75A37C1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97</w:t>
      </w:r>
    </w:p>
    <w:p w14:paraId="1BDBA7F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100</w:t>
      </w:r>
    </w:p>
    <w:p w14:paraId="54C7781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103</w:t>
      </w:r>
    </w:p>
    <w:p w14:paraId="0356B72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107</w:t>
      </w:r>
    </w:p>
    <w:p w14:paraId="30BD919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109</w:t>
      </w:r>
    </w:p>
    <w:p w14:paraId="738609D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109</w:t>
      </w:r>
    </w:p>
    <w:p w14:paraId="783476B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112</w:t>
      </w:r>
    </w:p>
    <w:p w14:paraId="0FBB1CD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113</w:t>
      </w:r>
    </w:p>
    <w:p w14:paraId="184DBC7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114</w:t>
      </w:r>
    </w:p>
    <w:p w14:paraId="79441E0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115</w:t>
      </w:r>
    </w:p>
    <w:p w14:paraId="454216D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116</w:t>
      </w:r>
    </w:p>
    <w:p w14:paraId="137223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117</w:t>
      </w:r>
    </w:p>
    <w:p w14:paraId="1CB6618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118</w:t>
      </w:r>
    </w:p>
    <w:p w14:paraId="1BC7D19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119</w:t>
      </w:r>
    </w:p>
    <w:p w14:paraId="5BC0FA2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120</w:t>
      </w:r>
    </w:p>
    <w:p w14:paraId="154A8C8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123</w:t>
      </w:r>
    </w:p>
    <w:p w14:paraId="67FD09E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126</w:t>
      </w:r>
    </w:p>
    <w:p w14:paraId="7170CE7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129</w:t>
      </w:r>
    </w:p>
    <w:p w14:paraId="0FAE4B6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132</w:t>
      </w:r>
    </w:p>
    <w:p w14:paraId="2C8F9F0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135</w:t>
      </w:r>
    </w:p>
    <w:p w14:paraId="1CD4F65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t>5.2.2.2.16</w:t>
      </w:r>
      <w:r>
        <w:rPr>
          <w:rFonts w:asciiTheme="minorHAnsi" w:eastAsiaTheme="minorEastAsia" w:hAnsiTheme="minorHAnsi" w:cstheme="minorBidi"/>
          <w:kern w:val="2"/>
          <w:sz w:val="24"/>
          <w:szCs w:val="24"/>
          <w:lang w:eastAsia="zh-CN"/>
          <w14:ligatures w14:val="standardContextual"/>
        </w:rPr>
        <w:tab/>
      </w:r>
      <w:r w:rsidRPr="007163C7">
        <w:t>Minimum requirements for PDSCH with inter-cell interference</w:t>
      </w:r>
      <w:r>
        <w:tab/>
        <w:t>136</w:t>
      </w:r>
    </w:p>
    <w:p w14:paraId="30FB017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138</w:t>
      </w:r>
    </w:p>
    <w:p w14:paraId="2873B28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140</w:t>
      </w:r>
    </w:p>
    <w:p w14:paraId="7994DAC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142</w:t>
      </w:r>
    </w:p>
    <w:p w14:paraId="5E9905A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143</w:t>
      </w:r>
    </w:p>
    <w:p w14:paraId="2F7B25C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146</w:t>
      </w:r>
    </w:p>
    <w:p w14:paraId="2265D1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149</w:t>
      </w:r>
    </w:p>
    <w:p w14:paraId="3716DC4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154</w:t>
      </w:r>
    </w:p>
    <w:p w14:paraId="030C7DD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156</w:t>
      </w:r>
    </w:p>
    <w:p w14:paraId="1144348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156</w:t>
      </w:r>
    </w:p>
    <w:p w14:paraId="009F612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156</w:t>
      </w:r>
    </w:p>
    <w:p w14:paraId="7D5F04A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159</w:t>
      </w:r>
    </w:p>
    <w:p w14:paraId="4142AC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160</w:t>
      </w:r>
    </w:p>
    <w:p w14:paraId="35CE457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161</w:t>
      </w:r>
    </w:p>
    <w:p w14:paraId="454B8D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162</w:t>
      </w:r>
    </w:p>
    <w:p w14:paraId="7E747C0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162</w:t>
      </w:r>
    </w:p>
    <w:p w14:paraId="55C6C93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163</w:t>
      </w:r>
    </w:p>
    <w:p w14:paraId="4623526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164</w:t>
      </w:r>
    </w:p>
    <w:p w14:paraId="541DDF9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165</w:t>
      </w:r>
    </w:p>
    <w:p w14:paraId="19175BF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166</w:t>
      </w:r>
    </w:p>
    <w:p w14:paraId="3030618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169</w:t>
      </w:r>
    </w:p>
    <w:p w14:paraId="4B1A84D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172</w:t>
      </w:r>
    </w:p>
    <w:p w14:paraId="5366C4D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175</w:t>
      </w:r>
    </w:p>
    <w:p w14:paraId="2899F6F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178</w:t>
      </w:r>
    </w:p>
    <w:p w14:paraId="35A46EE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181</w:t>
      </w:r>
    </w:p>
    <w:p w14:paraId="003F292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183</w:t>
      </w:r>
    </w:p>
    <w:p w14:paraId="1219739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186</w:t>
      </w:r>
    </w:p>
    <w:p w14:paraId="7575105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188</w:t>
      </w:r>
    </w:p>
    <w:p w14:paraId="2701050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191</w:t>
      </w:r>
    </w:p>
    <w:p w14:paraId="6D2A896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194</w:t>
      </w:r>
    </w:p>
    <w:p w14:paraId="13E50BA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198</w:t>
      </w:r>
    </w:p>
    <w:p w14:paraId="54FDE9F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198</w:t>
      </w:r>
    </w:p>
    <w:p w14:paraId="2C05040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201</w:t>
      </w:r>
    </w:p>
    <w:p w14:paraId="5777E7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202</w:t>
      </w:r>
    </w:p>
    <w:p w14:paraId="2DEB3A2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203</w:t>
      </w:r>
    </w:p>
    <w:p w14:paraId="3423B1F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204</w:t>
      </w:r>
    </w:p>
    <w:p w14:paraId="586FB7A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205</w:t>
      </w:r>
    </w:p>
    <w:p w14:paraId="50E5A1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206</w:t>
      </w:r>
    </w:p>
    <w:p w14:paraId="1465A3A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207</w:t>
      </w:r>
    </w:p>
    <w:p w14:paraId="1A430E4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208</w:t>
      </w:r>
    </w:p>
    <w:p w14:paraId="1986F1B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209</w:t>
      </w:r>
    </w:p>
    <w:p w14:paraId="68F3B6F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212</w:t>
      </w:r>
    </w:p>
    <w:p w14:paraId="68C0335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215</w:t>
      </w:r>
    </w:p>
    <w:p w14:paraId="307EA79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218</w:t>
      </w:r>
    </w:p>
    <w:p w14:paraId="05EFFF8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221</w:t>
      </w:r>
    </w:p>
    <w:p w14:paraId="632BD12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225</w:t>
      </w:r>
    </w:p>
    <w:p w14:paraId="2304054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228</w:t>
      </w:r>
    </w:p>
    <w:p w14:paraId="6C4B90D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231</w:t>
      </w:r>
    </w:p>
    <w:p w14:paraId="2A017C3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232</w:t>
      </w:r>
    </w:p>
    <w:p w14:paraId="16068B9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235</w:t>
      </w:r>
    </w:p>
    <w:p w14:paraId="142507C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238</w:t>
      </w:r>
    </w:p>
    <w:p w14:paraId="6BA734E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242</w:t>
      </w:r>
    </w:p>
    <w:p w14:paraId="08A662A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243</w:t>
      </w:r>
    </w:p>
    <w:p w14:paraId="72248D5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7163C7">
        <w:rPr>
          <w:rFonts w:cs="Arial"/>
        </w:rPr>
        <w:t>FDD</w:t>
      </w:r>
      <w:r>
        <w:tab/>
        <w:t>243</w:t>
      </w:r>
    </w:p>
    <w:p w14:paraId="7F4F448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243</w:t>
      </w:r>
    </w:p>
    <w:p w14:paraId="1F04EE0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245</w:t>
      </w:r>
    </w:p>
    <w:p w14:paraId="1B2D17B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245</w:t>
      </w:r>
    </w:p>
    <w:p w14:paraId="2BF329F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247</w:t>
      </w:r>
    </w:p>
    <w:p w14:paraId="2A9D867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249</w:t>
      </w:r>
    </w:p>
    <w:p w14:paraId="783CD46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249</w:t>
      </w:r>
    </w:p>
    <w:p w14:paraId="50AE5F3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249</w:t>
      </w:r>
    </w:p>
    <w:p w14:paraId="4C86D5E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251</w:t>
      </w:r>
    </w:p>
    <w:p w14:paraId="6BC90FD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252</w:t>
      </w:r>
    </w:p>
    <w:p w14:paraId="1B711D1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w:t>
      </w:r>
      <w:r w:rsidRPr="007163C7">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7163C7">
        <w:rPr>
          <w:lang w:val="en-US" w:eastAsia="zh-CN"/>
        </w:rPr>
        <w:t xml:space="preserve"> for non-collocated scenarios for intra-band non-contiguous NR-CA</w:t>
      </w:r>
      <w:r>
        <w:tab/>
        <w:t>262</w:t>
      </w:r>
    </w:p>
    <w:p w14:paraId="5D75FCE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264</w:t>
      </w:r>
    </w:p>
    <w:p w14:paraId="12742C4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264</w:t>
      </w:r>
    </w:p>
    <w:p w14:paraId="0DD4153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266</w:t>
      </w:r>
    </w:p>
    <w:p w14:paraId="1C3D810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267</w:t>
      </w:r>
    </w:p>
    <w:p w14:paraId="7E8C5C1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7163C7">
        <w:rPr>
          <w:rFonts w:eastAsia="Malgun Gothic"/>
        </w:rPr>
        <w:t>Minimum requirements for HST-SFN CA</w:t>
      </w:r>
      <w:r>
        <w:tab/>
        <w:t>268</w:t>
      </w:r>
    </w:p>
    <w:p w14:paraId="69B590B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t>5.2A.3.5</w:t>
      </w:r>
      <w:r>
        <w:rPr>
          <w:rFonts w:asciiTheme="minorHAnsi" w:eastAsiaTheme="minorEastAsia" w:hAnsiTheme="minorHAnsi" w:cstheme="minorBidi"/>
          <w:kern w:val="2"/>
          <w:sz w:val="24"/>
          <w:szCs w:val="24"/>
          <w:lang w:eastAsia="zh-CN"/>
          <w14:ligatures w14:val="standardContextual"/>
        </w:rPr>
        <w:tab/>
      </w:r>
      <w:r w:rsidRPr="007163C7">
        <w:t>Minimum requirements for PDSCH HST-DPS CA</w:t>
      </w:r>
      <w:r>
        <w:tab/>
        <w:t>271</w:t>
      </w:r>
    </w:p>
    <w:p w14:paraId="757D4BF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277</w:t>
      </w:r>
    </w:p>
    <w:p w14:paraId="62D919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277</w:t>
      </w:r>
    </w:p>
    <w:p w14:paraId="3DBDC9D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281</w:t>
      </w:r>
    </w:p>
    <w:p w14:paraId="34F631C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284</w:t>
      </w:r>
    </w:p>
    <w:p w14:paraId="63E14B6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eastAsia="PMingLiU"/>
        </w:rPr>
        <w:t>5.</w:t>
      </w:r>
      <w:r w:rsidRPr="007163C7">
        <w:rPr>
          <w:rFonts w:eastAsia="PMingLiU"/>
          <w:lang w:eastAsia="zh-CN"/>
        </w:rPr>
        <w:t>3</w:t>
      </w:r>
      <w:r w:rsidRPr="007163C7">
        <w:rPr>
          <w:rFonts w:eastAsia="PMingLiU"/>
        </w:rPr>
        <w:t>.</w:t>
      </w:r>
      <w:r w:rsidRPr="007163C7">
        <w:rPr>
          <w:rFonts w:eastAsia="PMingLiU"/>
          <w:lang w:eastAsia="zh-CN"/>
        </w:rPr>
        <w:t>1</w:t>
      </w:r>
      <w:r w:rsidRPr="007163C7">
        <w:rPr>
          <w:rFonts w:eastAsia="PMingLiU"/>
        </w:rPr>
        <w:t>.1</w:t>
      </w:r>
      <w:r>
        <w:rPr>
          <w:rFonts w:asciiTheme="minorHAnsi" w:eastAsiaTheme="minorEastAsia" w:hAnsiTheme="minorHAnsi" w:cstheme="minorBidi"/>
          <w:kern w:val="2"/>
          <w:sz w:val="24"/>
          <w:szCs w:val="24"/>
          <w:lang w:eastAsia="zh-CN"/>
          <w14:ligatures w14:val="standardContextual"/>
        </w:rPr>
        <w:tab/>
      </w:r>
      <w:r w:rsidRPr="007163C7">
        <w:rPr>
          <w:rFonts w:eastAsia="PMingLiU"/>
          <w:lang w:eastAsia="zh-CN"/>
        </w:rPr>
        <w:t>FDD</w:t>
      </w:r>
      <w:r>
        <w:tab/>
        <w:t>284</w:t>
      </w:r>
    </w:p>
    <w:p w14:paraId="5515B42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Minimum requirements for RedCap</w:t>
      </w:r>
      <w:r>
        <w:tab/>
        <w:t>284</w:t>
      </w:r>
    </w:p>
    <w:p w14:paraId="3CAC6BC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eastAsia="PMingLiU"/>
        </w:rPr>
        <w:t>5.</w:t>
      </w:r>
      <w:r w:rsidRPr="007163C7">
        <w:rPr>
          <w:rFonts w:eastAsia="PMingLiU"/>
          <w:lang w:eastAsia="zh-CN"/>
        </w:rPr>
        <w:t>3</w:t>
      </w:r>
      <w:r w:rsidRPr="007163C7">
        <w:rPr>
          <w:rFonts w:eastAsia="PMingLiU"/>
        </w:rPr>
        <w:t>.</w:t>
      </w:r>
      <w:r w:rsidRPr="007163C7">
        <w:rPr>
          <w:rFonts w:eastAsia="PMingLiU"/>
          <w:lang w:eastAsia="zh-CN"/>
        </w:rPr>
        <w:t>1</w:t>
      </w:r>
      <w:r w:rsidRPr="007163C7">
        <w:rPr>
          <w:rFonts w:eastAsia="PMingLiU"/>
        </w:rPr>
        <w:t>.</w:t>
      </w:r>
      <w:r w:rsidRPr="007163C7">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7163C7">
        <w:rPr>
          <w:rFonts w:eastAsia="PMingLiU"/>
        </w:rPr>
        <w:t>TDD</w:t>
      </w:r>
      <w:r>
        <w:tab/>
        <w:t>285</w:t>
      </w:r>
    </w:p>
    <w:p w14:paraId="3DAF423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 xml:space="preserve">Minimum </w:t>
      </w:r>
      <w:r w:rsidRPr="007163C7">
        <w:rPr>
          <w:rFonts w:eastAsia="PMingLiU"/>
          <w:snapToGrid w:val="0"/>
          <w:lang w:eastAsia="zh-CN"/>
        </w:rPr>
        <w:t>requirements for RedCap</w:t>
      </w:r>
      <w:r>
        <w:tab/>
        <w:t>285</w:t>
      </w:r>
    </w:p>
    <w:p w14:paraId="078C86D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285</w:t>
      </w:r>
    </w:p>
    <w:p w14:paraId="351E6CF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285</w:t>
      </w:r>
    </w:p>
    <w:p w14:paraId="6B46ADF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5.3.2.1.1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285</w:t>
      </w:r>
    </w:p>
    <w:p w14:paraId="118D016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5.3.2.1.2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286</w:t>
      </w:r>
    </w:p>
    <w:p w14:paraId="697C6FA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286</w:t>
      </w:r>
    </w:p>
    <w:p w14:paraId="65D4A80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 xml:space="preserve">Minimum </w:t>
      </w:r>
      <w:r w:rsidRPr="007163C7">
        <w:rPr>
          <w:rFonts w:eastAsia="PMingLiU"/>
          <w:snapToGrid w:val="0"/>
          <w:lang w:eastAsia="zh-CN"/>
        </w:rPr>
        <w:t>requirements for RedCap</w:t>
      </w:r>
      <w:r>
        <w:tab/>
        <w:t>287</w:t>
      </w:r>
    </w:p>
    <w:p w14:paraId="2A3EAAC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287</w:t>
      </w:r>
    </w:p>
    <w:p w14:paraId="412B2BE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5.3.2.1.6</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for PDCCH overlapping with LTE CRS</w:t>
      </w:r>
      <w:r>
        <w:tab/>
        <w:t>289</w:t>
      </w:r>
    </w:p>
    <w:p w14:paraId="3040F87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289</w:t>
      </w:r>
    </w:p>
    <w:p w14:paraId="4787DC9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290</w:t>
      </w:r>
    </w:p>
    <w:p w14:paraId="422783D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5.3.2.2.1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290</w:t>
      </w:r>
    </w:p>
    <w:p w14:paraId="00FAE02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5.3.2.2.2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290</w:t>
      </w:r>
    </w:p>
    <w:p w14:paraId="3374E47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291</w:t>
      </w:r>
    </w:p>
    <w:p w14:paraId="266EB0C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7163C7">
        <w:rPr>
          <w:rFonts w:eastAsia="PMingLiU"/>
          <w:snapToGrid w:val="0"/>
        </w:rPr>
        <w:t xml:space="preserve">Minimum </w:t>
      </w:r>
      <w:r w:rsidRPr="007163C7">
        <w:rPr>
          <w:rFonts w:eastAsia="PMingLiU"/>
          <w:snapToGrid w:val="0"/>
          <w:lang w:eastAsia="zh-CN"/>
        </w:rPr>
        <w:t>requirements for RedCap</w:t>
      </w:r>
      <w:r>
        <w:tab/>
        <w:t>291</w:t>
      </w:r>
    </w:p>
    <w:p w14:paraId="7F81BDE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292</w:t>
      </w:r>
    </w:p>
    <w:p w14:paraId="2F5FB1D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294</w:t>
      </w:r>
    </w:p>
    <w:p w14:paraId="0536F9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294</w:t>
      </w:r>
    </w:p>
    <w:p w14:paraId="2917F06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5.3.3.1.1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295</w:t>
      </w:r>
    </w:p>
    <w:p w14:paraId="166E54F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5.3.3.1.2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295</w:t>
      </w:r>
    </w:p>
    <w:p w14:paraId="21BF693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295</w:t>
      </w:r>
    </w:p>
    <w:p w14:paraId="4735489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296</w:t>
      </w:r>
    </w:p>
    <w:p w14:paraId="622F87C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5.3.3.1.5</w:t>
      </w:r>
      <w:r>
        <w:rPr>
          <w:rFonts w:asciiTheme="minorHAnsi" w:eastAsiaTheme="minorEastAsia" w:hAnsiTheme="minorHAnsi" w:cstheme="minorBidi"/>
          <w:kern w:val="2"/>
          <w:sz w:val="24"/>
          <w:szCs w:val="24"/>
          <w:lang w:eastAsia="zh-CN"/>
          <w14:ligatures w14:val="standardContextual"/>
        </w:rPr>
        <w:tab/>
      </w:r>
      <w:r w:rsidRPr="007163C7">
        <w:rPr>
          <w:snapToGrid w:val="0"/>
        </w:rPr>
        <w:t>Minimum requirements for PDCCH overlapping with LTE CRS</w:t>
      </w:r>
      <w:r>
        <w:tab/>
        <w:t>298</w:t>
      </w:r>
    </w:p>
    <w:p w14:paraId="5477ACF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298</w:t>
      </w:r>
    </w:p>
    <w:p w14:paraId="0E34306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299</w:t>
      </w:r>
    </w:p>
    <w:p w14:paraId="033134F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5.3.3.2.1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299</w:t>
      </w:r>
    </w:p>
    <w:p w14:paraId="11C88F0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5.3.3.2.2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299</w:t>
      </w:r>
    </w:p>
    <w:p w14:paraId="562440C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300</w:t>
      </w:r>
    </w:p>
    <w:p w14:paraId="47D63AC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300</w:t>
      </w:r>
    </w:p>
    <w:p w14:paraId="009ADE3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lang w:val="en-US" w:eastAsia="zh-CN"/>
        </w:rPr>
        <w:t>5.3.3.2.5</w:t>
      </w:r>
      <w:r>
        <w:rPr>
          <w:rFonts w:asciiTheme="minorHAnsi" w:eastAsiaTheme="minorEastAsia" w:hAnsiTheme="minorHAnsi" w:cstheme="minorBidi"/>
          <w:kern w:val="2"/>
          <w:sz w:val="24"/>
          <w:szCs w:val="24"/>
          <w:lang w:eastAsia="zh-CN"/>
          <w14:ligatures w14:val="standardContextual"/>
        </w:rPr>
        <w:tab/>
      </w:r>
      <w:r w:rsidRPr="007163C7">
        <w:rPr>
          <w:lang w:val="en-US" w:eastAsia="zh-CN"/>
        </w:rPr>
        <w:t>Minimum requirement for PDCCH overlapping with LTE CRS</w:t>
      </w:r>
      <w:r>
        <w:tab/>
        <w:t>302</w:t>
      </w:r>
    </w:p>
    <w:p w14:paraId="504C5EC4"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302</w:t>
      </w:r>
    </w:p>
    <w:p w14:paraId="1CDC5D2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303</w:t>
      </w:r>
    </w:p>
    <w:p w14:paraId="4CEF295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303</w:t>
      </w:r>
    </w:p>
    <w:p w14:paraId="0E12C07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303</w:t>
      </w:r>
    </w:p>
    <w:p w14:paraId="006E230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304</w:t>
      </w:r>
    </w:p>
    <w:p w14:paraId="1C423A7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304</w:t>
      </w:r>
    </w:p>
    <w:p w14:paraId="33CA34F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304</w:t>
      </w:r>
    </w:p>
    <w:p w14:paraId="6F5F84A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305</w:t>
      </w:r>
    </w:p>
    <w:p w14:paraId="3E708F0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305</w:t>
      </w:r>
    </w:p>
    <w:p w14:paraId="7F2B38E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306</w:t>
      </w:r>
    </w:p>
    <w:p w14:paraId="38322B4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306</w:t>
      </w:r>
    </w:p>
    <w:p w14:paraId="77B3930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306</w:t>
      </w:r>
    </w:p>
    <w:p w14:paraId="3F1BF83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307</w:t>
      </w:r>
    </w:p>
    <w:p w14:paraId="2F0D2D7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307</w:t>
      </w:r>
    </w:p>
    <w:p w14:paraId="27961AE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315</w:t>
      </w:r>
    </w:p>
    <w:p w14:paraId="4491EBC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315</w:t>
      </w:r>
    </w:p>
    <w:p w14:paraId="2D0DFF9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315</w:t>
      </w:r>
    </w:p>
    <w:p w14:paraId="0D1216D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315</w:t>
      </w:r>
    </w:p>
    <w:p w14:paraId="0A034D0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315</w:t>
      </w:r>
    </w:p>
    <w:p w14:paraId="3BAE3F3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318</w:t>
      </w:r>
    </w:p>
    <w:p w14:paraId="26BAD8C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318</w:t>
      </w:r>
    </w:p>
    <w:p w14:paraId="691AF09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319</w:t>
      </w:r>
    </w:p>
    <w:p w14:paraId="498C570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lastRenderedPageBreak/>
        <w:t>5.6.3.1</w:t>
      </w:r>
      <w:r>
        <w:rPr>
          <w:rFonts w:asciiTheme="minorHAnsi" w:eastAsiaTheme="minorEastAsia" w:hAnsiTheme="minorHAnsi" w:cstheme="minorBidi"/>
          <w:kern w:val="2"/>
          <w:sz w:val="24"/>
          <w:szCs w:val="24"/>
          <w:lang w:eastAsia="zh-CN"/>
          <w14:ligatures w14:val="standardContextual"/>
        </w:rPr>
        <w:tab/>
      </w:r>
      <w:r w:rsidRPr="007163C7">
        <w:rPr>
          <w:rFonts w:cs="Arial"/>
        </w:rPr>
        <w:t>FDD</w:t>
      </w:r>
      <w:r>
        <w:tab/>
        <w:t>319</w:t>
      </w:r>
    </w:p>
    <w:p w14:paraId="27F270C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319</w:t>
      </w:r>
    </w:p>
    <w:p w14:paraId="1ADDF4C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322</w:t>
      </w:r>
    </w:p>
    <w:p w14:paraId="5003AE9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322</w:t>
      </w:r>
    </w:p>
    <w:p w14:paraId="384D90DA"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326</w:t>
      </w:r>
    </w:p>
    <w:p w14:paraId="12BAC54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326</w:t>
      </w:r>
    </w:p>
    <w:p w14:paraId="222FE71A"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326</w:t>
      </w:r>
    </w:p>
    <w:p w14:paraId="22C198E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326</w:t>
      </w:r>
    </w:p>
    <w:p w14:paraId="7813A23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326</w:t>
      </w:r>
    </w:p>
    <w:p w14:paraId="24422E8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327</w:t>
      </w:r>
    </w:p>
    <w:p w14:paraId="1A00E81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330</w:t>
      </w:r>
    </w:p>
    <w:p w14:paraId="2FD3658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331</w:t>
      </w:r>
    </w:p>
    <w:p w14:paraId="5BEBFE2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Applicability and test rules for different </w:t>
      </w:r>
      <w:r w:rsidRPr="007163C7">
        <w:rPr>
          <w:snapToGrid w:val="0"/>
          <w:lang w:eastAsia="zh-CN"/>
        </w:rPr>
        <w:t>duplex modes and SCS combinations</w:t>
      </w:r>
      <w:r>
        <w:tab/>
        <w:t>331</w:t>
      </w:r>
    </w:p>
    <w:p w14:paraId="078325B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Applicability and test rules for different </w:t>
      </w:r>
      <w:r w:rsidRPr="007163C7">
        <w:rPr>
          <w:snapToGrid w:val="0"/>
          <w:kern w:val="2"/>
        </w:rPr>
        <w:t>CA configurations and bandwidth combination sets</w:t>
      </w:r>
      <w:r>
        <w:tab/>
        <w:t>331</w:t>
      </w:r>
    </w:p>
    <w:p w14:paraId="4D4BCD9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 xml:space="preserve">Test </w:t>
      </w:r>
      <w:r w:rsidRPr="007163C7">
        <w:rPr>
          <w:snapToGrid w:val="0"/>
          <w:kern w:val="2"/>
        </w:rPr>
        <w:t>coverage</w:t>
      </w:r>
      <w:r w:rsidRPr="007163C7">
        <w:rPr>
          <w:snapToGrid w:val="0"/>
          <w:lang w:eastAsia="zh-CN"/>
        </w:rPr>
        <w:t xml:space="preserve"> for different number of componenet carriers</w:t>
      </w:r>
      <w:r>
        <w:tab/>
        <w:t>331</w:t>
      </w:r>
    </w:p>
    <w:p w14:paraId="701B76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rPr>
        <w:t>6.1.1.5</w:t>
      </w:r>
      <w:r w:rsidRPr="007163C7">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7163C7">
        <w:rPr>
          <w:snapToGrid w:val="0"/>
          <w:kern w:val="2"/>
        </w:rPr>
        <w:t xml:space="preserve">Applicability rule and antenna connection for CA tests with </w:t>
      </w:r>
      <w:r w:rsidRPr="007163C7">
        <w:rPr>
          <w:snapToGrid w:val="0"/>
          <w:kern w:val="2"/>
          <w:lang w:eastAsia="zh-CN"/>
        </w:rPr>
        <w:t xml:space="preserve">4 </w:t>
      </w:r>
      <w:r w:rsidRPr="007163C7">
        <w:rPr>
          <w:snapToGrid w:val="0"/>
          <w:kern w:val="2"/>
        </w:rPr>
        <w:t>R</w:t>
      </w:r>
      <w:r w:rsidRPr="007163C7">
        <w:rPr>
          <w:snapToGrid w:val="0"/>
          <w:kern w:val="2"/>
          <w:lang w:eastAsia="zh-CN"/>
        </w:rPr>
        <w:t>X</w:t>
      </w:r>
      <w:r>
        <w:tab/>
        <w:t>331</w:t>
      </w:r>
    </w:p>
    <w:p w14:paraId="6890442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331</w:t>
      </w:r>
    </w:p>
    <w:p w14:paraId="0194715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332</w:t>
      </w:r>
    </w:p>
    <w:p w14:paraId="36CD5EF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7163C7">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7163C7">
        <w:rPr>
          <w:lang w:val="en-US" w:eastAsia="zh-CN"/>
        </w:rPr>
        <w:t>ATG</w:t>
      </w:r>
      <w:r>
        <w:tab/>
        <w:t>332</w:t>
      </w:r>
    </w:p>
    <w:p w14:paraId="7FC0F85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333</w:t>
      </w:r>
    </w:p>
    <w:p w14:paraId="2903A89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338</w:t>
      </w:r>
    </w:p>
    <w:p w14:paraId="0C66E53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338</w:t>
      </w:r>
    </w:p>
    <w:p w14:paraId="6273882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338</w:t>
      </w:r>
    </w:p>
    <w:p w14:paraId="053C1E7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338</w:t>
      </w:r>
    </w:p>
    <w:p w14:paraId="6E694EDC"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338</w:t>
      </w:r>
    </w:p>
    <w:p w14:paraId="59033E6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342</w:t>
      </w:r>
    </w:p>
    <w:p w14:paraId="6C7D4E8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344</w:t>
      </w:r>
    </w:p>
    <w:p w14:paraId="1E3A86D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346</w:t>
      </w:r>
    </w:p>
    <w:p w14:paraId="4653618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346</w:t>
      </w:r>
    </w:p>
    <w:p w14:paraId="07D19B8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350</w:t>
      </w:r>
    </w:p>
    <w:p w14:paraId="0F48BDA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352</w:t>
      </w:r>
    </w:p>
    <w:p w14:paraId="74A04BD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354</w:t>
      </w:r>
    </w:p>
    <w:p w14:paraId="448A5C5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354</w:t>
      </w:r>
    </w:p>
    <w:p w14:paraId="0B05120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354</w:t>
      </w:r>
    </w:p>
    <w:p w14:paraId="5C908422"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354</w:t>
      </w:r>
    </w:p>
    <w:p w14:paraId="2F29E90A"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355</w:t>
      </w:r>
    </w:p>
    <w:p w14:paraId="75DDF28E"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t>6.2.2.1.1.3</w:t>
      </w:r>
      <w:r>
        <w:rPr>
          <w:rFonts w:asciiTheme="minorHAnsi" w:eastAsiaTheme="minorEastAsia" w:hAnsiTheme="minorHAnsi" w:cstheme="minorBidi"/>
          <w:kern w:val="2"/>
          <w:sz w:val="24"/>
          <w:szCs w:val="24"/>
          <w:lang w:eastAsia="zh-CN"/>
          <w14:ligatures w14:val="standardContextual"/>
        </w:rPr>
        <w:tab/>
      </w:r>
      <w:r w:rsidRPr="007163C7">
        <w:t>Minimum requirement for periodic CQI reporting with Table 4</w:t>
      </w:r>
      <w:r>
        <w:tab/>
        <w:t>357</w:t>
      </w:r>
    </w:p>
    <w:p w14:paraId="5EAF2E31"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358</w:t>
      </w:r>
    </w:p>
    <w:p w14:paraId="018BEA5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363</w:t>
      </w:r>
    </w:p>
    <w:p w14:paraId="6FA9CB9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363</w:t>
      </w:r>
    </w:p>
    <w:p w14:paraId="5FF464B4"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365</w:t>
      </w:r>
    </w:p>
    <w:p w14:paraId="3DC834B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368</w:t>
      </w:r>
    </w:p>
    <w:p w14:paraId="449B3CD4"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371</w:t>
      </w:r>
    </w:p>
    <w:p w14:paraId="12795D85"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373</w:t>
      </w:r>
    </w:p>
    <w:p w14:paraId="55057C4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375</w:t>
      </w:r>
    </w:p>
    <w:p w14:paraId="4E7C814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375</w:t>
      </w:r>
    </w:p>
    <w:p w14:paraId="1978A5CA"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375</w:t>
      </w:r>
    </w:p>
    <w:p w14:paraId="447CE8C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377</w:t>
      </w:r>
    </w:p>
    <w:p w14:paraId="06FC306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rPr>
          <w:lang w:val="en-US"/>
        </w:rPr>
        <w:t>6.2.2.</w:t>
      </w:r>
      <w:r w:rsidRPr="007163C7">
        <w:rPr>
          <w:lang w:val="en-US" w:eastAsia="zh-CN"/>
        </w:rPr>
        <w:t>2</w:t>
      </w:r>
      <w:r w:rsidRPr="007163C7">
        <w:rPr>
          <w:lang w:val="en-US"/>
        </w:rPr>
        <w:t>.1.3</w:t>
      </w:r>
      <w:r>
        <w:rPr>
          <w:rFonts w:asciiTheme="minorHAnsi" w:eastAsiaTheme="minorEastAsia" w:hAnsiTheme="minorHAnsi" w:cstheme="minorBidi"/>
          <w:kern w:val="2"/>
          <w:sz w:val="24"/>
          <w:szCs w:val="24"/>
          <w:lang w:eastAsia="zh-CN"/>
          <w14:ligatures w14:val="standardContextual"/>
        </w:rPr>
        <w:tab/>
      </w:r>
      <w:r w:rsidRPr="007163C7">
        <w:rPr>
          <w:lang w:val="en-US"/>
        </w:rPr>
        <w:t>Minimum requirement for CQI reporting for PCell on band with shared spectrum access</w:t>
      </w:r>
      <w:r>
        <w:tab/>
        <w:t>378</w:t>
      </w:r>
    </w:p>
    <w:p w14:paraId="13D9CC24"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380</w:t>
      </w:r>
    </w:p>
    <w:p w14:paraId="25794A0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382</w:t>
      </w:r>
    </w:p>
    <w:p w14:paraId="391AF82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386</w:t>
      </w:r>
    </w:p>
    <w:p w14:paraId="5AAE5CFC"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386</w:t>
      </w:r>
    </w:p>
    <w:p w14:paraId="6E321C91"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388</w:t>
      </w:r>
    </w:p>
    <w:p w14:paraId="137ECB8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391</w:t>
      </w:r>
    </w:p>
    <w:p w14:paraId="0252E6C5"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394</w:t>
      </w:r>
    </w:p>
    <w:p w14:paraId="416BB62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396</w:t>
      </w:r>
    </w:p>
    <w:p w14:paraId="5C38FFC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398</w:t>
      </w:r>
    </w:p>
    <w:p w14:paraId="11B8F91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398</w:t>
      </w:r>
    </w:p>
    <w:p w14:paraId="0039B17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lastRenderedPageBreak/>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398</w:t>
      </w:r>
    </w:p>
    <w:p w14:paraId="405AEE1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398</w:t>
      </w:r>
    </w:p>
    <w:p w14:paraId="7B6CAE7D"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399</w:t>
      </w:r>
    </w:p>
    <w:p w14:paraId="136EDA3D"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t>6.2.3.1.1.3</w:t>
      </w:r>
      <w:r>
        <w:rPr>
          <w:rFonts w:asciiTheme="minorHAnsi" w:eastAsiaTheme="minorEastAsia" w:hAnsiTheme="minorHAnsi" w:cstheme="minorBidi"/>
          <w:kern w:val="2"/>
          <w:sz w:val="24"/>
          <w:szCs w:val="24"/>
          <w:lang w:eastAsia="zh-CN"/>
          <w14:ligatures w14:val="standardContextual"/>
        </w:rPr>
        <w:tab/>
      </w:r>
      <w:r w:rsidRPr="007163C7">
        <w:t>Minimum requirement for periodic CQI reporting with Table 4</w:t>
      </w:r>
      <w:r>
        <w:tab/>
        <w:t>401</w:t>
      </w:r>
    </w:p>
    <w:p w14:paraId="1EB70E2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403</w:t>
      </w:r>
    </w:p>
    <w:p w14:paraId="6FA5FC20"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403</w:t>
      </w:r>
    </w:p>
    <w:p w14:paraId="4DC6464B"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405</w:t>
      </w:r>
    </w:p>
    <w:p w14:paraId="4A83900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408</w:t>
      </w:r>
    </w:p>
    <w:p w14:paraId="34391BC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411</w:t>
      </w:r>
    </w:p>
    <w:p w14:paraId="0DEBAD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411</w:t>
      </w:r>
    </w:p>
    <w:p w14:paraId="255FC2A3"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411</w:t>
      </w:r>
    </w:p>
    <w:p w14:paraId="65BAA38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413</w:t>
      </w:r>
    </w:p>
    <w:p w14:paraId="44207AB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sidRPr="007163C7">
        <w:rPr>
          <w:lang w:val="en-US"/>
        </w:rPr>
        <w:t>6.2.3.</w:t>
      </w:r>
      <w:r w:rsidRPr="007163C7">
        <w:rPr>
          <w:lang w:val="en-US" w:eastAsia="zh-CN"/>
        </w:rPr>
        <w:t>2</w:t>
      </w:r>
      <w:r w:rsidRPr="007163C7">
        <w:rPr>
          <w:lang w:val="en-US"/>
        </w:rPr>
        <w:t>.1.3</w:t>
      </w:r>
      <w:r>
        <w:rPr>
          <w:rFonts w:asciiTheme="minorHAnsi" w:eastAsiaTheme="minorEastAsia" w:hAnsiTheme="minorHAnsi" w:cstheme="minorBidi"/>
          <w:kern w:val="2"/>
          <w:sz w:val="24"/>
          <w:szCs w:val="24"/>
          <w:lang w:eastAsia="zh-CN"/>
          <w14:ligatures w14:val="standardContextual"/>
        </w:rPr>
        <w:tab/>
      </w:r>
      <w:r w:rsidRPr="007163C7">
        <w:rPr>
          <w:lang w:val="en-US"/>
        </w:rPr>
        <w:t>Minimum requirement for CQI reporting for PCell on band with shared spectrum access</w:t>
      </w:r>
      <w:r>
        <w:tab/>
        <w:t>414</w:t>
      </w:r>
    </w:p>
    <w:p w14:paraId="2D107DF2"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416</w:t>
      </w:r>
    </w:p>
    <w:p w14:paraId="6CBC80F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418</w:t>
      </w:r>
    </w:p>
    <w:p w14:paraId="16AD15BF"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418</w:t>
      </w:r>
    </w:p>
    <w:p w14:paraId="0927FDE8"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420</w:t>
      </w:r>
    </w:p>
    <w:p w14:paraId="5E4465A0"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423</w:t>
      </w:r>
    </w:p>
    <w:p w14:paraId="00FB9BB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426</w:t>
      </w:r>
    </w:p>
    <w:p w14:paraId="4F92A21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426</w:t>
      </w:r>
    </w:p>
    <w:p w14:paraId="47610C9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426</w:t>
      </w:r>
    </w:p>
    <w:p w14:paraId="712C158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426</w:t>
      </w:r>
    </w:p>
    <w:p w14:paraId="4342C9B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429</w:t>
      </w:r>
    </w:p>
    <w:p w14:paraId="74422E8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429</w:t>
      </w:r>
    </w:p>
    <w:p w14:paraId="29FED25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430</w:t>
      </w:r>
    </w:p>
    <w:p w14:paraId="2FD85EE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430</w:t>
      </w:r>
    </w:p>
    <w:p w14:paraId="1ABD6AB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430</w:t>
      </w:r>
    </w:p>
    <w:p w14:paraId="6FB4653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430</w:t>
      </w:r>
    </w:p>
    <w:p w14:paraId="769BF4A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430</w:t>
      </w:r>
    </w:p>
    <w:p w14:paraId="5805864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430</w:t>
      </w:r>
    </w:p>
    <w:p w14:paraId="66FE3DD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7163C7">
        <w:rPr>
          <w:lang w:val="en-US"/>
        </w:rPr>
        <w:t xml:space="preserve">Minimum requirement for </w:t>
      </w:r>
      <w:r w:rsidRPr="007163C7">
        <w:rPr>
          <w:lang w:val="en-US" w:eastAsia="zh-CN"/>
        </w:rPr>
        <w:t>CQI reporting for SCell on band with shared spectrum access</w:t>
      </w:r>
      <w:r>
        <w:tab/>
        <w:t>433</w:t>
      </w:r>
    </w:p>
    <w:p w14:paraId="42985E3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435</w:t>
      </w:r>
    </w:p>
    <w:p w14:paraId="6A6250E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435</w:t>
      </w:r>
    </w:p>
    <w:p w14:paraId="58C64BE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7163C7">
        <w:rPr>
          <w:lang w:val="en-US"/>
        </w:rPr>
        <w:t xml:space="preserve">Minimum requirement for </w:t>
      </w:r>
      <w:r w:rsidRPr="007163C7">
        <w:rPr>
          <w:lang w:val="en-US" w:eastAsia="zh-CN"/>
        </w:rPr>
        <w:t>CQI reporting for SCell on band with shared spectrum access</w:t>
      </w:r>
      <w:r>
        <w:tab/>
        <w:t>435</w:t>
      </w:r>
    </w:p>
    <w:p w14:paraId="4A5A367B"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437</w:t>
      </w:r>
    </w:p>
    <w:p w14:paraId="01E8DF8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438</w:t>
      </w:r>
    </w:p>
    <w:p w14:paraId="5DD5206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438</w:t>
      </w:r>
    </w:p>
    <w:p w14:paraId="5448024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RedCap</w:t>
      </w:r>
      <w:r>
        <w:tab/>
        <w:t>438</w:t>
      </w:r>
    </w:p>
    <w:p w14:paraId="698B605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eRedCap</w:t>
      </w:r>
      <w:r>
        <w:tab/>
        <w:t>441</w:t>
      </w:r>
    </w:p>
    <w:p w14:paraId="22FCA71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444</w:t>
      </w:r>
    </w:p>
    <w:p w14:paraId="51A275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RedCap</w:t>
      </w:r>
      <w:r>
        <w:tab/>
        <w:t>444</w:t>
      </w:r>
    </w:p>
    <w:p w14:paraId="6076CB3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eRedCap</w:t>
      </w:r>
      <w:r>
        <w:tab/>
        <w:t>447</w:t>
      </w:r>
    </w:p>
    <w:p w14:paraId="485EE4D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450</w:t>
      </w:r>
    </w:p>
    <w:p w14:paraId="7B7D8FC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450</w:t>
      </w:r>
    </w:p>
    <w:p w14:paraId="1B019B5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450</w:t>
      </w:r>
    </w:p>
    <w:p w14:paraId="27B0139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453</w:t>
      </w:r>
    </w:p>
    <w:p w14:paraId="28ED802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456</w:t>
      </w:r>
    </w:p>
    <w:p w14:paraId="3A59ECE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459</w:t>
      </w:r>
    </w:p>
    <w:p w14:paraId="26E2FFA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462</w:t>
      </w:r>
    </w:p>
    <w:p w14:paraId="6D75EB4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465</w:t>
      </w:r>
    </w:p>
    <w:p w14:paraId="5FCEEAB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468</w:t>
      </w:r>
    </w:p>
    <w:p w14:paraId="200E464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471</w:t>
      </w:r>
    </w:p>
    <w:p w14:paraId="5EAA80D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474</w:t>
      </w:r>
    </w:p>
    <w:p w14:paraId="4E1E4FD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 for eRedCap</w:t>
      </w:r>
      <w:r>
        <w:tab/>
        <w:t>478</w:t>
      </w:r>
    </w:p>
    <w:p w14:paraId="7BE8BAD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481</w:t>
      </w:r>
    </w:p>
    <w:p w14:paraId="2A55F4D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481</w:t>
      </w:r>
    </w:p>
    <w:p w14:paraId="3E9E073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484</w:t>
      </w:r>
    </w:p>
    <w:p w14:paraId="4F87842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487</w:t>
      </w:r>
    </w:p>
    <w:p w14:paraId="1CE678D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490</w:t>
      </w:r>
    </w:p>
    <w:p w14:paraId="50B7407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lang w:eastAsia="zh-CN"/>
        </w:rPr>
        <w:t>6.3.2.2.5</w:t>
      </w:r>
      <w:r>
        <w:rPr>
          <w:rFonts w:asciiTheme="minorHAnsi" w:eastAsiaTheme="minorEastAsia" w:hAnsiTheme="minorHAnsi" w:cstheme="minorBidi"/>
          <w:kern w:val="2"/>
          <w:sz w:val="24"/>
          <w:szCs w:val="24"/>
          <w:lang w:eastAsia="zh-CN"/>
          <w14:ligatures w14:val="standardContextual"/>
        </w:rPr>
        <w:tab/>
      </w:r>
      <w:r w:rsidRPr="007163C7">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493</w:t>
      </w:r>
    </w:p>
    <w:p w14:paraId="213156C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496</w:t>
      </w:r>
    </w:p>
    <w:p w14:paraId="7CDAA43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RedCap</w:t>
      </w:r>
      <w:r>
        <w:tab/>
        <w:t>499</w:t>
      </w:r>
    </w:p>
    <w:p w14:paraId="6ADB04A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502</w:t>
      </w:r>
    </w:p>
    <w:p w14:paraId="6F4F8FA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rsidRPr="007163C7">
        <w:rPr>
          <w:rFonts w:eastAsia="PMingLiU"/>
          <w:lang w:val="en-US" w:eastAsia="zh-CN"/>
        </w:rPr>
        <w:t xml:space="preserve"> for eRedCap</w:t>
      </w:r>
      <w:r>
        <w:tab/>
        <w:t>508</w:t>
      </w:r>
    </w:p>
    <w:p w14:paraId="5A46F10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511</w:t>
      </w:r>
    </w:p>
    <w:p w14:paraId="6E99810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511</w:t>
      </w:r>
    </w:p>
    <w:p w14:paraId="11F770B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511</w:t>
      </w:r>
    </w:p>
    <w:p w14:paraId="5CACC6E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514</w:t>
      </w:r>
    </w:p>
    <w:p w14:paraId="6B58116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517</w:t>
      </w:r>
    </w:p>
    <w:p w14:paraId="2CA10CD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520</w:t>
      </w:r>
    </w:p>
    <w:p w14:paraId="39774FC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523</w:t>
      </w:r>
    </w:p>
    <w:p w14:paraId="313C68C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526</w:t>
      </w:r>
    </w:p>
    <w:p w14:paraId="758D3C5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529</w:t>
      </w:r>
    </w:p>
    <w:p w14:paraId="4650B47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532</w:t>
      </w:r>
    </w:p>
    <w:p w14:paraId="2128119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535</w:t>
      </w:r>
    </w:p>
    <w:p w14:paraId="1936EDC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539</w:t>
      </w:r>
    </w:p>
    <w:p w14:paraId="6B4D8A3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7163C7">
        <w:rPr>
          <w:lang w:val="en-US"/>
        </w:rPr>
        <w:t>TypeI-SinglePanel</w:t>
      </w:r>
      <w:r w:rsidRPr="007163C7">
        <w:rPr>
          <w:lang w:val="en-US" w:eastAsia="zh-CN"/>
        </w:rPr>
        <w:t xml:space="preserve"> Codebook</w:t>
      </w:r>
      <w:r>
        <w:tab/>
        <w:t>539</w:t>
      </w:r>
    </w:p>
    <w:p w14:paraId="18BB66E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7163C7">
        <w:rPr>
          <w:lang w:val="en-US"/>
        </w:rPr>
        <w:t>TypeI-SinglePanel</w:t>
      </w:r>
      <w:r w:rsidRPr="007163C7">
        <w:rPr>
          <w:lang w:val="en-US" w:eastAsia="zh-CN"/>
        </w:rPr>
        <w:t xml:space="preserve"> Codebook</w:t>
      </w:r>
      <w:r>
        <w:tab/>
        <w:t>542</w:t>
      </w:r>
    </w:p>
    <w:p w14:paraId="68674B0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lang w:val="en-US"/>
        </w:rPr>
        <w:t>TypeI-SinglePanel</w:t>
      </w:r>
      <w:r w:rsidRPr="007163C7">
        <w:rPr>
          <w:lang w:val="en-US" w:eastAsia="zh-CN"/>
        </w:rPr>
        <w:t xml:space="preserve"> Codebook</w:t>
      </w:r>
      <w:r>
        <w:tab/>
        <w:t>545</w:t>
      </w:r>
    </w:p>
    <w:p w14:paraId="5DB59A8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7163C7">
        <w:rPr>
          <w:lang w:val="en-US"/>
        </w:rPr>
        <w:t>TypeI-SinglePanel</w:t>
      </w:r>
      <w:r w:rsidRPr="007163C7">
        <w:rPr>
          <w:lang w:val="en-US" w:eastAsia="zh-CN"/>
        </w:rPr>
        <w:t xml:space="preserve"> Codebook</w:t>
      </w:r>
      <w:r>
        <w:tab/>
        <w:t>548</w:t>
      </w:r>
    </w:p>
    <w:p w14:paraId="1AF681E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7163C7">
        <w:rPr>
          <w:color w:val="000000"/>
          <w:lang w:val="en-US" w:eastAsia="zh-CN"/>
        </w:rPr>
        <w:t>T</w:t>
      </w:r>
      <w:r w:rsidRPr="007163C7">
        <w:rPr>
          <w:color w:val="000000"/>
          <w:lang w:val="en-US"/>
        </w:rPr>
        <w:t>ypeII</w:t>
      </w:r>
      <w:r w:rsidRPr="007163C7">
        <w:rPr>
          <w:lang w:val="en-US" w:eastAsia="zh-CN"/>
        </w:rPr>
        <w:t xml:space="preserve"> Codebook</w:t>
      </w:r>
      <w:r>
        <w:tab/>
        <w:t>551</w:t>
      </w:r>
    </w:p>
    <w:p w14:paraId="7DE2C96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554</w:t>
      </w:r>
    </w:p>
    <w:p w14:paraId="0055FEC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557</w:t>
      </w:r>
    </w:p>
    <w:p w14:paraId="7E1C5B0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564</w:t>
      </w:r>
    </w:p>
    <w:p w14:paraId="20DD1EF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564</w:t>
      </w:r>
    </w:p>
    <w:p w14:paraId="5DF9E8E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564</w:t>
      </w:r>
    </w:p>
    <w:p w14:paraId="5768094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564</w:t>
      </w:r>
    </w:p>
    <w:p w14:paraId="4D39E20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567</w:t>
      </w:r>
    </w:p>
    <w:p w14:paraId="40A2226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569</w:t>
      </w:r>
    </w:p>
    <w:p w14:paraId="270FACA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572</w:t>
      </w:r>
    </w:p>
    <w:p w14:paraId="1F5F629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574</w:t>
      </w:r>
    </w:p>
    <w:p w14:paraId="29558E6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574</w:t>
      </w:r>
    </w:p>
    <w:p w14:paraId="5245AA1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577</w:t>
      </w:r>
    </w:p>
    <w:p w14:paraId="559AFA90"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580</w:t>
      </w:r>
    </w:p>
    <w:p w14:paraId="358B47B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580</w:t>
      </w:r>
    </w:p>
    <w:p w14:paraId="3B4B3CC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580</w:t>
      </w:r>
    </w:p>
    <w:p w14:paraId="50677D7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580</w:t>
      </w:r>
    </w:p>
    <w:p w14:paraId="2D4498D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580</w:t>
      </w:r>
    </w:p>
    <w:p w14:paraId="3BA857C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580</w:t>
      </w:r>
    </w:p>
    <w:p w14:paraId="443D62A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584</w:t>
      </w:r>
    </w:p>
    <w:p w14:paraId="01FECBA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584</w:t>
      </w:r>
    </w:p>
    <w:p w14:paraId="26D7B2D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584</w:t>
      </w:r>
    </w:p>
    <w:p w14:paraId="3BF4AE8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584</w:t>
      </w:r>
    </w:p>
    <w:p w14:paraId="34D892B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585</w:t>
      </w:r>
    </w:p>
    <w:p w14:paraId="738235B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585</w:t>
      </w:r>
    </w:p>
    <w:p w14:paraId="6554DF7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586</w:t>
      </w:r>
    </w:p>
    <w:p w14:paraId="040DB47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592</w:t>
      </w:r>
    </w:p>
    <w:p w14:paraId="1CD12A1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592</w:t>
      </w:r>
    </w:p>
    <w:p w14:paraId="1F47E38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592</w:t>
      </w:r>
    </w:p>
    <w:p w14:paraId="23EFCC7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592</w:t>
      </w:r>
    </w:p>
    <w:p w14:paraId="4182D934"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592</w:t>
      </w:r>
    </w:p>
    <w:p w14:paraId="53D364A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596</w:t>
      </w:r>
    </w:p>
    <w:p w14:paraId="6FCA10F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597</w:t>
      </w:r>
    </w:p>
    <w:p w14:paraId="35F8F46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t>7.2.2.2.4</w:t>
      </w:r>
      <w:r>
        <w:rPr>
          <w:rFonts w:asciiTheme="minorHAnsi" w:eastAsiaTheme="minorEastAsia" w:hAnsiTheme="minorHAnsi" w:cstheme="minorBidi"/>
          <w:kern w:val="2"/>
          <w:sz w:val="24"/>
          <w:szCs w:val="24"/>
          <w:lang w:eastAsia="zh-CN"/>
          <w14:ligatures w14:val="standardContextual"/>
        </w:rPr>
        <w:tab/>
      </w:r>
      <w:r w:rsidRPr="007163C7">
        <w:t>Minimum requirements for HST-DPS</w:t>
      </w:r>
      <w:r>
        <w:tab/>
        <w:t>598</w:t>
      </w:r>
    </w:p>
    <w:p w14:paraId="2AC5AB4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606</w:t>
      </w:r>
    </w:p>
    <w:p w14:paraId="7C4886A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609</w:t>
      </w:r>
    </w:p>
    <w:p w14:paraId="05638A6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617</w:t>
      </w:r>
    </w:p>
    <w:p w14:paraId="56C1F02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lastRenderedPageBreak/>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626</w:t>
      </w:r>
    </w:p>
    <w:p w14:paraId="6927EF3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626</w:t>
      </w:r>
    </w:p>
    <w:p w14:paraId="3C1147B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626</w:t>
      </w:r>
    </w:p>
    <w:p w14:paraId="7DF9AB9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626</w:t>
      </w:r>
    </w:p>
    <w:p w14:paraId="6E38DE2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636</w:t>
      </w:r>
    </w:p>
    <w:p w14:paraId="16B05D3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639</w:t>
      </w:r>
    </w:p>
    <w:p w14:paraId="06F493A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639</w:t>
      </w:r>
    </w:p>
    <w:p w14:paraId="6FD0EF2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639</w:t>
      </w:r>
    </w:p>
    <w:p w14:paraId="3D74106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639</w:t>
      </w:r>
    </w:p>
    <w:p w14:paraId="28A4FEE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7</w:t>
      </w:r>
      <w:r w:rsidRPr="007163C7">
        <w:rPr>
          <w:snapToGrid w:val="0"/>
        </w:rPr>
        <w:t>.3.</w:t>
      </w:r>
      <w:r w:rsidRPr="007163C7">
        <w:rPr>
          <w:snapToGrid w:val="0"/>
          <w:lang w:eastAsia="zh-CN"/>
        </w:rPr>
        <w:t>2</w:t>
      </w:r>
      <w:r w:rsidRPr="007163C7">
        <w:rPr>
          <w:snapToGrid w:val="0"/>
        </w:rPr>
        <w:t>.2.1</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1TX antenna</w:t>
      </w:r>
      <w:r>
        <w:tab/>
        <w:t>640</w:t>
      </w:r>
    </w:p>
    <w:p w14:paraId="5CD4B1F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7</w:t>
      </w:r>
      <w:r w:rsidRPr="007163C7">
        <w:rPr>
          <w:snapToGrid w:val="0"/>
        </w:rPr>
        <w:t>.3.</w:t>
      </w:r>
      <w:r w:rsidRPr="007163C7">
        <w:rPr>
          <w:snapToGrid w:val="0"/>
          <w:lang w:eastAsia="zh-CN"/>
        </w:rPr>
        <w:t>2</w:t>
      </w:r>
      <w:r w:rsidRPr="007163C7">
        <w:rPr>
          <w:snapToGrid w:val="0"/>
        </w:rPr>
        <w:t>.2.</w:t>
      </w:r>
      <w:r w:rsidRPr="007163C7">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with 2TX antenna</w:t>
      </w:r>
      <w:r>
        <w:tab/>
        <w:t>641</w:t>
      </w:r>
    </w:p>
    <w:p w14:paraId="66BB87A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Minimum requirements for power saving</w:t>
      </w:r>
      <w:r>
        <w:tab/>
        <w:t>641</w:t>
      </w:r>
    </w:p>
    <w:p w14:paraId="4350CDD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642</w:t>
      </w:r>
    </w:p>
    <w:p w14:paraId="0DF68535"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642</w:t>
      </w:r>
    </w:p>
    <w:p w14:paraId="456107A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642</w:t>
      </w:r>
    </w:p>
    <w:p w14:paraId="366ED9B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642</w:t>
      </w:r>
    </w:p>
    <w:p w14:paraId="55A2679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642</w:t>
      </w:r>
    </w:p>
    <w:p w14:paraId="526C00B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643</w:t>
      </w:r>
    </w:p>
    <w:p w14:paraId="14643A8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643</w:t>
      </w:r>
    </w:p>
    <w:p w14:paraId="64273DC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643</w:t>
      </w:r>
    </w:p>
    <w:p w14:paraId="50795C6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643</w:t>
      </w:r>
    </w:p>
    <w:p w14:paraId="5ADB7B5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650</w:t>
      </w:r>
    </w:p>
    <w:p w14:paraId="3118A0B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650</w:t>
      </w:r>
    </w:p>
    <w:p w14:paraId="18DA3E9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650</w:t>
      </w:r>
    </w:p>
    <w:p w14:paraId="07A0AE0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7163C7">
        <w:rPr>
          <w:rFonts w:cs="Arial"/>
        </w:rPr>
        <w:t>FDD</w:t>
      </w:r>
      <w:r>
        <w:tab/>
        <w:t>650</w:t>
      </w:r>
    </w:p>
    <w:p w14:paraId="3A40333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7163C7">
        <w:rPr>
          <w:rFonts w:cs="Arial"/>
        </w:rPr>
        <w:t>TDD</w:t>
      </w:r>
      <w:r>
        <w:tab/>
        <w:t>650</w:t>
      </w:r>
    </w:p>
    <w:p w14:paraId="4BF93FBC"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650</w:t>
      </w:r>
    </w:p>
    <w:p w14:paraId="340EF414"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652</w:t>
      </w:r>
    </w:p>
    <w:p w14:paraId="3CB6628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652</w:t>
      </w:r>
    </w:p>
    <w:p w14:paraId="3BEDD46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652</w:t>
      </w:r>
    </w:p>
    <w:p w14:paraId="2DF9DEE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652</w:t>
      </w:r>
    </w:p>
    <w:p w14:paraId="65E88D2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652</w:t>
      </w:r>
    </w:p>
    <w:p w14:paraId="257BA6C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652</w:t>
      </w:r>
    </w:p>
    <w:p w14:paraId="13B8D33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653</w:t>
      </w:r>
    </w:p>
    <w:p w14:paraId="348BB90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653</w:t>
      </w:r>
    </w:p>
    <w:p w14:paraId="6F46F9E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kern w:val="2"/>
        </w:rPr>
        <w:t>8.1.1.5</w:t>
      </w:r>
      <w:r w:rsidRPr="007163C7">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7163C7">
        <w:rPr>
          <w:snapToGrid w:val="0"/>
          <w:kern w:val="2"/>
        </w:rPr>
        <w:t>Applicability and test rules for different CA configurations and bandwidth combination sets</w:t>
      </w:r>
      <w:r>
        <w:tab/>
        <w:t>653</w:t>
      </w:r>
    </w:p>
    <w:p w14:paraId="10EE902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7163C7">
        <w:rPr>
          <w:snapToGrid w:val="0"/>
          <w:lang w:eastAsia="zh-CN"/>
        </w:rPr>
        <w:t xml:space="preserve">Test </w:t>
      </w:r>
      <w:r w:rsidRPr="007163C7">
        <w:rPr>
          <w:snapToGrid w:val="0"/>
          <w:kern w:val="2"/>
        </w:rPr>
        <w:t>coverage</w:t>
      </w:r>
      <w:r w:rsidRPr="007163C7">
        <w:rPr>
          <w:snapToGrid w:val="0"/>
          <w:lang w:eastAsia="zh-CN"/>
        </w:rPr>
        <w:t xml:space="preserve"> for different number of componenet carriers</w:t>
      </w:r>
      <w:r>
        <w:tab/>
        <w:t>654</w:t>
      </w:r>
    </w:p>
    <w:p w14:paraId="2B1DE61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654</w:t>
      </w:r>
    </w:p>
    <w:p w14:paraId="3510CEB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654</w:t>
      </w:r>
    </w:p>
    <w:p w14:paraId="60D7B59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659</w:t>
      </w:r>
    </w:p>
    <w:p w14:paraId="4E5F7ED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659</w:t>
      </w:r>
    </w:p>
    <w:p w14:paraId="40929F8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659</w:t>
      </w:r>
    </w:p>
    <w:p w14:paraId="53FFD81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659</w:t>
      </w:r>
    </w:p>
    <w:p w14:paraId="1910B09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659</w:t>
      </w:r>
    </w:p>
    <w:p w14:paraId="30541F7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659</w:t>
      </w:r>
    </w:p>
    <w:p w14:paraId="26492846"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659</w:t>
      </w:r>
    </w:p>
    <w:p w14:paraId="5F9AD6C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662</w:t>
      </w:r>
    </w:p>
    <w:p w14:paraId="522F5A5A"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662</w:t>
      </w:r>
    </w:p>
    <w:p w14:paraId="7DAA0D6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665</w:t>
      </w:r>
    </w:p>
    <w:p w14:paraId="7FD1190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665</w:t>
      </w:r>
    </w:p>
    <w:p w14:paraId="13BA486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665</w:t>
      </w:r>
    </w:p>
    <w:p w14:paraId="6C78AB6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665</w:t>
      </w:r>
    </w:p>
    <w:p w14:paraId="6C545E4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665</w:t>
      </w:r>
    </w:p>
    <w:p w14:paraId="7BB22EF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665</w:t>
      </w:r>
    </w:p>
    <w:p w14:paraId="7DC1DF0C"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667</w:t>
      </w:r>
    </w:p>
    <w:p w14:paraId="1196DDA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667</w:t>
      </w:r>
    </w:p>
    <w:p w14:paraId="63C200B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667</w:t>
      </w:r>
    </w:p>
    <w:p w14:paraId="24A3784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667</w:t>
      </w:r>
    </w:p>
    <w:p w14:paraId="2E49196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667</w:t>
      </w:r>
    </w:p>
    <w:p w14:paraId="45612CD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7163C7">
        <w:rPr>
          <w:lang w:val="en-US"/>
        </w:rPr>
        <w:t>TypeI-SinglePanel</w:t>
      </w:r>
      <w:r w:rsidRPr="007163C7">
        <w:rPr>
          <w:lang w:val="en-US" w:eastAsia="zh-CN"/>
        </w:rPr>
        <w:t xml:space="preserve"> Codebook</w:t>
      </w:r>
      <w:r>
        <w:tab/>
        <w:t>667</w:t>
      </w:r>
    </w:p>
    <w:p w14:paraId="3C01D71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670</w:t>
      </w:r>
    </w:p>
    <w:p w14:paraId="2DA5AD4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675</w:t>
      </w:r>
    </w:p>
    <w:p w14:paraId="47F461E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675</w:t>
      </w:r>
    </w:p>
    <w:p w14:paraId="055D3CE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675</w:t>
      </w:r>
    </w:p>
    <w:p w14:paraId="64F63D2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675</w:t>
      </w:r>
    </w:p>
    <w:p w14:paraId="5595468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675</w:t>
      </w:r>
    </w:p>
    <w:p w14:paraId="5ABF93D1"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678</w:t>
      </w:r>
    </w:p>
    <w:p w14:paraId="02968C8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678</w:t>
      </w:r>
    </w:p>
    <w:p w14:paraId="649AA59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678</w:t>
      </w:r>
    </w:p>
    <w:p w14:paraId="1BD027D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680</w:t>
      </w:r>
    </w:p>
    <w:p w14:paraId="1B954F9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680</w:t>
      </w:r>
    </w:p>
    <w:p w14:paraId="4A1BA16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681</w:t>
      </w:r>
    </w:p>
    <w:p w14:paraId="210B0FA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681</w:t>
      </w:r>
    </w:p>
    <w:p w14:paraId="40647ED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681</w:t>
      </w:r>
    </w:p>
    <w:p w14:paraId="6A61E92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682</w:t>
      </w:r>
    </w:p>
    <w:p w14:paraId="493A2CB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683</w:t>
      </w:r>
    </w:p>
    <w:p w14:paraId="57D3825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683</w:t>
      </w:r>
    </w:p>
    <w:p w14:paraId="683C0D1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683</w:t>
      </w:r>
    </w:p>
    <w:p w14:paraId="62CFCC4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683</w:t>
      </w:r>
    </w:p>
    <w:p w14:paraId="58DCA93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sv-FI" w:eastAsia="zh-CN"/>
        </w:rPr>
        <w:t>9.2B</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PDSCH demodulation for DC</w:t>
      </w:r>
      <w:r>
        <w:tab/>
        <w:t>685</w:t>
      </w:r>
    </w:p>
    <w:p w14:paraId="245492A0"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7163C7">
        <w:rPr>
          <w:lang w:val="sv-FI" w:eastAsia="zh-CN"/>
        </w:rPr>
        <w:t>9.2B.1</w:t>
      </w:r>
      <w:r w:rsidRPr="00D526EE">
        <w:rPr>
          <w:rFonts w:asciiTheme="minorHAnsi" w:eastAsiaTheme="minorEastAsia" w:hAnsiTheme="minorHAnsi" w:cstheme="minorBidi"/>
          <w:kern w:val="2"/>
          <w:sz w:val="24"/>
          <w:szCs w:val="24"/>
          <w:lang w:val="nl-NL" w:eastAsia="zh-CN"/>
          <w14:ligatures w14:val="standardContextual"/>
        </w:rPr>
        <w:tab/>
      </w:r>
      <w:r w:rsidRPr="007163C7">
        <w:rPr>
          <w:lang w:val="sv-FI" w:eastAsia="zh-CN"/>
        </w:rPr>
        <w:t>EN-DC</w:t>
      </w:r>
      <w:r w:rsidRPr="00D526EE">
        <w:rPr>
          <w:lang w:val="nl-NL"/>
        </w:rPr>
        <w:tab/>
        <w:t>685</w:t>
      </w:r>
    </w:p>
    <w:p w14:paraId="5B89D053"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9.2B.1.1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685</w:t>
      </w:r>
    </w:p>
    <w:p w14:paraId="5109F5F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685</w:t>
      </w:r>
    </w:p>
    <w:p w14:paraId="062CE6B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685</w:t>
      </w:r>
    </w:p>
    <w:p w14:paraId="039B8486"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685</w:t>
      </w:r>
    </w:p>
    <w:p w14:paraId="0037C93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685</w:t>
      </w:r>
    </w:p>
    <w:p w14:paraId="772E45B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686</w:t>
      </w:r>
    </w:p>
    <w:p w14:paraId="4534C94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686</w:t>
      </w:r>
    </w:p>
    <w:p w14:paraId="1519BA2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686</w:t>
      </w:r>
    </w:p>
    <w:p w14:paraId="17062C9A"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686</w:t>
      </w:r>
    </w:p>
    <w:p w14:paraId="62E9D4A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val="sv-FI" w:eastAsia="zh-CN"/>
        </w:rPr>
        <w:t>9.3A.1.1</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NR CA between FR1 and FR2-2</w:t>
      </w:r>
      <w:r>
        <w:tab/>
        <w:t>686</w:t>
      </w:r>
    </w:p>
    <w:p w14:paraId="3F8FFA2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686</w:t>
      </w:r>
    </w:p>
    <w:p w14:paraId="117CDB87"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7163C7">
        <w:rPr>
          <w:lang w:val="sv-FI" w:eastAsia="zh-CN"/>
        </w:rPr>
        <w:t>9.3B.1</w:t>
      </w:r>
      <w:r w:rsidRPr="00D526EE">
        <w:rPr>
          <w:rFonts w:asciiTheme="minorHAnsi" w:eastAsiaTheme="minorEastAsia" w:hAnsiTheme="minorHAnsi" w:cstheme="minorBidi"/>
          <w:kern w:val="2"/>
          <w:sz w:val="24"/>
          <w:szCs w:val="24"/>
          <w:lang w:val="nl-NL" w:eastAsia="zh-CN"/>
          <w14:ligatures w14:val="standardContextual"/>
        </w:rPr>
        <w:tab/>
      </w:r>
      <w:r w:rsidRPr="007163C7">
        <w:rPr>
          <w:lang w:val="sv-FI" w:eastAsia="zh-CN"/>
        </w:rPr>
        <w:t>EN-DC</w:t>
      </w:r>
      <w:r w:rsidRPr="00D526EE">
        <w:rPr>
          <w:lang w:val="nl-NL"/>
        </w:rPr>
        <w:tab/>
        <w:t>686</w:t>
      </w:r>
    </w:p>
    <w:p w14:paraId="7DFE7B58"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7163C7">
        <w:rPr>
          <w:lang w:val="sv-FI" w:eastAsia="zh-CN"/>
        </w:rPr>
        <w:t>9.3B.1.1</w:t>
      </w:r>
      <w:r w:rsidRPr="00D526EE">
        <w:rPr>
          <w:rFonts w:asciiTheme="minorHAnsi" w:eastAsiaTheme="minorEastAsia" w:hAnsiTheme="minorHAnsi" w:cstheme="minorBidi"/>
          <w:kern w:val="2"/>
          <w:sz w:val="24"/>
          <w:szCs w:val="24"/>
          <w:lang w:val="nl-NL" w:eastAsia="zh-CN"/>
          <w14:ligatures w14:val="standardContextual"/>
        </w:rPr>
        <w:tab/>
      </w:r>
      <w:r w:rsidRPr="007163C7">
        <w:rPr>
          <w:lang w:val="sv-FI" w:eastAsia="zh-CN"/>
        </w:rPr>
        <w:t>EN-DC within FR1</w:t>
      </w:r>
      <w:r w:rsidRPr="00D526EE">
        <w:rPr>
          <w:lang w:val="nl-NL"/>
        </w:rPr>
        <w:tab/>
        <w:t>686</w:t>
      </w:r>
    </w:p>
    <w:p w14:paraId="26CECCBE"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sidRPr="007163C7">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PDCCH</w:t>
      </w:r>
      <w:r>
        <w:tab/>
        <w:t>686</w:t>
      </w:r>
    </w:p>
    <w:p w14:paraId="66914C8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686</w:t>
      </w:r>
    </w:p>
    <w:p w14:paraId="6F3261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686</w:t>
      </w:r>
    </w:p>
    <w:p w14:paraId="7AC74F7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686</w:t>
      </w:r>
    </w:p>
    <w:p w14:paraId="4B40912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686</w:t>
      </w:r>
    </w:p>
    <w:p w14:paraId="070C4D1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687</w:t>
      </w:r>
    </w:p>
    <w:p w14:paraId="7DF57A3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687</w:t>
      </w:r>
    </w:p>
    <w:p w14:paraId="4D5E5F2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687</w:t>
      </w:r>
    </w:p>
    <w:p w14:paraId="3876416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687</w:t>
      </w:r>
    </w:p>
    <w:p w14:paraId="2BB7D028"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9.4B.1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687</w:t>
      </w:r>
    </w:p>
    <w:p w14:paraId="45B949CD"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9.4B.1.1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687</w:t>
      </w:r>
    </w:p>
    <w:p w14:paraId="70510AF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687</w:t>
      </w:r>
    </w:p>
    <w:p w14:paraId="701DDF1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689</w:t>
      </w:r>
    </w:p>
    <w:p w14:paraId="4503AAC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689</w:t>
      </w:r>
    </w:p>
    <w:p w14:paraId="38BC5EA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690</w:t>
      </w:r>
    </w:p>
    <w:p w14:paraId="2D8800E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lang w:eastAsia="zh-CN"/>
        </w:rPr>
        <w:t>9.4B.2</w:t>
      </w:r>
      <w:r>
        <w:rPr>
          <w:rFonts w:asciiTheme="minorHAnsi" w:eastAsiaTheme="minorEastAsia" w:hAnsiTheme="minorHAnsi" w:cstheme="minorBidi"/>
          <w:kern w:val="2"/>
          <w:sz w:val="24"/>
          <w:szCs w:val="24"/>
          <w:lang w:eastAsia="zh-CN"/>
          <w14:ligatures w14:val="standardContextual"/>
        </w:rPr>
        <w:tab/>
      </w:r>
      <w:r w:rsidRPr="007163C7">
        <w:rPr>
          <w:lang w:eastAsia="zh-CN"/>
        </w:rPr>
        <w:t>NR DC between FR1 and FR2</w:t>
      </w:r>
      <w:r>
        <w:tab/>
        <w:t>691</w:t>
      </w:r>
    </w:p>
    <w:p w14:paraId="5596E49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691</w:t>
      </w:r>
    </w:p>
    <w:p w14:paraId="18CC9D2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PDSCH demodulation for DC with power imbalance</w:t>
      </w:r>
      <w:r>
        <w:tab/>
        <w:t>691</w:t>
      </w:r>
    </w:p>
    <w:p w14:paraId="7CB56CE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EN-DC</w:t>
      </w:r>
      <w:r>
        <w:tab/>
        <w:t>691</w:t>
      </w:r>
    </w:p>
    <w:p w14:paraId="5720D42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Intra-band contiguous EN-DC within FR1</w:t>
      </w:r>
      <w:r>
        <w:tab/>
        <w:t>691</w:t>
      </w:r>
    </w:p>
    <w:p w14:paraId="2177D96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691</w:t>
      </w:r>
    </w:p>
    <w:p w14:paraId="0DDAFF5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7163C7">
        <w:rPr>
          <w:rFonts w:cs="Arial"/>
          <w:lang w:eastAsia="zh-CN"/>
        </w:rPr>
        <w:t>Intra-band non-contiguous EN-DC within FR1</w:t>
      </w:r>
      <w:r>
        <w:tab/>
        <w:t>692</w:t>
      </w:r>
    </w:p>
    <w:p w14:paraId="25832AD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692</w:t>
      </w:r>
    </w:p>
    <w:p w14:paraId="340F395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694</w:t>
      </w:r>
    </w:p>
    <w:p w14:paraId="4717CA7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694</w:t>
      </w:r>
    </w:p>
    <w:p w14:paraId="76C048B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lastRenderedPageBreak/>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694</w:t>
      </w:r>
    </w:p>
    <w:p w14:paraId="49B1B75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694</w:t>
      </w:r>
    </w:p>
    <w:p w14:paraId="41D38D5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694</w:t>
      </w:r>
    </w:p>
    <w:p w14:paraId="6BE27C2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695</w:t>
      </w:r>
    </w:p>
    <w:p w14:paraId="6AC0CDE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695</w:t>
      </w:r>
    </w:p>
    <w:p w14:paraId="01A942D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695</w:t>
      </w:r>
    </w:p>
    <w:p w14:paraId="5575CCA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sidRPr="007163C7">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7163C7">
        <w:rPr>
          <w:lang w:val="sv-FI" w:eastAsia="zh-CN"/>
        </w:rPr>
        <w:t>NR CA between FR1 and FR2-2</w:t>
      </w:r>
      <w:r>
        <w:tab/>
        <w:t>695</w:t>
      </w:r>
    </w:p>
    <w:p w14:paraId="233821D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695</w:t>
      </w:r>
    </w:p>
    <w:p w14:paraId="3B781DBC"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10.2B.1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695</w:t>
      </w:r>
    </w:p>
    <w:p w14:paraId="0A199835"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10.2B.1.1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695</w:t>
      </w:r>
    </w:p>
    <w:p w14:paraId="12F0D3B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695</w:t>
      </w:r>
    </w:p>
    <w:p w14:paraId="3BF7D32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695</w:t>
      </w:r>
    </w:p>
    <w:p w14:paraId="2D6B47D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695</w:t>
      </w:r>
    </w:p>
    <w:p w14:paraId="07AF0AE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695</w:t>
      </w:r>
    </w:p>
    <w:p w14:paraId="6142CC1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695</w:t>
      </w:r>
    </w:p>
    <w:p w14:paraId="5A9C455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696</w:t>
      </w:r>
    </w:p>
    <w:p w14:paraId="381D73F9"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w:t>
      </w:r>
      <w:r w:rsidRPr="00D526EE">
        <w:rPr>
          <w:lang w:val="nl-NL"/>
        </w:rPr>
        <w:t>.</w:t>
      </w:r>
      <w:r w:rsidRPr="00D526EE">
        <w:rPr>
          <w:lang w:val="nl-NL" w:eastAsia="zh-CN"/>
        </w:rPr>
        <w:t>3B.1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696</w:t>
      </w:r>
    </w:p>
    <w:p w14:paraId="5CF6EEF9"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w:t>
      </w:r>
      <w:r w:rsidRPr="00D526EE">
        <w:rPr>
          <w:lang w:val="nl-NL"/>
        </w:rPr>
        <w:t>.</w:t>
      </w:r>
      <w:r w:rsidRPr="00D526EE">
        <w:rPr>
          <w:lang w:val="nl-NL" w:eastAsia="zh-CN"/>
        </w:rPr>
        <w:t>3B.1.1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696</w:t>
      </w:r>
    </w:p>
    <w:p w14:paraId="083AA64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696</w:t>
      </w:r>
    </w:p>
    <w:p w14:paraId="4D0A4AE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696</w:t>
      </w:r>
    </w:p>
    <w:p w14:paraId="1EE99BC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696</w:t>
      </w:r>
    </w:p>
    <w:p w14:paraId="030ACD4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696</w:t>
      </w:r>
    </w:p>
    <w:p w14:paraId="50730E4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696</w:t>
      </w:r>
    </w:p>
    <w:p w14:paraId="68F713E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696</w:t>
      </w:r>
    </w:p>
    <w:p w14:paraId="69C29306" w14:textId="77777777" w:rsidR="00D526EE" w:rsidRPr="00D526EE" w:rsidRDefault="00D526EE">
      <w:pPr>
        <w:pStyle w:val="TOC3"/>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10.4B.1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w:t>
      </w:r>
      <w:r w:rsidRPr="00D526EE">
        <w:rPr>
          <w:lang w:val="nl-NL"/>
        </w:rPr>
        <w:tab/>
        <w:t>696</w:t>
      </w:r>
    </w:p>
    <w:p w14:paraId="688F49C9" w14:textId="77777777" w:rsidR="00D526EE" w:rsidRPr="00D526EE" w:rsidRDefault="00D526EE">
      <w:pPr>
        <w:pStyle w:val="TOC4"/>
        <w:rPr>
          <w:rFonts w:asciiTheme="minorHAnsi" w:eastAsiaTheme="minorEastAsia" w:hAnsiTheme="minorHAnsi" w:cstheme="minorBidi"/>
          <w:kern w:val="2"/>
          <w:sz w:val="24"/>
          <w:szCs w:val="24"/>
          <w:lang w:val="nl-NL" w:eastAsia="zh-CN"/>
          <w14:ligatures w14:val="standardContextual"/>
        </w:rPr>
      </w:pPr>
      <w:r w:rsidRPr="00D526EE">
        <w:rPr>
          <w:lang w:val="nl-NL" w:eastAsia="zh-CN"/>
        </w:rPr>
        <w:t>10.4B.1.1</w:t>
      </w:r>
      <w:r w:rsidRPr="00D526EE">
        <w:rPr>
          <w:rFonts w:asciiTheme="minorHAnsi" w:eastAsiaTheme="minorEastAsia" w:hAnsiTheme="minorHAnsi" w:cstheme="minorBidi"/>
          <w:kern w:val="2"/>
          <w:sz w:val="24"/>
          <w:szCs w:val="24"/>
          <w:lang w:val="nl-NL" w:eastAsia="zh-CN"/>
          <w14:ligatures w14:val="standardContextual"/>
        </w:rPr>
        <w:tab/>
      </w:r>
      <w:r w:rsidRPr="00D526EE">
        <w:rPr>
          <w:lang w:val="nl-NL" w:eastAsia="zh-CN"/>
        </w:rPr>
        <w:t>EN-DC within FR1</w:t>
      </w:r>
      <w:r w:rsidRPr="00D526EE">
        <w:rPr>
          <w:lang w:val="nl-NL"/>
        </w:rPr>
        <w:tab/>
        <w:t>696</w:t>
      </w:r>
    </w:p>
    <w:p w14:paraId="5C0E807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696</w:t>
      </w:r>
    </w:p>
    <w:p w14:paraId="3363CE1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696</w:t>
      </w:r>
    </w:p>
    <w:p w14:paraId="16E544C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697</w:t>
      </w:r>
    </w:p>
    <w:p w14:paraId="748C87FE"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698</w:t>
      </w:r>
    </w:p>
    <w:p w14:paraId="4E4A053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698</w:t>
      </w:r>
    </w:p>
    <w:p w14:paraId="08B72F8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698</w:t>
      </w:r>
    </w:p>
    <w:p w14:paraId="76A817E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698</w:t>
      </w:r>
    </w:p>
    <w:p w14:paraId="29A8DC8B"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698</w:t>
      </w:r>
    </w:p>
    <w:p w14:paraId="4E219730"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698</w:t>
      </w:r>
    </w:p>
    <w:p w14:paraId="79B1EC58"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699</w:t>
      </w:r>
    </w:p>
    <w:p w14:paraId="39C4D8FD"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699</w:t>
      </w:r>
    </w:p>
    <w:p w14:paraId="4FC546D7"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700</w:t>
      </w:r>
    </w:p>
    <w:p w14:paraId="5E3B734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700</w:t>
      </w:r>
    </w:p>
    <w:p w14:paraId="29C26E72"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700</w:t>
      </w:r>
    </w:p>
    <w:p w14:paraId="2313C45D"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700</w:t>
      </w:r>
    </w:p>
    <w:p w14:paraId="4860D90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702</w:t>
      </w:r>
    </w:p>
    <w:p w14:paraId="4673F3E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702</w:t>
      </w:r>
    </w:p>
    <w:p w14:paraId="6960F4D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702</w:t>
      </w:r>
    </w:p>
    <w:p w14:paraId="479E4CC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702</w:t>
      </w:r>
    </w:p>
    <w:p w14:paraId="1EF43241"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702</w:t>
      </w:r>
    </w:p>
    <w:p w14:paraId="1938B7C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703</w:t>
      </w:r>
    </w:p>
    <w:p w14:paraId="2FEF817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703</w:t>
      </w:r>
    </w:p>
    <w:p w14:paraId="1247B90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704</w:t>
      </w:r>
    </w:p>
    <w:p w14:paraId="649338B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704</w:t>
      </w:r>
    </w:p>
    <w:p w14:paraId="7EF363CC"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704</w:t>
      </w:r>
    </w:p>
    <w:p w14:paraId="5A488677" w14:textId="77777777" w:rsidR="00D526EE" w:rsidRDefault="00D526EE">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704</w:t>
      </w:r>
    </w:p>
    <w:p w14:paraId="2B5B58BA"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705</w:t>
      </w:r>
    </w:p>
    <w:p w14:paraId="6A6794B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705</w:t>
      </w:r>
    </w:p>
    <w:p w14:paraId="22C0EC5A"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705</w:t>
      </w:r>
    </w:p>
    <w:p w14:paraId="5E37F13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705</w:t>
      </w:r>
    </w:p>
    <w:p w14:paraId="232CBCF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705</w:t>
      </w:r>
    </w:p>
    <w:p w14:paraId="065B2E19"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705</w:t>
      </w:r>
    </w:p>
    <w:p w14:paraId="7304360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706</w:t>
      </w:r>
    </w:p>
    <w:p w14:paraId="039A305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706</w:t>
      </w:r>
    </w:p>
    <w:p w14:paraId="4D3D6C9F"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706</w:t>
      </w:r>
    </w:p>
    <w:p w14:paraId="487CE2A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lastRenderedPageBreak/>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707</w:t>
      </w:r>
    </w:p>
    <w:p w14:paraId="7A0F36A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707</w:t>
      </w:r>
    </w:p>
    <w:p w14:paraId="34B030F5"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707</w:t>
      </w:r>
    </w:p>
    <w:p w14:paraId="6652F8C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709</w:t>
      </w:r>
    </w:p>
    <w:p w14:paraId="181DBE1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709</w:t>
      </w:r>
    </w:p>
    <w:p w14:paraId="48130247"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709</w:t>
      </w:r>
    </w:p>
    <w:p w14:paraId="1C4B29EC"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710</w:t>
      </w:r>
    </w:p>
    <w:p w14:paraId="0A940B32"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710</w:t>
      </w:r>
    </w:p>
    <w:p w14:paraId="6C7E2313" w14:textId="77777777" w:rsidR="00D526EE" w:rsidRDefault="00D526EE">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710</w:t>
      </w:r>
    </w:p>
    <w:p w14:paraId="3E148CA9" w14:textId="4DFBFD61" w:rsidR="00D526EE" w:rsidRDefault="00D526EE">
      <w:pPr>
        <w:pStyle w:val="TOC8"/>
        <w:rPr>
          <w:rFonts w:asciiTheme="minorHAnsi" w:eastAsiaTheme="minorEastAsia" w:hAnsiTheme="minorHAnsi" w:cstheme="minorBidi"/>
          <w:b w:val="0"/>
          <w:kern w:val="2"/>
          <w:sz w:val="24"/>
          <w:szCs w:val="24"/>
          <w:lang w:eastAsia="zh-CN"/>
          <w14:ligatures w14:val="standardContextual"/>
        </w:rPr>
      </w:pPr>
      <w:r w:rsidRPr="007163C7">
        <w:t>Annex A (normative</w:t>
      </w:r>
      <w:r>
        <w:t>):</w:t>
      </w:r>
      <w:r>
        <w:tab/>
      </w:r>
      <w:r>
        <w:rPr>
          <w:lang w:eastAsia="x-none"/>
        </w:rPr>
        <w:t>Measurement channels</w:t>
      </w:r>
      <w:r>
        <w:tab/>
        <w:t>712</w:t>
      </w:r>
    </w:p>
    <w:p w14:paraId="3564F381"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712</w:t>
      </w:r>
    </w:p>
    <w:p w14:paraId="7CDE79F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A.1.1</w:t>
      </w:r>
      <w:r>
        <w:rPr>
          <w:rFonts w:asciiTheme="minorHAnsi" w:eastAsiaTheme="minorEastAsia" w:hAnsiTheme="minorHAnsi" w:cstheme="minorBidi"/>
          <w:kern w:val="2"/>
          <w:sz w:val="24"/>
          <w:szCs w:val="24"/>
          <w:lang w:eastAsia="zh-CN"/>
          <w14:ligatures w14:val="standardContextual"/>
        </w:rPr>
        <w:tab/>
      </w:r>
      <w:r w:rsidRPr="007163C7">
        <w:rPr>
          <w:snapToGrid w:val="0"/>
        </w:rPr>
        <w:t>Throughput definition</w:t>
      </w:r>
      <w:r>
        <w:tab/>
        <w:t>712</w:t>
      </w:r>
    </w:p>
    <w:p w14:paraId="7DFA24B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A.1.2</w:t>
      </w:r>
      <w:r>
        <w:rPr>
          <w:rFonts w:asciiTheme="minorHAnsi" w:eastAsiaTheme="minorEastAsia" w:hAnsiTheme="minorHAnsi" w:cstheme="minorBidi"/>
          <w:kern w:val="2"/>
          <w:sz w:val="24"/>
          <w:szCs w:val="24"/>
          <w:lang w:eastAsia="zh-CN"/>
          <w14:ligatures w14:val="standardContextual"/>
        </w:rPr>
        <w:tab/>
      </w:r>
      <w:r w:rsidRPr="007163C7">
        <w:rPr>
          <w:snapToGrid w:val="0"/>
        </w:rPr>
        <w:t>TDD UL-DL configurations for FR1</w:t>
      </w:r>
      <w:r>
        <w:tab/>
        <w:t>712</w:t>
      </w:r>
    </w:p>
    <w:p w14:paraId="005E6F0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718</w:t>
      </w:r>
    </w:p>
    <w:p w14:paraId="41D6E39F"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720</w:t>
      </w:r>
    </w:p>
    <w:p w14:paraId="6BE71072"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720</w:t>
      </w:r>
    </w:p>
    <w:p w14:paraId="1A6ECACB"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720</w:t>
      </w:r>
    </w:p>
    <w:p w14:paraId="27669E72"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720</w:t>
      </w:r>
    </w:p>
    <w:p w14:paraId="26D946F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721</w:t>
      </w:r>
    </w:p>
    <w:p w14:paraId="788368F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721</w:t>
      </w:r>
    </w:p>
    <w:p w14:paraId="645F78C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749</w:t>
      </w:r>
    </w:p>
    <w:p w14:paraId="3DA9D74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750</w:t>
      </w:r>
    </w:p>
    <w:p w14:paraId="37B5200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750</w:t>
      </w:r>
    </w:p>
    <w:p w14:paraId="3A9A86D5"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756</w:t>
      </w:r>
    </w:p>
    <w:p w14:paraId="55336E7F"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757</w:t>
      </w:r>
    </w:p>
    <w:p w14:paraId="3122E52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757</w:t>
      </w:r>
    </w:p>
    <w:p w14:paraId="22BE4CB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764</w:t>
      </w:r>
    </w:p>
    <w:p w14:paraId="79927EE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852</w:t>
      </w:r>
    </w:p>
    <w:p w14:paraId="041BE72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852</w:t>
      </w:r>
    </w:p>
    <w:p w14:paraId="3D8048B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853</w:t>
      </w:r>
    </w:p>
    <w:p w14:paraId="7D737EF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884</w:t>
      </w:r>
    </w:p>
    <w:p w14:paraId="52DB5AD8"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890</w:t>
      </w:r>
    </w:p>
    <w:p w14:paraId="4438ED7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891</w:t>
      </w:r>
    </w:p>
    <w:p w14:paraId="56FA64F0"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899</w:t>
      </w:r>
    </w:p>
    <w:p w14:paraId="5EFF374F"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899</w:t>
      </w:r>
    </w:p>
    <w:p w14:paraId="7FF9AFA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903</w:t>
      </w:r>
    </w:p>
    <w:p w14:paraId="28D4B7B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903</w:t>
      </w:r>
    </w:p>
    <w:p w14:paraId="0397DE4A"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903</w:t>
      </w:r>
    </w:p>
    <w:p w14:paraId="74378051"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.1.</w:t>
      </w:r>
      <w:r w:rsidRPr="007163C7">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30</w:t>
      </w:r>
      <w:r>
        <w:rPr>
          <w:lang w:eastAsia="zh-CN"/>
        </w:rPr>
        <w:t xml:space="preserve"> kHz FR1</w:t>
      </w:r>
      <w:r>
        <w:tab/>
        <w:t>904</w:t>
      </w:r>
    </w:p>
    <w:p w14:paraId="10428F8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905</w:t>
      </w:r>
    </w:p>
    <w:p w14:paraId="6489CBE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905</w:t>
      </w:r>
    </w:p>
    <w:p w14:paraId="155FE876"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30</w:t>
      </w:r>
      <w:r>
        <w:rPr>
          <w:lang w:eastAsia="zh-CN"/>
        </w:rPr>
        <w:t xml:space="preserve"> kHz FR1</w:t>
      </w:r>
      <w:r>
        <w:tab/>
        <w:t>907</w:t>
      </w:r>
    </w:p>
    <w:p w14:paraId="1B65A94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60</w:t>
      </w:r>
      <w:r>
        <w:rPr>
          <w:lang w:eastAsia="zh-CN"/>
        </w:rPr>
        <w:t xml:space="preserve"> kHz</w:t>
      </w:r>
      <w:r w:rsidRPr="007163C7">
        <w:rPr>
          <w:lang w:val="en-US" w:eastAsia="zh-CN"/>
        </w:rPr>
        <w:t xml:space="preserve"> </w:t>
      </w:r>
      <w:r>
        <w:rPr>
          <w:lang w:eastAsia="zh-CN"/>
        </w:rPr>
        <w:t>FR1</w:t>
      </w:r>
      <w:r>
        <w:tab/>
        <w:t>908</w:t>
      </w:r>
    </w:p>
    <w:p w14:paraId="261C8574"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60</w:t>
      </w:r>
      <w:r>
        <w:rPr>
          <w:lang w:eastAsia="zh-CN"/>
        </w:rPr>
        <w:t xml:space="preserve"> kHz</w:t>
      </w:r>
      <w:r w:rsidRPr="007163C7">
        <w:rPr>
          <w:lang w:val="en-US" w:eastAsia="zh-CN"/>
        </w:rPr>
        <w:t xml:space="preserve"> </w:t>
      </w:r>
      <w:r>
        <w:rPr>
          <w:lang w:eastAsia="zh-CN"/>
        </w:rPr>
        <w:t>FR2</w:t>
      </w:r>
      <w:r>
        <w:tab/>
        <w:t>908</w:t>
      </w:r>
    </w:p>
    <w:p w14:paraId="2F38798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120</w:t>
      </w:r>
      <w:r>
        <w:rPr>
          <w:lang w:eastAsia="zh-CN"/>
        </w:rPr>
        <w:t xml:space="preserve"> kHz FR2</w:t>
      </w:r>
      <w:r>
        <w:tab/>
        <w:t>908</w:t>
      </w:r>
    </w:p>
    <w:p w14:paraId="2499EC7B"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7163C7">
        <w:rPr>
          <w:lang w:val="en-US" w:eastAsia="zh-CN"/>
        </w:rPr>
        <w:t>3</w:t>
      </w:r>
      <w:r>
        <w:rPr>
          <w:lang w:eastAsia="zh-CN"/>
        </w:rPr>
        <w:t>.2.</w:t>
      </w:r>
      <w:r w:rsidRPr="007163C7">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7163C7">
        <w:rPr>
          <w:lang w:val="en-US" w:eastAsia="zh-CN"/>
        </w:rPr>
        <w:t>480</w:t>
      </w:r>
      <w:r>
        <w:rPr>
          <w:lang w:eastAsia="zh-CN"/>
        </w:rPr>
        <w:t xml:space="preserve"> kHz FR2-2</w:t>
      </w:r>
      <w:r>
        <w:tab/>
        <w:t>908</w:t>
      </w:r>
    </w:p>
    <w:p w14:paraId="4012016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909</w:t>
      </w:r>
    </w:p>
    <w:p w14:paraId="0DCB9FC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909</w:t>
      </w:r>
    </w:p>
    <w:p w14:paraId="57BDA8AD"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909</w:t>
      </w:r>
    </w:p>
    <w:p w14:paraId="21FCD9B4"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909</w:t>
      </w:r>
    </w:p>
    <w:p w14:paraId="7C389498"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916</w:t>
      </w:r>
    </w:p>
    <w:p w14:paraId="21A992F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916</w:t>
      </w:r>
    </w:p>
    <w:p w14:paraId="0178D2D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snapToGrid w:val="0"/>
        </w:rPr>
        <w:t>A.5.1.1</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OCNG FDD pattern 1: Generic OCNG FDD Pattern for all unused </w:t>
      </w:r>
      <w:r w:rsidRPr="007163C7">
        <w:rPr>
          <w:snapToGrid w:val="0"/>
          <w:lang w:eastAsia="zh-CN"/>
        </w:rPr>
        <w:t>REs</w:t>
      </w:r>
      <w:r>
        <w:tab/>
        <w:t>916</w:t>
      </w:r>
    </w:p>
    <w:p w14:paraId="133D87A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916</w:t>
      </w:r>
    </w:p>
    <w:p w14:paraId="3A88F93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sidRPr="007163C7">
        <w:rPr>
          <w:snapToGrid w:val="0"/>
        </w:rPr>
        <w:t>A.5.2.1</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OCNG TDD pattern 1: Generic OCNG TDD Pattern for all unused </w:t>
      </w:r>
      <w:r w:rsidRPr="007163C7">
        <w:rPr>
          <w:snapToGrid w:val="0"/>
          <w:lang w:eastAsia="zh-CN"/>
        </w:rPr>
        <w:t>REs</w:t>
      </w:r>
      <w:r>
        <w:tab/>
        <w:t>916</w:t>
      </w:r>
    </w:p>
    <w:p w14:paraId="33CC99A4"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917</w:t>
      </w:r>
    </w:p>
    <w:p w14:paraId="4B2EF9A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917</w:t>
      </w:r>
    </w:p>
    <w:p w14:paraId="642C43AC"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917</w:t>
      </w:r>
    </w:p>
    <w:p w14:paraId="112D0CA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917</w:t>
      </w:r>
    </w:p>
    <w:p w14:paraId="084C37F8"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917</w:t>
      </w:r>
    </w:p>
    <w:p w14:paraId="6F0BE6E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918</w:t>
      </w:r>
    </w:p>
    <w:p w14:paraId="36A5320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918</w:t>
      </w:r>
    </w:p>
    <w:p w14:paraId="7A7C62B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918</w:t>
      </w:r>
    </w:p>
    <w:p w14:paraId="10E33D0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7163C7">
        <w:rPr>
          <w:rFonts w:eastAsia="Malgun Gothic"/>
        </w:rPr>
        <w:t>B</w:t>
      </w:r>
      <w:r>
        <w:t>CH performance requirements</w:t>
      </w:r>
      <w:r>
        <w:tab/>
        <w:t>919</w:t>
      </w:r>
    </w:p>
    <w:p w14:paraId="78A9F542"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919</w:t>
      </w:r>
    </w:p>
    <w:p w14:paraId="2B32E781"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919</w:t>
      </w:r>
    </w:p>
    <w:p w14:paraId="5AE80386" w14:textId="0B09FBF1"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B (normative</w:t>
      </w:r>
      <w:r>
        <w:rPr>
          <w:lang w:val="fr-FR"/>
        </w:rPr>
        <w:t>):</w:t>
      </w:r>
      <w:r>
        <w:rPr>
          <w:lang w:val="fr-FR"/>
        </w:rPr>
        <w:tab/>
      </w:r>
      <w:r w:rsidRPr="007163C7">
        <w:rPr>
          <w:lang w:val="fr-FR"/>
        </w:rPr>
        <w:t>Propagation conditions</w:t>
      </w:r>
      <w:r w:rsidRPr="00D526EE">
        <w:rPr>
          <w:lang w:val="fr-FR"/>
        </w:rPr>
        <w:tab/>
        <w:t>920</w:t>
      </w:r>
    </w:p>
    <w:p w14:paraId="11DC065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sidRPr="007163C7">
        <w:rPr>
          <w:lang w:val="fr-FR" w:eastAsia="zh-CN"/>
        </w:rPr>
        <w:t>B.1</w:t>
      </w:r>
      <w:r>
        <w:rPr>
          <w:rFonts w:asciiTheme="minorHAnsi" w:eastAsiaTheme="minorEastAsia" w:hAnsiTheme="minorHAnsi" w:cstheme="minorBidi"/>
          <w:kern w:val="2"/>
          <w:sz w:val="24"/>
          <w:szCs w:val="24"/>
          <w:lang w:eastAsia="zh-CN"/>
          <w14:ligatures w14:val="standardContextual"/>
        </w:rPr>
        <w:tab/>
      </w:r>
      <w:r w:rsidRPr="007163C7">
        <w:rPr>
          <w:lang w:val="fr-FR"/>
        </w:rPr>
        <w:t>Static propagation condition</w:t>
      </w:r>
      <w:r>
        <w:tab/>
        <w:t>920</w:t>
      </w:r>
    </w:p>
    <w:p w14:paraId="40EC2F9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B.1.0</w:t>
      </w:r>
      <w:r>
        <w:rPr>
          <w:rFonts w:asciiTheme="minorHAnsi" w:eastAsiaTheme="minorEastAsia" w:hAnsiTheme="minorHAnsi" w:cstheme="minorBidi"/>
          <w:kern w:val="2"/>
          <w:sz w:val="24"/>
          <w:szCs w:val="24"/>
          <w:lang w:eastAsia="zh-CN"/>
          <w14:ligatures w14:val="standardContextual"/>
        </w:rPr>
        <w:tab/>
      </w:r>
      <w:r w:rsidRPr="007163C7">
        <w:rPr>
          <w:snapToGrid w:val="0"/>
        </w:rPr>
        <w:t>UE Receiver with 1Rx</w:t>
      </w:r>
      <w:r>
        <w:tab/>
        <w:t>920</w:t>
      </w:r>
    </w:p>
    <w:p w14:paraId="3FE9A01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B.1.1</w:t>
      </w:r>
      <w:r>
        <w:rPr>
          <w:rFonts w:asciiTheme="minorHAnsi" w:eastAsiaTheme="minorEastAsia" w:hAnsiTheme="minorHAnsi" w:cstheme="minorBidi"/>
          <w:kern w:val="2"/>
          <w:sz w:val="24"/>
          <w:szCs w:val="24"/>
          <w:lang w:eastAsia="zh-CN"/>
          <w14:ligatures w14:val="standardContextual"/>
        </w:rPr>
        <w:tab/>
      </w:r>
      <w:r w:rsidRPr="007163C7">
        <w:rPr>
          <w:snapToGrid w:val="0"/>
        </w:rPr>
        <w:t>UE Receiver with 2Rx</w:t>
      </w:r>
      <w:r>
        <w:tab/>
        <w:t>920</w:t>
      </w:r>
    </w:p>
    <w:p w14:paraId="00AFB16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B.1.2</w:t>
      </w:r>
      <w:r>
        <w:rPr>
          <w:rFonts w:asciiTheme="minorHAnsi" w:eastAsiaTheme="minorEastAsia" w:hAnsiTheme="minorHAnsi" w:cstheme="minorBidi"/>
          <w:kern w:val="2"/>
          <w:sz w:val="24"/>
          <w:szCs w:val="24"/>
          <w:lang w:eastAsia="zh-CN"/>
          <w14:ligatures w14:val="standardContextual"/>
        </w:rPr>
        <w:tab/>
      </w:r>
      <w:r w:rsidRPr="007163C7">
        <w:rPr>
          <w:snapToGrid w:val="0"/>
        </w:rPr>
        <w:t>UE Receiver with 4Rx</w:t>
      </w:r>
      <w:r>
        <w:tab/>
        <w:t>920</w:t>
      </w:r>
    </w:p>
    <w:p w14:paraId="6F369456"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B.1.</w:t>
      </w:r>
      <w:r w:rsidRPr="007163C7">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7163C7">
        <w:rPr>
          <w:snapToGrid w:val="0"/>
        </w:rPr>
        <w:t xml:space="preserve">UE Receiver with </w:t>
      </w:r>
      <w:r w:rsidRPr="007163C7">
        <w:rPr>
          <w:snapToGrid w:val="0"/>
          <w:lang w:val="en-US" w:eastAsia="zh-CN"/>
        </w:rPr>
        <w:t>8</w:t>
      </w:r>
      <w:r w:rsidRPr="007163C7">
        <w:rPr>
          <w:snapToGrid w:val="0"/>
        </w:rPr>
        <w:t>Rx</w:t>
      </w:r>
      <w:r>
        <w:tab/>
        <w:t>921</w:t>
      </w:r>
    </w:p>
    <w:p w14:paraId="1BE59D1C"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922</w:t>
      </w:r>
    </w:p>
    <w:p w14:paraId="52C8EF8C"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922</w:t>
      </w:r>
    </w:p>
    <w:p w14:paraId="019AA66E"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924</w:t>
      </w:r>
    </w:p>
    <w:p w14:paraId="24EF71E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925</w:t>
      </w:r>
    </w:p>
    <w:p w14:paraId="10F1574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927</w:t>
      </w:r>
    </w:p>
    <w:p w14:paraId="15AE122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B.2.3</w:t>
      </w:r>
      <w:r>
        <w:rPr>
          <w:rFonts w:asciiTheme="minorHAnsi" w:eastAsiaTheme="minorEastAsia" w:hAnsiTheme="minorHAnsi" w:cstheme="minorBidi"/>
          <w:kern w:val="2"/>
          <w:sz w:val="24"/>
          <w:szCs w:val="24"/>
          <w:lang w:eastAsia="zh-CN"/>
          <w14:ligatures w14:val="standardContextual"/>
        </w:rPr>
        <w:tab/>
      </w:r>
      <w:r w:rsidRPr="007163C7">
        <w:rPr>
          <w:snapToGrid w:val="0"/>
        </w:rPr>
        <w:t>MIMO Channel Correlation Matrices</w:t>
      </w:r>
      <w:r>
        <w:tab/>
        <w:t>928</w:t>
      </w:r>
    </w:p>
    <w:p w14:paraId="51FB2BB6"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928</w:t>
      </w:r>
    </w:p>
    <w:p w14:paraId="2BC8B687"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928</w:t>
      </w:r>
    </w:p>
    <w:p w14:paraId="4E0F2D43"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933</w:t>
      </w:r>
    </w:p>
    <w:p w14:paraId="3748437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937</w:t>
      </w:r>
    </w:p>
    <w:p w14:paraId="6A515484"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937</w:t>
      </w:r>
    </w:p>
    <w:p w14:paraId="4D244ACE"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937</w:t>
      </w:r>
    </w:p>
    <w:p w14:paraId="0456AE89"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939</w:t>
      </w:r>
    </w:p>
    <w:p w14:paraId="0C726E40"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942</w:t>
      </w:r>
    </w:p>
    <w:p w14:paraId="1CFC54BC" w14:textId="77777777" w:rsidR="00D526EE" w:rsidRDefault="00D526EE">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944</w:t>
      </w:r>
    </w:p>
    <w:p w14:paraId="174B6EB7"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946</w:t>
      </w:r>
    </w:p>
    <w:p w14:paraId="43E321B8"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946</w:t>
      </w:r>
    </w:p>
    <w:p w14:paraId="7B91755E"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B.3.1</w:t>
      </w:r>
      <w:r>
        <w:rPr>
          <w:rFonts w:asciiTheme="minorHAnsi" w:eastAsiaTheme="minorEastAsia" w:hAnsiTheme="minorHAnsi" w:cstheme="minorBidi"/>
          <w:kern w:val="2"/>
          <w:sz w:val="24"/>
          <w:szCs w:val="24"/>
          <w:lang w:eastAsia="zh-CN"/>
          <w14:ligatures w14:val="standardContextual"/>
        </w:rPr>
        <w:tab/>
      </w:r>
      <w:r w:rsidRPr="007163C7">
        <w:rPr>
          <w:snapToGrid w:val="0"/>
        </w:rPr>
        <w:t>Single Tap Channel Profile</w:t>
      </w:r>
      <w:r>
        <w:tab/>
        <w:t>946</w:t>
      </w:r>
    </w:p>
    <w:p w14:paraId="16509C1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B.3.2</w:t>
      </w:r>
      <w:r>
        <w:rPr>
          <w:rFonts w:asciiTheme="minorHAnsi" w:eastAsiaTheme="minorEastAsia" w:hAnsiTheme="minorHAnsi" w:cstheme="minorBidi"/>
          <w:kern w:val="2"/>
          <w:sz w:val="24"/>
          <w:szCs w:val="24"/>
          <w:lang w:eastAsia="zh-CN"/>
          <w14:ligatures w14:val="standardContextual"/>
        </w:rPr>
        <w:tab/>
      </w:r>
      <w:r w:rsidRPr="007163C7">
        <w:rPr>
          <w:snapToGrid w:val="0"/>
        </w:rPr>
        <w:t>HST-SFN Channel Profile</w:t>
      </w:r>
      <w:r>
        <w:tab/>
        <w:t>949</w:t>
      </w:r>
    </w:p>
    <w:p w14:paraId="2D80415F"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B.3.3</w:t>
      </w:r>
      <w:r>
        <w:rPr>
          <w:rFonts w:asciiTheme="minorHAnsi" w:eastAsiaTheme="minorEastAsia" w:hAnsiTheme="minorHAnsi" w:cstheme="minorBidi"/>
          <w:kern w:val="2"/>
          <w:sz w:val="24"/>
          <w:szCs w:val="24"/>
          <w:lang w:eastAsia="zh-CN"/>
          <w14:ligatures w14:val="standardContextual"/>
        </w:rPr>
        <w:tab/>
      </w:r>
      <w:r w:rsidRPr="007163C7">
        <w:rPr>
          <w:snapToGrid w:val="0"/>
        </w:rPr>
        <w:t>HST-DPS Channel Profile</w:t>
      </w:r>
      <w:r>
        <w:tab/>
        <w:t>953</w:t>
      </w:r>
    </w:p>
    <w:p w14:paraId="2C58A364"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B.3.4</w:t>
      </w:r>
      <w:r>
        <w:rPr>
          <w:rFonts w:asciiTheme="minorHAnsi" w:eastAsiaTheme="minorEastAsia" w:hAnsiTheme="minorHAnsi" w:cstheme="minorBidi"/>
          <w:kern w:val="2"/>
          <w:sz w:val="24"/>
          <w:szCs w:val="24"/>
          <w:lang w:eastAsia="zh-CN"/>
          <w14:ligatures w14:val="standardContextual"/>
        </w:rPr>
        <w:tab/>
      </w:r>
      <w:r w:rsidRPr="007163C7">
        <w:rPr>
          <w:snapToGrid w:val="0"/>
        </w:rPr>
        <w:t>FR2 HST-DPS Channel Profile</w:t>
      </w:r>
      <w:r>
        <w:tab/>
        <w:t>957</w:t>
      </w:r>
    </w:p>
    <w:p w14:paraId="5F8110E9"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957</w:t>
      </w:r>
    </w:p>
    <w:p w14:paraId="7572B5D3"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959</w:t>
      </w:r>
    </w:p>
    <w:p w14:paraId="4CB6512B" w14:textId="77777777" w:rsidR="00D526EE" w:rsidRDefault="00D526EE">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961</w:t>
      </w:r>
    </w:p>
    <w:p w14:paraId="0954BFA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B.3.5</w:t>
      </w:r>
      <w:r>
        <w:rPr>
          <w:rFonts w:asciiTheme="minorHAnsi" w:eastAsiaTheme="minorEastAsia" w:hAnsiTheme="minorHAnsi" w:cstheme="minorBidi"/>
          <w:kern w:val="2"/>
          <w:sz w:val="24"/>
          <w:szCs w:val="24"/>
          <w:lang w:eastAsia="zh-CN"/>
          <w14:ligatures w14:val="standardContextual"/>
        </w:rPr>
        <w:tab/>
      </w:r>
      <w:r w:rsidRPr="007163C7">
        <w:rPr>
          <w:snapToGrid w:val="0"/>
        </w:rPr>
        <w:t>HST-SFN Scheme A Channel Profile</w:t>
      </w:r>
      <w:r>
        <w:tab/>
        <w:t>963</w:t>
      </w:r>
    </w:p>
    <w:p w14:paraId="13494C2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snapToGrid w:val="0"/>
        </w:rPr>
        <w:t>B.3.6</w:t>
      </w:r>
      <w:r>
        <w:rPr>
          <w:rFonts w:asciiTheme="minorHAnsi" w:eastAsiaTheme="minorEastAsia" w:hAnsiTheme="minorHAnsi" w:cstheme="minorBidi"/>
          <w:kern w:val="2"/>
          <w:sz w:val="24"/>
          <w:szCs w:val="24"/>
          <w:lang w:eastAsia="zh-CN"/>
          <w14:ligatures w14:val="standardContextual"/>
        </w:rPr>
        <w:tab/>
      </w:r>
      <w:r w:rsidRPr="007163C7">
        <w:rPr>
          <w:snapToGrid w:val="0"/>
        </w:rPr>
        <w:t>HST-SFN Scheme B Channel Profile</w:t>
      </w:r>
      <w:r>
        <w:tab/>
        <w:t>967</w:t>
      </w:r>
    </w:p>
    <w:p w14:paraId="7DFA3506"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970</w:t>
      </w:r>
    </w:p>
    <w:p w14:paraId="02D1196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970</w:t>
      </w:r>
    </w:p>
    <w:p w14:paraId="2AC72475"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971</w:t>
      </w:r>
    </w:p>
    <w:p w14:paraId="34CE7945"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972</w:t>
      </w:r>
    </w:p>
    <w:p w14:paraId="700F1199"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972</w:t>
      </w:r>
    </w:p>
    <w:p w14:paraId="0D230A01"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973</w:t>
      </w:r>
    </w:p>
    <w:p w14:paraId="14437FBD"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973</w:t>
      </w:r>
    </w:p>
    <w:p w14:paraId="7C88320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973</w:t>
      </w:r>
    </w:p>
    <w:p w14:paraId="0FF5060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en-US"/>
        </w:rPr>
        <w:t>B.6.2</w:t>
      </w:r>
      <w:r>
        <w:rPr>
          <w:rFonts w:asciiTheme="minorHAnsi" w:eastAsiaTheme="minorEastAsia" w:hAnsiTheme="minorHAnsi" w:cstheme="minorBidi"/>
          <w:kern w:val="2"/>
          <w:sz w:val="24"/>
          <w:szCs w:val="24"/>
          <w:lang w:eastAsia="zh-CN"/>
          <w14:ligatures w14:val="standardContextual"/>
        </w:rPr>
        <w:tab/>
      </w:r>
      <w:r w:rsidRPr="007163C7">
        <w:rPr>
          <w:lang w:val="en-US"/>
        </w:rPr>
        <w:t xml:space="preserve">Interference model for </w:t>
      </w:r>
      <w:r>
        <w:t>PDSCH and CSI Reporting requirements</w:t>
      </w:r>
      <w:r>
        <w:tab/>
        <w:t>973</w:t>
      </w:r>
    </w:p>
    <w:p w14:paraId="45F3E96B"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lastRenderedPageBreak/>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974</w:t>
      </w:r>
    </w:p>
    <w:p w14:paraId="394E8949" w14:textId="0B8A0079" w:rsidR="00D526EE" w:rsidRDefault="00D526EE">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975</w:t>
      </w:r>
    </w:p>
    <w:p w14:paraId="14F58013"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975</w:t>
      </w:r>
    </w:p>
    <w:p w14:paraId="293F287A"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rsidRPr="007163C7">
        <w:rPr>
          <w:rFonts w:eastAsia="Yu Mincho"/>
        </w:rPr>
        <w:t>C.2</w:t>
      </w:r>
      <w:r>
        <w:rPr>
          <w:rFonts w:asciiTheme="minorHAnsi" w:eastAsiaTheme="minorEastAsia" w:hAnsiTheme="minorHAnsi" w:cstheme="minorBidi"/>
          <w:kern w:val="2"/>
          <w:sz w:val="24"/>
          <w:szCs w:val="24"/>
          <w:lang w:eastAsia="zh-CN"/>
          <w14:ligatures w14:val="standardContextual"/>
        </w:rPr>
        <w:tab/>
      </w:r>
      <w:r w:rsidRPr="007163C7">
        <w:rPr>
          <w:rFonts w:eastAsia="Yu Mincho"/>
        </w:rPr>
        <w:t>Setup</w:t>
      </w:r>
      <w:r>
        <w:rPr>
          <w:lang w:eastAsia="zh-CN"/>
        </w:rPr>
        <w:t xml:space="preserve"> (Conducted)</w:t>
      </w:r>
      <w:r>
        <w:tab/>
        <w:t>975</w:t>
      </w:r>
    </w:p>
    <w:p w14:paraId="7700A66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975</w:t>
      </w:r>
    </w:p>
    <w:p w14:paraId="6EFCFF08"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975</w:t>
      </w:r>
    </w:p>
    <w:p w14:paraId="7AD0BD87"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976</w:t>
      </w:r>
    </w:p>
    <w:p w14:paraId="3503EC57" w14:textId="7BE6C25F"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D (informative</w:t>
      </w:r>
      <w:r>
        <w:rPr>
          <w:lang w:val="fr-FR" w:eastAsia="zh-CN"/>
        </w:rPr>
        <w:t>):</w:t>
      </w:r>
      <w:r>
        <w:rPr>
          <w:lang w:val="fr-FR" w:eastAsia="zh-CN"/>
        </w:rPr>
        <w:tab/>
      </w:r>
      <w:r w:rsidRPr="007163C7">
        <w:rPr>
          <w:lang w:val="fr-FR"/>
        </w:rPr>
        <w:t>Void</w:t>
      </w:r>
      <w:r w:rsidRPr="00D526EE">
        <w:rPr>
          <w:lang w:val="fr-FR"/>
        </w:rPr>
        <w:tab/>
        <w:t>978</w:t>
      </w:r>
    </w:p>
    <w:p w14:paraId="728E88AA" w14:textId="5F9A3C0A"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E (normative</w:t>
      </w:r>
      <w:r>
        <w:rPr>
          <w:lang w:val="fr-FR"/>
        </w:rPr>
        <w:t>):</w:t>
      </w:r>
      <w:r>
        <w:rPr>
          <w:lang w:val="fr-FR"/>
        </w:rPr>
        <w:tab/>
      </w:r>
      <w:r w:rsidRPr="007163C7">
        <w:rPr>
          <w:lang w:val="fr-FR"/>
        </w:rPr>
        <w:t>Environmental conditions</w:t>
      </w:r>
      <w:r w:rsidRPr="00D526EE">
        <w:rPr>
          <w:lang w:val="fr-FR"/>
        </w:rPr>
        <w:tab/>
        <w:t>979</w:t>
      </w:r>
    </w:p>
    <w:p w14:paraId="611DD166"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979</w:t>
      </w:r>
    </w:p>
    <w:p w14:paraId="4FF728C5"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979</w:t>
      </w:r>
    </w:p>
    <w:p w14:paraId="57E3EAED"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979</w:t>
      </w:r>
    </w:p>
    <w:p w14:paraId="5DB86C60"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979</w:t>
      </w:r>
    </w:p>
    <w:p w14:paraId="07227665"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980</w:t>
      </w:r>
    </w:p>
    <w:p w14:paraId="5024BA29" w14:textId="77777777" w:rsidR="00D526EE" w:rsidRDefault="00D526EE">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980</w:t>
      </w:r>
    </w:p>
    <w:p w14:paraId="2C069CF3"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980</w:t>
      </w:r>
    </w:p>
    <w:p w14:paraId="14BFD8E4"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980</w:t>
      </w:r>
    </w:p>
    <w:p w14:paraId="1EF068AA" w14:textId="77777777" w:rsidR="00D526EE" w:rsidRDefault="00D526EE">
      <w:pPr>
        <w:pStyle w:val="TOC2"/>
        <w:rPr>
          <w:rFonts w:asciiTheme="minorHAnsi" w:eastAsiaTheme="minorEastAsia" w:hAnsiTheme="minorHAnsi" w:cstheme="minorBidi"/>
          <w:kern w:val="2"/>
          <w:sz w:val="24"/>
          <w:szCs w:val="24"/>
          <w:lang w:eastAsia="zh-CN"/>
          <w14:ligatures w14:val="standardContextual"/>
        </w:rPr>
      </w:pPr>
      <w:r w:rsidRPr="007163C7">
        <w:rPr>
          <w:lang w:val="fr-FR"/>
        </w:rPr>
        <w:t>E.3.3</w:t>
      </w:r>
      <w:r>
        <w:rPr>
          <w:rFonts w:asciiTheme="minorHAnsi" w:eastAsiaTheme="minorEastAsia" w:hAnsiTheme="minorHAnsi" w:cstheme="minorBidi"/>
          <w:kern w:val="2"/>
          <w:sz w:val="24"/>
          <w:szCs w:val="24"/>
          <w:lang w:eastAsia="zh-CN"/>
          <w14:ligatures w14:val="standardContextual"/>
        </w:rPr>
        <w:tab/>
      </w:r>
      <w:r w:rsidRPr="007163C7">
        <w:rPr>
          <w:lang w:val="fr-FR"/>
        </w:rPr>
        <w:t>Void</w:t>
      </w:r>
      <w:r>
        <w:tab/>
        <w:t>981</w:t>
      </w:r>
    </w:p>
    <w:p w14:paraId="07EC0054" w14:textId="465D1D2F"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F (informative</w:t>
      </w:r>
      <w:r>
        <w:rPr>
          <w:lang w:val="fr-FR" w:eastAsia="zh-CN"/>
        </w:rPr>
        <w:t>):</w:t>
      </w:r>
      <w:r>
        <w:rPr>
          <w:lang w:val="fr-FR" w:eastAsia="zh-CN"/>
        </w:rPr>
        <w:tab/>
      </w:r>
      <w:r w:rsidRPr="007163C7">
        <w:rPr>
          <w:lang w:val="fr-FR"/>
        </w:rPr>
        <w:t>Void</w:t>
      </w:r>
      <w:r w:rsidRPr="00D526EE">
        <w:rPr>
          <w:lang w:val="fr-FR"/>
        </w:rPr>
        <w:tab/>
        <w:t>982</w:t>
      </w:r>
    </w:p>
    <w:p w14:paraId="03D53D55" w14:textId="07110CD0"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G (informative</w:t>
      </w:r>
      <w:r>
        <w:rPr>
          <w:lang w:val="fr-FR" w:eastAsia="zh-CN"/>
        </w:rPr>
        <w:t>):</w:t>
      </w:r>
      <w:r>
        <w:rPr>
          <w:lang w:val="fr-FR" w:eastAsia="zh-CN"/>
        </w:rPr>
        <w:tab/>
      </w:r>
      <w:r w:rsidRPr="007163C7">
        <w:rPr>
          <w:lang w:val="fr-FR"/>
        </w:rPr>
        <w:t>Void</w:t>
      </w:r>
      <w:r w:rsidRPr="00D526EE">
        <w:rPr>
          <w:lang w:val="fr-FR"/>
        </w:rPr>
        <w:tab/>
        <w:t>982</w:t>
      </w:r>
    </w:p>
    <w:p w14:paraId="269E9CCE" w14:textId="1140185D"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H (informative</w:t>
      </w:r>
      <w:r>
        <w:rPr>
          <w:lang w:val="fr-FR" w:eastAsia="zh-CN"/>
        </w:rPr>
        <w:t>):</w:t>
      </w:r>
      <w:r>
        <w:rPr>
          <w:lang w:val="fr-FR" w:eastAsia="zh-CN"/>
        </w:rPr>
        <w:tab/>
      </w:r>
      <w:r w:rsidRPr="007163C7">
        <w:rPr>
          <w:lang w:val="fr-FR"/>
        </w:rPr>
        <w:t>Void</w:t>
      </w:r>
      <w:r w:rsidRPr="00D526EE">
        <w:rPr>
          <w:lang w:val="fr-FR"/>
        </w:rPr>
        <w:tab/>
        <w:t>982</w:t>
      </w:r>
    </w:p>
    <w:p w14:paraId="2DF243C8" w14:textId="2CD2ED15"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 xml:space="preserve">Annex </w:t>
      </w:r>
      <w:r w:rsidRPr="007163C7">
        <w:rPr>
          <w:lang w:val="fr-FR" w:eastAsia="zh-CN"/>
        </w:rPr>
        <w:t>I (informative</w:t>
      </w:r>
      <w:r>
        <w:rPr>
          <w:lang w:val="fr-FR" w:eastAsia="zh-CN"/>
        </w:rPr>
        <w:t>):</w:t>
      </w:r>
      <w:r>
        <w:rPr>
          <w:lang w:val="fr-FR" w:eastAsia="zh-CN"/>
        </w:rPr>
        <w:tab/>
      </w:r>
      <w:r w:rsidRPr="007163C7">
        <w:rPr>
          <w:lang w:val="fr-FR"/>
        </w:rPr>
        <w:t>Void</w:t>
      </w:r>
      <w:r w:rsidRPr="00D526EE">
        <w:rPr>
          <w:lang w:val="fr-FR"/>
        </w:rPr>
        <w:tab/>
        <w:t>982</w:t>
      </w:r>
    </w:p>
    <w:p w14:paraId="421F2B4B" w14:textId="0BAE58AB"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J (informative</w:t>
      </w:r>
      <w:r>
        <w:rPr>
          <w:lang w:val="fr-FR"/>
        </w:rPr>
        <w:t>):</w:t>
      </w:r>
      <w:r>
        <w:rPr>
          <w:lang w:val="fr-FR"/>
        </w:rPr>
        <w:tab/>
      </w:r>
      <w:r w:rsidRPr="007163C7">
        <w:rPr>
          <w:lang w:val="fr-FR"/>
        </w:rPr>
        <w:t>Void</w:t>
      </w:r>
      <w:r w:rsidRPr="00D526EE">
        <w:rPr>
          <w:lang w:val="fr-FR"/>
        </w:rPr>
        <w:tab/>
        <w:t>982</w:t>
      </w:r>
    </w:p>
    <w:p w14:paraId="40CCBBB4" w14:textId="33D27788" w:rsidR="00D526EE" w:rsidRPr="00D526EE" w:rsidRDefault="00D526EE">
      <w:pPr>
        <w:pStyle w:val="TOC8"/>
        <w:rPr>
          <w:rFonts w:asciiTheme="minorHAnsi" w:eastAsiaTheme="minorEastAsia" w:hAnsiTheme="minorHAnsi" w:cstheme="minorBidi"/>
          <w:b w:val="0"/>
          <w:kern w:val="2"/>
          <w:sz w:val="24"/>
          <w:szCs w:val="24"/>
          <w:lang w:val="fr-FR" w:eastAsia="zh-CN"/>
          <w14:ligatures w14:val="standardContextual"/>
        </w:rPr>
      </w:pPr>
      <w:r w:rsidRPr="007163C7">
        <w:rPr>
          <w:lang w:val="fr-FR"/>
        </w:rPr>
        <w:t>Annex K (informative</w:t>
      </w:r>
      <w:r>
        <w:rPr>
          <w:lang w:val="fr-FR"/>
        </w:rPr>
        <w:t>):</w:t>
      </w:r>
      <w:r>
        <w:rPr>
          <w:lang w:val="fr-FR"/>
        </w:rPr>
        <w:tab/>
      </w:r>
      <w:r w:rsidRPr="007163C7">
        <w:rPr>
          <w:lang w:val="fr-FR"/>
        </w:rPr>
        <w:t>Void</w:t>
      </w:r>
      <w:r w:rsidRPr="00D526EE">
        <w:rPr>
          <w:lang w:val="fr-FR"/>
        </w:rPr>
        <w:tab/>
        <w:t>982</w:t>
      </w:r>
    </w:p>
    <w:p w14:paraId="0949D1F8" w14:textId="3C958822" w:rsidR="00D526EE" w:rsidRDefault="00D526EE">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983</w:t>
      </w:r>
    </w:p>
    <w:p w14:paraId="0794955F" w14:textId="7008C7F2" w:rsidR="00810681" w:rsidRPr="00810681" w:rsidRDefault="00224D6A" w:rsidP="00810681">
      <w:r>
        <w:rPr>
          <w:noProof/>
          <w:sz w:val="22"/>
        </w:rPr>
        <w:fldChar w:fldCharType="end"/>
      </w:r>
    </w:p>
    <w:p w14:paraId="6A3320F2" w14:textId="20C52E80"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802E5C">
        <w:rPr>
          <w:rFonts w:hint="eastAsia"/>
          <w:noProof/>
          <w:lang w:eastAsia="zh-CN"/>
        </w:rPr>
        <w:instrText>9</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802E5C">
        <w:rPr>
          <w:rFonts w:hint="eastAsia"/>
          <w:noProof/>
          <w:lang w:eastAsia="zh-CN"/>
        </w:rPr>
        <w:instrText>9</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802E5C">
        <w:rPr>
          <w:rFonts w:hint="eastAsia"/>
          <w:noProof/>
          <w:lang w:eastAsia="zh-CN"/>
        </w:rPr>
        <w:instrText>9</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D1C04" w14:textId="77777777" w:rsidR="009E6F0F" w:rsidRDefault="009E6F0F">
      <w:r>
        <w:separator/>
      </w:r>
    </w:p>
  </w:endnote>
  <w:endnote w:type="continuationSeparator" w:id="0">
    <w:p w14:paraId="4F6660EB" w14:textId="77777777" w:rsidR="009E6F0F" w:rsidRDefault="009E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62B3" w14:textId="77777777" w:rsidR="00D526EE" w:rsidRDefault="00D5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F975" w14:textId="77777777" w:rsidR="00D526EE" w:rsidRDefault="00D52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8CAB" w14:textId="77777777" w:rsidR="00D526EE" w:rsidRDefault="00D526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BDFF2" w14:textId="77777777" w:rsidR="009E6F0F" w:rsidRDefault="009E6F0F">
      <w:r>
        <w:separator/>
      </w:r>
    </w:p>
  </w:footnote>
  <w:footnote w:type="continuationSeparator" w:id="0">
    <w:p w14:paraId="0D336508" w14:textId="77777777" w:rsidR="009E6F0F" w:rsidRDefault="009E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907F" w14:textId="77777777" w:rsidR="00D526EE" w:rsidRDefault="00D5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18A7" w14:textId="77777777" w:rsidR="00D526EE" w:rsidRDefault="00D52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5EF8" w14:textId="77777777" w:rsidR="00D526EE" w:rsidRDefault="00D52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D60E7" w14:textId="77777777" w:rsidR="00D526EE" w:rsidRPr="003F6DCB" w:rsidRDefault="00D526EE" w:rsidP="00D52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06F69AB" w14:textId="440A6FBF" w:rsidR="00D526EE" w:rsidRDefault="00D526EE" w:rsidP="00D52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7F546EB" w14:textId="119FA5FD" w:rsidR="00D526EE" w:rsidRDefault="00D526EE" w:rsidP="00D52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38.101-4 V18.9.0 (2025-09)</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1D52"/>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2E5C"/>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3530"/>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6F0F"/>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2C38"/>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6EE"/>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Pages>
  <Words>5630</Words>
  <Characters>32096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2023-02-10T13:08:00Z</dcterms:created>
  <dcterms:modified xsi:type="dcterms:W3CDTF">2025-10-03T18:39:00Z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