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813653458"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813653459"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813653460"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813653461"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813653462"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813653463"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976C826"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813653464" r:id="rId19"/>
        </w:object>
      </w:r>
      <w:r w:rsidRPr="00AE781B">
        <w:t xml:space="preserve"> is the number of PRS positioning occasions as defined in Table 9.3.1.1.3-1, , where downlink positioning subframes defined in </w:t>
      </w:r>
      <w:r w:rsidRPr="00AE781B">
        <w:rPr>
          <w:rFonts w:eastAsia="MS Mincho"/>
        </w:rPr>
        <w:t>TS 36.211 [</w:t>
      </w:r>
      <w:r w:rsidR="005D00CE" w:rsidRPr="005D00CE">
        <w:rPr>
          <w:rFonts w:eastAsia="MS Mincho"/>
        </w:rPr>
        <w:t>2</w:t>
      </w:r>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813653465" r:id="rId21"/>
        </w:object>
      </w:r>
      <w:r w:rsidRPr="00AE781B">
        <w:t xml:space="preserve"> = </w:t>
      </w:r>
      <w:r w:rsidRPr="00AE781B">
        <w:rPr>
          <w:position w:val="-28"/>
        </w:rPr>
        <w:object w:dxaOrig="1080" w:dyaOrig="680" w14:anchorId="3E659E4B">
          <v:shape id="_x0000_i1033" type="#_x0000_t75" style="width:55pt;height:34pt" o:ole="">
            <v:imagedata r:id="rId22" o:title=""/>
          </v:shape>
          <o:OLEObject Type="Embed" ProgID="Equation.3" ShapeID="_x0000_i1033" DrawAspect="Content" ObjectID="_1813653466"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67F0EA9F"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813653467"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5D00CE" w:rsidRPr="005D00CE">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813653468"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813653469"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813653470"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813653471"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813653472"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813653473"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813653474"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813653475"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813653476"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813653477"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813653478"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813653479"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813653480"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813653481"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813653482"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813653483"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813653484"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813653485"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813653486"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813653487"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813653488"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813653489"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813653490"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813653491"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813653492"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813653493"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813653494"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813653495"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813653496"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813653497"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813653498"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D1D0B99"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4.5pt" o:ole="">
                  <v:imagedata r:id="rId72" o:title=""/>
                </v:shape>
                <o:OLEObject Type="Embed" ProgID="Equation.3" ShapeID="_x0000_i1067" DrawAspect="Content" ObjectID="_1813653499"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813653500"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2F3D32B3" w:rsidR="00363DAE" w:rsidRPr="00AE781B" w:rsidRDefault="00363DAE" w:rsidP="00F063C5">
            <w:pPr>
              <w:pStyle w:val="TAL"/>
            </w:pPr>
            <w:r w:rsidRPr="00AE781B">
              <w:t>Derivation Path:</w:t>
            </w:r>
            <w:r w:rsidR="005D00CE" w:rsidRPr="005D00CE">
              <w:t xml:space="preserve"> TS</w:t>
            </w:r>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1E534E52"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6D7C2E0"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4729" type="#_x0000_t75" style="width:20.5pt;height:19pt" o:ole="" fillcolor="window">
                  <v:imagedata r:id="rId77" o:title=""/>
                </v:shape>
                <o:OLEObject Type="Embed" ProgID="Equation.3" ShapeID="_x0000_i4729" DrawAspect="Content" ObjectID="_1813653501"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4730" type="#_x0000_t75" style="width:37pt;height:20.5pt" o:ole="">
                  <v:imagedata r:id="rId79" o:title=""/>
                </v:shape>
                <o:OLEObject Type="Embed" ProgID="Equation.3" ShapeID="_x0000_i4730" DrawAspect="Content" ObjectID="_1813653502"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4731" type="#_x0000_t75" style="width:37pt;height:20.5pt" o:ole="">
                  <v:imagedata r:id="rId79" o:title=""/>
                </v:shape>
                <o:OLEObject Type="Embed" ProgID="Equation.3" ShapeID="_x0000_i4731" DrawAspect="Content" ObjectID="_1813653503"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4732" type="#_x0000_t75" style="width:20.5pt;height:19pt" o:ole="" fillcolor="window">
                  <v:imagedata r:id="rId77" o:title=""/>
                </v:shape>
                <o:OLEObject Type="Embed" ProgID="Equation.3" ShapeID="_x0000_i4732" DrawAspect="Content" ObjectID="_1813653504"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4733" type="#_x0000_t75" style="width:20.5pt;height:19pt" o:ole="" fillcolor="window">
                  <v:imagedata r:id="rId77" o:title=""/>
                </v:shape>
                <o:OLEObject Type="Embed" ProgID="Equation.3" ShapeID="_x0000_i4733" DrawAspect="Content" ObjectID="_1813653505"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4734" type="#_x0000_t75" style="width:37pt;height:20.5pt" o:ole="">
                  <v:imagedata r:id="rId79" o:title=""/>
                </v:shape>
                <o:OLEObject Type="Embed" ProgID="Equation.3" ShapeID="_x0000_i4734" DrawAspect="Content" ObjectID="_1813653506"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4735" type="#_x0000_t75" style="width:31pt;height:19pt" o:ole="" fillcolor="window">
                  <v:imagedata r:id="rId85" o:title=""/>
                </v:shape>
                <o:OLEObject Type="Embed" ProgID="Equation.3" ShapeID="_x0000_i4735" DrawAspect="Content" ObjectID="_1813653507"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4736" type="#_x0000_t75" style="width:37pt;height:20.5pt" o:ole="">
                  <v:imagedata r:id="rId79" o:title=""/>
                </v:shape>
                <o:OLEObject Type="Embed" ProgID="Equation.3" ShapeID="_x0000_i4736" DrawAspect="Content" ObjectID="_1813653508"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4737" type="#_x0000_t75" style="width:20.5pt;height:19pt" o:ole="" fillcolor="window">
                  <v:imagedata r:id="rId77" o:title=""/>
                </v:shape>
                <o:OLEObject Type="Embed" ProgID="Equation.3" ShapeID="_x0000_i4737" DrawAspect="Content" ObjectID="_1813653509"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4738" type="#_x0000_t75" style="width:37pt;height:20.5pt" o:ole="">
                  <v:imagedata r:id="rId79" o:title=""/>
                </v:shape>
                <o:OLEObject Type="Embed" ProgID="Equation.3" ShapeID="_x0000_i4738" DrawAspect="Content" ObjectID="_1813653510" r:id="rId89"/>
              </w:object>
            </w:r>
            <w:r w:rsidRPr="00AE781B">
              <w:rPr>
                <w:lang w:eastAsia="en-US"/>
              </w:rPr>
              <w:t xml:space="preserve">, </w:t>
            </w:r>
            <w:r w:rsidRPr="00AE781B">
              <w:t xml:space="preserve">PRS </w:t>
            </w:r>
            <w:r w:rsidRPr="00AE781B">
              <w:rPr>
                <w:position w:val="-12"/>
              </w:rPr>
              <w:object w:dxaOrig="620" w:dyaOrig="380" w14:anchorId="1905AD2D">
                <v:shape id="_x0000_i4739" type="#_x0000_t75" style="width:27.5pt;height:17.5pt" o:ole="" fillcolor="window">
                  <v:imagedata r:id="rId85" o:title=""/>
                </v:shape>
                <o:OLEObject Type="Embed" ProgID="Equation.3" ShapeID="_x0000_i4739" DrawAspect="Content" ObjectID="_1813653511"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4740" type="#_x0000_t75" style="width:117pt;height:34pt" o:ole="">
            <v:imagedata r:id="rId91" o:title=""/>
          </v:shape>
          <o:OLEObject Type="Embed" ProgID="Equation.3" ShapeID="_x0000_i4740" DrawAspect="Content" ObjectID="_1813653512" r:id="rId92"/>
        </w:object>
      </w:r>
      <w:r w:rsidRPr="00AE781B">
        <w:t xml:space="preserve">, where </w:t>
      </w:r>
      <w:r w:rsidRPr="00AE781B">
        <w:rPr>
          <w:position w:val="-4"/>
        </w:rPr>
        <w:object w:dxaOrig="320" w:dyaOrig="260" w14:anchorId="3FE23349">
          <v:shape id="_x0000_i4741" type="#_x0000_t75" style="width:15.5pt;height:13pt" o:ole="">
            <v:imagedata r:id="rId93" o:title=""/>
          </v:shape>
          <o:OLEObject Type="Embed" ProgID="Equation.3" ShapeID="_x0000_i4741" DrawAspect="Content" ObjectID="_1813653513" r:id="rId94"/>
        </w:object>
      </w:r>
      <w:r w:rsidRPr="00AE781B">
        <w:t xml:space="preserve">=16 and </w:t>
      </w:r>
      <w:r w:rsidRPr="00AE781B">
        <w:rPr>
          <w:position w:val="-6"/>
        </w:rPr>
        <w:object w:dxaOrig="200" w:dyaOrig="220" w14:anchorId="63D6594D">
          <v:shape id="_x0000_i4742" type="#_x0000_t75" style="width:10pt;height:11.5pt" o:ole="">
            <v:imagedata r:id="rId95" o:title=""/>
          </v:shape>
          <o:OLEObject Type="Embed" ProgID="Equation.3" ShapeID="_x0000_i4742" DrawAspect="Content" ObjectID="_1813653514"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474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4744" type="#_x0000_t75" style="width:19pt;height:14.5pt" o:ole="">
                  <v:imagedata r:id="rId72" o:title=""/>
                </v:shape>
                <o:OLEObject Type="Embed" ProgID="Equation.3" ShapeID="_x0000_i4744" DrawAspect="Content" ObjectID="_1813653515"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4745" type="#_x0000_t75" style="width:47.5pt;height:16pt" o:ole="">
                  <v:imagedata r:id="rId74" o:title=""/>
                </v:shape>
                <o:OLEObject Type="Embed" ProgID="Equation.3" ShapeID="_x0000_i4745" DrawAspect="Content" ObjectID="_1813653516"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4746"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474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4748" type="#_x0000_t75" style="width:19pt;height:14.5pt" o:ole="">
                  <v:imagedata r:id="rId72" o:title=""/>
                </v:shape>
                <o:OLEObject Type="Embed" ProgID="Equation.3" ShapeID="_x0000_i4748" DrawAspect="Content" ObjectID="_1813653517"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4749" type="#_x0000_t75" style="width:47.5pt;height:16pt" o:ole="">
                  <v:imagedata r:id="rId74" o:title=""/>
                </v:shape>
                <o:OLEObject Type="Embed" ProgID="Equation.3" ShapeID="_x0000_i4749" DrawAspect="Content" ObjectID="_1813653518"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4750"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47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4752" type="#_x0000_t75" style="width:19pt;height:14.5pt" o:ole="">
                  <v:imagedata r:id="rId72" o:title=""/>
                </v:shape>
                <o:OLEObject Type="Embed" ProgID="Equation.3" ShapeID="_x0000_i4752" DrawAspect="Content" ObjectID="_1813653519"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4753" type="#_x0000_t75" style="width:47.5pt;height:16pt" o:ole="">
                  <v:imagedata r:id="rId74" o:title=""/>
                </v:shape>
                <o:OLEObject Type="Embed" ProgID="Equation.3" ShapeID="_x0000_i4753" DrawAspect="Content" ObjectID="_1813653520"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4754"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47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4756" type="#_x0000_t75" style="width:19pt;height:14.5pt" o:ole="">
                  <v:imagedata r:id="rId72" o:title=""/>
                </v:shape>
                <o:OLEObject Type="Embed" ProgID="Equation.3" ShapeID="_x0000_i4756" DrawAspect="Content" ObjectID="_1813653521"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4757" type="#_x0000_t75" style="width:47.5pt;height:16pt" o:ole="">
                  <v:imagedata r:id="rId74" o:title=""/>
                </v:shape>
                <o:OLEObject Type="Embed" ProgID="Equation.3" ShapeID="_x0000_i4757" DrawAspect="Content" ObjectID="_1813653522"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4758"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4759" type="#_x0000_t75" style="width:40pt;height:15pt" o:ole="">
                  <v:imagedata r:id="rId105" o:title=""/>
                </v:shape>
                <o:OLEObject Type="Embed" ProgID="Equation.3" ShapeID="_x0000_i4759" DrawAspect="Content" ObjectID="_1813653523"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4760" type="#_x0000_t75" style="width:37pt;height:15pt" o:ole="">
                  <v:imagedata r:id="rId107" o:title=""/>
                </v:shape>
                <o:OLEObject Type="Embed" ProgID="Equation.3" ShapeID="_x0000_i4760" DrawAspect="Content" ObjectID="_1813653524"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4761" type="#_x0000_t75" style="width:20.5pt;height:19pt" o:ole="" fillcolor="window">
                  <v:imagedata r:id="rId77" o:title=""/>
                </v:shape>
                <o:OLEObject Type="Embed" ProgID="Equation.3" ShapeID="_x0000_i4761" DrawAspect="Content" ObjectID="_1813653525"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4762" type="#_x0000_t75" style="width:37pt;height:20.5pt" o:ole="">
                  <v:imagedata r:id="rId79" o:title=""/>
                </v:shape>
                <o:OLEObject Type="Embed" ProgID="Equation.3" ShapeID="_x0000_i4762" DrawAspect="Content" ObjectID="_1813653526"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4763" type="#_x0000_t75" style="width:37pt;height:20.5pt" o:ole="">
                  <v:imagedata r:id="rId79" o:title=""/>
                </v:shape>
                <o:OLEObject Type="Embed" ProgID="Equation.3" ShapeID="_x0000_i4763" DrawAspect="Content" ObjectID="_1813653527"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4764" type="#_x0000_t75" style="width:20.5pt;height:19pt" o:ole="" fillcolor="window">
                  <v:imagedata r:id="rId77" o:title=""/>
                </v:shape>
                <o:OLEObject Type="Embed" ProgID="Equation.3" ShapeID="_x0000_i4764" DrawAspect="Content" ObjectID="_1813653528"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4765" type="#_x0000_t75" style="width:20.5pt;height:19pt" o:ole="" fillcolor="window">
                  <v:imagedata r:id="rId77" o:title=""/>
                </v:shape>
                <o:OLEObject Type="Embed" ProgID="Equation.3" ShapeID="_x0000_i4765" DrawAspect="Content" ObjectID="_1813653529"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4766" type="#_x0000_t75" style="width:37pt;height:20.5pt" o:ole="">
                  <v:imagedata r:id="rId79" o:title=""/>
                </v:shape>
                <o:OLEObject Type="Embed" ProgID="Equation.3" ShapeID="_x0000_i4766" DrawAspect="Content" ObjectID="_1813653530"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4767" type="#_x0000_t75" style="width:31pt;height:19pt" o:ole="" fillcolor="window">
                  <v:imagedata r:id="rId85" o:title=""/>
                </v:shape>
                <o:OLEObject Type="Embed" ProgID="Equation.3" ShapeID="_x0000_i4767" DrawAspect="Content" ObjectID="_1813653531"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4768" type="#_x0000_t75" style="width:37pt;height:20.5pt" o:ole="">
                  <v:imagedata r:id="rId79" o:title=""/>
                </v:shape>
                <o:OLEObject Type="Embed" ProgID="Equation.3" ShapeID="_x0000_i4768" DrawAspect="Content" ObjectID="_1813653532"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4769" type="#_x0000_t75" style="width:20.5pt;height:19pt" o:ole="" fillcolor="window">
                  <v:imagedata r:id="rId77" o:title=""/>
                </v:shape>
                <o:OLEObject Type="Embed" ProgID="Equation.3" ShapeID="_x0000_i4769" DrawAspect="Content" ObjectID="_1813653533"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4770" type="#_x0000_t75" style="width:37pt;height:20.5pt" o:ole="">
                  <v:imagedata r:id="rId79" o:title=""/>
                </v:shape>
                <o:OLEObject Type="Embed" ProgID="Equation.3" ShapeID="_x0000_i4770" DrawAspect="Content" ObjectID="_1813653534" r:id="rId118"/>
              </w:object>
            </w:r>
            <w:r w:rsidRPr="00AE781B">
              <w:rPr>
                <w:lang w:eastAsia="en-US"/>
              </w:rPr>
              <w:t xml:space="preserve">, </w:t>
            </w:r>
            <w:r w:rsidRPr="00AE781B">
              <w:t xml:space="preserve">PRS </w:t>
            </w:r>
            <w:r w:rsidRPr="00AE781B">
              <w:rPr>
                <w:position w:val="-12"/>
              </w:rPr>
              <w:object w:dxaOrig="620" w:dyaOrig="380" w14:anchorId="5C4840DF">
                <v:shape id="_x0000_i4771" type="#_x0000_t75" style="width:27.5pt;height:17.5pt" o:ole="" fillcolor="window">
                  <v:imagedata r:id="rId85" o:title=""/>
                </v:shape>
                <o:OLEObject Type="Embed" ProgID="Equation.3" ShapeID="_x0000_i4771" DrawAspect="Content" ObjectID="_1813653535"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4772" type="#_x0000_t75" style="width:117pt;height:34pt" o:ole="">
            <v:imagedata r:id="rId91" o:title=""/>
          </v:shape>
          <o:OLEObject Type="Embed" ProgID="Equation.3" ShapeID="_x0000_i4772" DrawAspect="Content" ObjectID="_1813653536" r:id="rId120"/>
        </w:object>
      </w:r>
      <w:r w:rsidRPr="00AE781B">
        <w:t xml:space="preserve">, where </w:t>
      </w:r>
      <w:r w:rsidRPr="00AE781B">
        <w:rPr>
          <w:position w:val="-4"/>
        </w:rPr>
        <w:object w:dxaOrig="320" w:dyaOrig="260" w14:anchorId="65C66897">
          <v:shape id="_x0000_i4773" type="#_x0000_t75" style="width:15.5pt;height:13pt" o:ole="">
            <v:imagedata r:id="rId93" o:title=""/>
          </v:shape>
          <o:OLEObject Type="Embed" ProgID="Equation.3" ShapeID="_x0000_i4773" DrawAspect="Content" ObjectID="_1813653537" r:id="rId121"/>
        </w:object>
      </w:r>
      <w:r w:rsidRPr="00AE781B">
        <w:t xml:space="preserve">=16 and </w:t>
      </w:r>
      <w:r w:rsidRPr="00AE781B">
        <w:rPr>
          <w:position w:val="-6"/>
        </w:rPr>
        <w:object w:dxaOrig="200" w:dyaOrig="220" w14:anchorId="07A7470B">
          <v:shape id="_x0000_i4774" type="#_x0000_t75" style="width:10pt;height:11.5pt" o:ole="">
            <v:imagedata r:id="rId95" o:title=""/>
          </v:shape>
          <o:OLEObject Type="Embed" ProgID="Equation.3" ShapeID="_x0000_i4774" DrawAspect="Content" ObjectID="_1813653538"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477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4776" type="#_x0000_t75" style="width:19pt;height:14.5pt" o:ole="">
                  <v:imagedata r:id="rId72" o:title=""/>
                </v:shape>
                <o:OLEObject Type="Embed" ProgID="Equation.3" ShapeID="_x0000_i4776" DrawAspect="Content" ObjectID="_1813653539"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4777" type="#_x0000_t75" style="width:47.5pt;height:16pt" o:ole="">
                  <v:imagedata r:id="rId74" o:title=""/>
                </v:shape>
                <o:OLEObject Type="Embed" ProgID="Equation.3" ShapeID="_x0000_i4777" DrawAspect="Content" ObjectID="_1813653540"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4778"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4779" type="#_x0000_t75" style="width:40pt;height:15pt" o:ole="">
                  <v:imagedata r:id="rId105" o:title=""/>
                </v:shape>
                <o:OLEObject Type="Embed" ProgID="Equation.3" ShapeID="_x0000_i4779" DrawAspect="Content" ObjectID="_1813653541"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4780" type="#_x0000_t75" style="width:37pt;height:15pt" o:ole="">
                  <v:imagedata r:id="rId107" o:title=""/>
                </v:shape>
                <o:OLEObject Type="Embed" ProgID="Equation.3" ShapeID="_x0000_i4780" DrawAspect="Content" ObjectID="_1813653542"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4781" type="#_x0000_t75" style="width:92.5pt;height:19pt" o:ole="">
            <v:imagedata r:id="rId56" o:title=""/>
          </v:shape>
          <o:OLEObject Type="Embed" ProgID="Equation.3" ShapeID="_x0000_i4781" DrawAspect="Content" ObjectID="_1813653543"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4782" type="#_x0000_t75" style="width:77pt;height:22pt" o:ole="">
            <v:imagedata r:id="rId58" o:title=""/>
          </v:shape>
          <o:OLEObject Type="Embed" ProgID="Equation.3" ShapeID="_x0000_i4782" DrawAspect="Content" ObjectID="_1813653544"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4783" type="#_x0000_t75" style="width:66.5pt;height:20.5pt" o:ole="">
            <v:imagedata r:id="rId60" o:title=""/>
          </v:shape>
          <o:OLEObject Type="Embed" ProgID="Equation.3" ShapeID="_x0000_i4783" DrawAspect="Content" ObjectID="_1813653545"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4784" type="#_x0000_t75" style="width:77pt;height:22pt" o:ole="">
            <v:imagedata r:id="rId58" o:title=""/>
          </v:shape>
          <o:OLEObject Type="Embed" ProgID="Equation.3" ShapeID="_x0000_i4784" DrawAspect="Content" ObjectID="_1813653546" r:id="rId130"/>
        </w:object>
      </w:r>
      <w:r w:rsidRPr="00AE781B">
        <w:rPr>
          <w:rFonts w:eastAsia="MS Mincho" w:cs="v4.2.0"/>
        </w:rPr>
        <w:t xml:space="preserve"> and </w:t>
      </w:r>
      <w:r w:rsidRPr="00AE781B">
        <w:rPr>
          <w:rFonts w:eastAsia="MS Mincho" w:cs="v4.2.0"/>
          <w:position w:val="-12"/>
        </w:rPr>
        <w:object w:dxaOrig="1340" w:dyaOrig="400" w14:anchorId="54ACE35E">
          <v:shape id="_x0000_i4785" type="#_x0000_t75" style="width:66.5pt;height:20.5pt" o:ole="">
            <v:imagedata r:id="rId60" o:title=""/>
          </v:shape>
          <o:OLEObject Type="Embed" ProgID="Equation.3" ShapeID="_x0000_i4785" DrawAspect="Content" ObjectID="_1813653547"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4786" type="#_x0000_t75" style="width:36.5pt;height:31pt" o:ole="">
            <v:imagedata r:id="rId64" o:title=""/>
          </v:shape>
          <o:OLEObject Type="Embed" ProgID="Equation.3" ShapeID="_x0000_i4786" DrawAspect="Content" ObjectID="_1813653548"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47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4788" type="#_x0000_t75" style="width:19pt;height:14.5pt" o:ole="">
                  <v:imagedata r:id="rId72" o:title=""/>
                </v:shape>
                <o:OLEObject Type="Embed" ProgID="Equation.3" ShapeID="_x0000_i4788" DrawAspect="Content" ObjectID="_1813653549"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4789" type="#_x0000_t75" style="width:47.5pt;height:16pt" o:ole="">
                  <v:imagedata r:id="rId74" o:title=""/>
                </v:shape>
                <o:OLEObject Type="Embed" ProgID="Equation.3" ShapeID="_x0000_i4789" DrawAspect="Content" ObjectID="_1813653550"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4790"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4791" type="#_x0000_t75" style="width:20.5pt;height:19pt" o:ole="" fillcolor="window">
                  <v:imagedata r:id="rId77" o:title=""/>
                </v:shape>
                <o:OLEObject Type="Embed" ProgID="Equation.3" ShapeID="_x0000_i4791" DrawAspect="Content" ObjectID="_1813653551"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4792" type="#_x0000_t75" style="width:37pt;height:20.5pt" o:ole="">
                  <v:imagedata r:id="rId79" o:title=""/>
                </v:shape>
                <o:OLEObject Type="Embed" ProgID="Equation.3" ShapeID="_x0000_i4792" DrawAspect="Content" ObjectID="_1813653552"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4793" type="#_x0000_t75" style="width:37pt;height:20.5pt" o:ole="">
                  <v:imagedata r:id="rId79" o:title=""/>
                </v:shape>
                <o:OLEObject Type="Embed" ProgID="Equation.3" ShapeID="_x0000_i4793" DrawAspect="Content" ObjectID="_1813653553"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4794" type="#_x0000_t75" style="width:20.5pt;height:19pt" o:ole="" fillcolor="window">
                  <v:imagedata r:id="rId77" o:title=""/>
                </v:shape>
                <o:OLEObject Type="Embed" ProgID="Equation.3" ShapeID="_x0000_i4794" DrawAspect="Content" ObjectID="_1813653554"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4795" type="#_x0000_t75" style="width:20.5pt;height:19pt" o:ole="" fillcolor="window">
                  <v:imagedata r:id="rId77" o:title=""/>
                </v:shape>
                <o:OLEObject Type="Embed" ProgID="Equation.3" ShapeID="_x0000_i4795" DrawAspect="Content" ObjectID="_1813653555"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4796" type="#_x0000_t75" style="width:37pt;height:20.5pt" o:ole="">
                  <v:imagedata r:id="rId79" o:title=""/>
                </v:shape>
                <o:OLEObject Type="Embed" ProgID="Equation.3" ShapeID="_x0000_i4796" DrawAspect="Content" ObjectID="_1813653556"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4797" type="#_x0000_t75" style="width:31pt;height:19pt" o:ole="" fillcolor="window">
                  <v:imagedata r:id="rId85" o:title=""/>
                </v:shape>
                <o:OLEObject Type="Embed" ProgID="Equation.3" ShapeID="_x0000_i4797" DrawAspect="Content" ObjectID="_1813653557"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4798" type="#_x0000_t75" style="width:37pt;height:20.5pt" o:ole="">
                  <v:imagedata r:id="rId79" o:title=""/>
                </v:shape>
                <o:OLEObject Type="Embed" ProgID="Equation.3" ShapeID="_x0000_i4798" DrawAspect="Content" ObjectID="_1813653558"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4799" type="#_x0000_t75" style="width:20.5pt;height:19pt" o:ole="" fillcolor="window">
                  <v:imagedata r:id="rId77" o:title=""/>
                </v:shape>
                <o:OLEObject Type="Embed" ProgID="Equation.3" ShapeID="_x0000_i4799" DrawAspect="Content" ObjectID="_1813653559"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4800" type="#_x0000_t75" style="width:37pt;height:20.5pt" o:ole="">
                  <v:imagedata r:id="rId79" o:title=""/>
                </v:shape>
                <o:OLEObject Type="Embed" ProgID="Equation.3" ShapeID="_x0000_i4800" DrawAspect="Content" ObjectID="_1813653560" r:id="rId144"/>
              </w:object>
            </w:r>
            <w:r w:rsidRPr="00AE781B">
              <w:rPr>
                <w:lang w:eastAsia="en-US"/>
              </w:rPr>
              <w:t xml:space="preserve">, </w:t>
            </w:r>
            <w:r w:rsidRPr="00AE781B">
              <w:t xml:space="preserve">PRS </w:t>
            </w:r>
            <w:r w:rsidRPr="00AE781B">
              <w:rPr>
                <w:position w:val="-12"/>
              </w:rPr>
              <w:object w:dxaOrig="620" w:dyaOrig="380" w14:anchorId="2E803028">
                <v:shape id="_x0000_i4801" type="#_x0000_t75" style="width:27.5pt;height:17.5pt" o:ole="" fillcolor="window">
                  <v:imagedata r:id="rId85" o:title=""/>
                </v:shape>
                <o:OLEObject Type="Embed" ProgID="Equation.3" ShapeID="_x0000_i4801" DrawAspect="Content" ObjectID="_1813653561"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4802" type="#_x0000_t75" style="width:117pt;height:34pt" o:ole="">
            <v:imagedata r:id="rId91" o:title=""/>
          </v:shape>
          <o:OLEObject Type="Embed" ProgID="Equation.3" ShapeID="_x0000_i4802" DrawAspect="Content" ObjectID="_1813653562" r:id="rId146"/>
        </w:object>
      </w:r>
      <w:r w:rsidRPr="00AE781B">
        <w:t xml:space="preserve">, where </w:t>
      </w:r>
      <w:r w:rsidRPr="00AE781B">
        <w:rPr>
          <w:position w:val="-4"/>
        </w:rPr>
        <w:object w:dxaOrig="320" w:dyaOrig="260" w14:anchorId="2F3F428B">
          <v:shape id="_x0000_i4803" type="#_x0000_t75" style="width:15.5pt;height:13pt" o:ole="">
            <v:imagedata r:id="rId93" o:title=""/>
          </v:shape>
          <o:OLEObject Type="Embed" ProgID="Equation.3" ShapeID="_x0000_i4803" DrawAspect="Content" ObjectID="_1813653563" r:id="rId147"/>
        </w:object>
      </w:r>
      <w:r w:rsidRPr="00AE781B">
        <w:t xml:space="preserve">=16 and </w:t>
      </w:r>
      <w:r w:rsidRPr="00AE781B">
        <w:rPr>
          <w:position w:val="-6"/>
        </w:rPr>
        <w:object w:dxaOrig="200" w:dyaOrig="220" w14:anchorId="28E8A1F8">
          <v:shape id="_x0000_i4804" type="#_x0000_t75" style="width:10pt;height:11.5pt" o:ole="">
            <v:imagedata r:id="rId95" o:title=""/>
          </v:shape>
          <o:OLEObject Type="Embed" ProgID="Equation.3" ShapeID="_x0000_i4804" DrawAspect="Content" ObjectID="_1813653564"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480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4806" type="#_x0000_t75" style="width:19pt;height:14.5pt" o:ole="">
                  <v:imagedata r:id="rId72" o:title=""/>
                </v:shape>
                <o:OLEObject Type="Embed" ProgID="Equation.3" ShapeID="_x0000_i4806" DrawAspect="Content" ObjectID="_1813653565"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4807" type="#_x0000_t75" style="width:47.5pt;height:16pt" o:ole="">
                  <v:imagedata r:id="rId74" o:title=""/>
                </v:shape>
                <o:OLEObject Type="Embed" ProgID="Equation.3" ShapeID="_x0000_i4807" DrawAspect="Content" ObjectID="_1813653566"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4808"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4809" type="#_x0000_t75" style="width:117pt;height:34pt" o:ole="">
            <v:imagedata r:id="rId91" o:title=""/>
          </v:shape>
          <o:OLEObject Type="Embed" ProgID="Equation.3" ShapeID="_x0000_i4809" DrawAspect="Content" ObjectID="_1813653567" r:id="rId151"/>
        </w:object>
      </w:r>
      <w:r w:rsidRPr="00AE781B">
        <w:t xml:space="preserve">, where </w:t>
      </w:r>
      <w:r w:rsidRPr="00AE781B">
        <w:rPr>
          <w:position w:val="-4"/>
        </w:rPr>
        <w:object w:dxaOrig="320" w:dyaOrig="260" w14:anchorId="521B8B84">
          <v:shape id="_x0000_i4810" type="#_x0000_t75" style="width:15.5pt;height:13pt" o:ole="">
            <v:imagedata r:id="rId93" o:title=""/>
          </v:shape>
          <o:OLEObject Type="Embed" ProgID="Equation.3" ShapeID="_x0000_i4810" DrawAspect="Content" ObjectID="_1813653568" r:id="rId152"/>
        </w:object>
      </w:r>
      <w:r w:rsidRPr="00AE781B">
        <w:t xml:space="preserve">=40 and </w:t>
      </w:r>
      <w:r w:rsidRPr="00AE781B">
        <w:rPr>
          <w:position w:val="-6"/>
        </w:rPr>
        <w:object w:dxaOrig="200" w:dyaOrig="220" w14:anchorId="05C41C00">
          <v:shape id="_x0000_i4811" type="#_x0000_t75" style="width:10pt;height:11.5pt" o:ole="">
            <v:imagedata r:id="rId95" o:title=""/>
          </v:shape>
          <o:OLEObject Type="Embed" ProgID="Equation.3" ShapeID="_x0000_i4811" DrawAspect="Content" ObjectID="_1813653569"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481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4813" type="#_x0000_t75" style="width:19pt;height:14.5pt" o:ole="">
                  <v:imagedata r:id="rId72" o:title=""/>
                </v:shape>
                <o:OLEObject Type="Embed" ProgID="Equation.3" ShapeID="_x0000_i4813" DrawAspect="Content" ObjectID="_1813653570"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4814" type="#_x0000_t75" style="width:47.5pt;height:16pt" o:ole="">
                  <v:imagedata r:id="rId74" o:title=""/>
                </v:shape>
                <o:OLEObject Type="Embed" ProgID="Equation.3" ShapeID="_x0000_i4814" DrawAspect="Content" ObjectID="_1813653571"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4815"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481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4817" type="#_x0000_t75" style="width:19pt;height:14.5pt" o:ole="">
                  <v:imagedata r:id="rId72" o:title=""/>
                </v:shape>
                <o:OLEObject Type="Embed" ProgID="Equation.3" ShapeID="_x0000_i4817" DrawAspect="Content" ObjectID="_1813653572"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4818" type="#_x0000_t75" style="width:47.5pt;height:16pt" o:ole="">
                  <v:imagedata r:id="rId74" o:title=""/>
                </v:shape>
                <o:OLEObject Type="Embed" ProgID="Equation.3" ShapeID="_x0000_i4818" DrawAspect="Content" ObjectID="_1813653573"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4819"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48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4821" type="#_x0000_t75" style="width:19pt;height:14.5pt" o:ole="">
                  <v:imagedata r:id="rId72" o:title=""/>
                </v:shape>
                <o:OLEObject Type="Embed" ProgID="Equation.3" ShapeID="_x0000_i4821" DrawAspect="Content" ObjectID="_1813653574"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4822" type="#_x0000_t75" style="width:47.5pt;height:16pt" o:ole="">
                  <v:imagedata r:id="rId74" o:title=""/>
                </v:shape>
                <o:OLEObject Type="Embed" ProgID="Equation.3" ShapeID="_x0000_i4822" DrawAspect="Content" ObjectID="_1813653575"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4823"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4824" type="#_x0000_t75" style="width:40pt;height:15pt" o:ole="">
                  <v:imagedata r:id="rId105" o:title=""/>
                </v:shape>
                <o:OLEObject Type="Embed" ProgID="Equation.3" ShapeID="_x0000_i4824" DrawAspect="Content" ObjectID="_1813653576"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4825" type="#_x0000_t75" style="width:37pt;height:15pt" o:ole="">
                  <v:imagedata r:id="rId107" o:title=""/>
                </v:shape>
                <o:OLEObject Type="Embed" ProgID="Equation.3" ShapeID="_x0000_i4825" DrawAspect="Content" ObjectID="_1813653577"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4826" type="#_x0000_t75" style="width:20.5pt;height:19pt" o:ole="" fillcolor="window">
                  <v:imagedata r:id="rId77" o:title=""/>
                </v:shape>
                <o:OLEObject Type="Embed" ProgID="Equation.3" ShapeID="_x0000_i4826" DrawAspect="Content" ObjectID="_1813653578"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4827" type="#_x0000_t75" style="width:37pt;height:20.5pt" o:ole="">
                  <v:imagedata r:id="rId79" o:title=""/>
                </v:shape>
                <o:OLEObject Type="Embed" ProgID="Equation.3" ShapeID="_x0000_i4827" DrawAspect="Content" ObjectID="_1813653579"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4828" type="#_x0000_t75" style="width:37pt;height:20.5pt" o:ole="">
                  <v:imagedata r:id="rId79" o:title=""/>
                </v:shape>
                <o:OLEObject Type="Embed" ProgID="Equation.3" ShapeID="_x0000_i4828" DrawAspect="Content" ObjectID="_1813653580"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4829" type="#_x0000_t75" style="width:20.5pt;height:19pt" o:ole="" fillcolor="window">
                  <v:imagedata r:id="rId77" o:title=""/>
                </v:shape>
                <o:OLEObject Type="Embed" ProgID="Equation.3" ShapeID="_x0000_i4829" DrawAspect="Content" ObjectID="_1813653581"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4830" type="#_x0000_t75" style="width:20.5pt;height:19pt" o:ole="" fillcolor="window">
                  <v:imagedata r:id="rId77" o:title=""/>
                </v:shape>
                <o:OLEObject Type="Embed" ProgID="Equation.3" ShapeID="_x0000_i4830" DrawAspect="Content" ObjectID="_1813653582"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4831" type="#_x0000_t75" style="width:37pt;height:20.5pt" o:ole="">
                  <v:imagedata r:id="rId79" o:title=""/>
                </v:shape>
                <o:OLEObject Type="Embed" ProgID="Equation.3" ShapeID="_x0000_i4831" DrawAspect="Content" ObjectID="_1813653583"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4832" type="#_x0000_t75" style="width:31pt;height:19pt" o:ole="" fillcolor="window">
                  <v:imagedata r:id="rId85" o:title=""/>
                </v:shape>
                <o:OLEObject Type="Embed" ProgID="Equation.3" ShapeID="_x0000_i4832" DrawAspect="Content" ObjectID="_1813653584"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4833" type="#_x0000_t75" style="width:37pt;height:20.5pt" o:ole="">
                  <v:imagedata r:id="rId79" o:title=""/>
                </v:shape>
                <o:OLEObject Type="Embed" ProgID="Equation.3" ShapeID="_x0000_i4833" DrawAspect="Content" ObjectID="_1813653585"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4834" type="#_x0000_t75" style="width:20.5pt;height:19pt" o:ole="" fillcolor="window">
                  <v:imagedata r:id="rId77" o:title=""/>
                </v:shape>
                <o:OLEObject Type="Embed" ProgID="Equation.3" ShapeID="_x0000_i4834" DrawAspect="Content" ObjectID="_1813653586"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4835" type="#_x0000_t75" style="width:37pt;height:20.5pt" o:ole="">
                  <v:imagedata r:id="rId79" o:title=""/>
                </v:shape>
                <o:OLEObject Type="Embed" ProgID="Equation.3" ShapeID="_x0000_i4835" DrawAspect="Content" ObjectID="_1813653587" r:id="rId171"/>
              </w:object>
            </w:r>
            <w:r w:rsidRPr="00AE781B">
              <w:rPr>
                <w:lang w:eastAsia="en-US"/>
              </w:rPr>
              <w:t xml:space="preserve">, </w:t>
            </w:r>
            <w:r w:rsidRPr="00AE781B">
              <w:t xml:space="preserve">PRS </w:t>
            </w:r>
            <w:r w:rsidRPr="00AE781B">
              <w:rPr>
                <w:position w:val="-12"/>
              </w:rPr>
              <w:object w:dxaOrig="620" w:dyaOrig="380" w14:anchorId="36EEEFB7">
                <v:shape id="_x0000_i4836" type="#_x0000_t75" style="width:27.5pt;height:17.5pt" o:ole="" fillcolor="window">
                  <v:imagedata r:id="rId85" o:title=""/>
                </v:shape>
                <o:OLEObject Type="Embed" ProgID="Equation.3" ShapeID="_x0000_i4836" DrawAspect="Content" ObjectID="_1813653588"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483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4838" type="#_x0000_t75" style="width:19pt;height:14.5pt" o:ole="">
                  <v:imagedata r:id="rId72" o:title=""/>
                </v:shape>
                <o:OLEObject Type="Embed" ProgID="Equation.3" ShapeID="_x0000_i4838" DrawAspect="Content" ObjectID="_1813653589"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4839" type="#_x0000_t75" style="width:47.5pt;height:16pt" o:ole="">
                  <v:imagedata r:id="rId74" o:title=""/>
                </v:shape>
                <o:OLEObject Type="Embed" ProgID="Equation.3" ShapeID="_x0000_i4839" DrawAspect="Content" ObjectID="_1813653590"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4840"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4841" type="#_x0000_t75" style="width:40pt;height:15pt" o:ole="">
                  <v:imagedata r:id="rId105" o:title=""/>
                </v:shape>
                <o:OLEObject Type="Embed" ProgID="Equation.3" ShapeID="_x0000_i4841" DrawAspect="Content" ObjectID="_1813653591"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4842" type="#_x0000_t75" style="width:37pt;height:15pt" o:ole="">
                  <v:imagedata r:id="rId107" o:title=""/>
                </v:shape>
                <o:OLEObject Type="Embed" ProgID="Equation.3" ShapeID="_x0000_i4842" DrawAspect="Content" ObjectID="_1813653592"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4843" type="#_x0000_t75" style="width:117pt;height:34pt" o:ole="">
            <v:imagedata r:id="rId91" o:title=""/>
          </v:shape>
          <o:OLEObject Type="Embed" ProgID="Equation.3" ShapeID="_x0000_i4843" DrawAspect="Content" ObjectID="_1813653593" r:id="rId177"/>
        </w:object>
      </w:r>
      <w:r w:rsidRPr="00AE781B">
        <w:t xml:space="preserve">, where </w:t>
      </w:r>
      <w:r w:rsidRPr="00AE781B">
        <w:rPr>
          <w:position w:val="-4"/>
        </w:rPr>
        <w:object w:dxaOrig="320" w:dyaOrig="260" w14:anchorId="1C77A41A">
          <v:shape id="_x0000_i4844" type="#_x0000_t75" style="width:15.5pt;height:13pt" o:ole="">
            <v:imagedata r:id="rId93" o:title=""/>
          </v:shape>
          <o:OLEObject Type="Embed" ProgID="Equation.3" ShapeID="_x0000_i4844" DrawAspect="Content" ObjectID="_1813653594" r:id="rId178"/>
        </w:object>
      </w:r>
      <w:r w:rsidRPr="00AE781B">
        <w:t xml:space="preserve">=40 and </w:t>
      </w:r>
      <w:r w:rsidRPr="00AE781B">
        <w:rPr>
          <w:position w:val="-6"/>
        </w:rPr>
        <w:object w:dxaOrig="200" w:dyaOrig="220" w14:anchorId="34DF4D97">
          <v:shape id="_x0000_i4845" type="#_x0000_t75" style="width:10pt;height:11.5pt" o:ole="">
            <v:imagedata r:id="rId95" o:title=""/>
          </v:shape>
          <o:OLEObject Type="Embed" ProgID="Equation.3" ShapeID="_x0000_i4845" DrawAspect="Content" ObjectID="_1813653595"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133C88CE"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48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4847" type="#_x0000_t75" style="width:19pt;height:14.5pt" o:ole="">
                  <v:imagedata r:id="rId72" o:title=""/>
                </v:shape>
                <o:OLEObject Type="Embed" ProgID="Equation.3" ShapeID="_x0000_i4847" DrawAspect="Content" ObjectID="_1813653596"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4848" type="#_x0000_t75" style="width:47.5pt;height:16pt" o:ole="">
                  <v:imagedata r:id="rId74" o:title=""/>
                </v:shape>
                <o:OLEObject Type="Embed" ProgID="Equation.3" ShapeID="_x0000_i4848" DrawAspect="Content" ObjectID="_1813653597"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4849"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4850" type="#_x0000_t75" style="width:104.5pt;height:19pt" o:ole="">
                  <v:imagedata r:id="rId182" o:title=""/>
                </v:shape>
                <o:OLEObject Type="Embed" ProgID="Equation.3" ShapeID="_x0000_i4850" DrawAspect="Content" ObjectID="_1813653598"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4851" type="#_x0000_t75" style="width:104.5pt;height:19pt" o:ole="">
                  <v:imagedata r:id="rId182" o:title=""/>
                </v:shape>
                <o:OLEObject Type="Embed" ProgID="Equation.3" ShapeID="_x0000_i4851" DrawAspect="Content" ObjectID="_1813653599"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4852" type="#_x0000_t75" style="width:104.5pt;height:19pt" o:ole="">
                  <v:imagedata r:id="rId182" o:title=""/>
                </v:shape>
                <o:OLEObject Type="Embed" ProgID="Equation.3" ShapeID="_x0000_i4852" DrawAspect="Content" ObjectID="_1813653600"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466E2A15" w:rsidR="00A42420" w:rsidRPr="00AE781B" w:rsidRDefault="00A42420" w:rsidP="001C2C13">
            <w:pPr>
              <w:pStyle w:val="TAL"/>
            </w:pPr>
            <w:r w:rsidRPr="00AE781B">
              <w:t>Derivation Path:</w:t>
            </w:r>
            <w:r w:rsidR="005D00CE" w:rsidRPr="005D00CE">
              <w:t>TS</w:t>
            </w:r>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50A3D50D"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46AAE85"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4853" type="#_x0000_t75" style="width:20.5pt;height:19pt" o:ole="" fillcolor="window">
                  <v:imagedata r:id="rId77" o:title=""/>
                </v:shape>
                <o:OLEObject Type="Embed" ProgID="Equation.3" ShapeID="_x0000_i4853" DrawAspect="Content" ObjectID="_1813653601"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4854" type="#_x0000_t75" style="width:37pt;height:20.5pt" o:ole="">
                  <v:imagedata r:id="rId79" o:title=""/>
                </v:shape>
                <o:OLEObject Type="Embed" ProgID="Equation.3" ShapeID="_x0000_i4854" DrawAspect="Content" ObjectID="_1813653602"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4855" type="#_x0000_t75" style="width:31pt;height:19pt" o:ole="" fillcolor="window">
                  <v:imagedata r:id="rId85" o:title=""/>
                </v:shape>
                <o:OLEObject Type="Embed" ProgID="Equation.3" ShapeID="_x0000_i4855" DrawAspect="Content" ObjectID="_1813653603"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4856" type="#_x0000_t75" style="width:37pt;height:20.5pt" o:ole="">
                  <v:imagedata r:id="rId79" o:title=""/>
                </v:shape>
                <o:OLEObject Type="Embed" ProgID="Equation.3" ShapeID="_x0000_i4856" DrawAspect="Content" ObjectID="_1813653604"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4857" type="#_x0000_t75" style="width:20.5pt;height:19pt" o:ole="" fillcolor="window">
                  <v:imagedata r:id="rId77" o:title=""/>
                </v:shape>
                <o:OLEObject Type="Embed" ProgID="Equation.3" ShapeID="_x0000_i4857" DrawAspect="Content" ObjectID="_1813653605"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4858" type="#_x0000_t75" style="width:37pt;height:20.5pt" o:ole="">
                  <v:imagedata r:id="rId79" o:title=""/>
                </v:shape>
                <o:OLEObject Type="Embed" ProgID="Equation.3" ShapeID="_x0000_i4858" DrawAspect="Content" ObjectID="_1813653606" r:id="rId191"/>
              </w:object>
            </w:r>
            <w:r w:rsidRPr="00AE781B">
              <w:rPr>
                <w:rFonts w:cs="Arial"/>
                <w:lang w:eastAsia="ko-KR"/>
              </w:rPr>
              <w:t xml:space="preserve">, PRS </w:t>
            </w:r>
            <w:r w:rsidRPr="00AE781B">
              <w:rPr>
                <w:rFonts w:cs="Arial"/>
                <w:position w:val="-12"/>
                <w:lang w:eastAsia="ko-KR"/>
              </w:rPr>
              <w:object w:dxaOrig="620" w:dyaOrig="380" w14:anchorId="022B6D51">
                <v:shape id="_x0000_i4859" type="#_x0000_t75" style="width:27.5pt;height:17.5pt" o:ole="" fillcolor="window">
                  <v:imagedata r:id="rId85" o:title=""/>
                </v:shape>
                <o:OLEObject Type="Embed" ProgID="Equation.3" ShapeID="_x0000_i4859" DrawAspect="Content" ObjectID="_1813653607"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BC7B749"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486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4861" type="#_x0000_t75" style="width:19pt;height:14.5pt" o:ole="">
                  <v:imagedata r:id="rId72" o:title=""/>
                </v:shape>
                <o:OLEObject Type="Embed" ProgID="Equation.3" ShapeID="_x0000_i4861" DrawAspect="Content" ObjectID="_1813653608"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4862"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4863" type="#_x0000_t75" style="width:104.5pt;height:19pt" o:ole="">
                  <v:imagedata r:id="rId182" o:title=""/>
                </v:shape>
                <o:OLEObject Type="Embed" ProgID="Equation.3" ShapeID="_x0000_i4863" DrawAspect="Content" ObjectID="_1813653609"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4864" type="#_x0000_t75" style="width:104.5pt;height:19pt" o:ole="">
                  <v:imagedata r:id="rId182" o:title=""/>
                </v:shape>
                <o:OLEObject Type="Embed" ProgID="Equation.3" ShapeID="_x0000_i4864" DrawAspect="Content" ObjectID="_1813653610"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4865" type="#_x0000_t75" style="width:104.5pt;height:19pt" o:ole="">
                  <v:imagedata r:id="rId182" o:title=""/>
                </v:shape>
                <o:OLEObject Type="Embed" ProgID="Equation.3" ShapeID="_x0000_i4865" DrawAspect="Content" ObjectID="_1813653611"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48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4867" type="#_x0000_t75" style="width:19pt;height:14.5pt" o:ole="">
                  <v:imagedata r:id="rId72" o:title=""/>
                </v:shape>
                <o:OLEObject Type="Embed" ProgID="Equation.3" ShapeID="_x0000_i4867" DrawAspect="Content" ObjectID="_1813653612"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4868" type="#_x0000_t75" style="width:47.5pt;height:16pt" o:ole="">
                  <v:imagedata r:id="rId74" o:title=""/>
                </v:shape>
                <o:OLEObject Type="Embed" ProgID="Equation.3" ShapeID="_x0000_i4868" DrawAspect="Content" ObjectID="_1813653613"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4869"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4870" type="#_x0000_t75" style="width:108pt;height:17.5pt" o:ole="">
                  <v:imagedata r:id="rId199" o:title=""/>
                </v:shape>
                <o:OLEObject Type="Embed" ProgID="Equation.3" ShapeID="_x0000_i4870" DrawAspect="Content" ObjectID="_1813653614"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4871" type="#_x0000_t75" style="width:117pt;height:19pt" o:ole="">
                  <v:imagedata r:id="rId199" o:title=""/>
                </v:shape>
                <o:OLEObject Type="Embed" ProgID="Equation.3" ShapeID="_x0000_i4871" DrawAspect="Content" ObjectID="_1813653615"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4872" type="#_x0000_t75" style="width:117pt;height:19pt" o:ole="">
                  <v:imagedata r:id="rId199" o:title=""/>
                </v:shape>
                <o:OLEObject Type="Embed" ProgID="Equation.3" ShapeID="_x0000_i4872" DrawAspect="Content" ObjectID="_1813653616"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487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4874" type="#_x0000_t75" style="width:19pt;height:14.5pt" o:ole="">
                  <v:imagedata r:id="rId72" o:title=""/>
                </v:shape>
                <o:OLEObject Type="Embed" ProgID="Equation.3" ShapeID="_x0000_i4874" DrawAspect="Content" ObjectID="_1813653617"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4875"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4876" type="#_x0000_t75" style="width:117pt;height:19pt" o:ole="">
                  <v:imagedata r:id="rId199" o:title=""/>
                </v:shape>
                <o:OLEObject Type="Embed" ProgID="Equation.3" ShapeID="_x0000_i4876" DrawAspect="Content" ObjectID="_1813653618"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4877" type="#_x0000_t75" style="width:117pt;height:19pt" o:ole="">
                  <v:imagedata r:id="rId199" o:title=""/>
                </v:shape>
                <o:OLEObject Type="Embed" ProgID="Equation.3" ShapeID="_x0000_i4877" DrawAspect="Content" ObjectID="_1813653619"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4878" type="#_x0000_t75" style="width:117pt;height:19pt" o:ole="">
                  <v:imagedata r:id="rId199" o:title=""/>
                </v:shape>
                <o:OLEObject Type="Embed" ProgID="Equation.3" ShapeID="_x0000_i4878" DrawAspect="Content" ObjectID="_1813653620"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4879"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4880" type="#_x0000_t75" style="width:19pt;height:14.5pt" o:ole="">
                  <v:imagedata r:id="rId72" o:title=""/>
                </v:shape>
                <o:OLEObject Type="Embed" ProgID="Equation.3" ShapeID="_x0000_i4880" DrawAspect="Content" ObjectID="_1813653621"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4881" type="#_x0000_t75" style="width:47.5pt;height:16pt" o:ole="">
                  <v:imagedata r:id="rId74" o:title=""/>
                </v:shape>
                <o:OLEObject Type="Embed" ProgID="Equation.3" ShapeID="_x0000_i4881" DrawAspect="Content" ObjectID="_1813653622"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4882"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4883" type="#_x0000_t75" style="width:104.5pt;height:19pt" o:ole="">
                  <v:imagedata r:id="rId209" o:title=""/>
                </v:shape>
                <o:OLEObject Type="Embed" ProgID="Equation.3" ShapeID="_x0000_i4883" DrawAspect="Content" ObjectID="_1813653623"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4884" type="#_x0000_t75" style="width:104.5pt;height:19pt" o:ole="">
                  <v:imagedata r:id="rId209" o:title=""/>
                </v:shape>
                <o:OLEObject Type="Embed" ProgID="Equation.3" ShapeID="_x0000_i4884" DrawAspect="Content" ObjectID="_1813653624"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4885" type="#_x0000_t75" style="width:104.5pt;height:19pt" o:ole="">
                  <v:imagedata r:id="rId209" o:title=""/>
                </v:shape>
                <o:OLEObject Type="Embed" ProgID="Equation.3" ShapeID="_x0000_i4885" DrawAspect="Content" ObjectID="_1813653625"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488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4887" type="#_x0000_t75" style="width:19pt;height:14.5pt" o:ole="">
                  <v:imagedata r:id="rId72" o:title=""/>
                </v:shape>
                <o:OLEObject Type="Embed" ProgID="Equation.3" ShapeID="_x0000_i4887" DrawAspect="Content" ObjectID="_1813653626"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4888"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4889" type="#_x0000_t75" style="width:104.5pt;height:19pt" o:ole="">
                  <v:imagedata r:id="rId209" o:title=""/>
                </v:shape>
                <o:OLEObject Type="Embed" ProgID="Equation.3" ShapeID="_x0000_i4889" DrawAspect="Content" ObjectID="_1813653627"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4890" type="#_x0000_t75" style="width:104.5pt;height:19pt" o:ole="">
                  <v:imagedata r:id="rId209" o:title=""/>
                </v:shape>
                <o:OLEObject Type="Embed" ProgID="Equation.3" ShapeID="_x0000_i4890" DrawAspect="Content" ObjectID="_1813653628"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4891" type="#_x0000_t75" style="width:104.5pt;height:19pt" o:ole="">
                  <v:imagedata r:id="rId209" o:title=""/>
                </v:shape>
                <o:OLEObject Type="Embed" ProgID="Equation.3" ShapeID="_x0000_i4891" DrawAspect="Content" ObjectID="_1813653629"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5BEE5D26" w:rsidR="002C2AFE" w:rsidRPr="00AE781B" w:rsidRDefault="002C2AFE" w:rsidP="002C2AFE">
      <w:pPr>
        <w:pStyle w:val="B1"/>
      </w:pPr>
      <w:r w:rsidRPr="00AE781B">
        <w:t xml:space="preserve">Conditions defined in </w:t>
      </w:r>
      <w:r w:rsidR="005D00CE" w:rsidRPr="005D00CE">
        <w:t xml:space="preserve">TS </w:t>
      </w:r>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48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4893" type="#_x0000_t75" style="width:19pt;height:14.5pt" o:ole="">
                  <v:imagedata r:id="rId72" o:title=""/>
                </v:shape>
                <o:OLEObject Type="Embed" ProgID="Equation.3" ShapeID="_x0000_i4893" DrawAspect="Content" ObjectID="_1813653630"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4894" type="#_x0000_t75" style="width:47.5pt;height:16pt" o:ole="">
                  <v:imagedata r:id="rId74" o:title=""/>
                </v:shape>
                <o:OLEObject Type="Embed" ProgID="Equation.3" ShapeID="_x0000_i4894" DrawAspect="Content" ObjectID="_1813653631"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4895"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4896" type="#_x0000_t75" style="width:104.5pt;height:19pt" o:ole="">
                  <v:imagedata r:id="rId182" o:title=""/>
                </v:shape>
                <o:OLEObject Type="Embed" ProgID="Equation.3" ShapeID="_x0000_i4896" DrawAspect="Content" ObjectID="_1813653632"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4897" type="#_x0000_t75" style="width:104.5pt;height:19pt" o:ole="">
                  <v:imagedata r:id="rId182" o:title=""/>
                </v:shape>
                <o:OLEObject Type="Embed" ProgID="Equation.3" ShapeID="_x0000_i4897" DrawAspect="Content" ObjectID="_1813653633"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4898" type="#_x0000_t75" style="width:104.5pt;height:19pt" o:ole="">
                  <v:imagedata r:id="rId182" o:title=""/>
                </v:shape>
                <o:OLEObject Type="Embed" ProgID="Equation.3" ShapeID="_x0000_i4898" DrawAspect="Content" ObjectID="_1813653634"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4899" type="#_x0000_t75" style="width:20.5pt;height:19pt" o:ole="" fillcolor="window">
                  <v:imagedata r:id="rId77" o:title=""/>
                </v:shape>
                <o:OLEObject Type="Embed" ProgID="Equation.3" ShapeID="_x0000_i4899" DrawAspect="Content" ObjectID="_1813653635"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4900" type="#_x0000_t75" style="width:37pt;height:20.5pt" o:ole="">
                  <v:imagedata r:id="rId79" o:title=""/>
                </v:shape>
                <o:OLEObject Type="Embed" ProgID="Equation.3" ShapeID="_x0000_i4900" DrawAspect="Content" ObjectID="_1813653636"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4901" type="#_x0000_t75" style="width:31pt;height:19pt" o:ole="" fillcolor="window">
                  <v:imagedata r:id="rId85" o:title=""/>
                </v:shape>
                <o:OLEObject Type="Embed" ProgID="Equation.3" ShapeID="_x0000_i4901" DrawAspect="Content" ObjectID="_1813653637"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4902" type="#_x0000_t75" style="width:37pt;height:20.5pt" o:ole="">
                  <v:imagedata r:id="rId79" o:title=""/>
                </v:shape>
                <o:OLEObject Type="Embed" ProgID="Equation.3" ShapeID="_x0000_i4902" DrawAspect="Content" ObjectID="_1813653638"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4903" type="#_x0000_t75" style="width:20.5pt;height:19pt" o:ole="" fillcolor="window">
                  <v:imagedata r:id="rId77" o:title=""/>
                </v:shape>
                <o:OLEObject Type="Embed" ProgID="Equation.3" ShapeID="_x0000_i4903" DrawAspect="Content" ObjectID="_1813653639"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4904" type="#_x0000_t75" style="width:37pt;height:20.5pt" o:ole="">
                  <v:imagedata r:id="rId79" o:title=""/>
                </v:shape>
                <o:OLEObject Type="Embed" ProgID="Equation.3" ShapeID="_x0000_i4904" DrawAspect="Content" ObjectID="_1813653640" r:id="rId227"/>
              </w:object>
            </w:r>
            <w:r w:rsidRPr="00AE781B">
              <w:rPr>
                <w:rFonts w:cs="Arial"/>
                <w:lang w:eastAsia="ko-KR"/>
              </w:rPr>
              <w:t xml:space="preserve">, PRS </w:t>
            </w:r>
            <w:r w:rsidRPr="00AE781B">
              <w:rPr>
                <w:rFonts w:cs="Arial"/>
                <w:position w:val="-12"/>
                <w:lang w:eastAsia="ko-KR"/>
              </w:rPr>
              <w:object w:dxaOrig="620" w:dyaOrig="380" w14:anchorId="594D0CD8">
                <v:shape id="_x0000_i4905" type="#_x0000_t75" style="width:27.5pt;height:17.5pt" o:ole="" fillcolor="window">
                  <v:imagedata r:id="rId85" o:title=""/>
                </v:shape>
                <o:OLEObject Type="Embed" ProgID="Equation.3" ShapeID="_x0000_i4905" DrawAspect="Content" ObjectID="_1813653641"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680DCB29" w:rsidR="002C2AFE" w:rsidRPr="00AE781B" w:rsidRDefault="002C2AFE" w:rsidP="002C2AFE">
      <w:pPr>
        <w:pStyle w:val="B1"/>
      </w:pPr>
      <w:r w:rsidRPr="00AE781B">
        <w:t>Conditions defined in</w:t>
      </w:r>
      <w:r w:rsidR="005D00CE" w:rsidRPr="005D00CE">
        <w:t xml:space="preserve"> TS</w:t>
      </w:r>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4"/>
        <w:gridCol w:w="586"/>
        <w:gridCol w:w="1179"/>
        <w:gridCol w:w="1179"/>
        <w:gridCol w:w="1179"/>
        <w:gridCol w:w="1179"/>
        <w:gridCol w:w="2051"/>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4906"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4907" type="#_x0000_t75" style="width:20pt;height:16pt" o:ole="">
                  <v:imagedata r:id="rId72" o:title=""/>
                </v:shape>
                <o:OLEObject Type="Embed" ProgID="Equation.3" ShapeID="_x0000_i4907" DrawAspect="Content" ObjectID="_1813653642"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4908" type="#_x0000_t75" style="width:25.5pt;height:16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4909" type="#_x0000_t75" style="width:103pt;height:20.5pt" o:ole="">
                  <v:imagedata r:id="rId182" o:title=""/>
                </v:shape>
                <o:OLEObject Type="Embed" ProgID="Equation.3" ShapeID="_x0000_i4909" DrawAspect="Content" ObjectID="_1813653643"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4910" type="#_x0000_t75" style="width:103pt;height:20.5pt" o:ole="">
                  <v:imagedata r:id="rId182" o:title=""/>
                </v:shape>
                <o:OLEObject Type="Embed" ProgID="Equation.3" ShapeID="_x0000_i4910" DrawAspect="Content" ObjectID="_1813653644"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4911" type="#_x0000_t75" style="width:103pt;height:20.5pt" o:ole="">
                  <v:imagedata r:id="rId182" o:title=""/>
                </v:shape>
                <o:OLEObject Type="Embed" ProgID="Equation.3" ShapeID="_x0000_i4911" DrawAspect="Content" ObjectID="_1813653645"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4912"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4913" type="#_x0000_t75" style="width:20pt;height:16pt" o:ole="">
                  <v:imagedata r:id="rId72" o:title=""/>
                </v:shape>
                <o:OLEObject Type="Embed" ProgID="Equation.3" ShapeID="_x0000_i4913" DrawAspect="Content" ObjectID="_1813653646"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4914" type="#_x0000_t75" style="width:46.5pt;height:16pt" o:ole="">
                  <v:imagedata r:id="rId74" o:title=""/>
                </v:shape>
                <o:OLEObject Type="Embed" ProgID="Equation.3" ShapeID="_x0000_i4914" DrawAspect="Content" ObjectID="_1813653647"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4915" type="#_x0000_t75" style="width:25.5pt;height:16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4916" type="#_x0000_t75" style="width:108pt;height:16pt" o:ole="">
                  <v:imagedata r:id="rId199" o:title=""/>
                </v:shape>
                <o:OLEObject Type="Embed" ProgID="Equation.3" ShapeID="_x0000_i4916" DrawAspect="Content" ObjectID="_1813653648"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4917" type="#_x0000_t75" style="width:118.5pt;height:20.5pt" o:ole="">
                  <v:imagedata r:id="rId199" o:title=""/>
                </v:shape>
                <o:OLEObject Type="Embed" ProgID="Equation.3" ShapeID="_x0000_i4917" DrawAspect="Content" ObjectID="_1813653649"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4918" type="#_x0000_t75" style="width:118.5pt;height:20.5pt" o:ole="">
                  <v:imagedata r:id="rId199" o:title=""/>
                </v:shape>
                <o:OLEObject Type="Embed" ProgID="Equation.3" ShapeID="_x0000_i4918" DrawAspect="Content" ObjectID="_1813653650"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586"/>
        <w:gridCol w:w="1148"/>
        <w:gridCol w:w="1148"/>
        <w:gridCol w:w="1148"/>
        <w:gridCol w:w="1148"/>
        <w:gridCol w:w="1916"/>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4919"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4920" type="#_x0000_t75" style="width:20pt;height:16pt" o:ole="">
                  <v:imagedata r:id="rId72" o:title=""/>
                </v:shape>
                <o:OLEObject Type="Embed" ProgID="Equation.3" ShapeID="_x0000_i4920" DrawAspect="Content" ObjectID="_1813653651"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4921" type="#_x0000_t75" style="width:25.5pt;height:16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4922" type="#_x0000_t75" style="width:118.5pt;height:20.5pt" o:ole="">
                  <v:imagedata r:id="rId199" o:title=""/>
                </v:shape>
                <o:OLEObject Type="Embed" ProgID="Equation.3" ShapeID="_x0000_i4922" DrawAspect="Content" ObjectID="_1813653652"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4923" type="#_x0000_t75" style="width:118.5pt;height:20.5pt" o:ole="">
                  <v:imagedata r:id="rId199" o:title=""/>
                </v:shape>
                <o:OLEObject Type="Embed" ProgID="Equation.3" ShapeID="_x0000_i4923" DrawAspect="Content" ObjectID="_1813653653"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4924" type="#_x0000_t75" style="width:118.5pt;height:20.5pt" o:ole="">
                  <v:imagedata r:id="rId199" o:title=""/>
                </v:shape>
                <o:OLEObject Type="Embed" ProgID="Equation.3" ShapeID="_x0000_i4924" DrawAspect="Content" ObjectID="_1813653654"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4925"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4926" type="#_x0000_t75" style="width:20pt;height:16pt" o:ole="">
                  <v:imagedata r:id="rId72" o:title=""/>
                </v:shape>
                <o:OLEObject Type="Embed" ProgID="Equation.3" ShapeID="_x0000_i4926" DrawAspect="Content" ObjectID="_1813653655"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4927" type="#_x0000_t75" style="width:46.5pt;height:16pt" o:ole="">
                  <v:imagedata r:id="rId74" o:title=""/>
                </v:shape>
                <o:OLEObject Type="Embed" ProgID="Equation.3" ShapeID="_x0000_i4927" DrawAspect="Content" ObjectID="_1813653656"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4928" type="#_x0000_t75" style="width:25.5pt;height:16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4929" type="#_x0000_t75" style="width:103pt;height:20.5pt" o:ole="">
                  <v:imagedata r:id="rId209" o:title=""/>
                </v:shape>
                <o:OLEObject Type="Embed" ProgID="Equation.3" ShapeID="_x0000_i4929" DrawAspect="Content" ObjectID="_1813653657"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4930" type="#_x0000_t75" style="width:103pt;height:20.5pt" o:ole="">
                  <v:imagedata r:id="rId209" o:title=""/>
                </v:shape>
                <o:OLEObject Type="Embed" ProgID="Equation.3" ShapeID="_x0000_i4930" DrawAspect="Content" ObjectID="_1813653658"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4931" type="#_x0000_t75" style="width:103pt;height:20.5pt" o:ole="">
                  <v:imagedata r:id="rId209" o:title=""/>
                </v:shape>
                <o:OLEObject Type="Embed" ProgID="Equation.3" ShapeID="_x0000_i4931" DrawAspect="Content" ObjectID="_1813653659"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4"/>
        <w:gridCol w:w="586"/>
        <w:gridCol w:w="1179"/>
        <w:gridCol w:w="1179"/>
        <w:gridCol w:w="1179"/>
        <w:gridCol w:w="1179"/>
        <w:gridCol w:w="2051"/>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4932" type="#_x0000_t75" style="width:56.5pt;height:16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4933" type="#_x0000_t75" style="width:20pt;height:16pt" o:ole="">
                  <v:imagedata r:id="rId72" o:title=""/>
                </v:shape>
                <o:OLEObject Type="Embed" ProgID="Equation.3" ShapeID="_x0000_i4933" DrawAspect="Content" ObjectID="_1813653660"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4934" type="#_x0000_t75" style="width:25.5pt;height:16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4935" type="#_x0000_t75" style="width:103pt;height:20.5pt" o:ole="">
                  <v:imagedata r:id="rId209" o:title=""/>
                </v:shape>
                <o:OLEObject Type="Embed" ProgID="Equation.3" ShapeID="_x0000_i4935" DrawAspect="Content" ObjectID="_1813653661"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4936" type="#_x0000_t75" style="width:103pt;height:20.5pt" o:ole="">
                  <v:imagedata r:id="rId209" o:title=""/>
                </v:shape>
                <o:OLEObject Type="Embed" ProgID="Equation.3" ShapeID="_x0000_i4936" DrawAspect="Content" ObjectID="_1813653662"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4937" type="#_x0000_t75" style="width:103pt;height:20.5pt" o:ole="">
                  <v:imagedata r:id="rId209" o:title=""/>
                </v:shape>
                <o:OLEObject Type="Embed" ProgID="Equation.3" ShapeID="_x0000_i4937" DrawAspect="Content" ObjectID="_1813653663"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591A4EDE"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4938"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4939" type="#_x0000_t75" style="width:20pt;height:16pt" o:ole="">
                  <v:imagedata r:id="rId72" o:title=""/>
                </v:shape>
                <o:OLEObject Type="Embed" ProgID="Equation.3" ShapeID="_x0000_i4939" DrawAspect="Content" ObjectID="_1813653664"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4940" type="#_x0000_t75" style="width:46.5pt;height:16pt" o:ole="">
                  <v:imagedata r:id="rId74" o:title=""/>
                </v:shape>
                <o:OLEObject Type="Embed" ProgID="Equation.3" ShapeID="_x0000_i4940" DrawAspect="Content" ObjectID="_1813653665"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4941" type="#_x0000_t75" style="width:25.5pt;height:16pt" o:ole="">
                  <v:imagedata r:id="rId76" o:title=""/>
                </v:shape>
                <o:OLEObject Type="Embed" ProgID="Equation.3" ShapeID="_x0000_i4941" DrawAspect="Content" ObjectID="_1813653666"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4942" type="#_x0000_t75" style="width:185.5pt;height:20.5pt" o:ole="">
            <v:imagedata r:id="rId10" o:title=""/>
          </v:shape>
          <o:OLEObject Type="Embed" ProgID="Equation.3" ShapeID="_x0000_i4942" DrawAspect="Content" ObjectID="_1813653667"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4943" type="#_x0000_t75" style="width:10.5pt;height:10.5pt" o:ole="">
            <v:imagedata r:id="rId20" o:title=""/>
          </v:shape>
          <o:OLEObject Type="Embed" ProgID="Equation.3" ShapeID="_x0000_i4943" DrawAspect="Content" ObjectID="_1813653668" r:id="rId255"/>
        </w:object>
      </w:r>
      <w:r w:rsidRPr="00AE781B">
        <w:t xml:space="preserve"> = </w:t>
      </w:r>
      <w:r w:rsidRPr="00AE781B">
        <w:rPr>
          <w:position w:val="-28"/>
        </w:rPr>
        <w:object w:dxaOrig="1080" w:dyaOrig="680" w14:anchorId="7565B69C">
          <v:shape id="_x0000_i4944" type="#_x0000_t75" style="width:56.5pt;height:36pt" o:ole="">
            <v:imagedata r:id="rId22" o:title=""/>
          </v:shape>
          <o:OLEObject Type="Embed" ProgID="Equation.3" ShapeID="_x0000_i4944" DrawAspect="Content" ObjectID="_1813653669" r:id="rId256"/>
        </w:object>
      </w:r>
      <w:r w:rsidRPr="00AE781B">
        <w:t xml:space="preserve"> and </w:t>
      </w:r>
      <w:r w:rsidRPr="00AE781B">
        <w:rPr>
          <w:position w:val="-6"/>
        </w:rPr>
        <w:object w:dxaOrig="200" w:dyaOrig="220" w14:anchorId="5A1B8099">
          <v:shape id="_x0000_i4945" type="#_x0000_t75" style="width:10.5pt;height:10.5pt" o:ole="">
            <v:imagedata r:id="rId95" o:title=""/>
          </v:shape>
          <o:OLEObject Type="Embed" ProgID="Equation.3" ShapeID="_x0000_i4945" DrawAspect="Content" ObjectID="_1813653670"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4946"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4947" type="#_x0000_t75" style="width:20.5pt;height:16pt" o:ole="">
                  <v:imagedata r:id="rId72" o:title=""/>
                </v:shape>
                <o:OLEObject Type="Embed" ProgID="Equation.3" ShapeID="_x0000_i4947" DrawAspect="Content" ObjectID="_1813653671"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4948" type="#_x0000_t75" style="width:46.5pt;height:16pt" o:ole="">
                  <v:imagedata r:id="rId74" o:title=""/>
                </v:shape>
                <o:OLEObject Type="Embed" ProgID="Equation.3" ShapeID="_x0000_i4948" DrawAspect="Content" ObjectID="_1813653672"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4949" type="#_x0000_t75" style="width:25.5pt;height:16pt" o:ole="">
                  <v:imagedata r:id="rId76" o:title=""/>
                </v:shape>
                <o:OLEObject Type="Embed" ProgID="Equation.3" ShapeID="_x0000_i4949" DrawAspect="Content" ObjectID="_1813653673"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4950"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4951" type="#_x0000_t75" style="width:20pt;height:16pt" o:ole="">
                  <v:imagedata r:id="rId72" o:title=""/>
                </v:shape>
                <o:OLEObject Type="Embed" ProgID="Equation.3" ShapeID="_x0000_i4951" DrawAspect="Content" ObjectID="_1813653674"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4952" type="#_x0000_t75" style="width:46.5pt;height:16pt" o:ole="">
                  <v:imagedata r:id="rId74" o:title=""/>
                </v:shape>
                <o:OLEObject Type="Embed" ProgID="Equation.3" ShapeID="_x0000_i4952" DrawAspect="Content" ObjectID="_1813653675"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4953" type="#_x0000_t75" style="width:25.5pt;height:16pt" o:ole="">
                  <v:imagedata r:id="rId76" o:title=""/>
                </v:shape>
                <o:OLEObject Type="Embed" ProgID="Equation.3" ShapeID="_x0000_i4953" DrawAspect="Content" ObjectID="_1813653676"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4954" type="#_x0000_t75" style="width:41pt;height:16pt" o:ole="">
                  <v:imagedata r:id="rId105" o:title=""/>
                </v:shape>
                <o:OLEObject Type="Embed" ProgID="Equation.3" ShapeID="_x0000_i4954" DrawAspect="Content" ObjectID="_1813653677" r:id="rId264"/>
              </w:object>
            </w:r>
            <w:r w:rsidRPr="00AE781B">
              <w:t xml:space="preserve"> and UpPTS of </w:t>
            </w:r>
            <w:r w:rsidRPr="00AE781B">
              <w:object w:dxaOrig="720" w:dyaOrig="300" w14:anchorId="2BE22FEC">
                <v:shape id="_x0000_i4955" type="#_x0000_t75" style="width:36pt;height:16pt" o:ole="">
                  <v:imagedata r:id="rId107" o:title=""/>
                </v:shape>
                <o:OLEObject Type="Embed" ProgID="Equation.3" ShapeID="_x0000_i4955" DrawAspect="Content" ObjectID="_1813653678"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4956" type="#_x0000_t75" style="width:185.5pt;height:20.5pt" o:ole="">
            <v:imagedata r:id="rId10" o:title=""/>
          </v:shape>
          <o:OLEObject Type="Embed" ProgID="Equation.3" ShapeID="_x0000_i4956" DrawAspect="Content" ObjectID="_1813653679"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4957" type="#_x0000_t75" style="width:10.5pt;height:10.5pt" o:ole="">
            <v:imagedata r:id="rId20" o:title=""/>
          </v:shape>
          <o:OLEObject Type="Embed" ProgID="Equation.3" ShapeID="_x0000_i4957" DrawAspect="Content" ObjectID="_1813653680" r:id="rId267"/>
        </w:object>
      </w:r>
      <w:r w:rsidRPr="00AE781B">
        <w:t xml:space="preserve"> = </w:t>
      </w:r>
      <w:r w:rsidRPr="00AE781B">
        <w:rPr>
          <w:position w:val="-28"/>
        </w:rPr>
        <w:object w:dxaOrig="1080" w:dyaOrig="680" w14:anchorId="62CCF3ED">
          <v:shape id="_x0000_i4958" type="#_x0000_t75" style="width:56.5pt;height:36pt" o:ole="">
            <v:imagedata r:id="rId22" o:title=""/>
          </v:shape>
          <o:OLEObject Type="Embed" ProgID="Equation.3" ShapeID="_x0000_i4958" DrawAspect="Content" ObjectID="_1813653681" r:id="rId268"/>
        </w:object>
      </w:r>
      <w:r w:rsidRPr="00AE781B">
        <w:t xml:space="preserve"> and </w:t>
      </w:r>
      <w:r w:rsidRPr="00AE781B">
        <w:rPr>
          <w:position w:val="-6"/>
        </w:rPr>
        <w:object w:dxaOrig="200" w:dyaOrig="220" w14:anchorId="6BB6C873">
          <v:shape id="_x0000_i4959" type="#_x0000_t75" style="width:10.5pt;height:10.5pt" o:ole="">
            <v:imagedata r:id="rId95" o:title=""/>
          </v:shape>
          <o:OLEObject Type="Embed" ProgID="Equation.3" ShapeID="_x0000_i4959" DrawAspect="Content" ObjectID="_1813653682"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4960"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4961" type="#_x0000_t75" style="width:20pt;height:16pt" o:ole="">
                  <v:imagedata r:id="rId72" o:title=""/>
                </v:shape>
                <o:OLEObject Type="Embed" ProgID="Equation.3" ShapeID="_x0000_i4961" DrawAspect="Content" ObjectID="_1813653683"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4962" type="#_x0000_t75" style="width:46.5pt;height:16pt" o:ole="">
                  <v:imagedata r:id="rId74" o:title=""/>
                </v:shape>
                <o:OLEObject Type="Embed" ProgID="Equation.3" ShapeID="_x0000_i4962" DrawAspect="Content" ObjectID="_1813653684"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4963" type="#_x0000_t75" style="width:25.5pt;height:16pt" o:ole="">
                  <v:imagedata r:id="rId76" o:title=""/>
                </v:shape>
                <o:OLEObject Type="Embed" ProgID="Equation.3" ShapeID="_x0000_i4963" DrawAspect="Content" ObjectID="_1813653685"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4964" type="#_x0000_t75" style="width:185.5pt;height:20.5pt" o:ole="">
            <v:imagedata r:id="rId10" o:title=""/>
          </v:shape>
          <o:OLEObject Type="Embed" ProgID="Equation.3" ShapeID="_x0000_i4964" DrawAspect="Content" ObjectID="_1813653686"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4965" type="#_x0000_t75" style="width:10.5pt;height:10.5pt" o:ole="">
            <v:imagedata r:id="rId20" o:title=""/>
          </v:shape>
          <o:OLEObject Type="Embed" ProgID="Equation.3" ShapeID="_x0000_i4965" DrawAspect="Content" ObjectID="_1813653687" r:id="rId274"/>
        </w:object>
      </w:r>
      <w:r w:rsidRPr="00AE781B">
        <w:t xml:space="preserve"> = </w:t>
      </w:r>
      <w:r w:rsidRPr="00AE781B">
        <w:rPr>
          <w:position w:val="-28"/>
        </w:rPr>
        <w:object w:dxaOrig="1080" w:dyaOrig="680" w14:anchorId="5E1E5C89">
          <v:shape id="_x0000_i4966" type="#_x0000_t75" style="width:56.5pt;height:36pt" o:ole="">
            <v:imagedata r:id="rId22" o:title=""/>
          </v:shape>
          <o:OLEObject Type="Embed" ProgID="Equation.3" ShapeID="_x0000_i4966" DrawAspect="Content" ObjectID="_1813653688" r:id="rId275"/>
        </w:object>
      </w:r>
      <w:r w:rsidRPr="00AE781B">
        <w:t xml:space="preserve"> and </w:t>
      </w:r>
      <w:r w:rsidRPr="00AE781B">
        <w:rPr>
          <w:position w:val="-6"/>
        </w:rPr>
        <w:object w:dxaOrig="200" w:dyaOrig="220" w14:anchorId="4DD0CBCF">
          <v:shape id="_x0000_i4967" type="#_x0000_t75" style="width:10.5pt;height:10.5pt" o:ole="">
            <v:imagedata r:id="rId95" o:title=""/>
          </v:shape>
          <o:OLEObject Type="Embed" ProgID="Equation.3" ShapeID="_x0000_i4967" DrawAspect="Content" ObjectID="_1813653689"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4968" type="#_x0000_t75" style="width:56.5pt;height:16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4969" type="#_x0000_t75" style="width:20pt;height:16pt" o:ole="">
                  <v:imagedata r:id="rId72" o:title=""/>
                </v:shape>
                <o:OLEObject Type="Embed" ProgID="Equation.3" ShapeID="_x0000_i4969" DrawAspect="Content" ObjectID="_1813653690"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4970" type="#_x0000_t75" style="width:46.5pt;height:16pt" o:ole="">
                  <v:imagedata r:id="rId74" o:title=""/>
                </v:shape>
                <o:OLEObject Type="Embed" ProgID="Equation.3" ShapeID="_x0000_i4970" DrawAspect="Content" ObjectID="_1813653691"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4971" type="#_x0000_t75" style="width:25.5pt;height:16pt" o:ole="">
                  <v:imagedata r:id="rId76" o:title=""/>
                </v:shape>
                <o:OLEObject Type="Embed" ProgID="Equation.3" ShapeID="_x0000_i4971" DrawAspect="Content" ObjectID="_1813653692"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4972"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4973" type="#_x0000_t75" style="width:19pt;height:14.5pt" o:ole="">
                  <v:imagedata r:id="rId72" o:title=""/>
                </v:shape>
                <o:OLEObject Type="Embed" ProgID="Equation.3" ShapeID="_x0000_i4973" DrawAspect="Content" ObjectID="_1813653693"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4974" type="#_x0000_t75" style="width:46pt;height:16.5pt" o:ole="">
                  <v:imagedata r:id="rId74" o:title=""/>
                </v:shape>
                <o:OLEObject Type="Embed" ProgID="Equation.3" ShapeID="_x0000_i4974" DrawAspect="Content" ObjectID="_1813653694"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4975" type="#_x0000_t75" style="width:24.5pt;height:15pt" o:ole="">
                  <v:imagedata r:id="rId76" o:title=""/>
                </v:shape>
                <o:OLEObject Type="Embed" ProgID="Equation.3" ShapeID="_x0000_i4975" DrawAspect="Content" ObjectID="_1813653695"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4976" type="#_x0000_t75" style="width:41pt;height:15pt" o:ole="">
                  <v:imagedata r:id="rId105" o:title=""/>
                </v:shape>
                <o:OLEObject Type="Embed" ProgID="Equation.3" ShapeID="_x0000_i4976" DrawAspect="Content" ObjectID="_1813653696" r:id="rId283"/>
              </w:object>
            </w:r>
            <w:r w:rsidRPr="00AE781B">
              <w:rPr>
                <w:rFonts w:cs="Arial"/>
              </w:rPr>
              <w:t xml:space="preserve"> and UpPTS of </w:t>
            </w:r>
            <w:r w:rsidRPr="00AE781B">
              <w:rPr>
                <w:rFonts w:cs="Arial"/>
                <w:position w:val="-10"/>
              </w:rPr>
              <w:object w:dxaOrig="720" w:dyaOrig="300" w14:anchorId="2EA89E95">
                <v:shape id="_x0000_i4977" type="#_x0000_t75" style="width:37pt;height:15pt" o:ole="">
                  <v:imagedata r:id="rId107" o:title=""/>
                </v:shape>
                <o:OLEObject Type="Embed" ProgID="Equation.3" ShapeID="_x0000_i4977" DrawAspect="Content" ObjectID="_1813653697"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4978" type="#_x0000_t75" style="width:186pt;height:19pt" o:ole="">
            <v:imagedata r:id="rId10" o:title=""/>
          </v:shape>
          <o:OLEObject Type="Embed" ProgID="Equation.3" ShapeID="_x0000_i4978" DrawAspect="Content" ObjectID="_1813653698"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4979" type="#_x0000_t75" style="width:11.5pt;height:13pt" o:ole="">
            <v:imagedata r:id="rId20" o:title=""/>
          </v:shape>
          <o:OLEObject Type="Embed" ProgID="Equation.3" ShapeID="_x0000_i4979" DrawAspect="Content" ObjectID="_1813653699" r:id="rId286"/>
        </w:object>
      </w:r>
      <w:r w:rsidRPr="00AE781B">
        <w:t xml:space="preserve"> = </w:t>
      </w:r>
      <w:r w:rsidRPr="00AE781B">
        <w:rPr>
          <w:position w:val="-28"/>
        </w:rPr>
        <w:object w:dxaOrig="1080" w:dyaOrig="680" w14:anchorId="18C97C8E">
          <v:shape id="_x0000_i4980" type="#_x0000_t75" style="width:55pt;height:34pt" o:ole="">
            <v:imagedata r:id="rId22" o:title=""/>
          </v:shape>
          <o:OLEObject Type="Embed" ProgID="Equation.3" ShapeID="_x0000_i4980" DrawAspect="Content" ObjectID="_1813653700" r:id="rId287"/>
        </w:object>
      </w:r>
      <w:r w:rsidRPr="00AE781B">
        <w:t xml:space="preserve"> and </w:t>
      </w:r>
      <w:r w:rsidRPr="00AE781B">
        <w:rPr>
          <w:position w:val="-6"/>
        </w:rPr>
        <w:object w:dxaOrig="200" w:dyaOrig="220" w14:anchorId="04BC07E4">
          <v:shape id="_x0000_i4981" type="#_x0000_t75" style="width:10pt;height:11.5pt" o:ole="">
            <v:imagedata r:id="rId95" o:title=""/>
          </v:shape>
          <o:OLEObject Type="Embed" ProgID="Equation.3" ShapeID="_x0000_i4981" DrawAspect="Content" ObjectID="_1813653701"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4982" type="#_x0000_t75" style="width:92.5pt;height:19pt" o:ole="">
            <v:imagedata r:id="rId289" o:title=""/>
          </v:shape>
          <o:OLEObject Type="Embed" ProgID="Equation.3" ShapeID="_x0000_i4982" DrawAspect="Content" ObjectID="_1813653702"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4983" type="#_x0000_t75" style="width:185pt;height:19pt" o:ole="">
            <v:imagedata r:id="rId291" o:title=""/>
          </v:shape>
          <o:OLEObject Type="Embed" ProgID="Equation.3" ShapeID="_x0000_i4983" DrawAspect="Content" ObjectID="_1813653703"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4984" type="#_x0000_t75" style="width:92.5pt;height:19pt" o:ole="">
            <v:imagedata r:id="rId289" o:title=""/>
          </v:shape>
          <o:OLEObject Type="Embed" ProgID="Equation.3" ShapeID="_x0000_i4984" DrawAspect="Content" ObjectID="_1813653704"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4985" type="#_x0000_t75" style="width:22pt;height:19pt" o:ole="">
            <v:imagedata r:id="rId14" o:title=""/>
          </v:shape>
          <o:OLEObject Type="Embed" ProgID="Equation.3" ShapeID="_x0000_i4985" DrawAspect="Content" ObjectID="_1813653705"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4986" type="#_x0000_t75" style="width:22pt;height:19pt" o:ole="">
            <v:imagedata r:id="rId14" o:title=""/>
          </v:shape>
          <o:OLEObject Type="Embed" ProgID="Equation.3" ShapeID="_x0000_i4986" DrawAspect="Content" ObjectID="_1813653706" r:id="rId295"/>
        </w:object>
      </w:r>
      <w:r w:rsidRPr="00AE781B">
        <w:rPr>
          <w:lang w:eastAsia="zh-CN"/>
        </w:rPr>
        <w:t xml:space="preserve">&lt;MGRP, </w:t>
      </w:r>
      <w:r w:rsidRPr="00AE781B">
        <w:rPr>
          <w:rFonts w:eastAsia="MS Mincho"/>
          <w:position w:val="-12"/>
          <w:sz w:val="2"/>
        </w:rPr>
        <w:object w:dxaOrig="440" w:dyaOrig="360" w14:anchorId="1D20FA82">
          <v:shape id="_x0000_i4987" type="#_x0000_t75" style="width:22pt;height:19pt" o:ole="">
            <v:imagedata r:id="rId14" o:title=""/>
          </v:shape>
          <o:OLEObject Type="Embed" ProgID="Equation.3" ShapeID="_x0000_i4987" DrawAspect="Content" ObjectID="_1813653707"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4988" type="#_x0000_t75" style="width:15.5pt;height:13pt" o:ole="">
            <v:imagedata r:id="rId18" o:title=""/>
          </v:shape>
          <o:OLEObject Type="Embed" ProgID="Equation.3" ShapeID="_x0000_i4988" DrawAspect="Content" ObjectID="_1813653708"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4989" type="#_x0000_t75" style="width:11.5pt;height:13pt" o:ole="">
            <v:imagedata r:id="rId20" o:title=""/>
          </v:shape>
          <o:OLEObject Type="Embed" ProgID="Equation.3" ShapeID="_x0000_i4989" DrawAspect="Content" ObjectID="_1813653709" r:id="rId298"/>
        </w:object>
      </w:r>
      <w:r w:rsidRPr="00AE781B">
        <w:t xml:space="preserve"> = </w:t>
      </w:r>
      <w:r w:rsidRPr="00AE781B">
        <w:rPr>
          <w:position w:val="-28"/>
        </w:rPr>
        <w:object w:dxaOrig="1080" w:dyaOrig="680" w14:anchorId="564110B7">
          <v:shape id="_x0000_i4990" type="#_x0000_t75" style="width:55pt;height:34pt" o:ole="">
            <v:imagedata r:id="rId22" o:title=""/>
          </v:shape>
          <o:OLEObject Type="Embed" ProgID="Equation.3" ShapeID="_x0000_i4990" DrawAspect="Content" ObjectID="_1813653710"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0739FC2F"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4991" type="#_x0000_t75" style="width:25pt;height:19pt" o:ole="">
            <v:imagedata r:id="rId24" o:title=""/>
          </v:shape>
          <o:OLEObject Type="Embed" ProgID="Equation.DSMT4" ShapeID="_x0000_i4991" DrawAspect="Content" ObjectID="_1813653711"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A2621C" w:rsidRPr="00A2621C">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4992" type="#_x0000_t75" style="width:46pt;height:19pt" o:ole="">
            <v:imagedata r:id="rId26" o:title=""/>
          </v:shape>
          <o:OLEObject Type="Embed" ProgID="Equation.3" ShapeID="_x0000_i4992" DrawAspect="Content" ObjectID="_1813653712"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4993" type="#_x0000_t75" style="width:25pt;height:19pt" o:ole="">
            <v:imagedata r:id="rId24" o:title=""/>
          </v:shape>
          <o:OLEObject Type="Embed" ProgID="Equation.DSMT4" ShapeID="_x0000_i4993" DrawAspect="Content" ObjectID="_1813653713"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4994" type="#_x0000_t75" style="width:46pt;height:19pt" o:ole="">
            <v:imagedata r:id="rId26" o:title=""/>
          </v:shape>
          <o:OLEObject Type="Embed" ProgID="Equation.3" ShapeID="_x0000_i4994" DrawAspect="Content" ObjectID="_1813653714"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4995" type="#_x0000_t75" style="width:25pt;height:19pt" o:ole="">
            <v:imagedata r:id="rId24" o:title=""/>
          </v:shape>
          <o:OLEObject Type="Embed" ProgID="Equation.DSMT4" ShapeID="_x0000_i4995" DrawAspect="Content" ObjectID="_1813653715"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4996" type="#_x0000_t75" style="width:46pt;height:19pt" o:ole="">
            <v:imagedata r:id="rId26" o:title=""/>
          </v:shape>
          <o:OLEObject Type="Embed" ProgID="Equation.3" ShapeID="_x0000_i4996" DrawAspect="Content" ObjectID="_1813653716"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4997" type="#_x0000_t75" style="width:129.5pt;height:32pt" o:ole="">
            <v:imagedata r:id="rId34" o:title=""/>
          </v:shape>
          <o:OLEObject Type="Embed" ProgID="Equation.3" ShapeID="_x0000_i4997" DrawAspect="Content" ObjectID="_1813653717"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4998" type="#_x0000_t75" style="width:46pt;height:19pt" o:ole="">
            <v:imagedata r:id="rId40" o:title=""/>
          </v:shape>
          <o:OLEObject Type="Embed" ProgID="Equation.3" ShapeID="_x0000_i4998" DrawAspect="Content" ObjectID="_1813653718"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4999" type="#_x0000_t75" style="width:22pt;height:19pt" o:ole="">
            <v:imagedata r:id="rId14" o:title=""/>
          </v:shape>
          <o:OLEObject Type="Embed" ProgID="Equation.3" ShapeID="_x0000_i4999" DrawAspect="Content" ObjectID="_1813653719"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5000" type="#_x0000_t75" style="width:25pt;height:19pt" o:ole="">
            <v:imagedata r:id="rId24" o:title=""/>
          </v:shape>
          <o:OLEObject Type="Embed" ProgID="Equation.DSMT4" ShapeID="_x0000_i5000" DrawAspect="Content" ObjectID="_1813653720" r:id="rId309"/>
        </w:object>
      </w:r>
      <w:r w:rsidRPr="00AE781B">
        <w:rPr>
          <w:rFonts w:ascii="Arial" w:hAnsi="Arial" w:cs="Arial"/>
          <w:sz w:val="18"/>
          <w:szCs w:val="18"/>
          <w:lang w:eastAsia="zh-CN"/>
        </w:rPr>
        <w:t xml:space="preserve">, </w:t>
      </w:r>
      <w:r w:rsidRPr="00AE781B">
        <w:rPr>
          <w:position w:val="-14"/>
        </w:rPr>
        <w:object w:dxaOrig="920" w:dyaOrig="380" w14:anchorId="2C68E0DE">
          <v:shape id="_x0000_i5001" type="#_x0000_t75" style="width:46pt;height:19pt" o:ole="">
            <v:imagedata r:id="rId26" o:title=""/>
          </v:shape>
          <o:OLEObject Type="Embed" ProgID="Equation.3" ShapeID="_x0000_i5001" DrawAspect="Content" ObjectID="_1813653721"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5002" type="#_x0000_t75" style="width:46pt;height:19pt" o:ole="">
            <v:imagedata r:id="rId44" o:title=""/>
          </v:shape>
          <o:OLEObject Type="Embed" ProgID="Equation.3" ShapeID="_x0000_i5002" DrawAspect="Content" ObjectID="_1813653722" r:id="rId311"/>
        </w:object>
      </w:r>
      <w:r w:rsidRPr="00AE781B">
        <w:t xml:space="preserve">are the parameters of the same cell, for which </w:t>
      </w:r>
      <w:r w:rsidRPr="00AE781B">
        <w:rPr>
          <w:position w:val="-34"/>
        </w:rPr>
        <w:object w:dxaOrig="1800" w:dyaOrig="800" w14:anchorId="3B381F2F">
          <v:shape id="_x0000_i5003" type="#_x0000_t75" style="width:90.5pt;height:40pt" o:ole="">
            <v:imagedata r:id="rId46" o:title=""/>
          </v:shape>
          <o:OLEObject Type="Embed" ProgID="Equation.3" ShapeID="_x0000_i5003" DrawAspect="Content" ObjectID="_1813653723"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5004" type="#_x0000_t75" style="width:92.5pt;height:19pt" o:ole="">
            <v:imagedata r:id="rId289" o:title=""/>
          </v:shape>
          <o:OLEObject Type="Embed" ProgID="Equation.3" ShapeID="_x0000_i5004" DrawAspect="Content" ObjectID="_1813653724"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5005" type="#_x0000_t75" style="width:22pt;height:19pt" o:ole="">
                  <v:imagedata r:id="rId14" o:title=""/>
                </v:shape>
                <o:OLEObject Type="Embed" ProgID="Equation.3" ShapeID="_x0000_i5005" DrawAspect="Content" ObjectID="_1813653725"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5006" type="#_x0000_t75" style="width:15.5pt;height:13pt" o:ole="">
                  <v:imagedata r:id="rId18" o:title=""/>
                </v:shape>
                <o:OLEObject Type="Embed" ProgID="Equation.3" ShapeID="_x0000_i5006" DrawAspect="Content" ObjectID="_1813653726"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5007" type="#_x0000_t75" style="width:127pt;height:34pt" o:ole="">
                  <v:imagedata r:id="rId316" o:title=""/>
                </v:shape>
                <o:OLEObject Type="Embed" ProgID="Equation.3" ShapeID="_x0000_i5007" DrawAspect="Content" ObjectID="_1813653727"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5008" type="#_x0000_t75" style="width:125.5pt;height:34pt" o:ole="">
                  <v:imagedata r:id="rId318" o:title=""/>
                </v:shape>
                <o:OLEObject Type="Embed" ProgID="Equation.3" ShapeID="_x0000_i5008" DrawAspect="Content" ObjectID="_1813653728"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5009" type="#_x0000_t75" style="width:92.5pt;height:19pt" o:ole="">
            <v:imagedata r:id="rId320" o:title=""/>
          </v:shape>
          <o:OLEObject Type="Embed" ProgID="Equation.3" ShapeID="_x0000_i5009" DrawAspect="Content" ObjectID="_1813653729"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5010" type="#_x0000_t75" style="width:77pt;height:22pt" o:ole="">
            <v:imagedata r:id="rId58" o:title=""/>
          </v:shape>
          <o:OLEObject Type="Embed" ProgID="Equation.3" ShapeID="_x0000_i5010" DrawAspect="Content" ObjectID="_1813653730"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5011" type="#_x0000_t75" style="width:66.5pt;height:20.5pt" o:ole="">
            <v:imagedata r:id="rId60" o:title=""/>
          </v:shape>
          <o:OLEObject Type="Embed" ProgID="Equation.3" ShapeID="_x0000_i5011" DrawAspect="Content" ObjectID="_1813653731"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5012" type="#_x0000_t75" style="width:77pt;height:22pt" o:ole="">
            <v:imagedata r:id="rId58" o:title=""/>
          </v:shape>
          <o:OLEObject Type="Embed" ProgID="Equation.3" ShapeID="_x0000_i5012" DrawAspect="Content" ObjectID="_1813653732" r:id="rId324"/>
        </w:object>
      </w:r>
      <w:r w:rsidRPr="00AE781B">
        <w:rPr>
          <w:rFonts w:eastAsia="MS Mincho" w:cs="v4.2.0"/>
        </w:rPr>
        <w:t xml:space="preserve"> and </w:t>
      </w:r>
      <w:r w:rsidRPr="00AE781B">
        <w:rPr>
          <w:rFonts w:eastAsia="MS Mincho" w:cs="v4.2.0"/>
          <w:position w:val="-12"/>
        </w:rPr>
        <w:object w:dxaOrig="1340" w:dyaOrig="400" w14:anchorId="43776E4E">
          <v:shape id="_x0000_i5013" type="#_x0000_t75" style="width:66.5pt;height:20.5pt" o:ole="">
            <v:imagedata r:id="rId60" o:title=""/>
          </v:shape>
          <o:OLEObject Type="Embed" ProgID="Equation.3" ShapeID="_x0000_i5013" DrawAspect="Content" ObjectID="_1813653733"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5014" type="#_x0000_t75" style="width:36.5pt;height:31pt" o:ole="">
            <v:imagedata r:id="rId64" o:title=""/>
          </v:shape>
          <o:OLEObject Type="Embed" ProgID="Equation.3" ShapeID="_x0000_i5014" DrawAspect="Content" ObjectID="_1813653734"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5015" type="#_x0000_t75" style="width:61pt;height:20.5pt" o:ole="">
            <v:imagedata r:id="rId66" o:title=""/>
          </v:shape>
          <o:OLEObject Type="Embed" ProgID="Equation.3" ShapeID="_x0000_i5015" DrawAspect="Content" ObjectID="_1813653735"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5016" type="#_x0000_t75" style="width:92.5pt;height:19pt" o:ole="">
            <v:imagedata r:id="rId320" o:title=""/>
          </v:shape>
          <o:OLEObject Type="Embed" ProgID="Equation.3" ShapeID="_x0000_i5016" DrawAspect="Content" ObjectID="_1813653736"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2C84F0D5"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 xml:space="preserve">5 </w:t>
      </w:r>
      <w:r w:rsidR="00A2621C" w:rsidRPr="00A2621C">
        <w:t xml:space="preserve">[20] </w:t>
      </w:r>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501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5018" type="#_x0000_t75" style="width:19pt;height:14.5pt" o:ole="">
                  <v:imagedata r:id="rId72" o:title=""/>
                </v:shape>
                <o:OLEObject Type="Embed" ProgID="Equation.3" ShapeID="_x0000_i5018" DrawAspect="Content" ObjectID="_1813653737"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5019" type="#_x0000_t75" style="width:47.5pt;height:16pt" o:ole="">
                  <v:imagedata r:id="rId74" o:title=""/>
                </v:shape>
                <o:OLEObject Type="Embed" ProgID="Equation.3" ShapeID="_x0000_i5019" DrawAspect="Content" ObjectID="_1813653738"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5020"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5021" type="#_x0000_t75" style="width:20.5pt;height:19pt" o:ole="" fillcolor="window">
                  <v:imagedata r:id="rId77" o:title=""/>
                </v:shape>
                <o:OLEObject Type="Embed" ProgID="Equation.3" ShapeID="_x0000_i5021" DrawAspect="Content" ObjectID="_1813653739"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5022" type="#_x0000_t75" style="width:37pt;height:20.5pt" o:ole="">
                  <v:imagedata r:id="rId79" o:title=""/>
                </v:shape>
                <o:OLEObject Type="Embed" ProgID="Equation.3" ShapeID="_x0000_i5022" DrawAspect="Content" ObjectID="_1813653740"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5023" type="#_x0000_t75" style="width:37pt;height:20.5pt" o:ole="">
                  <v:imagedata r:id="rId79" o:title=""/>
                </v:shape>
                <o:OLEObject Type="Embed" ProgID="Equation.3" ShapeID="_x0000_i5023" DrawAspect="Content" ObjectID="_1813653741"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5024" type="#_x0000_t75" style="width:20.5pt;height:19pt" o:ole="" fillcolor="window">
                  <v:imagedata r:id="rId77" o:title=""/>
                </v:shape>
                <o:OLEObject Type="Embed" ProgID="Equation.3" ShapeID="_x0000_i5024" DrawAspect="Content" ObjectID="_1813653742"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5025" type="#_x0000_t75" style="width:20.5pt;height:19pt" o:ole="" fillcolor="window">
                  <v:imagedata r:id="rId77" o:title=""/>
                </v:shape>
                <o:OLEObject Type="Embed" ProgID="Equation.3" ShapeID="_x0000_i5025" DrawAspect="Content" ObjectID="_1813653743"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5026" type="#_x0000_t75" style="width:37pt;height:20.5pt" o:ole="">
                  <v:imagedata r:id="rId79" o:title=""/>
                </v:shape>
                <o:OLEObject Type="Embed" ProgID="Equation.3" ShapeID="_x0000_i5026" DrawAspect="Content" ObjectID="_1813653744"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5027" type="#_x0000_t75" style="width:31pt;height:19pt" o:ole="" fillcolor="window">
                  <v:imagedata r:id="rId85" o:title=""/>
                </v:shape>
                <o:OLEObject Type="Embed" ProgID="Equation.3" ShapeID="_x0000_i5027" DrawAspect="Content" ObjectID="_1813653745"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5028" type="#_x0000_t75" style="width:37pt;height:20.5pt" o:ole="">
                  <v:imagedata r:id="rId79" o:title=""/>
                </v:shape>
                <o:OLEObject Type="Embed" ProgID="Equation.3" ShapeID="_x0000_i5028" DrawAspect="Content" ObjectID="_1813653746"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5029" type="#_x0000_t75" style="width:20.5pt;height:19pt" o:ole="" fillcolor="window">
                  <v:imagedata r:id="rId77" o:title=""/>
                </v:shape>
                <o:OLEObject Type="Embed" ProgID="Equation.3" ShapeID="_x0000_i5029" DrawAspect="Content" ObjectID="_1813653747"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5030" type="#_x0000_t75" style="width:37pt;height:20.5pt" o:ole="">
                  <v:imagedata r:id="rId79" o:title=""/>
                </v:shape>
                <o:OLEObject Type="Embed" ProgID="Equation.3" ShapeID="_x0000_i5030" DrawAspect="Content" ObjectID="_1813653748" r:id="rId340"/>
              </w:object>
            </w:r>
            <w:r w:rsidRPr="00AE781B">
              <w:rPr>
                <w:lang w:eastAsia="en-US"/>
              </w:rPr>
              <w:t xml:space="preserve">, </w:t>
            </w:r>
            <w:r w:rsidRPr="00AE781B">
              <w:t xml:space="preserve">PRS </w:t>
            </w:r>
            <w:r w:rsidRPr="00AE781B">
              <w:rPr>
                <w:position w:val="-12"/>
              </w:rPr>
              <w:object w:dxaOrig="620" w:dyaOrig="380" w14:anchorId="36F351F2">
                <v:shape id="_x0000_i5031" type="#_x0000_t75" style="width:27.5pt;height:17.5pt" o:ole="" fillcolor="window">
                  <v:imagedata r:id="rId85" o:title=""/>
                </v:shape>
                <o:OLEObject Type="Embed" ProgID="Equation.3" ShapeID="_x0000_i5031" DrawAspect="Content" ObjectID="_1813653749"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5032" type="#_x0000_t75" style="width:117pt;height:34pt" o:ole="">
            <v:imagedata r:id="rId91" o:title=""/>
          </v:shape>
          <o:OLEObject Type="Embed" ProgID="Equation.3" ShapeID="_x0000_i5032" DrawAspect="Content" ObjectID="_1813653750" r:id="rId342"/>
        </w:object>
      </w:r>
      <w:r w:rsidRPr="00AE781B">
        <w:t xml:space="preserve">, where </w:t>
      </w:r>
      <w:r w:rsidRPr="00AE781B">
        <w:rPr>
          <w:position w:val="-4"/>
        </w:rPr>
        <w:object w:dxaOrig="320" w:dyaOrig="260" w14:anchorId="797AEA12">
          <v:shape id="_x0000_i5033" type="#_x0000_t75" style="width:15.5pt;height:13pt" o:ole="">
            <v:imagedata r:id="rId93" o:title=""/>
          </v:shape>
          <o:OLEObject Type="Embed" ProgID="Equation.3" ShapeID="_x0000_i5033" DrawAspect="Content" ObjectID="_1813653751" r:id="rId343"/>
        </w:object>
      </w:r>
      <w:r w:rsidRPr="00AE781B">
        <w:t xml:space="preserve">=48 and </w:t>
      </w:r>
      <w:r w:rsidRPr="00AE781B">
        <w:rPr>
          <w:position w:val="-6"/>
        </w:rPr>
        <w:object w:dxaOrig="200" w:dyaOrig="220" w14:anchorId="7B72B929">
          <v:shape id="_x0000_i5034" type="#_x0000_t75" style="width:10pt;height:11.5pt" o:ole="">
            <v:imagedata r:id="rId95" o:title=""/>
          </v:shape>
          <o:OLEObject Type="Embed" ProgID="Equation.3" ShapeID="_x0000_i5034" DrawAspect="Content" ObjectID="_1813653752"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503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5036" type="#_x0000_t75" style="width:19pt;height:14.5pt" o:ole="">
                  <v:imagedata r:id="rId72" o:title=""/>
                </v:shape>
                <o:OLEObject Type="Embed" ProgID="Equation.3" ShapeID="_x0000_i5036" DrawAspect="Content" ObjectID="_1813653753"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5037" type="#_x0000_t75" style="width:47.5pt;height:16pt" o:ole="">
                  <v:imagedata r:id="rId74" o:title=""/>
                </v:shape>
                <o:OLEObject Type="Embed" ProgID="Equation.3" ShapeID="_x0000_i5037" DrawAspect="Content" ObjectID="_1813653754"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5038"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5039" type="#_x0000_t75" style="width:117pt;height:34pt" o:ole="">
            <v:imagedata r:id="rId91" o:title=""/>
          </v:shape>
          <o:OLEObject Type="Embed" ProgID="Equation.3" ShapeID="_x0000_i5039" DrawAspect="Content" ObjectID="_1813653755" r:id="rId347"/>
        </w:object>
      </w:r>
      <w:r w:rsidRPr="00AE781B">
        <w:t xml:space="preserve">, where </w:t>
      </w:r>
      <w:r w:rsidRPr="00AE781B">
        <w:rPr>
          <w:position w:val="-4"/>
        </w:rPr>
        <w:object w:dxaOrig="320" w:dyaOrig="260" w14:anchorId="225F6F31">
          <v:shape id="_x0000_i5040" type="#_x0000_t75" style="width:15.5pt;height:13pt" o:ole="">
            <v:imagedata r:id="rId93" o:title=""/>
          </v:shape>
          <o:OLEObject Type="Embed" ProgID="Equation.3" ShapeID="_x0000_i5040" DrawAspect="Content" ObjectID="_1813653756" r:id="rId348"/>
        </w:object>
      </w:r>
      <w:r w:rsidRPr="00AE781B">
        <w:t xml:space="preserve">=32 and </w:t>
      </w:r>
      <w:r w:rsidRPr="00AE781B">
        <w:rPr>
          <w:position w:val="-6"/>
        </w:rPr>
        <w:object w:dxaOrig="200" w:dyaOrig="220" w14:anchorId="4239683E">
          <v:shape id="_x0000_i5041" type="#_x0000_t75" style="width:10pt;height:11.5pt" o:ole="">
            <v:imagedata r:id="rId95" o:title=""/>
          </v:shape>
          <o:OLEObject Type="Embed" ProgID="Equation.3" ShapeID="_x0000_i5041" DrawAspect="Content" ObjectID="_1813653757"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504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5043" type="#_x0000_t75" style="width:19pt;height:14.5pt" o:ole="">
                  <v:imagedata r:id="rId72" o:title=""/>
                </v:shape>
                <o:OLEObject Type="Embed" ProgID="Equation.3" ShapeID="_x0000_i5043" DrawAspect="Content" ObjectID="_1813653758"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5044" type="#_x0000_t75" style="width:47.5pt;height:16pt" o:ole="">
                  <v:imagedata r:id="rId74" o:title=""/>
                </v:shape>
                <o:OLEObject Type="Embed" ProgID="Equation.3" ShapeID="_x0000_i5044" DrawAspect="Content" ObjectID="_1813653759"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5045"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50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5047" type="#_x0000_t75" style="width:19pt;height:14.5pt" o:ole="">
                  <v:imagedata r:id="rId72" o:title=""/>
                </v:shape>
                <o:OLEObject Type="Embed" ProgID="Equation.3" ShapeID="_x0000_i5047" DrawAspect="Content" ObjectID="_1813653760"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5048" type="#_x0000_t75" style="width:47.5pt;height:16pt" o:ole="">
                  <v:imagedata r:id="rId74" o:title=""/>
                </v:shape>
                <o:OLEObject Type="Embed" ProgID="Equation.3" ShapeID="_x0000_i5048" DrawAspect="Content" ObjectID="_1813653761"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5049"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505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5051" type="#_x0000_t75" style="width:19pt;height:14.5pt" o:ole="">
                  <v:imagedata r:id="rId72" o:title=""/>
                </v:shape>
                <o:OLEObject Type="Embed" ProgID="Equation.3" ShapeID="_x0000_i5051" DrawAspect="Content" ObjectID="_1813653762"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5052" type="#_x0000_t75" style="width:47.5pt;height:16pt" o:ole="">
                  <v:imagedata r:id="rId74" o:title=""/>
                </v:shape>
                <o:OLEObject Type="Embed" ProgID="Equation.3" ShapeID="_x0000_i5052" DrawAspect="Content" ObjectID="_1813653763"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5053"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5054" type="#_x0000_t75" style="width:40pt;height:15pt" o:ole="">
                  <v:imagedata r:id="rId105" o:title=""/>
                </v:shape>
                <o:OLEObject Type="Embed" ProgID="Equation.3" ShapeID="_x0000_i5054" DrawAspect="Content" ObjectID="_1813653764"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5055" type="#_x0000_t75" style="width:37pt;height:15pt" o:ole="">
                  <v:imagedata r:id="rId107" o:title=""/>
                </v:shape>
                <o:OLEObject Type="Embed" ProgID="Equation.3" ShapeID="_x0000_i5055" DrawAspect="Content" ObjectID="_1813653765"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5056" type="#_x0000_t75" style="width:20.5pt;height:19pt" o:ole="" fillcolor="window">
                  <v:imagedata r:id="rId77" o:title=""/>
                </v:shape>
                <o:OLEObject Type="Embed" ProgID="Equation.3" ShapeID="_x0000_i5056" DrawAspect="Content" ObjectID="_1813653766"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5057" type="#_x0000_t75" style="width:37pt;height:20.5pt" o:ole="">
                  <v:imagedata r:id="rId79" o:title=""/>
                </v:shape>
                <o:OLEObject Type="Embed" ProgID="Equation.3" ShapeID="_x0000_i5057" DrawAspect="Content" ObjectID="_1813653767"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5058" type="#_x0000_t75" style="width:37pt;height:20.5pt" o:ole="">
                  <v:imagedata r:id="rId79" o:title=""/>
                </v:shape>
                <o:OLEObject Type="Embed" ProgID="Equation.3" ShapeID="_x0000_i5058" DrawAspect="Content" ObjectID="_1813653768"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5059" type="#_x0000_t75" style="width:20.5pt;height:19pt" o:ole="" fillcolor="window">
                  <v:imagedata r:id="rId77" o:title=""/>
                </v:shape>
                <o:OLEObject Type="Embed" ProgID="Equation.3" ShapeID="_x0000_i5059" DrawAspect="Content" ObjectID="_1813653769"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5060" type="#_x0000_t75" style="width:20.5pt;height:19pt" o:ole="" fillcolor="window">
                  <v:imagedata r:id="rId77" o:title=""/>
                </v:shape>
                <o:OLEObject Type="Embed" ProgID="Equation.3" ShapeID="_x0000_i5060" DrawAspect="Content" ObjectID="_1813653770"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5061" type="#_x0000_t75" style="width:37pt;height:20.5pt" o:ole="">
                  <v:imagedata r:id="rId79" o:title=""/>
                </v:shape>
                <o:OLEObject Type="Embed" ProgID="Equation.3" ShapeID="_x0000_i5061" DrawAspect="Content" ObjectID="_1813653771"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5062" type="#_x0000_t75" style="width:31pt;height:19pt" o:ole="" fillcolor="window">
                  <v:imagedata r:id="rId85" o:title=""/>
                </v:shape>
                <o:OLEObject Type="Embed" ProgID="Equation.3" ShapeID="_x0000_i5062" DrawAspect="Content" ObjectID="_1813653772"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5063" type="#_x0000_t75" style="width:37pt;height:20.5pt" o:ole="">
                  <v:imagedata r:id="rId79" o:title=""/>
                </v:shape>
                <o:OLEObject Type="Embed" ProgID="Equation.3" ShapeID="_x0000_i5063" DrawAspect="Content" ObjectID="_1813653773"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5064" type="#_x0000_t75" style="width:20.5pt;height:19pt" o:ole="" fillcolor="window">
                  <v:imagedata r:id="rId77" o:title=""/>
                </v:shape>
                <o:OLEObject Type="Embed" ProgID="Equation.3" ShapeID="_x0000_i5064" DrawAspect="Content" ObjectID="_1813653774"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5065" type="#_x0000_t75" style="width:37pt;height:20.5pt" o:ole="">
                  <v:imagedata r:id="rId79" o:title=""/>
                </v:shape>
                <o:OLEObject Type="Embed" ProgID="Equation.3" ShapeID="_x0000_i5065" DrawAspect="Content" ObjectID="_1813653775" r:id="rId367"/>
              </w:object>
            </w:r>
            <w:r w:rsidRPr="00AE781B">
              <w:rPr>
                <w:lang w:eastAsia="en-US"/>
              </w:rPr>
              <w:t xml:space="preserve">, </w:t>
            </w:r>
            <w:r w:rsidRPr="00AE781B">
              <w:t xml:space="preserve">PRS </w:t>
            </w:r>
            <w:r w:rsidRPr="00AE781B">
              <w:rPr>
                <w:position w:val="-12"/>
              </w:rPr>
              <w:object w:dxaOrig="620" w:dyaOrig="380" w14:anchorId="6BFB76A3">
                <v:shape id="_x0000_i5066" type="#_x0000_t75" style="width:27.5pt;height:17.5pt" o:ole="" fillcolor="window">
                  <v:imagedata r:id="rId85" o:title=""/>
                </v:shape>
                <o:OLEObject Type="Embed" ProgID="Equation.3" ShapeID="_x0000_i5066" DrawAspect="Content" ObjectID="_1813653776"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5067" type="#_x0000_t75" style="width:117pt;height:34pt" o:ole="">
            <v:imagedata r:id="rId91" o:title=""/>
          </v:shape>
          <o:OLEObject Type="Embed" ProgID="Equation.3" ShapeID="_x0000_i5067" DrawAspect="Content" ObjectID="_1813653777" r:id="rId369"/>
        </w:object>
      </w:r>
      <w:r w:rsidRPr="00AE781B">
        <w:t xml:space="preserve">, where </w:t>
      </w:r>
      <w:r w:rsidRPr="00AE781B">
        <w:rPr>
          <w:position w:val="-4"/>
        </w:rPr>
        <w:object w:dxaOrig="320" w:dyaOrig="260" w14:anchorId="798A621A">
          <v:shape id="_x0000_i5068" type="#_x0000_t75" style="width:15.5pt;height:13pt" o:ole="">
            <v:imagedata r:id="rId93" o:title=""/>
          </v:shape>
          <o:OLEObject Type="Embed" ProgID="Equation.3" ShapeID="_x0000_i5068" DrawAspect="Content" ObjectID="_1813653778" r:id="rId370"/>
        </w:object>
      </w:r>
      <w:r w:rsidRPr="00AE781B">
        <w:t xml:space="preserve">=48 and </w:t>
      </w:r>
      <w:r w:rsidRPr="00AE781B">
        <w:rPr>
          <w:position w:val="-6"/>
        </w:rPr>
        <w:object w:dxaOrig="200" w:dyaOrig="220" w14:anchorId="4CE2856B">
          <v:shape id="_x0000_i5069" type="#_x0000_t75" style="width:10pt;height:11.5pt" o:ole="">
            <v:imagedata r:id="rId95" o:title=""/>
          </v:shape>
          <o:OLEObject Type="Embed" ProgID="Equation.3" ShapeID="_x0000_i5069" DrawAspect="Content" ObjectID="_1813653779"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507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5071" type="#_x0000_t75" style="width:19pt;height:14.5pt" o:ole="">
                  <v:imagedata r:id="rId72" o:title=""/>
                </v:shape>
                <o:OLEObject Type="Embed" ProgID="Equation.3" ShapeID="_x0000_i5071" DrawAspect="Content" ObjectID="_1813653780"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5072" type="#_x0000_t75" style="width:47.5pt;height:16pt" o:ole="">
                  <v:imagedata r:id="rId74" o:title=""/>
                </v:shape>
                <o:OLEObject Type="Embed" ProgID="Equation.3" ShapeID="_x0000_i5072" DrawAspect="Content" ObjectID="_1813653781"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5073"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5074" type="#_x0000_t75" style="width:40pt;height:15pt" o:ole="">
                  <v:imagedata r:id="rId105" o:title=""/>
                </v:shape>
                <o:OLEObject Type="Embed" ProgID="Equation.3" ShapeID="_x0000_i5074" DrawAspect="Content" ObjectID="_1813653782"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5075" type="#_x0000_t75" style="width:37pt;height:15pt" o:ole="">
                  <v:imagedata r:id="rId107" o:title=""/>
                </v:shape>
                <o:OLEObject Type="Embed" ProgID="Equation.3" ShapeID="_x0000_i5075" DrawAspect="Content" ObjectID="_1813653783"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5076" type="#_x0000_t75" style="width:117pt;height:34pt" o:ole="">
            <v:imagedata r:id="rId91" o:title=""/>
          </v:shape>
          <o:OLEObject Type="Embed" ProgID="Equation.3" ShapeID="_x0000_i5076" DrawAspect="Content" ObjectID="_1813653784" r:id="rId376"/>
        </w:object>
      </w:r>
      <w:r w:rsidRPr="00AE781B">
        <w:t xml:space="preserve">, where </w:t>
      </w:r>
      <w:r w:rsidRPr="00AE781B">
        <w:rPr>
          <w:position w:val="-4"/>
        </w:rPr>
        <w:object w:dxaOrig="320" w:dyaOrig="260" w14:anchorId="32D83A42">
          <v:shape id="_x0000_i5077" type="#_x0000_t75" style="width:15.5pt;height:13pt" o:ole="">
            <v:imagedata r:id="rId93" o:title=""/>
          </v:shape>
          <o:OLEObject Type="Embed" ProgID="Equation.3" ShapeID="_x0000_i5077" DrawAspect="Content" ObjectID="_1813653785" r:id="rId377"/>
        </w:object>
      </w:r>
      <w:r w:rsidRPr="00AE781B">
        <w:t xml:space="preserve">=32 and </w:t>
      </w:r>
      <w:r w:rsidRPr="00AE781B">
        <w:rPr>
          <w:position w:val="-6"/>
        </w:rPr>
        <w:object w:dxaOrig="200" w:dyaOrig="220" w14:anchorId="2C3FB957">
          <v:shape id="_x0000_i5078" type="#_x0000_t75" style="width:10pt;height:11.5pt" o:ole="">
            <v:imagedata r:id="rId95" o:title=""/>
          </v:shape>
          <o:OLEObject Type="Embed" ProgID="Equation.3" ShapeID="_x0000_i5078" DrawAspect="Content" ObjectID="_1813653786"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5079" type="#_x0000_t75" style="width:92.5pt;height:19pt" o:ole="">
            <v:imagedata r:id="rId56" o:title=""/>
          </v:shape>
          <o:OLEObject Type="Embed" ProgID="Equation.3" ShapeID="_x0000_i5079" DrawAspect="Content" ObjectID="_1813653787"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5080" type="#_x0000_t75" style="width:77pt;height:22pt" o:ole="">
            <v:imagedata r:id="rId58" o:title=""/>
          </v:shape>
          <o:OLEObject Type="Embed" ProgID="Equation.3" ShapeID="_x0000_i5080" DrawAspect="Content" ObjectID="_1813653788"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5081" type="#_x0000_t75" style="width:66.5pt;height:20.5pt" o:ole="">
            <v:imagedata r:id="rId60" o:title=""/>
          </v:shape>
          <o:OLEObject Type="Embed" ProgID="Equation.3" ShapeID="_x0000_i5081" DrawAspect="Content" ObjectID="_1813653789"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5082" type="#_x0000_t75" style="width:77pt;height:22pt" o:ole="">
            <v:imagedata r:id="rId58" o:title=""/>
          </v:shape>
          <o:OLEObject Type="Embed" ProgID="Equation.3" ShapeID="_x0000_i5082" DrawAspect="Content" ObjectID="_1813653790" r:id="rId382"/>
        </w:object>
      </w:r>
      <w:r w:rsidRPr="00AE781B">
        <w:rPr>
          <w:rFonts w:eastAsia="MS Mincho" w:cs="v4.2.0"/>
        </w:rPr>
        <w:t xml:space="preserve"> and </w:t>
      </w:r>
      <w:r w:rsidRPr="00AE781B">
        <w:rPr>
          <w:rFonts w:eastAsia="MS Mincho" w:cs="v4.2.0"/>
          <w:position w:val="-12"/>
        </w:rPr>
        <w:object w:dxaOrig="1340" w:dyaOrig="400" w14:anchorId="2A446D90">
          <v:shape id="_x0000_i5083" type="#_x0000_t75" style="width:66.5pt;height:20.5pt" o:ole="">
            <v:imagedata r:id="rId60" o:title=""/>
          </v:shape>
          <o:OLEObject Type="Embed" ProgID="Equation.3" ShapeID="_x0000_i5083" DrawAspect="Content" ObjectID="_1813653791"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5084" type="#_x0000_t75" style="width:36.5pt;height:31pt" o:ole="">
            <v:imagedata r:id="rId64" o:title=""/>
          </v:shape>
          <o:OLEObject Type="Embed" ProgID="Equation.3" ShapeID="_x0000_i5084" DrawAspect="Content" ObjectID="_1813653792"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508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5086" type="#_x0000_t75" style="width:19pt;height:14.5pt" o:ole="">
                  <v:imagedata r:id="rId72" o:title=""/>
                </v:shape>
                <o:OLEObject Type="Embed" ProgID="Equation.3" ShapeID="_x0000_i5086" DrawAspect="Content" ObjectID="_1813653793"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5087" type="#_x0000_t75" style="width:47.5pt;height:16pt" o:ole="">
                  <v:imagedata r:id="rId74" o:title=""/>
                </v:shape>
                <o:OLEObject Type="Embed" ProgID="Equation.3" ShapeID="_x0000_i5087" DrawAspect="Content" ObjectID="_1813653794"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5088"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5089" type="#_x0000_t75" style="width:20.5pt;height:19pt" o:ole="" fillcolor="window">
                  <v:imagedata r:id="rId77" o:title=""/>
                </v:shape>
                <o:OLEObject Type="Embed" ProgID="Equation.3" ShapeID="_x0000_i5089" DrawAspect="Content" ObjectID="_1813653795"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5090" type="#_x0000_t75" style="width:37pt;height:20.5pt" o:ole="">
                  <v:imagedata r:id="rId79" o:title=""/>
                </v:shape>
                <o:OLEObject Type="Embed" ProgID="Equation.3" ShapeID="_x0000_i5090" DrawAspect="Content" ObjectID="_1813653796"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5091" type="#_x0000_t75" style="width:37pt;height:20.5pt" o:ole="">
                  <v:imagedata r:id="rId79" o:title=""/>
                </v:shape>
                <o:OLEObject Type="Embed" ProgID="Equation.3" ShapeID="_x0000_i5091" DrawAspect="Content" ObjectID="_1813653797"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5092" type="#_x0000_t75" style="width:20.5pt;height:19pt" o:ole="" fillcolor="window">
                  <v:imagedata r:id="rId77" o:title=""/>
                </v:shape>
                <o:OLEObject Type="Embed" ProgID="Equation.3" ShapeID="_x0000_i5092" DrawAspect="Content" ObjectID="_1813653798"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5093" type="#_x0000_t75" style="width:20.5pt;height:19pt" o:ole="" fillcolor="window">
                  <v:imagedata r:id="rId77" o:title=""/>
                </v:shape>
                <o:OLEObject Type="Embed" ProgID="Equation.3" ShapeID="_x0000_i5093" DrawAspect="Content" ObjectID="_1813653799"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5094" type="#_x0000_t75" style="width:37pt;height:20.5pt" o:ole="">
                  <v:imagedata r:id="rId79" o:title=""/>
                </v:shape>
                <o:OLEObject Type="Embed" ProgID="Equation.3" ShapeID="_x0000_i5094" DrawAspect="Content" ObjectID="_1813653800"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5095" type="#_x0000_t75" style="width:31pt;height:19pt" o:ole="" fillcolor="window">
                  <v:imagedata r:id="rId85" o:title=""/>
                </v:shape>
                <o:OLEObject Type="Embed" ProgID="Equation.3" ShapeID="_x0000_i5095" DrawAspect="Content" ObjectID="_1813653801"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5096" type="#_x0000_t75" style="width:37pt;height:20.5pt" o:ole="">
                  <v:imagedata r:id="rId79" o:title=""/>
                </v:shape>
                <o:OLEObject Type="Embed" ProgID="Equation.3" ShapeID="_x0000_i5096" DrawAspect="Content" ObjectID="_1813653802"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5097" type="#_x0000_t75" style="width:20.5pt;height:19pt" o:ole="" fillcolor="window">
                  <v:imagedata r:id="rId77" o:title=""/>
                </v:shape>
                <o:OLEObject Type="Embed" ProgID="Equation.3" ShapeID="_x0000_i5097" DrawAspect="Content" ObjectID="_1813653803"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5098" type="#_x0000_t75" style="width:37pt;height:20.5pt" o:ole="">
                  <v:imagedata r:id="rId79" o:title=""/>
                </v:shape>
                <o:OLEObject Type="Embed" ProgID="Equation.3" ShapeID="_x0000_i5098" DrawAspect="Content" ObjectID="_1813653804" r:id="rId396"/>
              </w:object>
            </w:r>
            <w:r w:rsidRPr="00AE781B">
              <w:rPr>
                <w:lang w:eastAsia="en-US"/>
              </w:rPr>
              <w:t xml:space="preserve">, </w:t>
            </w:r>
            <w:r w:rsidRPr="00AE781B">
              <w:t xml:space="preserve">PRS </w:t>
            </w:r>
            <w:r w:rsidRPr="00AE781B">
              <w:rPr>
                <w:position w:val="-12"/>
              </w:rPr>
              <w:object w:dxaOrig="620" w:dyaOrig="380" w14:anchorId="6F9E746E">
                <v:shape id="_x0000_i5099" type="#_x0000_t75" style="width:27.5pt;height:17.5pt" o:ole="" fillcolor="window">
                  <v:imagedata r:id="rId85" o:title=""/>
                </v:shape>
                <o:OLEObject Type="Embed" ProgID="Equation.3" ShapeID="_x0000_i5099" DrawAspect="Content" ObjectID="_1813653805"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5100" type="#_x0000_t75" style="width:117pt;height:34pt" o:ole="">
            <v:imagedata r:id="rId91" o:title=""/>
          </v:shape>
          <o:OLEObject Type="Embed" ProgID="Equation.3" ShapeID="_x0000_i5100" DrawAspect="Content" ObjectID="_1813653806" r:id="rId398"/>
        </w:object>
      </w:r>
      <w:r w:rsidRPr="00AE781B">
        <w:t xml:space="preserve">, where </w:t>
      </w:r>
      <w:r w:rsidRPr="00AE781B">
        <w:rPr>
          <w:position w:val="-4"/>
        </w:rPr>
        <w:object w:dxaOrig="320" w:dyaOrig="260" w14:anchorId="7C786874">
          <v:shape id="_x0000_i5101" type="#_x0000_t75" style="width:15.5pt;height:13pt" o:ole="">
            <v:imagedata r:id="rId93" o:title=""/>
          </v:shape>
          <o:OLEObject Type="Embed" ProgID="Equation.3" ShapeID="_x0000_i5101" DrawAspect="Content" ObjectID="_1813653807" r:id="rId399"/>
        </w:object>
      </w:r>
      <w:r w:rsidRPr="00AE781B">
        <w:t xml:space="preserve">=128 and </w:t>
      </w:r>
      <w:r w:rsidRPr="00AE781B">
        <w:rPr>
          <w:position w:val="-6"/>
        </w:rPr>
        <w:object w:dxaOrig="200" w:dyaOrig="220" w14:anchorId="324C3476">
          <v:shape id="_x0000_i5102" type="#_x0000_t75" style="width:10pt;height:11.5pt" o:ole="">
            <v:imagedata r:id="rId95" o:title=""/>
          </v:shape>
          <o:OLEObject Type="Embed" ProgID="Equation.3" ShapeID="_x0000_i5102" DrawAspect="Content" ObjectID="_1813653808"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510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5104" type="#_x0000_t75" style="width:19pt;height:14.5pt" o:ole="">
                  <v:imagedata r:id="rId72" o:title=""/>
                </v:shape>
                <o:OLEObject Type="Embed" ProgID="Equation.3" ShapeID="_x0000_i5104" DrawAspect="Content" ObjectID="_1813653809"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5105" type="#_x0000_t75" style="width:47.5pt;height:16pt" o:ole="">
                  <v:imagedata r:id="rId74" o:title=""/>
                </v:shape>
                <o:OLEObject Type="Embed" ProgID="Equation.3" ShapeID="_x0000_i5105" DrawAspect="Content" ObjectID="_1813653810"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5106"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5107" type="#_x0000_t75" style="width:117pt;height:34pt" o:ole="">
            <v:imagedata r:id="rId91" o:title=""/>
          </v:shape>
          <o:OLEObject Type="Embed" ProgID="Equation.3" ShapeID="_x0000_i5107" DrawAspect="Content" ObjectID="_1813653811" r:id="rId403"/>
        </w:object>
      </w:r>
      <w:r w:rsidRPr="00AE781B">
        <w:t xml:space="preserve">, where </w:t>
      </w:r>
      <w:r w:rsidRPr="00AE781B">
        <w:rPr>
          <w:position w:val="-4"/>
        </w:rPr>
        <w:object w:dxaOrig="320" w:dyaOrig="260" w14:anchorId="10208582">
          <v:shape id="_x0000_i5108" type="#_x0000_t75" style="width:15.5pt;height:13pt" o:ole="">
            <v:imagedata r:id="rId93" o:title=""/>
          </v:shape>
          <o:OLEObject Type="Embed" ProgID="Equation.3" ShapeID="_x0000_i5108" DrawAspect="Content" ObjectID="_1813653812" r:id="rId404"/>
        </w:object>
      </w:r>
      <w:r w:rsidRPr="00AE781B">
        <w:t xml:space="preserve">=32 and </w:t>
      </w:r>
      <w:r w:rsidRPr="00AE781B">
        <w:rPr>
          <w:position w:val="-6"/>
        </w:rPr>
        <w:object w:dxaOrig="200" w:dyaOrig="220" w14:anchorId="4AAE7F8D">
          <v:shape id="_x0000_i5109" type="#_x0000_t75" style="width:10pt;height:11.5pt" o:ole="">
            <v:imagedata r:id="rId95" o:title=""/>
          </v:shape>
          <o:OLEObject Type="Embed" ProgID="Equation.3" ShapeID="_x0000_i5109" DrawAspect="Content" ObjectID="_1813653813"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511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5111" type="#_x0000_t75" style="width:19pt;height:14.5pt" o:ole="">
                  <v:imagedata r:id="rId72" o:title=""/>
                </v:shape>
                <o:OLEObject Type="Embed" ProgID="Equation.3" ShapeID="_x0000_i5111" DrawAspect="Content" ObjectID="_1813653814"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5112" type="#_x0000_t75" style="width:47.5pt;height:16pt" o:ole="">
                  <v:imagedata r:id="rId74" o:title=""/>
                </v:shape>
                <o:OLEObject Type="Embed" ProgID="Equation.3" ShapeID="_x0000_i5112" DrawAspect="Content" ObjectID="_1813653815"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5113"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511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5115" type="#_x0000_t75" style="width:19pt;height:14.5pt" o:ole="">
                  <v:imagedata r:id="rId72" o:title=""/>
                </v:shape>
                <o:OLEObject Type="Embed" ProgID="Equation.3" ShapeID="_x0000_i5115" DrawAspect="Content" ObjectID="_1813653816"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5116" type="#_x0000_t75" style="width:47.5pt;height:16pt" o:ole="">
                  <v:imagedata r:id="rId74" o:title=""/>
                </v:shape>
                <o:OLEObject Type="Embed" ProgID="Equation.3" ShapeID="_x0000_i5116" DrawAspect="Content" ObjectID="_1813653817"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5117" type="#_x0000_t75" style="width:19pt;height:14.5pt" o:ole="">
                  <v:imagedata r:id="rId72" o:title=""/>
                </v:shape>
                <o:OLEObject Type="Embed" ProgID="Equation.3" ShapeID="_x0000_i5117" DrawAspect="Content" ObjectID="_1813653818"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5118" type="#_x0000_t75" style="width:47.5pt;height:16pt" o:ole="">
                  <v:imagedata r:id="rId74" o:title=""/>
                </v:shape>
                <o:OLEObject Type="Embed" ProgID="Equation.3" ShapeID="_x0000_i5118" DrawAspect="Content" ObjectID="_1813653819"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5119"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51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5121" type="#_x0000_t75" style="width:19pt;height:14.5pt" o:ole="">
                  <v:imagedata r:id="rId72" o:title=""/>
                </v:shape>
                <o:OLEObject Type="Embed" ProgID="Equation.3" ShapeID="_x0000_i5121" DrawAspect="Content" ObjectID="_1813653820"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5122" type="#_x0000_t75" style="width:47.5pt;height:16pt" o:ole="">
                  <v:imagedata r:id="rId74" o:title=""/>
                </v:shape>
                <o:OLEObject Type="Embed" ProgID="Equation.3" ShapeID="_x0000_i5122" DrawAspect="Content" ObjectID="_1813653821"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5123"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5124" type="#_x0000_t75" style="width:20.5pt;height:19pt" o:ole="" fillcolor="window">
                  <v:imagedata r:id="rId77" o:title=""/>
                </v:shape>
                <o:OLEObject Type="Embed" ProgID="Equation.3" ShapeID="_x0000_i5124" DrawAspect="Content" ObjectID="_1813653822"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5125" type="#_x0000_t75" style="width:37pt;height:20.5pt" o:ole="">
                  <v:imagedata r:id="rId79" o:title=""/>
                </v:shape>
                <o:OLEObject Type="Embed" ProgID="Equation.3" ShapeID="_x0000_i5125" DrawAspect="Content" ObjectID="_1813653823"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5126" type="#_x0000_t75" style="width:37pt;height:20.5pt" o:ole="">
                  <v:imagedata r:id="rId79" o:title=""/>
                </v:shape>
                <o:OLEObject Type="Embed" ProgID="Equation.3" ShapeID="_x0000_i5126" DrawAspect="Content" ObjectID="_1813653824"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5127" type="#_x0000_t75" style="width:20.5pt;height:19pt" o:ole="" fillcolor="window">
                  <v:imagedata r:id="rId77" o:title=""/>
                </v:shape>
                <o:OLEObject Type="Embed" ProgID="Equation.3" ShapeID="_x0000_i5127" DrawAspect="Content" ObjectID="_1813653825"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5128" type="#_x0000_t75" style="width:20.5pt;height:19pt" o:ole="" fillcolor="window">
                  <v:imagedata r:id="rId77" o:title=""/>
                </v:shape>
                <o:OLEObject Type="Embed" ProgID="Equation.3" ShapeID="_x0000_i5128" DrawAspect="Content" ObjectID="_1813653826"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5129" type="#_x0000_t75" style="width:37pt;height:20.5pt" o:ole="">
                  <v:imagedata r:id="rId79" o:title=""/>
                </v:shape>
                <o:OLEObject Type="Embed" ProgID="Equation.3" ShapeID="_x0000_i5129" DrawAspect="Content" ObjectID="_1813653827"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5130" type="#_x0000_t75" style="width:31pt;height:19pt" o:ole="" fillcolor="window">
                  <v:imagedata r:id="rId85" o:title=""/>
                </v:shape>
                <o:OLEObject Type="Embed" ProgID="Equation.3" ShapeID="_x0000_i5130" DrawAspect="Content" ObjectID="_1813653828"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5131" type="#_x0000_t75" style="width:37pt;height:20.5pt" o:ole="">
                  <v:imagedata r:id="rId79" o:title=""/>
                </v:shape>
                <o:OLEObject Type="Embed" ProgID="Equation.3" ShapeID="_x0000_i5131" DrawAspect="Content" ObjectID="_1813653829"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5132" type="#_x0000_t75" style="width:20.5pt;height:19pt" o:ole="" fillcolor="window">
                  <v:imagedata r:id="rId77" o:title=""/>
                </v:shape>
                <o:OLEObject Type="Embed" ProgID="Equation.3" ShapeID="_x0000_i5132" DrawAspect="Content" ObjectID="_1813653830"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5133" type="#_x0000_t75" style="width:37pt;height:20.5pt" o:ole="">
                  <v:imagedata r:id="rId79" o:title=""/>
                </v:shape>
                <o:OLEObject Type="Embed" ProgID="Equation.3" ShapeID="_x0000_i5133" DrawAspect="Content" ObjectID="_1813653831" r:id="rId423"/>
              </w:object>
            </w:r>
            <w:r w:rsidRPr="00AE781B">
              <w:rPr>
                <w:lang w:eastAsia="en-US"/>
              </w:rPr>
              <w:t xml:space="preserve">, </w:t>
            </w:r>
            <w:r w:rsidRPr="00AE781B">
              <w:t xml:space="preserve">PRS </w:t>
            </w:r>
            <w:r w:rsidRPr="00AE781B">
              <w:rPr>
                <w:position w:val="-12"/>
              </w:rPr>
              <w:object w:dxaOrig="620" w:dyaOrig="380" w14:anchorId="5194356F">
                <v:shape id="_x0000_i5134" type="#_x0000_t75" style="width:27.5pt;height:17.5pt" o:ole="" fillcolor="window">
                  <v:imagedata r:id="rId85" o:title=""/>
                </v:shape>
                <o:OLEObject Type="Embed" ProgID="Equation.3" ShapeID="_x0000_i5134" DrawAspect="Content" ObjectID="_1813653832"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513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5136" type="#_x0000_t75" style="width:19pt;height:14.5pt" o:ole="">
                  <v:imagedata r:id="rId72" o:title=""/>
                </v:shape>
                <o:OLEObject Type="Embed" ProgID="Equation.3" ShapeID="_x0000_i5136" DrawAspect="Content" ObjectID="_1813653833"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5137" type="#_x0000_t75" style="width:47.5pt;height:16pt" o:ole="">
                  <v:imagedata r:id="rId74" o:title=""/>
                </v:shape>
                <o:OLEObject Type="Embed" ProgID="Equation.3" ShapeID="_x0000_i5137" DrawAspect="Content" ObjectID="_1813653834"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5138"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5139" type="#_x0000_t75" style="width:117pt;height:34pt" o:ole="">
            <v:imagedata r:id="rId91" o:title=""/>
          </v:shape>
          <o:OLEObject Type="Embed" ProgID="Equation.3" ShapeID="_x0000_i5139" DrawAspect="Content" ObjectID="_1813653835" r:id="rId427"/>
        </w:object>
      </w:r>
      <w:r w:rsidRPr="00AE781B">
        <w:t xml:space="preserve">, where </w:t>
      </w:r>
      <w:r w:rsidRPr="00AE781B">
        <w:rPr>
          <w:position w:val="-4"/>
        </w:rPr>
        <w:object w:dxaOrig="320" w:dyaOrig="260" w14:anchorId="66151B0E">
          <v:shape id="_x0000_i5140" type="#_x0000_t75" style="width:15.5pt;height:13pt" o:ole="">
            <v:imagedata r:id="rId93" o:title=""/>
          </v:shape>
          <o:OLEObject Type="Embed" ProgID="Equation.3" ShapeID="_x0000_i5140" DrawAspect="Content" ObjectID="_1813653836" r:id="rId428"/>
        </w:object>
      </w:r>
      <w:r w:rsidRPr="00AE781B">
        <w:t xml:space="preserve">=40 and </w:t>
      </w:r>
      <w:r w:rsidRPr="00AE781B">
        <w:rPr>
          <w:position w:val="-6"/>
        </w:rPr>
        <w:object w:dxaOrig="200" w:dyaOrig="220" w14:anchorId="52BBD99A">
          <v:shape id="_x0000_i5141" type="#_x0000_t75" style="width:10pt;height:11.5pt" o:ole="">
            <v:imagedata r:id="rId95" o:title=""/>
          </v:shape>
          <o:OLEObject Type="Embed" ProgID="Equation.3" ShapeID="_x0000_i5141" DrawAspect="Content" ObjectID="_1813653837"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3C4339AA"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514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5143"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5144" type="#_x0000_t75" style="width:109pt;height:17.5pt" o:ole="">
                  <v:imagedata r:id="rId430" o:title=""/>
                </v:shape>
                <o:OLEObject Type="Embed" ProgID="Equation.3" ShapeID="_x0000_i5144" DrawAspect="Content" ObjectID="_1813653838"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5145" type="#_x0000_t75" style="width:121pt;height:19pt" o:ole="">
                  <v:imagedata r:id="rId430" o:title=""/>
                </v:shape>
                <o:OLEObject Type="Embed" ProgID="Equation.3" ShapeID="_x0000_i5145" DrawAspect="Content" ObjectID="_1813653839"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5146" type="#_x0000_t75" style="width:121pt;height:19pt" o:ole="">
                  <v:imagedata r:id="rId430" o:title=""/>
                </v:shape>
                <o:OLEObject Type="Embed" ProgID="Equation.3" ShapeID="_x0000_i5146" DrawAspect="Content" ObjectID="_1813653840"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5147" type="#_x0000_t75" style="width:19pt;height:14.5pt" o:ole="">
                  <v:imagedata r:id="rId72" o:title=""/>
                </v:shape>
                <o:OLEObject Type="Embed" ProgID="Equation.3" ShapeID="_x0000_i5147" DrawAspect="Content" ObjectID="_1813653841"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5148" type="#_x0000_t75" style="width:20.5pt;height:19pt" o:ole="" fillcolor="window">
                  <v:imagedata r:id="rId77" o:title=""/>
                </v:shape>
                <o:OLEObject Type="Embed" ProgID="Equation.3" ShapeID="_x0000_i5148" DrawAspect="Content" ObjectID="_1813653842"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5149" type="#_x0000_t75" style="width:37pt;height:20.5pt" o:ole="">
                  <v:imagedata r:id="rId79" o:title=""/>
                </v:shape>
                <o:OLEObject Type="Embed" ProgID="Equation.3" ShapeID="_x0000_i5149" DrawAspect="Content" ObjectID="_1813653843"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5150" type="#_x0000_t75" style="width:31pt;height:19pt" o:ole="" fillcolor="window">
                  <v:imagedata r:id="rId85" o:title=""/>
                </v:shape>
                <o:OLEObject Type="Embed" ProgID="Equation.3" ShapeID="_x0000_i5150" DrawAspect="Content" ObjectID="_1813653844"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5151" type="#_x0000_t75" style="width:37pt;height:20.5pt" o:ole="">
                  <v:imagedata r:id="rId79" o:title=""/>
                </v:shape>
                <o:OLEObject Type="Embed" ProgID="Equation.3" ShapeID="_x0000_i5151" DrawAspect="Content" ObjectID="_1813653845"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5152" type="#_x0000_t75" style="width:20.5pt;height:19pt" o:ole="" fillcolor="window">
                  <v:imagedata r:id="rId77" o:title=""/>
                </v:shape>
                <o:OLEObject Type="Embed" ProgID="Equation.3" ShapeID="_x0000_i5152" DrawAspect="Content" ObjectID="_1813653846"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5153" type="#_x0000_t75" style="width:37pt;height:20.5pt" o:ole="">
                  <v:imagedata r:id="rId79" o:title=""/>
                </v:shape>
                <o:OLEObject Type="Embed" ProgID="Equation.3" ShapeID="_x0000_i5153" DrawAspect="Content" ObjectID="_1813653847" r:id="rId440"/>
              </w:object>
            </w:r>
            <w:r w:rsidRPr="00AE781B">
              <w:rPr>
                <w:lang w:eastAsia="ko-KR"/>
              </w:rPr>
              <w:t xml:space="preserve">, PRS </w:t>
            </w:r>
            <w:r w:rsidRPr="00AE781B">
              <w:rPr>
                <w:position w:val="-12"/>
                <w:lang w:eastAsia="ko-KR"/>
              </w:rPr>
              <w:object w:dxaOrig="620" w:dyaOrig="380" w14:anchorId="64DE9E5E">
                <v:shape id="_x0000_i5154" type="#_x0000_t75" style="width:27.5pt;height:17.5pt" o:ole="" fillcolor="window">
                  <v:imagedata r:id="rId85" o:title=""/>
                </v:shape>
                <o:OLEObject Type="Embed" ProgID="Equation.3" ShapeID="_x0000_i5154" DrawAspect="Content" ObjectID="_1813653848"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44E6B920"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51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5156"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5157" type="#_x0000_t75" style="width:121pt;height:19pt" o:ole="">
                  <v:imagedata r:id="rId430" o:title=""/>
                </v:shape>
                <o:OLEObject Type="Embed" ProgID="Equation.3" ShapeID="_x0000_i5157" DrawAspect="Content" ObjectID="_1813653849"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5158" type="#_x0000_t75" style="width:121pt;height:19pt" o:ole="">
                  <v:imagedata r:id="rId430" o:title=""/>
                </v:shape>
                <o:OLEObject Type="Embed" ProgID="Equation.3" ShapeID="_x0000_i5158" DrawAspect="Content" ObjectID="_1813653850"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5159" type="#_x0000_t75" style="width:121pt;height:19pt" o:ole="">
                  <v:imagedata r:id="rId430" o:title=""/>
                </v:shape>
                <o:OLEObject Type="Embed" ProgID="Equation.3" ShapeID="_x0000_i5159" DrawAspect="Content" ObjectID="_1813653851"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516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5161"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5162" type="#_x0000_t75" style="width:108pt;height:17.5pt" o:ole="">
                  <v:imagedata r:id="rId445" o:title=""/>
                </v:shape>
                <o:OLEObject Type="Embed" ProgID="Equation.3" ShapeID="_x0000_i5162" DrawAspect="Content" ObjectID="_1813653852"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5163" type="#_x0000_t75" style="width:117pt;height:19pt" o:ole="">
                  <v:imagedata r:id="rId445" o:title=""/>
                </v:shape>
                <o:OLEObject Type="Embed" ProgID="Equation.3" ShapeID="_x0000_i5163" DrawAspect="Content" ObjectID="_1813653853"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5164" type="#_x0000_t75" style="width:117pt;height:19pt" o:ole="">
                  <v:imagedata r:id="rId445" o:title=""/>
                </v:shape>
                <o:OLEObject Type="Embed" ProgID="Equation.3" ShapeID="_x0000_i5164" DrawAspect="Content" ObjectID="_1813653854"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516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5166"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5167" type="#_x0000_t75" style="width:121pt;height:19pt" o:ole="">
                  <v:imagedata r:id="rId430" o:title=""/>
                </v:shape>
                <o:OLEObject Type="Embed" ProgID="Equation.3" ShapeID="_x0000_i5167" DrawAspect="Content" ObjectID="_1813653855"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5168" type="#_x0000_t75" style="width:121pt;height:19pt" o:ole="">
                  <v:imagedata r:id="rId430" o:title=""/>
                </v:shape>
                <o:OLEObject Type="Embed" ProgID="Equation.3" ShapeID="_x0000_i5168" DrawAspect="Content" ObjectID="_1813653856"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5169" type="#_x0000_t75" style="width:121pt;height:19pt" o:ole="">
                  <v:imagedata r:id="rId430" o:title=""/>
                </v:shape>
                <o:OLEObject Type="Embed" ProgID="Equation.3" ShapeID="_x0000_i5169" DrawAspect="Content" ObjectID="_1813653857"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517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5171"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5172" type="#_x0000_t75" style="width:40pt;height:15pt" o:ole="">
                  <v:imagedata r:id="rId105" o:title=""/>
                </v:shape>
                <o:OLEObject Type="Embed" ProgID="Equation.3" ShapeID="_x0000_i5172" DrawAspect="Content" ObjectID="_1813653858"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5173" type="#_x0000_t75" style="width:37pt;height:15pt" o:ole="">
                  <v:imagedata r:id="rId107" o:title=""/>
                </v:shape>
                <o:OLEObject Type="Embed" ProgID="Equation.3" ShapeID="_x0000_i5173" DrawAspect="Content" ObjectID="_1813653859"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5174" type="#_x0000_t75" style="width:104.5pt;height:19pt" o:ole="">
                  <v:imagedata r:id="rId454" o:title=""/>
                </v:shape>
                <o:OLEObject Type="Embed" ProgID="Equation.3" ShapeID="_x0000_i5174" DrawAspect="Content" ObjectID="_1813653860"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5175" type="#_x0000_t75" style="width:104.5pt;height:19pt" o:ole="">
                  <v:imagedata r:id="rId454" o:title=""/>
                </v:shape>
                <o:OLEObject Type="Embed" ProgID="Equation.3" ShapeID="_x0000_i5175" DrawAspect="Content" ObjectID="_1813653861"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5176" type="#_x0000_t75" style="width:104.5pt;height:19pt" o:ole="">
                  <v:imagedata r:id="rId454" o:title=""/>
                </v:shape>
                <o:OLEObject Type="Embed" ProgID="Equation.3" ShapeID="_x0000_i5176" DrawAspect="Content" ObjectID="_1813653862"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5177" type="#_x0000_t75" style="width:19pt;height:14.5pt" o:ole="">
                  <v:imagedata r:id="rId72" o:title=""/>
                </v:shape>
                <o:OLEObject Type="Embed" ProgID="Equation.3" ShapeID="_x0000_i5177" DrawAspect="Content" ObjectID="_1813653863"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5178" type="#_x0000_t75" style="width:20.5pt;height:19pt" o:ole="" fillcolor="window">
                  <v:imagedata r:id="rId77" o:title=""/>
                </v:shape>
                <o:OLEObject Type="Embed" ProgID="Equation.3" ShapeID="_x0000_i5178" DrawAspect="Content" ObjectID="_1813653864"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5179" type="#_x0000_t75" style="width:37pt;height:20.5pt" o:ole="">
                  <v:imagedata r:id="rId79" o:title=""/>
                </v:shape>
                <o:OLEObject Type="Embed" ProgID="Equation.3" ShapeID="_x0000_i5179" DrawAspect="Content" ObjectID="_1813653865"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5180" type="#_x0000_t75" style="width:31pt;height:19pt" o:ole="" fillcolor="window">
                  <v:imagedata r:id="rId85" o:title=""/>
                </v:shape>
                <o:OLEObject Type="Embed" ProgID="Equation.3" ShapeID="_x0000_i5180" DrawAspect="Content" ObjectID="_1813653866"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5181" type="#_x0000_t75" style="width:37pt;height:20.5pt" o:ole="">
                  <v:imagedata r:id="rId79" o:title=""/>
                </v:shape>
                <o:OLEObject Type="Embed" ProgID="Equation.3" ShapeID="_x0000_i5181" DrawAspect="Content" ObjectID="_1813653867"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5182" type="#_x0000_t75" style="width:20.5pt;height:19pt" o:ole="" fillcolor="window">
                  <v:imagedata r:id="rId77" o:title=""/>
                </v:shape>
                <o:OLEObject Type="Embed" ProgID="Equation.3" ShapeID="_x0000_i5182" DrawAspect="Content" ObjectID="_1813653868"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5183" type="#_x0000_t75" style="width:37pt;height:20.5pt" o:ole="">
                  <v:imagedata r:id="rId79" o:title=""/>
                </v:shape>
                <o:OLEObject Type="Embed" ProgID="Equation.3" ShapeID="_x0000_i5183" DrawAspect="Content" ObjectID="_1813653869" r:id="rId464"/>
              </w:object>
            </w:r>
            <w:r w:rsidRPr="00AE781B">
              <w:rPr>
                <w:lang w:eastAsia="ko-KR"/>
              </w:rPr>
              <w:t xml:space="preserve">, PRS </w:t>
            </w:r>
            <w:r w:rsidRPr="00AE781B">
              <w:rPr>
                <w:position w:val="-12"/>
                <w:lang w:eastAsia="ko-KR"/>
              </w:rPr>
              <w:object w:dxaOrig="620" w:dyaOrig="380" w14:anchorId="16EEACCB">
                <v:shape id="_x0000_i5184" type="#_x0000_t75" style="width:27.5pt;height:17.5pt" o:ole="" fillcolor="window">
                  <v:imagedata r:id="rId85" o:title=""/>
                </v:shape>
                <o:OLEObject Type="Embed" ProgID="Equation.3" ShapeID="_x0000_i5184" DrawAspect="Content" ObjectID="_1813653870"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518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5186"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5187" type="#_x0000_t75" style="width:40pt;height:15pt" o:ole="">
                  <v:imagedata r:id="rId105" o:title=""/>
                </v:shape>
                <o:OLEObject Type="Embed" ProgID="Equation.3" ShapeID="_x0000_i5187" DrawAspect="Content" ObjectID="_1813653871"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5188" type="#_x0000_t75" style="width:37pt;height:15pt" o:ole="">
                  <v:imagedata r:id="rId107" o:title=""/>
                </v:shape>
                <o:OLEObject Type="Embed" ProgID="Equation.3" ShapeID="_x0000_i5188" DrawAspect="Content" ObjectID="_1813653872"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5189" type="#_x0000_t75" style="width:121pt;height:19pt" o:ole="">
                  <v:imagedata r:id="rId430" o:title=""/>
                </v:shape>
                <o:OLEObject Type="Embed" ProgID="Equation.3" ShapeID="_x0000_i5189" DrawAspect="Content" ObjectID="_1813653873"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5190" type="#_x0000_t75" style="width:121pt;height:19pt" o:ole="">
                  <v:imagedata r:id="rId430" o:title=""/>
                </v:shape>
                <o:OLEObject Type="Embed" ProgID="Equation.3" ShapeID="_x0000_i5190" DrawAspect="Content" ObjectID="_1813653874"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5191" type="#_x0000_t75" style="width:121pt;height:19pt" o:ole="">
                  <v:imagedata r:id="rId430" o:title=""/>
                </v:shape>
                <o:OLEObject Type="Embed" ProgID="Equation.3" ShapeID="_x0000_i5191" DrawAspect="Content" ObjectID="_1813653875"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3DAF0B78"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4E3BBA87" w:rsidR="00CD7E42" w:rsidRPr="00AE781B" w:rsidRDefault="00CD7E42" w:rsidP="00CD7E42">
      <w:r w:rsidRPr="00AE781B">
        <w:t>This test applies to E-UTRA FDD UE Category M1 release 14 and forward that supports UE-assisted OTDOA, inter-frequency RSTD measurements and CE Mode B.</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09751963"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51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5193"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5194" type="#_x0000_t75" style="width:109pt;height:17.5pt" o:ole="">
                  <v:imagedata r:id="rId471" o:title=""/>
                </v:shape>
                <o:OLEObject Type="Embed" ProgID="Equation.3" ShapeID="_x0000_i5194" DrawAspect="Content" ObjectID="_1813653876"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5195" type="#_x0000_t75" style="width:121pt;height:19pt" o:ole="">
                  <v:imagedata r:id="rId471" o:title=""/>
                </v:shape>
                <o:OLEObject Type="Embed" ProgID="Equation.3" ShapeID="_x0000_i5195" DrawAspect="Content" ObjectID="_1813653877"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5196" type="#_x0000_t75" style="width:121pt;height:19pt" o:ole="">
                  <v:imagedata r:id="rId471" o:title=""/>
                </v:shape>
                <o:OLEObject Type="Embed" ProgID="Equation.3" ShapeID="_x0000_i5196" DrawAspect="Content" ObjectID="_1813653878"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9"/>
        <w:gridCol w:w="1518"/>
        <w:gridCol w:w="1180"/>
        <w:gridCol w:w="1080"/>
        <w:gridCol w:w="1180"/>
        <w:gridCol w:w="1080"/>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5197" type="#_x0000_t75" style="width:19pt;height:14.5pt" o:ole="">
                  <v:imagedata r:id="rId72" o:title=""/>
                </v:shape>
                <o:OLEObject Type="Embed" ProgID="Equation.3" ShapeID="_x0000_i5197" DrawAspect="Content" ObjectID="_1813653879"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5198" type="#_x0000_t75" style="width:20.5pt;height:19pt" o:ole="" fillcolor="window">
                  <v:imagedata r:id="rId77" o:title=""/>
                </v:shape>
                <o:OLEObject Type="Embed" ProgID="Equation.3" ShapeID="_x0000_i5198" DrawAspect="Content" ObjectID="_1813653880"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5199" type="#_x0000_t75" style="width:37pt;height:20.5pt" o:ole="">
                  <v:imagedata r:id="rId79" o:title=""/>
                </v:shape>
                <o:OLEObject Type="Embed" ProgID="Equation.3" ShapeID="_x0000_i5199" DrawAspect="Content" ObjectID="_1813653881"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5200" type="#_x0000_t75" style="width:31pt;height:19pt" o:ole="" fillcolor="window">
                  <v:imagedata r:id="rId85" o:title=""/>
                </v:shape>
                <o:OLEObject Type="Embed" ProgID="Equation.3" ShapeID="_x0000_i5200" DrawAspect="Content" ObjectID="_1813653882"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5201" type="#_x0000_t75" style="width:37pt;height:20.5pt" o:ole="">
                  <v:imagedata r:id="rId79" o:title=""/>
                </v:shape>
                <o:OLEObject Type="Embed" ProgID="Equation.3" ShapeID="_x0000_i5201" DrawAspect="Content" ObjectID="_1813653883"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5202" type="#_x0000_t75" style="width:20.5pt;height:19pt" o:ole="" fillcolor="window">
                  <v:imagedata r:id="rId77" o:title=""/>
                </v:shape>
                <o:OLEObject Type="Embed" ProgID="Equation.3" ShapeID="_x0000_i5202" DrawAspect="Content" ObjectID="_1813653884"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5203" type="#_x0000_t75" style="width:37pt;height:20.5pt" o:ole="">
                  <v:imagedata r:id="rId79" o:title=""/>
                </v:shape>
                <o:OLEObject Type="Embed" ProgID="Equation.3" ShapeID="_x0000_i5203" DrawAspect="Content" ObjectID="_1813653885" r:id="rId481"/>
              </w:object>
            </w:r>
            <w:r w:rsidRPr="00AE781B">
              <w:rPr>
                <w:lang w:eastAsia="ko-KR"/>
              </w:rPr>
              <w:t xml:space="preserve">, PRS </w:t>
            </w:r>
            <w:r w:rsidRPr="00AE781B">
              <w:rPr>
                <w:position w:val="-12"/>
                <w:lang w:eastAsia="ko-KR"/>
              </w:rPr>
              <w:object w:dxaOrig="620" w:dyaOrig="380" w14:anchorId="117F4FD2">
                <v:shape id="_x0000_i5204" type="#_x0000_t75" style="width:27.5pt;height:17.5pt" o:ole="" fillcolor="window">
                  <v:imagedata r:id="rId85" o:title=""/>
                </v:shape>
                <o:OLEObject Type="Embed" ProgID="Equation.3" ShapeID="_x0000_i5204" DrawAspect="Content" ObjectID="_1813653886"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325FAFBB"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520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5206"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5207" type="#_x0000_t75" style="width:121pt;height:19pt" o:ole="">
                  <v:imagedata r:id="rId471" o:title=""/>
                </v:shape>
                <o:OLEObject Type="Embed" ProgID="Equation.3" ShapeID="_x0000_i5207" DrawAspect="Content" ObjectID="_1813653887"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5208" type="#_x0000_t75" style="width:121pt;height:19pt" o:ole="">
                  <v:imagedata r:id="rId471" o:title=""/>
                </v:shape>
                <o:OLEObject Type="Embed" ProgID="Equation.3" ShapeID="_x0000_i5208" DrawAspect="Content" ObjectID="_1813653888"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5209" type="#_x0000_t75" style="width:121pt;height:19pt" o:ole="">
                  <v:imagedata r:id="rId471" o:title=""/>
                </v:shape>
                <o:OLEObject Type="Embed" ProgID="Equation.3" ShapeID="_x0000_i5209" DrawAspect="Content" ObjectID="_1813653889"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C536EAB"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521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5211"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5212" type="#_x0000_t75" style="width:108pt;height:17.5pt" o:ole="">
                  <v:imagedata r:id="rId486" o:title=""/>
                </v:shape>
                <o:OLEObject Type="Embed" ProgID="Equation.3" ShapeID="_x0000_i5212" DrawAspect="Content" ObjectID="_1813653890"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5213" type="#_x0000_t75" style="width:117pt;height:19pt" o:ole="">
                  <v:imagedata r:id="rId486" o:title=""/>
                </v:shape>
                <o:OLEObject Type="Embed" ProgID="Equation.3" ShapeID="_x0000_i5213" DrawAspect="Content" ObjectID="_1813653891"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5214" type="#_x0000_t75" style="width:117pt;height:19pt" o:ole="">
                  <v:imagedata r:id="rId486" o:title=""/>
                </v:shape>
                <o:OLEObject Type="Embed" ProgID="Equation.3" ShapeID="_x0000_i5214" DrawAspect="Content" ObjectID="_1813653892"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521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5216"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5217" type="#_x0000_t75" style="width:117pt;height:19pt" o:ole="">
                  <v:imagedata r:id="rId486" o:title=""/>
                </v:shape>
                <o:OLEObject Type="Embed" ProgID="Equation.3" ShapeID="_x0000_i5217" DrawAspect="Content" ObjectID="_1813653893"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5218" type="#_x0000_t75" style="width:117pt;height:19pt" o:ole="">
                  <v:imagedata r:id="rId486" o:title=""/>
                </v:shape>
                <o:OLEObject Type="Embed" ProgID="Equation.3" ShapeID="_x0000_i5218" DrawAspect="Content" ObjectID="_1813653894"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5219" type="#_x0000_t75" style="width:117pt;height:19pt" o:ole="">
                  <v:imagedata r:id="rId486" o:title=""/>
                </v:shape>
                <o:OLEObject Type="Embed" ProgID="Equation.3" ShapeID="_x0000_i5219" DrawAspect="Content" ObjectID="_1813653895"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5912BFA0"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52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5221"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5222" type="#_x0000_t75" style="width:40pt;height:15pt" o:ole="">
                  <v:imagedata r:id="rId105" o:title=""/>
                </v:shape>
                <o:OLEObject Type="Embed" ProgID="Equation.3" ShapeID="_x0000_i5222" DrawAspect="Content" ObjectID="_1813653896"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5223" type="#_x0000_t75" style="width:37pt;height:15pt" o:ole="">
                  <v:imagedata r:id="rId107" o:title=""/>
                </v:shape>
                <o:OLEObject Type="Embed" ProgID="Equation.3" ShapeID="_x0000_i5223" DrawAspect="Content" ObjectID="_1813653897"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5224" type="#_x0000_t75" style="width:104.5pt;height:19pt" o:ole="">
                  <v:imagedata r:id="rId495" o:title=""/>
                </v:shape>
                <o:OLEObject Type="Embed" ProgID="Equation.3" ShapeID="_x0000_i5224" DrawAspect="Content" ObjectID="_1813653898"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5225" type="#_x0000_t75" style="width:104.5pt;height:19pt" o:ole="">
                  <v:imagedata r:id="rId495" o:title=""/>
                </v:shape>
                <o:OLEObject Type="Embed" ProgID="Equation.3" ShapeID="_x0000_i5225" DrawAspect="Content" ObjectID="_1813653899"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5226" type="#_x0000_t75" style="width:104.5pt;height:19pt" o:ole="">
                  <v:imagedata r:id="rId495" o:title=""/>
                </v:shape>
                <o:OLEObject Type="Embed" ProgID="Equation.3" ShapeID="_x0000_i5226" DrawAspect="Content" ObjectID="_1813653900"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9"/>
        <w:gridCol w:w="1518"/>
        <w:gridCol w:w="1180"/>
        <w:gridCol w:w="1080"/>
        <w:gridCol w:w="1180"/>
        <w:gridCol w:w="1080"/>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5227" type="#_x0000_t75" style="width:19pt;height:14.5pt" o:ole="">
                  <v:imagedata r:id="rId72" o:title=""/>
                </v:shape>
                <o:OLEObject Type="Embed" ProgID="Equation.3" ShapeID="_x0000_i5227" DrawAspect="Content" ObjectID="_1813653901"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5228" type="#_x0000_t75" style="width:20.5pt;height:19pt" o:ole="" fillcolor="window">
                  <v:imagedata r:id="rId77" o:title=""/>
                </v:shape>
                <o:OLEObject Type="Embed" ProgID="Equation.3" ShapeID="_x0000_i5228" DrawAspect="Content" ObjectID="_1813653902"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5229" type="#_x0000_t75" style="width:37pt;height:20.5pt" o:ole="">
                  <v:imagedata r:id="rId79" o:title=""/>
                </v:shape>
                <o:OLEObject Type="Embed" ProgID="Equation.3" ShapeID="_x0000_i5229" DrawAspect="Content" ObjectID="_1813653903"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5230" type="#_x0000_t75" style="width:31pt;height:19pt" o:ole="" fillcolor="window">
                  <v:imagedata r:id="rId85" o:title=""/>
                </v:shape>
                <o:OLEObject Type="Embed" ProgID="Equation.3" ShapeID="_x0000_i5230" DrawAspect="Content" ObjectID="_1813653904"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5231" type="#_x0000_t75" style="width:37pt;height:20.5pt" o:ole="">
                  <v:imagedata r:id="rId79" o:title=""/>
                </v:shape>
                <o:OLEObject Type="Embed" ProgID="Equation.3" ShapeID="_x0000_i5231" DrawAspect="Content" ObjectID="_1813653905"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5232" type="#_x0000_t75" style="width:20.5pt;height:19pt" o:ole="" fillcolor="window">
                  <v:imagedata r:id="rId77" o:title=""/>
                </v:shape>
                <o:OLEObject Type="Embed" ProgID="Equation.3" ShapeID="_x0000_i5232" DrawAspect="Content" ObjectID="_1813653906"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5233" type="#_x0000_t75" style="width:37pt;height:20.5pt" o:ole="">
                  <v:imagedata r:id="rId79" o:title=""/>
                </v:shape>
                <o:OLEObject Type="Embed" ProgID="Equation.3" ShapeID="_x0000_i5233" DrawAspect="Content" ObjectID="_1813653907" r:id="rId505"/>
              </w:object>
            </w:r>
            <w:r w:rsidRPr="00AE781B">
              <w:rPr>
                <w:lang w:eastAsia="ko-KR"/>
              </w:rPr>
              <w:t xml:space="preserve">, PRS </w:t>
            </w:r>
            <w:r w:rsidRPr="00AE781B">
              <w:rPr>
                <w:position w:val="-12"/>
                <w:lang w:eastAsia="ko-KR"/>
              </w:rPr>
              <w:object w:dxaOrig="620" w:dyaOrig="380" w14:anchorId="153D2D3C">
                <v:shape id="_x0000_i5234" type="#_x0000_t75" style="width:27.5pt;height:17.5pt" o:ole="" fillcolor="window">
                  <v:imagedata r:id="rId85" o:title=""/>
                </v:shape>
                <o:OLEObject Type="Embed" ProgID="Equation.3" ShapeID="_x0000_i5234" DrawAspect="Content" ObjectID="_1813653908"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593"/>
        <w:gridCol w:w="1505"/>
        <w:gridCol w:w="1505"/>
        <w:gridCol w:w="3242"/>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523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5236"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5237" type="#_x0000_t75" style="width:40pt;height:15pt" o:ole="">
                  <v:imagedata r:id="rId105" o:title=""/>
                </v:shape>
                <o:OLEObject Type="Embed" ProgID="Equation.3" ShapeID="_x0000_i5237" DrawAspect="Content" ObjectID="_1813653909"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5238" type="#_x0000_t75" style="width:37pt;height:15pt" o:ole="">
                  <v:imagedata r:id="rId107" o:title=""/>
                </v:shape>
                <o:OLEObject Type="Embed" ProgID="Equation.3" ShapeID="_x0000_i5238" DrawAspect="Content" ObjectID="_1813653910"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5239" type="#_x0000_t75" style="width:104.5pt;height:19pt" o:ole="">
                  <v:imagedata r:id="rId495" o:title=""/>
                </v:shape>
                <o:OLEObject Type="Embed" ProgID="Equation.3" ShapeID="_x0000_i5239" DrawAspect="Content" ObjectID="_1813653911"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5240" type="#_x0000_t75" style="width:104.5pt;height:19pt" o:ole="">
                  <v:imagedata r:id="rId495" o:title=""/>
                </v:shape>
                <o:OLEObject Type="Embed" ProgID="Equation.3" ShapeID="_x0000_i5240" DrawAspect="Content" ObjectID="_1813653912"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5241" type="#_x0000_t75" style="width:104.5pt;height:19pt" o:ole="">
                  <v:imagedata r:id="rId495" o:title=""/>
                </v:shape>
                <o:OLEObject Type="Embed" ProgID="Equation.3" ShapeID="_x0000_i5241" DrawAspect="Content" ObjectID="_1813653913"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5419479E"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w:t>
      </w:r>
      <w:r w:rsidR="00A2621C">
        <w:t xml:space="preserve"> [20]</w:t>
      </w:r>
      <w:r w:rsidRPr="00AE781B">
        <w:t xml:space="preserve">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5242"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5243" type="#_x0000_t75" style="width:19pt;height:14.5pt" o:ole="">
                  <v:imagedata r:id="rId72" o:title=""/>
                </v:shape>
                <o:OLEObject Type="Embed" ProgID="Equation.3" ShapeID="_x0000_i5243" DrawAspect="Content" ObjectID="_1813653914"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5244" type="#_x0000_t75" style="width:47pt;height:16.5pt" o:ole="">
                  <v:imagedata r:id="rId74" o:title=""/>
                </v:shape>
                <o:OLEObject Type="Embed" ProgID="Equation.3" ShapeID="_x0000_i5244" DrawAspect="Content" ObjectID="_1813653915"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5245" type="#_x0000_t75" style="width:24.5pt;height:15pt" o:ole="">
                  <v:imagedata r:id="rId76" o:title=""/>
                </v:shape>
                <o:OLEObject Type="Embed" ProgID="Equation.3" ShapeID="_x0000_i5245" DrawAspect="Content" ObjectID="_1813653916"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5246" type="#_x0000_t75" style="width:115pt;height:37pt" o:ole="">
            <v:imagedata r:id="rId515" o:title=""/>
          </v:shape>
          <o:OLEObject Type="Embed" ProgID="Equation.3" ShapeID="_x0000_i5246" DrawAspect="Content" ObjectID="_1813653917" r:id="rId516"/>
        </w:object>
      </w:r>
      <w:r w:rsidRPr="00AE781B">
        <w:t xml:space="preserve">, where M=16 and </w:t>
      </w:r>
      <w:r w:rsidRPr="00AE781B">
        <w:rPr>
          <w:position w:val="-6"/>
          <w:lang w:eastAsia="en-US"/>
        </w:rPr>
        <w:object w:dxaOrig="200" w:dyaOrig="230" w14:anchorId="1D740D6B">
          <v:shape id="_x0000_i5247" type="#_x0000_t75" style="width:10pt;height:11pt" o:ole="">
            <v:imagedata r:id="rId95" o:title=""/>
          </v:shape>
          <o:OLEObject Type="Embed" ProgID="Equation.3" ShapeID="_x0000_i5247" DrawAspect="Content" ObjectID="_1813653918"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5248"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5249" type="#_x0000_t75" style="width:19pt;height:14.5pt" o:ole="">
                  <v:imagedata r:id="rId72" o:title=""/>
                </v:shape>
                <o:OLEObject Type="Embed" ProgID="Equation.3" ShapeID="_x0000_i5249" DrawAspect="Content" ObjectID="_1813653919"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5250" type="#_x0000_t75" style="width:46pt;height:16.5pt" o:ole="">
                  <v:imagedata r:id="rId74" o:title=""/>
                </v:shape>
                <o:OLEObject Type="Embed" ProgID="Equation.3" ShapeID="_x0000_i5250" DrawAspect="Content" ObjectID="_1813653920"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5251" type="#_x0000_t75" style="width:24.5pt;height:15pt" o:ole="">
                  <v:imagedata r:id="rId76" o:title=""/>
                </v:shape>
                <o:OLEObject Type="Embed" ProgID="Equation.3" ShapeID="_x0000_i5251" DrawAspect="Content" ObjectID="_1813653921"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5252"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5253" type="#_x0000_t75" style="width:19pt;height:14.5pt" o:ole="">
                  <v:imagedata r:id="rId72" o:title=""/>
                </v:shape>
                <o:OLEObject Type="Embed" ProgID="Equation.3" ShapeID="_x0000_i5253" DrawAspect="Content" ObjectID="_1813653922"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5254" type="#_x0000_t75" style="width:46pt;height:16.5pt" o:ole="">
                  <v:imagedata r:id="rId74" o:title=""/>
                </v:shape>
                <o:OLEObject Type="Embed" ProgID="Equation.3" ShapeID="_x0000_i5254" DrawAspect="Content" ObjectID="_1813653923"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5255" type="#_x0000_t75" style="width:24.5pt;height:15pt" o:ole="">
                  <v:imagedata r:id="rId76" o:title=""/>
                </v:shape>
                <o:OLEObject Type="Embed" ProgID="Equation.3" ShapeID="_x0000_i5255" DrawAspect="Content" ObjectID="_1813653924"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5256" type="#_x0000_t75" style="width:44.5pt;height:14.5pt" o:ole="">
                  <v:imagedata r:id="rId105" o:title=""/>
                </v:shape>
                <o:OLEObject Type="Embed" ProgID="Equation.3" ShapeID="_x0000_i5256" DrawAspect="Content" ObjectID="_1813653925" r:id="rId524"/>
              </w:object>
            </w:r>
            <w:r w:rsidRPr="00AE781B">
              <w:rPr>
                <w:rFonts w:cs="Arial"/>
              </w:rPr>
              <w:t xml:space="preserve"> and UpPTS of </w:t>
            </w:r>
            <w:r w:rsidRPr="00AE781B">
              <w:rPr>
                <w:rFonts w:cs="Arial"/>
                <w:position w:val="-10"/>
                <w:lang w:eastAsia="en-US"/>
              </w:rPr>
              <w:object w:dxaOrig="730" w:dyaOrig="290" w14:anchorId="740297F8">
                <v:shape id="_x0000_i5257" type="#_x0000_t75" style="width:37pt;height:14.5pt" o:ole="">
                  <v:imagedata r:id="rId107" o:title=""/>
                </v:shape>
                <o:OLEObject Type="Embed" ProgID="Equation.3" ShapeID="_x0000_i5257" DrawAspect="Content" ObjectID="_1813653926"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09AC341D" w:rsidR="00D85640" w:rsidRPr="00AE781B" w:rsidRDefault="00D85640">
            <w:pPr>
              <w:pStyle w:val="TAC"/>
              <w:rPr>
                <w:rFonts w:cs="Arial"/>
              </w:rPr>
            </w:pPr>
            <w:r w:rsidRPr="00AE781B">
              <w:rPr>
                <w:rFonts w:cs="Arial"/>
              </w:rPr>
              <w:t>Cell 2: -2</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5258"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5259" type="#_x0000_t75" style="width:19pt;height:14.5pt" o:ole="">
                  <v:imagedata r:id="rId72" o:title=""/>
                </v:shape>
                <o:OLEObject Type="Embed" ProgID="Equation.3" ShapeID="_x0000_i5259" DrawAspect="Content" ObjectID="_1813653927"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5260" type="#_x0000_t75" style="width:46pt;height:16.5pt" o:ole="">
                  <v:imagedata r:id="rId74" o:title=""/>
                </v:shape>
                <o:OLEObject Type="Embed" ProgID="Equation.3" ShapeID="_x0000_i5260" DrawAspect="Content" ObjectID="_1813653928"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5261" type="#_x0000_t75" style="width:24.5pt;height:15pt" o:ole="">
                  <v:imagedata r:id="rId76" o:title=""/>
                </v:shape>
                <o:OLEObject Type="Embed" ProgID="Equation.3" ShapeID="_x0000_i5261" DrawAspect="Content" ObjectID="_1813653929"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471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4720" type="#_x0000_t75" style="width:19pt;height:14.5pt" o:ole="">
                  <v:imagedata r:id="rId72" o:title=""/>
                </v:shape>
                <o:OLEObject Type="Embed" ProgID="Equation.3" ShapeID="_x0000_i4720" DrawAspect="Content" ObjectID="_1813653930"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4721" type="#_x0000_t75" style="width:46pt;height:16.5pt" o:ole="">
                  <v:imagedata r:id="rId74" o:title=""/>
                </v:shape>
                <o:OLEObject Type="Embed" ProgID="Equation.3" ShapeID="_x0000_i4721" DrawAspect="Content" ObjectID="_1813653931"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4722" type="#_x0000_t75" style="width:24.5pt;height:15pt" o:ole="">
                  <v:imagedata r:id="rId76" o:title=""/>
                </v:shape>
                <o:OLEObject Type="Embed" ProgID="Equation.3" ShapeID="_x0000_i4722" DrawAspect="Content" ObjectID="_1813653932"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808A3AA" w:rsidR="00D85640" w:rsidRPr="00AE781B" w:rsidRDefault="00D85640">
            <w:pPr>
              <w:pStyle w:val="TAC"/>
              <w:rPr>
                <w:rFonts w:cs="Arial"/>
              </w:rPr>
            </w:pPr>
            <w:r w:rsidRPr="00AE781B">
              <w:rPr>
                <w:rFonts w:cs="Arial"/>
              </w:rPr>
              <w:t>Cell 2: -2</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472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4724" type="#_x0000_t75" style="width:19pt;height:14.5pt" o:ole="">
                  <v:imagedata r:id="rId72" o:title=""/>
                </v:shape>
                <o:OLEObject Type="Embed" ProgID="Equation.3" ShapeID="_x0000_i4724" DrawAspect="Content" ObjectID="_1813653933"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4725" type="#_x0000_t75" style="width:46pt;height:16.5pt" o:ole="">
                  <v:imagedata r:id="rId74" o:title=""/>
                </v:shape>
                <o:OLEObject Type="Embed" ProgID="Equation.3" ShapeID="_x0000_i4725" DrawAspect="Content" ObjectID="_1813653934"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4726" type="#_x0000_t75" style="width:24.5pt;height:15pt" o:ole="">
                  <v:imagedata r:id="rId76" o:title=""/>
                </v:shape>
                <o:OLEObject Type="Embed" ProgID="Equation.3" ShapeID="_x0000_i4726" DrawAspect="Content" ObjectID="_1813653935"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4727" type="#_x0000_t75" style="width:40.5pt;height:15pt" o:ole="">
                  <v:imagedata r:id="rId105" o:title=""/>
                </v:shape>
                <o:OLEObject Type="Embed" ProgID="Equation.3" ShapeID="_x0000_i4727" DrawAspect="Content" ObjectID="_1813653936" r:id="rId535"/>
              </w:object>
            </w:r>
            <w:r w:rsidRPr="00AE781B">
              <w:rPr>
                <w:rFonts w:cs="Arial"/>
              </w:rPr>
              <w:t xml:space="preserve"> and UpPTS of </w:t>
            </w:r>
            <w:r w:rsidRPr="00AE781B">
              <w:rPr>
                <w:rFonts w:cs="Arial"/>
                <w:position w:val="-10"/>
                <w:lang w:eastAsia="en-US"/>
              </w:rPr>
              <w:object w:dxaOrig="740" w:dyaOrig="300" w14:anchorId="004C5772">
                <v:shape id="_x0000_i4728" type="#_x0000_t75" style="width:36.5pt;height:15pt" o:ole="">
                  <v:imagedata r:id="rId107" o:title=""/>
                </v:shape>
                <o:OLEObject Type="Embed" ProgID="Equation.3" ShapeID="_x0000_i4728" DrawAspect="Content" ObjectID="_1813653937"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22642C6A" w:rsidR="00D85640" w:rsidRPr="00AE781B" w:rsidRDefault="00D85640">
            <w:pPr>
              <w:pStyle w:val="TAC"/>
              <w:rPr>
                <w:rFonts w:cs="Arial"/>
              </w:rPr>
            </w:pPr>
            <w:r w:rsidRPr="00AE781B">
              <w:rPr>
                <w:rFonts w:cs="Arial"/>
              </w:rPr>
              <w:t>Cell 2: -2</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953191">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953191">
        <w:rPr>
          <w:position w:val="-11"/>
        </w:rPr>
        <w:pict w14:anchorId="62299002">
          <v:shape id="_x0000_i1614" type="#_x0000_t75" style="width:103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813653938"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E4473A">
      <w:headerReference w:type="default" r:id="rId539"/>
      <w:footerReference w:type="default" r:id="rId540"/>
      <w:footnotePr>
        <w:numRestart w:val="eachSect"/>
      </w:footnotePr>
      <w:pgSz w:w="11907" w:h="16840" w:code="9"/>
      <w:pgMar w:top="1416" w:right="1133" w:bottom="1133" w:left="1133" w:header="850" w:footer="340" w:gutter="0"/>
      <w:pgNumType w:start="3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2E8EA" w14:textId="77777777" w:rsidR="00BC130D" w:rsidRDefault="00BC130D">
      <w:r>
        <w:separator/>
      </w:r>
    </w:p>
  </w:endnote>
  <w:endnote w:type="continuationSeparator" w:id="0">
    <w:p w14:paraId="6A3B69BE" w14:textId="77777777" w:rsidR="00BC130D" w:rsidRDefault="00BC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A4FA0" w14:textId="77777777" w:rsidR="00BC130D" w:rsidRDefault="00BC130D">
      <w:r>
        <w:separator/>
      </w:r>
    </w:p>
  </w:footnote>
  <w:footnote w:type="continuationSeparator" w:id="0">
    <w:p w14:paraId="261785AE" w14:textId="77777777" w:rsidR="00BC130D" w:rsidRDefault="00BC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7C894DEB"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1F57C6">
      <w:rPr>
        <w:rFonts w:ascii="Arial" w:hAnsi="Arial" w:cs="Arial"/>
        <w:b/>
        <w:sz w:val="18"/>
        <w:szCs w:val="18"/>
      </w:rPr>
      <w:t>8</w:t>
    </w:r>
    <w:r>
      <w:rPr>
        <w:rFonts w:ascii="Arial" w:hAnsi="Arial" w:cs="Arial"/>
        <w:b/>
        <w:sz w:val="18"/>
        <w:szCs w:val="18"/>
      </w:rPr>
      <w:t>.</w:t>
    </w:r>
    <w:r w:rsidR="00665691">
      <w:rPr>
        <w:rFonts w:ascii="Arial" w:hAnsi="Arial" w:cs="Arial"/>
        <w:b/>
        <w:sz w:val="18"/>
        <w:szCs w:val="18"/>
      </w:rPr>
      <w:t>2</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CF306C">
      <w:rPr>
        <w:rFonts w:ascii="Arial" w:hAnsi="Arial" w:cs="Arial"/>
        <w:b/>
        <w:sz w:val="18"/>
        <w:szCs w:val="18"/>
      </w:rPr>
      <w:t>5</w:t>
    </w:r>
    <w:r>
      <w:rPr>
        <w:rFonts w:ascii="Arial" w:hAnsi="Arial" w:cs="Arial"/>
        <w:b/>
        <w:sz w:val="18"/>
        <w:szCs w:val="18"/>
      </w:rPr>
      <w:t>-</w:t>
    </w:r>
    <w:r w:rsidR="00CF306C">
      <w:rPr>
        <w:rFonts w:ascii="Arial" w:hAnsi="Arial" w:cs="Arial"/>
        <w:b/>
        <w:sz w:val="18"/>
        <w:szCs w:val="18"/>
      </w:rPr>
      <w:t>0</w:t>
    </w:r>
    <w:r w:rsidR="00665691">
      <w:rPr>
        <w:rFonts w:ascii="Arial" w:hAnsi="Arial" w:cs="Arial"/>
        <w:b/>
        <w:sz w:val="18"/>
        <w:szCs w:val="18"/>
      </w:rPr>
      <w:t>6</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1AACD439" w:rsidR="00E513BA" w:rsidRDefault="00F5147B" w:rsidP="00E513BA">
    <w:pPr>
      <w:pStyle w:val="Header"/>
      <w:framePr w:h="284" w:hRule="exact" w:wrap="around" w:vAnchor="text" w:hAnchor="margin" w:y="7"/>
    </w:pPr>
    <w:r>
      <w:t>Release 1</w:t>
    </w:r>
    <w:r w:rsidR="001F57C6">
      <w:t>8</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032"/>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0F59"/>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87E34"/>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7B7"/>
    <w:rsid w:val="004B4950"/>
    <w:rsid w:val="004B605E"/>
    <w:rsid w:val="004B7483"/>
    <w:rsid w:val="004B7FAB"/>
    <w:rsid w:val="004C44BD"/>
    <w:rsid w:val="004C4B5B"/>
    <w:rsid w:val="004D0D24"/>
    <w:rsid w:val="004D2AFD"/>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0CE"/>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691"/>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97D87"/>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3191"/>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04C8"/>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21C"/>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130D"/>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3B75"/>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19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53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53191"/>
    <w:pPr>
      <w:pBdr>
        <w:top w:val="none" w:sz="0" w:space="0" w:color="auto"/>
      </w:pBdr>
      <w:spacing w:before="180"/>
      <w:outlineLvl w:val="1"/>
    </w:pPr>
    <w:rPr>
      <w:sz w:val="32"/>
    </w:rPr>
  </w:style>
  <w:style w:type="paragraph" w:styleId="Heading3">
    <w:name w:val="heading 3"/>
    <w:basedOn w:val="Heading2"/>
    <w:next w:val="Normal"/>
    <w:link w:val="Heading3Char"/>
    <w:qFormat/>
    <w:rsid w:val="00953191"/>
    <w:pPr>
      <w:spacing w:before="120"/>
      <w:outlineLvl w:val="2"/>
    </w:pPr>
    <w:rPr>
      <w:sz w:val="28"/>
    </w:rPr>
  </w:style>
  <w:style w:type="paragraph" w:styleId="Heading4">
    <w:name w:val="heading 4"/>
    <w:basedOn w:val="Heading3"/>
    <w:next w:val="Normal"/>
    <w:link w:val="Heading4Char"/>
    <w:qFormat/>
    <w:rsid w:val="00953191"/>
    <w:pPr>
      <w:ind w:left="1418" w:hanging="1418"/>
      <w:outlineLvl w:val="3"/>
    </w:pPr>
    <w:rPr>
      <w:sz w:val="24"/>
    </w:rPr>
  </w:style>
  <w:style w:type="paragraph" w:styleId="Heading5">
    <w:name w:val="heading 5"/>
    <w:basedOn w:val="Heading4"/>
    <w:next w:val="Normal"/>
    <w:link w:val="Heading5Char"/>
    <w:qFormat/>
    <w:rsid w:val="00953191"/>
    <w:pPr>
      <w:ind w:left="1701" w:hanging="1701"/>
      <w:outlineLvl w:val="4"/>
    </w:pPr>
    <w:rPr>
      <w:sz w:val="22"/>
    </w:rPr>
  </w:style>
  <w:style w:type="paragraph" w:styleId="Heading6">
    <w:name w:val="heading 6"/>
    <w:basedOn w:val="H6"/>
    <w:next w:val="Normal"/>
    <w:link w:val="Heading6Char"/>
    <w:qFormat/>
    <w:rsid w:val="00953191"/>
    <w:pPr>
      <w:outlineLvl w:val="5"/>
    </w:pPr>
  </w:style>
  <w:style w:type="paragraph" w:styleId="Heading7">
    <w:name w:val="heading 7"/>
    <w:basedOn w:val="H6"/>
    <w:next w:val="Normal"/>
    <w:link w:val="Heading7Char"/>
    <w:qFormat/>
    <w:rsid w:val="00953191"/>
    <w:pPr>
      <w:outlineLvl w:val="6"/>
    </w:pPr>
  </w:style>
  <w:style w:type="paragraph" w:styleId="Heading8">
    <w:name w:val="heading 8"/>
    <w:basedOn w:val="Heading1"/>
    <w:next w:val="Normal"/>
    <w:link w:val="Heading8Char"/>
    <w:qFormat/>
    <w:rsid w:val="00953191"/>
    <w:pPr>
      <w:ind w:left="0" w:firstLine="0"/>
      <w:outlineLvl w:val="7"/>
    </w:pPr>
  </w:style>
  <w:style w:type="paragraph" w:styleId="Heading9">
    <w:name w:val="heading 9"/>
    <w:basedOn w:val="Heading8"/>
    <w:next w:val="Normal"/>
    <w:link w:val="Heading9Char"/>
    <w:qFormat/>
    <w:rsid w:val="00953191"/>
    <w:pPr>
      <w:outlineLvl w:val="8"/>
    </w:pPr>
  </w:style>
  <w:style w:type="character" w:default="1" w:styleId="DefaultParagraphFont">
    <w:name w:val="Default Paragraph Font"/>
    <w:semiHidden/>
    <w:rsid w:val="009531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191"/>
  </w:style>
  <w:style w:type="paragraph" w:customStyle="1" w:styleId="B1">
    <w:name w:val="B1"/>
    <w:basedOn w:val="List"/>
    <w:link w:val="B1Char"/>
    <w:rsid w:val="00953191"/>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953191"/>
    <w:pPr>
      <w:spacing w:before="180"/>
      <w:ind w:left="2693" w:hanging="2693"/>
    </w:pPr>
    <w:rPr>
      <w:b/>
    </w:rPr>
  </w:style>
  <w:style w:type="paragraph" w:styleId="TOC1">
    <w:name w:val="toc 1"/>
    <w:semiHidden/>
    <w:rsid w:val="009531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531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53191"/>
    <w:pPr>
      <w:ind w:left="1701" w:hanging="1701"/>
    </w:pPr>
  </w:style>
  <w:style w:type="paragraph" w:styleId="TOC4">
    <w:name w:val="toc 4"/>
    <w:basedOn w:val="TOC3"/>
    <w:semiHidden/>
    <w:rsid w:val="00953191"/>
    <w:pPr>
      <w:ind w:left="1418" w:hanging="1418"/>
    </w:pPr>
  </w:style>
  <w:style w:type="paragraph" w:styleId="TOC3">
    <w:name w:val="toc 3"/>
    <w:basedOn w:val="TOC2"/>
    <w:semiHidden/>
    <w:rsid w:val="00953191"/>
    <w:pPr>
      <w:ind w:left="1134" w:hanging="1134"/>
    </w:pPr>
  </w:style>
  <w:style w:type="paragraph" w:styleId="TOC2">
    <w:name w:val="toc 2"/>
    <w:basedOn w:val="TOC1"/>
    <w:semiHidden/>
    <w:rsid w:val="00953191"/>
    <w:pPr>
      <w:keepNext w:val="0"/>
      <w:spacing w:before="0"/>
      <w:ind w:left="851" w:hanging="851"/>
    </w:pPr>
    <w:rPr>
      <w:sz w:val="20"/>
    </w:rPr>
  </w:style>
  <w:style w:type="paragraph" w:styleId="Index2">
    <w:name w:val="index 2"/>
    <w:basedOn w:val="Index1"/>
    <w:semiHidden/>
    <w:rsid w:val="00953191"/>
    <w:pPr>
      <w:ind w:left="284"/>
    </w:pPr>
  </w:style>
  <w:style w:type="paragraph" w:styleId="Index1">
    <w:name w:val="index 1"/>
    <w:basedOn w:val="Normal"/>
    <w:semiHidden/>
    <w:rsid w:val="00953191"/>
    <w:pPr>
      <w:keepLines/>
      <w:spacing w:after="0"/>
    </w:pPr>
  </w:style>
  <w:style w:type="paragraph" w:customStyle="1" w:styleId="ZH">
    <w:name w:val="ZH"/>
    <w:rsid w:val="00953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53191"/>
    <w:pPr>
      <w:outlineLvl w:val="9"/>
    </w:pPr>
  </w:style>
  <w:style w:type="paragraph" w:styleId="ListNumber2">
    <w:name w:val="List Number 2"/>
    <w:basedOn w:val="ListNumber"/>
    <w:rsid w:val="00953191"/>
    <w:pPr>
      <w:ind w:left="851"/>
    </w:pPr>
  </w:style>
  <w:style w:type="paragraph" w:styleId="Header">
    <w:name w:val="header"/>
    <w:link w:val="HeaderChar"/>
    <w:rsid w:val="0095319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953191"/>
    <w:rPr>
      <w:b/>
      <w:position w:val="6"/>
      <w:sz w:val="16"/>
    </w:rPr>
  </w:style>
  <w:style w:type="paragraph" w:styleId="FootnoteText">
    <w:name w:val="footnote text"/>
    <w:basedOn w:val="Normal"/>
    <w:link w:val="FootnoteTextChar"/>
    <w:semiHidden/>
    <w:rsid w:val="00953191"/>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953191"/>
    <w:rPr>
      <w:b/>
    </w:rPr>
  </w:style>
  <w:style w:type="paragraph" w:customStyle="1" w:styleId="TAC">
    <w:name w:val="TAC"/>
    <w:basedOn w:val="TAL"/>
    <w:rsid w:val="00953191"/>
    <w:pPr>
      <w:jc w:val="center"/>
    </w:pPr>
  </w:style>
  <w:style w:type="paragraph" w:customStyle="1" w:styleId="TF">
    <w:name w:val="TF"/>
    <w:basedOn w:val="TH"/>
    <w:rsid w:val="00953191"/>
    <w:pPr>
      <w:keepNext w:val="0"/>
      <w:spacing w:before="0" w:after="240"/>
    </w:pPr>
  </w:style>
  <w:style w:type="paragraph" w:customStyle="1" w:styleId="NO">
    <w:name w:val="NO"/>
    <w:basedOn w:val="Normal"/>
    <w:rsid w:val="00953191"/>
    <w:pPr>
      <w:keepLines/>
      <w:ind w:left="1135" w:hanging="851"/>
    </w:pPr>
  </w:style>
  <w:style w:type="paragraph" w:styleId="TOC9">
    <w:name w:val="toc 9"/>
    <w:basedOn w:val="TOC8"/>
    <w:semiHidden/>
    <w:rsid w:val="00953191"/>
    <w:pPr>
      <w:ind w:left="1418" w:hanging="1418"/>
    </w:pPr>
  </w:style>
  <w:style w:type="paragraph" w:customStyle="1" w:styleId="EX">
    <w:name w:val="EX"/>
    <w:basedOn w:val="Normal"/>
    <w:rsid w:val="00953191"/>
    <w:pPr>
      <w:keepLines/>
      <w:ind w:left="1702" w:hanging="1418"/>
    </w:pPr>
  </w:style>
  <w:style w:type="paragraph" w:customStyle="1" w:styleId="FP">
    <w:name w:val="FP"/>
    <w:basedOn w:val="Normal"/>
    <w:rsid w:val="00953191"/>
    <w:pPr>
      <w:spacing w:after="0"/>
    </w:pPr>
  </w:style>
  <w:style w:type="paragraph" w:customStyle="1" w:styleId="LD">
    <w:name w:val="LD"/>
    <w:rsid w:val="009531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53191"/>
    <w:pPr>
      <w:spacing w:after="0"/>
    </w:pPr>
  </w:style>
  <w:style w:type="paragraph" w:customStyle="1" w:styleId="EW">
    <w:name w:val="EW"/>
    <w:basedOn w:val="EX"/>
    <w:rsid w:val="00953191"/>
    <w:pPr>
      <w:spacing w:after="0"/>
    </w:pPr>
  </w:style>
  <w:style w:type="paragraph" w:styleId="TOC6">
    <w:name w:val="toc 6"/>
    <w:basedOn w:val="TOC5"/>
    <w:next w:val="Normal"/>
    <w:semiHidden/>
    <w:rsid w:val="00953191"/>
    <w:pPr>
      <w:ind w:left="1985" w:hanging="1985"/>
    </w:pPr>
  </w:style>
  <w:style w:type="paragraph" w:styleId="TOC7">
    <w:name w:val="toc 7"/>
    <w:basedOn w:val="TOC6"/>
    <w:next w:val="Normal"/>
    <w:semiHidden/>
    <w:rsid w:val="00953191"/>
    <w:pPr>
      <w:ind w:left="2268" w:hanging="2268"/>
    </w:pPr>
  </w:style>
  <w:style w:type="paragraph" w:styleId="ListBullet2">
    <w:name w:val="List Bullet 2"/>
    <w:basedOn w:val="ListBullet"/>
    <w:rsid w:val="00953191"/>
    <w:pPr>
      <w:ind w:left="851"/>
    </w:pPr>
  </w:style>
  <w:style w:type="paragraph" w:styleId="ListBullet3">
    <w:name w:val="List Bullet 3"/>
    <w:basedOn w:val="ListBullet2"/>
    <w:rsid w:val="00953191"/>
    <w:pPr>
      <w:ind w:left="1135"/>
    </w:pPr>
  </w:style>
  <w:style w:type="paragraph" w:styleId="ListNumber">
    <w:name w:val="List Number"/>
    <w:basedOn w:val="List"/>
    <w:rsid w:val="00953191"/>
  </w:style>
  <w:style w:type="paragraph" w:customStyle="1" w:styleId="EQ">
    <w:name w:val="EQ"/>
    <w:basedOn w:val="Normal"/>
    <w:next w:val="Normal"/>
    <w:rsid w:val="00953191"/>
    <w:pPr>
      <w:keepLines/>
      <w:tabs>
        <w:tab w:val="center" w:pos="4536"/>
        <w:tab w:val="right" w:pos="9072"/>
      </w:tabs>
    </w:pPr>
    <w:rPr>
      <w:noProof/>
    </w:rPr>
  </w:style>
  <w:style w:type="paragraph" w:customStyle="1" w:styleId="TH">
    <w:name w:val="TH"/>
    <w:basedOn w:val="Normal"/>
    <w:link w:val="THChar"/>
    <w:rsid w:val="00953191"/>
    <w:pPr>
      <w:keepNext/>
      <w:keepLines/>
      <w:spacing w:before="60"/>
      <w:jc w:val="center"/>
    </w:pPr>
    <w:rPr>
      <w:rFonts w:ascii="Arial" w:hAnsi="Arial"/>
      <w:b/>
    </w:rPr>
  </w:style>
  <w:style w:type="paragraph" w:customStyle="1" w:styleId="NF">
    <w:name w:val="NF"/>
    <w:basedOn w:val="NO"/>
    <w:rsid w:val="00953191"/>
    <w:pPr>
      <w:keepNext/>
      <w:spacing w:after="0"/>
    </w:pPr>
    <w:rPr>
      <w:rFonts w:ascii="Arial" w:hAnsi="Arial"/>
      <w:sz w:val="18"/>
    </w:rPr>
  </w:style>
  <w:style w:type="paragraph" w:customStyle="1" w:styleId="PL">
    <w:name w:val="PL"/>
    <w:rsid w:val="00953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3191"/>
    <w:pPr>
      <w:jc w:val="right"/>
    </w:pPr>
  </w:style>
  <w:style w:type="paragraph" w:customStyle="1" w:styleId="H6">
    <w:name w:val="H6"/>
    <w:basedOn w:val="Heading5"/>
    <w:next w:val="Normal"/>
    <w:rsid w:val="00953191"/>
    <w:pPr>
      <w:ind w:left="1985" w:hanging="1985"/>
      <w:outlineLvl w:val="9"/>
    </w:pPr>
    <w:rPr>
      <w:sz w:val="20"/>
    </w:rPr>
  </w:style>
  <w:style w:type="paragraph" w:customStyle="1" w:styleId="TAN">
    <w:name w:val="TAN"/>
    <w:basedOn w:val="TAL"/>
    <w:rsid w:val="00953191"/>
    <w:pPr>
      <w:ind w:left="851" w:hanging="851"/>
    </w:pPr>
  </w:style>
  <w:style w:type="paragraph" w:customStyle="1" w:styleId="TAL">
    <w:name w:val="TAL"/>
    <w:basedOn w:val="Normal"/>
    <w:rsid w:val="00953191"/>
    <w:pPr>
      <w:keepNext/>
      <w:keepLines/>
      <w:spacing w:after="0"/>
    </w:pPr>
    <w:rPr>
      <w:rFonts w:ascii="Arial" w:hAnsi="Arial"/>
      <w:sz w:val="18"/>
    </w:rPr>
  </w:style>
  <w:style w:type="paragraph" w:customStyle="1" w:styleId="ZA">
    <w:name w:val="ZA"/>
    <w:rsid w:val="00953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3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53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53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53191"/>
    <w:pPr>
      <w:framePr w:wrap="notBeside" w:y="16161"/>
    </w:pPr>
  </w:style>
  <w:style w:type="character" w:customStyle="1" w:styleId="ZGSM">
    <w:name w:val="ZGSM"/>
    <w:rsid w:val="00953191"/>
  </w:style>
  <w:style w:type="paragraph" w:styleId="List2">
    <w:name w:val="List 2"/>
    <w:basedOn w:val="List"/>
    <w:rsid w:val="00953191"/>
    <w:pPr>
      <w:ind w:left="851"/>
    </w:pPr>
  </w:style>
  <w:style w:type="paragraph" w:customStyle="1" w:styleId="ZG">
    <w:name w:val="ZG"/>
    <w:rsid w:val="00953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53191"/>
    <w:pPr>
      <w:ind w:left="1135"/>
    </w:pPr>
  </w:style>
  <w:style w:type="paragraph" w:styleId="List4">
    <w:name w:val="List 4"/>
    <w:basedOn w:val="List3"/>
    <w:rsid w:val="00953191"/>
    <w:pPr>
      <w:ind w:left="1418"/>
    </w:pPr>
  </w:style>
  <w:style w:type="paragraph" w:styleId="List5">
    <w:name w:val="List 5"/>
    <w:basedOn w:val="List4"/>
    <w:rsid w:val="00953191"/>
    <w:pPr>
      <w:ind w:left="1702"/>
    </w:pPr>
  </w:style>
  <w:style w:type="paragraph" w:customStyle="1" w:styleId="EditorsNote">
    <w:name w:val="Editor's Note"/>
    <w:basedOn w:val="NO"/>
    <w:rsid w:val="00953191"/>
    <w:rPr>
      <w:color w:val="FF0000"/>
    </w:rPr>
  </w:style>
  <w:style w:type="paragraph" w:styleId="List">
    <w:name w:val="List"/>
    <w:basedOn w:val="Normal"/>
    <w:rsid w:val="00953191"/>
    <w:pPr>
      <w:ind w:left="568" w:hanging="284"/>
    </w:pPr>
  </w:style>
  <w:style w:type="paragraph" w:styleId="ListBullet">
    <w:name w:val="List Bullet"/>
    <w:basedOn w:val="List"/>
    <w:rsid w:val="00953191"/>
  </w:style>
  <w:style w:type="paragraph" w:styleId="ListBullet4">
    <w:name w:val="List Bullet 4"/>
    <w:basedOn w:val="ListBullet3"/>
    <w:rsid w:val="00953191"/>
    <w:pPr>
      <w:ind w:left="1418"/>
    </w:pPr>
  </w:style>
  <w:style w:type="paragraph" w:styleId="ListBullet5">
    <w:name w:val="List Bullet 5"/>
    <w:basedOn w:val="ListBullet4"/>
    <w:rsid w:val="00953191"/>
    <w:pPr>
      <w:ind w:left="1702"/>
    </w:pPr>
  </w:style>
  <w:style w:type="paragraph" w:customStyle="1" w:styleId="B2">
    <w:name w:val="B2"/>
    <w:basedOn w:val="List2"/>
    <w:rsid w:val="00953191"/>
  </w:style>
  <w:style w:type="paragraph" w:customStyle="1" w:styleId="B3">
    <w:name w:val="B3"/>
    <w:basedOn w:val="List3"/>
    <w:rsid w:val="00953191"/>
  </w:style>
  <w:style w:type="paragraph" w:customStyle="1" w:styleId="B4">
    <w:name w:val="B4"/>
    <w:basedOn w:val="List4"/>
    <w:rsid w:val="00953191"/>
  </w:style>
  <w:style w:type="paragraph" w:customStyle="1" w:styleId="B5">
    <w:name w:val="B5"/>
    <w:basedOn w:val="List5"/>
    <w:rsid w:val="00953191"/>
  </w:style>
  <w:style w:type="paragraph" w:styleId="Footer">
    <w:name w:val="footer"/>
    <w:basedOn w:val="Header"/>
    <w:link w:val="FooterChar"/>
    <w:rsid w:val="00953191"/>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53191"/>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5D0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225</Pages>
  <Words>67448</Words>
  <Characters>384458</Characters>
  <Application>Microsoft Office Word</Application>
  <DocSecurity>0</DocSecurity>
  <Lines>3203</Lines>
  <Paragraphs>902</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2279</cp:lastModifiedBy>
  <cp:revision>49</cp:revision>
  <cp:lastPrinted>2011-10-16T10:32:00Z</cp:lastPrinted>
  <dcterms:created xsi:type="dcterms:W3CDTF">2021-12-20T17:59:00Z</dcterms:created>
  <dcterms:modified xsi:type="dcterms:W3CDTF">2025-07-10T09:22:00Z</dcterms:modified>
</cp:coreProperties>
</file>