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24C4365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466120">
              <w:t>8</w:t>
            </w:r>
            <w:r w:rsidRPr="009C4728">
              <w:t>.</w:t>
            </w:r>
            <w:bookmarkEnd w:id="3"/>
            <w:r w:rsidRPr="009C4728">
              <w:t xml:space="preserve">0 </w:t>
            </w:r>
            <w:r w:rsidRPr="009C4728">
              <w:rPr>
                <w:sz w:val="32"/>
              </w:rPr>
              <w:t>(</w:t>
            </w:r>
            <w:bookmarkStart w:id="4" w:name="issueDate"/>
            <w:r w:rsidR="00466120" w:rsidRPr="009C4728">
              <w:rPr>
                <w:sz w:val="32"/>
              </w:rPr>
              <w:t>202</w:t>
            </w:r>
            <w:r w:rsidR="00466120">
              <w:rPr>
                <w:sz w:val="32"/>
              </w:rPr>
              <w:t>5</w:t>
            </w:r>
            <w:r w:rsidRPr="009C4728">
              <w:rPr>
                <w:sz w:val="32"/>
              </w:rPr>
              <w:t>-</w:t>
            </w:r>
            <w:bookmarkEnd w:id="4"/>
            <w:r w:rsidR="00466120">
              <w:rPr>
                <w:sz w:val="32"/>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 xml:space="preserve">3rd Generation Partnership </w:t>
            </w:r>
            <w:proofErr w:type="gramStart"/>
            <w:r w:rsidRPr="009C4728">
              <w:t>Project;</w:t>
            </w:r>
            <w:proofErr w:type="gramEnd"/>
          </w:p>
          <w:p w14:paraId="07D8D95E" w14:textId="77777777" w:rsidR="00C53C29" w:rsidRPr="009C4728" w:rsidRDefault="00C53C29" w:rsidP="00C53C29">
            <w:pPr>
              <w:pStyle w:val="ZT"/>
              <w:framePr w:wrap="auto" w:hAnchor="text" w:yAlign="inline"/>
            </w:pPr>
            <w:r w:rsidRPr="009C4728">
              <w:t xml:space="preserve">Technical Specification Group Radio Access </w:t>
            </w:r>
            <w:proofErr w:type="gramStart"/>
            <w:r w:rsidRPr="009C4728">
              <w:t>Network;</w:t>
            </w:r>
            <w:proofErr w:type="gramEnd"/>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04698385"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3435ACC8" w:rsidR="00E16509" w:rsidRPr="009C4728" w:rsidRDefault="00E16509" w:rsidP="00133525">
            <w:pPr>
              <w:pStyle w:val="FP"/>
              <w:jc w:val="center"/>
              <w:rPr>
                <w:noProof/>
                <w:sz w:val="18"/>
              </w:rPr>
            </w:pPr>
            <w:r w:rsidRPr="009C4728">
              <w:rPr>
                <w:noProof/>
                <w:sz w:val="18"/>
              </w:rPr>
              <w:t xml:space="preserve">© </w:t>
            </w:r>
            <w:r w:rsidR="00466120" w:rsidRPr="009C4728">
              <w:rPr>
                <w:noProof/>
                <w:sz w:val="18"/>
              </w:rPr>
              <w:t>202</w:t>
            </w:r>
            <w:r w:rsidR="00466120">
              <w:rPr>
                <w:noProof/>
                <w:sz w:val="18"/>
              </w:rPr>
              <w:t>5</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63C2448" w14:textId="7231B794" w:rsidR="001701A9" w:rsidRDefault="001701A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eastAsiaTheme="minorEastAsia" w:hAnsiTheme="minorHAnsi" w:cstheme="minorBidi"/>
          <w:kern w:val="2"/>
          <w:sz w:val="24"/>
          <w:szCs w:val="24"/>
          <w:lang w:eastAsia="en-GB"/>
          <w14:ligatures w14:val="standardContextual"/>
        </w:rPr>
      </w:pPr>
      <w:r w:rsidRPr="00416D5C">
        <w:rPr>
          <w:snapToGrid w:val="0"/>
        </w:rPr>
        <w:t>4.1</w:t>
      </w:r>
      <w:r>
        <w:rPr>
          <w:rFonts w:asciiTheme="minorHAnsi" w:eastAsiaTheme="minorEastAsia"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eastAsiaTheme="minorEastAsia" w:hAnsiTheme="minorHAnsi" w:cstheme="minorBidi"/>
          <w:kern w:val="2"/>
          <w:sz w:val="24"/>
          <w:szCs w:val="24"/>
          <w:lang w:eastAsia="en-GB"/>
          <w14:ligatures w14:val="standardContextual"/>
        </w:rPr>
      </w:pPr>
      <w:r w:rsidRPr="00416D5C">
        <w:rPr>
          <w:snapToGrid w:val="0"/>
        </w:rPr>
        <w:t>4.2</w:t>
      </w:r>
      <w:r>
        <w:rPr>
          <w:rFonts w:asciiTheme="minorHAnsi" w:eastAsiaTheme="minorEastAsia"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eastAsiaTheme="minorEastAsia" w:hAnsiTheme="minorHAnsi" w:cstheme="minorBidi"/>
          <w:kern w:val="2"/>
          <w:sz w:val="24"/>
          <w:szCs w:val="24"/>
          <w:lang w:eastAsia="en-GB"/>
          <w14:ligatures w14:val="standardContextual"/>
        </w:rPr>
      </w:pPr>
      <w:r>
        <w:t>4.5.1</w:t>
      </w:r>
      <w:r>
        <w:rPr>
          <w:rFonts w:asciiTheme="minorHAnsi" w:eastAsiaTheme="minorEastAsia"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eastAsiaTheme="minorEastAsia" w:hAnsiTheme="minorHAnsi" w:cstheme="minorBidi"/>
          <w:kern w:val="2"/>
          <w:sz w:val="24"/>
          <w:szCs w:val="24"/>
          <w:lang w:eastAsia="en-GB"/>
          <w14:ligatures w14:val="standardContextual"/>
        </w:rPr>
      </w:pPr>
      <w:r>
        <w:t>4.5.2</w:t>
      </w:r>
      <w:r>
        <w:rPr>
          <w:rFonts w:asciiTheme="minorHAnsi" w:eastAsiaTheme="minorEastAsia"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eastAsiaTheme="minorEastAsia" w:hAnsiTheme="minorHAnsi" w:cstheme="minorBidi"/>
          <w:kern w:val="2"/>
          <w:sz w:val="24"/>
          <w:szCs w:val="24"/>
          <w:lang w:eastAsia="en-GB"/>
          <w14:ligatures w14:val="standardContextual"/>
        </w:rPr>
      </w:pPr>
      <w:r>
        <w:t>4.5.3</w:t>
      </w:r>
      <w:r>
        <w:rPr>
          <w:rFonts w:asciiTheme="minorHAnsi" w:eastAsiaTheme="minorEastAsia"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eastAsiaTheme="minorEastAsia" w:hAnsiTheme="minorHAnsi" w:cstheme="minorBidi"/>
          <w:kern w:val="2"/>
          <w:sz w:val="24"/>
          <w:szCs w:val="24"/>
          <w:lang w:eastAsia="en-GB"/>
          <w14:ligatures w14:val="standardContextual"/>
        </w:rPr>
      </w:pPr>
      <w:r>
        <w:t>4.6.1</w:t>
      </w:r>
      <w:r>
        <w:rPr>
          <w:rFonts w:asciiTheme="minorHAnsi" w:eastAsiaTheme="minorEastAsia"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eastAsiaTheme="minorEastAsia" w:hAnsiTheme="minorHAnsi" w:cstheme="minorBidi"/>
          <w:kern w:val="2"/>
          <w:sz w:val="24"/>
          <w:szCs w:val="24"/>
          <w:lang w:eastAsia="en-GB"/>
          <w14:ligatures w14:val="standardContextual"/>
        </w:rPr>
      </w:pPr>
      <w:r>
        <w:t>4.6.1A</w:t>
      </w:r>
      <w:r>
        <w:rPr>
          <w:rFonts w:asciiTheme="minorHAnsi" w:eastAsiaTheme="minorEastAsia"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eastAsiaTheme="minorEastAsia" w:hAnsiTheme="minorHAnsi" w:cstheme="minorBidi"/>
          <w:kern w:val="2"/>
          <w:sz w:val="24"/>
          <w:szCs w:val="24"/>
          <w:lang w:eastAsia="en-GB"/>
          <w14:ligatures w14:val="standardContextual"/>
        </w:rPr>
      </w:pPr>
      <w:r>
        <w:t>4.6.2</w:t>
      </w:r>
      <w:r>
        <w:rPr>
          <w:rFonts w:asciiTheme="minorHAnsi" w:eastAsiaTheme="minorEastAsia"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eastAsiaTheme="minorEastAsia" w:hAnsiTheme="minorHAnsi" w:cstheme="minorBidi"/>
          <w:kern w:val="2"/>
          <w:sz w:val="24"/>
          <w:szCs w:val="24"/>
          <w:lang w:eastAsia="en-GB"/>
          <w14:ligatures w14:val="standardContextual"/>
        </w:rPr>
      </w:pPr>
      <w:r>
        <w:t>4.6.3</w:t>
      </w:r>
      <w:r>
        <w:rPr>
          <w:rFonts w:asciiTheme="minorHAnsi" w:eastAsiaTheme="minorEastAsia"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eastAsiaTheme="minorEastAsia" w:hAnsiTheme="minorHAnsi" w:cstheme="minorBidi"/>
          <w:kern w:val="2"/>
          <w:sz w:val="24"/>
          <w:szCs w:val="24"/>
          <w:lang w:eastAsia="en-GB"/>
          <w14:ligatures w14:val="standardContextual"/>
        </w:rPr>
      </w:pPr>
      <w:r>
        <w:t>4.7</w:t>
      </w:r>
      <w:r>
        <w:rPr>
          <w:rFonts w:asciiTheme="minorHAnsi" w:eastAsiaTheme="minorEastAsia"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eastAsiaTheme="minorEastAsia" w:hAnsiTheme="minorHAnsi" w:cstheme="minorBidi"/>
          <w:kern w:val="2"/>
          <w:sz w:val="24"/>
          <w:szCs w:val="24"/>
          <w:lang w:eastAsia="en-GB"/>
          <w14:ligatures w14:val="standardContextual"/>
        </w:rPr>
      </w:pPr>
      <w:r>
        <w:t>4.8</w:t>
      </w:r>
      <w:r>
        <w:rPr>
          <w:rFonts w:asciiTheme="minorHAnsi" w:eastAsiaTheme="minorEastAsia"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eastAsiaTheme="minorEastAsia" w:hAnsiTheme="minorHAnsi" w:cstheme="minorBidi"/>
          <w:kern w:val="2"/>
          <w:sz w:val="24"/>
          <w:szCs w:val="24"/>
          <w:lang w:eastAsia="en-GB"/>
          <w14:ligatures w14:val="standardContextual"/>
        </w:rPr>
      </w:pPr>
      <w:r>
        <w:t>6.2.</w:t>
      </w:r>
      <w:r>
        <w:rPr>
          <w:lang w:eastAsia="ja-JP"/>
        </w:rPr>
        <w:t>6</w:t>
      </w:r>
      <w:r>
        <w:rPr>
          <w:rFonts w:asciiTheme="minorHAnsi" w:eastAsiaTheme="minorEastAsia"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eastAsiaTheme="minorEastAsia" w:hAnsiTheme="minorHAnsi" w:cstheme="minorBidi"/>
          <w:kern w:val="2"/>
          <w:sz w:val="24"/>
          <w:szCs w:val="24"/>
          <w:lang w:eastAsia="en-GB"/>
          <w14:ligatures w14:val="standardContextual"/>
        </w:rPr>
      </w:pPr>
      <w:r>
        <w:t>6.4.1.1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eastAsiaTheme="minorEastAsia" w:hAnsiTheme="minorHAnsi" w:cstheme="minorBidi"/>
          <w:kern w:val="2"/>
          <w:sz w:val="24"/>
          <w:szCs w:val="24"/>
          <w:lang w:eastAsia="en-GB"/>
          <w14:ligatures w14:val="standardContextual"/>
        </w:rPr>
      </w:pPr>
      <w:r>
        <w:t>6.5.1.3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eastAsiaTheme="minorEastAsia" w:hAnsiTheme="minorHAnsi" w:cstheme="minorBidi"/>
          <w:kern w:val="2"/>
          <w:sz w:val="24"/>
          <w:szCs w:val="24"/>
          <w:lang w:eastAsia="en-GB"/>
          <w14:ligatures w14:val="standardContextual"/>
        </w:rPr>
      </w:pPr>
      <w:r>
        <w:t>6.5.1.4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eastAsiaTheme="minorEastAsia" w:hAnsiTheme="minorHAnsi" w:cstheme="minorBidi"/>
          <w:kern w:val="2"/>
          <w:sz w:val="24"/>
          <w:szCs w:val="24"/>
          <w:lang w:eastAsia="en-GB"/>
          <w14:ligatures w14:val="standardContextual"/>
        </w:rPr>
      </w:pPr>
      <w:r>
        <w:t>6.5.1.5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eastAsiaTheme="minorEastAsia" w:hAnsiTheme="minorHAnsi" w:cstheme="minorBidi"/>
          <w:kern w:val="2"/>
          <w:sz w:val="24"/>
          <w:szCs w:val="24"/>
          <w:lang w:eastAsia="en-GB"/>
          <w14:ligatures w14:val="standardContextual"/>
        </w:rPr>
      </w:pPr>
      <w:r>
        <w:t>6.5.1.6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eastAsiaTheme="minorEastAsia" w:hAnsiTheme="minorHAnsi" w:cstheme="minorBidi"/>
          <w:kern w:val="2"/>
          <w:sz w:val="24"/>
          <w:szCs w:val="24"/>
          <w:lang w:eastAsia="en-GB"/>
          <w14:ligatures w14:val="standardContextual"/>
        </w:rPr>
      </w:pPr>
      <w:r>
        <w:t>6.5.2.5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eastAsiaTheme="minorEastAsia" w:hAnsiTheme="minorHAnsi" w:cstheme="minorBidi"/>
          <w:kern w:val="2"/>
          <w:sz w:val="24"/>
          <w:szCs w:val="24"/>
          <w:lang w:eastAsia="en-GB"/>
          <w14:ligatures w14:val="standardContextual"/>
        </w:rPr>
      </w:pPr>
      <w:r>
        <w:t>6.5.2.6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eastAsiaTheme="minorEastAsia" w:hAnsiTheme="minorHAnsi" w:cstheme="minorBidi"/>
          <w:kern w:val="2"/>
          <w:sz w:val="24"/>
          <w:szCs w:val="24"/>
          <w:lang w:eastAsia="en-GB"/>
          <w14:ligatures w14:val="standardContextual"/>
        </w:rPr>
      </w:pPr>
      <w:r>
        <w:t>6.5.3.4</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eastAsiaTheme="minorEastAsia" w:hAnsiTheme="minorHAnsi" w:cstheme="minorBidi"/>
          <w:kern w:val="2"/>
          <w:sz w:val="24"/>
          <w:szCs w:val="24"/>
          <w:lang w:eastAsia="en-GB"/>
          <w14:ligatures w14:val="standardContextual"/>
        </w:rPr>
      </w:pPr>
      <w:r>
        <w:t>6.5.3.5</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eastAsiaTheme="minorEastAsia" w:hAnsiTheme="minorHAnsi" w:cstheme="minorBidi"/>
          <w:kern w:val="2"/>
          <w:sz w:val="24"/>
          <w:szCs w:val="24"/>
          <w:lang w:eastAsia="en-GB"/>
          <w14:ligatures w14:val="standardContextual"/>
        </w:rPr>
      </w:pPr>
      <w:r>
        <w:t>6.6.1.1</w:t>
      </w:r>
      <w:r>
        <w:rPr>
          <w:rFonts w:asciiTheme="minorHAnsi" w:eastAsiaTheme="minorEastAsia"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eastAsiaTheme="minorEastAsia" w:hAnsiTheme="minorHAnsi" w:cstheme="minorBidi"/>
          <w:kern w:val="2"/>
          <w:sz w:val="24"/>
          <w:szCs w:val="24"/>
          <w:lang w:eastAsia="en-GB"/>
          <w14:ligatures w14:val="standardContextual"/>
        </w:rPr>
      </w:pPr>
      <w:r>
        <w:t>6.6.1.1.1</w:t>
      </w:r>
      <w:r>
        <w:rPr>
          <w:rFonts w:asciiTheme="minorHAnsi" w:eastAsiaTheme="minorEastAsia"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eastAsiaTheme="minorEastAsia" w:hAnsiTheme="minorHAnsi" w:cstheme="minorBidi"/>
          <w:kern w:val="2"/>
          <w:sz w:val="24"/>
          <w:szCs w:val="24"/>
          <w:lang w:eastAsia="en-GB"/>
          <w14:ligatures w14:val="standardContextual"/>
        </w:rPr>
      </w:pPr>
      <w:r>
        <w:t>6.6.1.1.2</w:t>
      </w:r>
      <w:r>
        <w:rPr>
          <w:rFonts w:asciiTheme="minorHAnsi" w:eastAsiaTheme="minorEastAsia"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eastAsiaTheme="minorEastAsia" w:hAnsiTheme="minorHAnsi" w:cstheme="minorBidi"/>
          <w:kern w:val="2"/>
          <w:sz w:val="24"/>
          <w:szCs w:val="24"/>
          <w:lang w:eastAsia="en-GB"/>
          <w14:ligatures w14:val="standardContextual"/>
        </w:rPr>
      </w:pPr>
      <w:r>
        <w:t>6.6.1.1.3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eastAsiaTheme="minorEastAsia" w:hAnsiTheme="minorHAnsi" w:cstheme="minorBidi"/>
          <w:kern w:val="2"/>
          <w:sz w:val="24"/>
          <w:szCs w:val="24"/>
          <w:lang w:eastAsia="en-GB"/>
          <w14:ligatures w14:val="standardContextual"/>
        </w:rPr>
      </w:pPr>
      <w:r>
        <w:t>6.6.1.2</w:t>
      </w:r>
      <w:r>
        <w:rPr>
          <w:rFonts w:asciiTheme="minorHAnsi" w:eastAsiaTheme="minorEastAsia"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eastAsiaTheme="minorEastAsia" w:hAnsiTheme="minorHAnsi" w:cstheme="minorBidi"/>
          <w:kern w:val="2"/>
          <w:sz w:val="24"/>
          <w:szCs w:val="24"/>
          <w:lang w:eastAsia="en-GB"/>
          <w14:ligatures w14:val="standardContextual"/>
        </w:rPr>
      </w:pPr>
      <w:r>
        <w:t>6.6.1.2.1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eastAsiaTheme="minorEastAsia" w:hAnsiTheme="minorHAnsi" w:cstheme="minorBidi"/>
          <w:kern w:val="2"/>
          <w:sz w:val="24"/>
          <w:szCs w:val="24"/>
          <w:lang w:eastAsia="en-GB"/>
          <w14:ligatures w14:val="standardContextual"/>
        </w:rPr>
      </w:pPr>
      <w:r>
        <w:t>6.6.1.3</w:t>
      </w:r>
      <w:r>
        <w:rPr>
          <w:rFonts w:asciiTheme="minorHAnsi" w:eastAsiaTheme="minorEastAsia"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eastAsiaTheme="minorEastAsia" w:hAnsiTheme="minorHAnsi" w:cstheme="minorBidi"/>
          <w:kern w:val="2"/>
          <w:sz w:val="24"/>
          <w:szCs w:val="24"/>
          <w:lang w:eastAsia="en-GB"/>
          <w14:ligatures w14:val="standardContextual"/>
        </w:rPr>
      </w:pPr>
      <w:r>
        <w:t>6.6.1.3.1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eastAsiaTheme="minorEastAsia" w:hAnsiTheme="minorHAnsi" w:cstheme="minorBidi"/>
          <w:kern w:val="2"/>
          <w:sz w:val="24"/>
          <w:szCs w:val="24"/>
          <w:lang w:eastAsia="en-GB"/>
          <w14:ligatures w14:val="standardContextual"/>
        </w:rPr>
      </w:pPr>
      <w:r>
        <w:t>6.6.1.4</w:t>
      </w:r>
      <w:r>
        <w:rPr>
          <w:rFonts w:asciiTheme="minorHAnsi" w:eastAsiaTheme="minorEastAsia"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eastAsiaTheme="minorEastAsia" w:hAnsiTheme="minorHAnsi" w:cstheme="minorBidi"/>
          <w:kern w:val="2"/>
          <w:sz w:val="24"/>
          <w:szCs w:val="24"/>
          <w:lang w:eastAsia="en-GB"/>
          <w14:ligatures w14:val="standardContextual"/>
        </w:rPr>
      </w:pPr>
      <w:r>
        <w:t>6.6.1.4.1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eastAsiaTheme="minorEastAsia" w:hAnsiTheme="minorHAnsi" w:cstheme="minorBidi"/>
          <w:kern w:val="2"/>
          <w:sz w:val="24"/>
          <w:szCs w:val="24"/>
          <w:lang w:eastAsia="en-GB"/>
          <w14:ligatures w14:val="standardContextual"/>
        </w:rPr>
      </w:pPr>
      <w:r>
        <w:t>6.6.2.3</w:t>
      </w:r>
      <w:r>
        <w:rPr>
          <w:rFonts w:asciiTheme="minorHAnsi" w:eastAsiaTheme="minorEastAsia"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eastAsiaTheme="minorEastAsia" w:hAnsiTheme="minorHAnsi" w:cstheme="minorBidi"/>
          <w:kern w:val="2"/>
          <w:sz w:val="24"/>
          <w:szCs w:val="24"/>
          <w:lang w:eastAsia="en-GB"/>
          <w14:ligatures w14:val="standardContextual"/>
        </w:rPr>
      </w:pPr>
      <w:r>
        <w:t>6.6.2.4.2</w:t>
      </w:r>
      <w:r>
        <w:rPr>
          <w:rFonts w:asciiTheme="minorHAnsi" w:eastAsiaTheme="minorEastAsia"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eastAsiaTheme="minorEastAsia" w:hAnsiTheme="minorHAnsi" w:cstheme="minorBidi"/>
          <w:kern w:val="2"/>
          <w:sz w:val="24"/>
          <w:szCs w:val="24"/>
          <w:lang w:eastAsia="en-GB"/>
          <w14:ligatures w14:val="standardContextual"/>
        </w:rPr>
      </w:pPr>
      <w:r>
        <w:t>6.6.2.4.3</w:t>
      </w:r>
      <w:r>
        <w:rPr>
          <w:rFonts w:asciiTheme="minorHAnsi" w:eastAsiaTheme="minorEastAsia"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eastAsiaTheme="minorEastAsia" w:hAnsiTheme="minorHAnsi" w:cstheme="minorBidi"/>
          <w:kern w:val="2"/>
          <w:sz w:val="24"/>
          <w:szCs w:val="24"/>
          <w:lang w:eastAsia="en-GB"/>
          <w14:ligatures w14:val="standardContextual"/>
        </w:rPr>
      </w:pPr>
      <w:r>
        <w:t>6.6.2.4.4</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eastAsiaTheme="minorEastAsia" w:hAnsiTheme="minorHAnsi" w:cstheme="minorBidi"/>
          <w:kern w:val="2"/>
          <w:sz w:val="24"/>
          <w:szCs w:val="24"/>
          <w:lang w:eastAsia="en-GB"/>
          <w14:ligatures w14:val="standardContextual"/>
        </w:rPr>
      </w:pPr>
      <w:r>
        <w:t>6.6.2.4.5</w:t>
      </w:r>
      <w:r>
        <w:rPr>
          <w:rFonts w:asciiTheme="minorHAnsi" w:eastAsiaTheme="minorEastAsia"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eastAsiaTheme="minorEastAsia" w:hAnsiTheme="minorHAnsi" w:cstheme="minorBidi"/>
          <w:kern w:val="2"/>
          <w:sz w:val="24"/>
          <w:szCs w:val="24"/>
          <w:lang w:eastAsia="en-GB"/>
          <w14:ligatures w14:val="standardContextual"/>
        </w:rPr>
      </w:pPr>
      <w:r>
        <w:t>6.6.2.4.7</w:t>
      </w:r>
      <w:r>
        <w:rPr>
          <w:rFonts w:asciiTheme="minorHAnsi" w:eastAsiaTheme="minorEastAsia"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8</w:t>
      </w:r>
      <w:r>
        <w:rPr>
          <w:rFonts w:asciiTheme="minorHAnsi" w:eastAsiaTheme="minorEastAsia"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eastAsiaTheme="minorEastAsia" w:hAnsiTheme="minorHAnsi" w:cstheme="minorBidi"/>
          <w:kern w:val="2"/>
          <w:sz w:val="24"/>
          <w:szCs w:val="24"/>
          <w:lang w:eastAsia="en-GB"/>
          <w14:ligatures w14:val="standardContextual"/>
        </w:rPr>
      </w:pPr>
      <w:r>
        <w:t>6.6.2.4.</w:t>
      </w:r>
      <w:r>
        <w:rPr>
          <w:lang w:eastAsia="zh-CN"/>
        </w:rPr>
        <w:t>9</w:t>
      </w:r>
      <w:r>
        <w:rPr>
          <w:rFonts w:asciiTheme="minorHAnsi" w:eastAsiaTheme="minorEastAsia"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eastAsiaTheme="minorEastAsia" w:hAnsiTheme="minorHAnsi" w:cstheme="minorBidi"/>
          <w:kern w:val="2"/>
          <w:sz w:val="24"/>
          <w:szCs w:val="24"/>
          <w:lang w:eastAsia="en-GB"/>
          <w14:ligatures w14:val="standardContextual"/>
        </w:rPr>
      </w:pPr>
      <w:r>
        <w:t>6.6.2.4.10</w:t>
      </w:r>
      <w:r>
        <w:rPr>
          <w:rFonts w:asciiTheme="minorHAnsi" w:eastAsiaTheme="minorEastAsia"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eastAsiaTheme="minorEastAsia" w:hAnsiTheme="minorHAnsi" w:cstheme="minorBidi"/>
          <w:kern w:val="2"/>
          <w:sz w:val="24"/>
          <w:szCs w:val="24"/>
          <w:lang w:eastAsia="en-GB"/>
          <w14:ligatures w14:val="standardContextual"/>
        </w:rPr>
      </w:pPr>
      <w:r>
        <w:t>6.6.4</w:t>
      </w:r>
      <w:r>
        <w:rPr>
          <w:rFonts w:asciiTheme="minorHAnsi" w:eastAsiaTheme="minorEastAsia"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eastAsiaTheme="minorEastAsia" w:hAnsiTheme="minorHAnsi" w:cstheme="minorBidi"/>
          <w:kern w:val="2"/>
          <w:sz w:val="24"/>
          <w:szCs w:val="24"/>
          <w:lang w:eastAsia="en-GB"/>
          <w14:ligatures w14:val="standardContextual"/>
        </w:rPr>
      </w:pPr>
      <w:r>
        <w:t>6.6.4.1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eastAsiaTheme="minorEastAsia" w:hAnsiTheme="minorHAnsi" w:cstheme="minorBidi"/>
          <w:kern w:val="2"/>
          <w:sz w:val="24"/>
          <w:szCs w:val="24"/>
          <w:lang w:eastAsia="en-GB"/>
          <w14:ligatures w14:val="standardContextual"/>
        </w:rPr>
      </w:pPr>
      <w:r>
        <w:t>6.6.4.2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eastAsiaTheme="minorEastAsia" w:hAnsiTheme="minorHAnsi" w:cstheme="minorBidi"/>
          <w:kern w:val="2"/>
          <w:sz w:val="24"/>
          <w:szCs w:val="24"/>
          <w:lang w:eastAsia="en-GB"/>
          <w14:ligatures w14:val="standardContextual"/>
        </w:rPr>
      </w:pPr>
      <w:r>
        <w:t>6.6.4.3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eastAsiaTheme="minorEastAsia" w:hAnsiTheme="minorHAnsi" w:cstheme="minorBidi"/>
          <w:kern w:val="2"/>
          <w:sz w:val="24"/>
          <w:szCs w:val="24"/>
          <w:lang w:eastAsia="en-GB"/>
          <w14:ligatures w14:val="standardContextual"/>
        </w:rPr>
      </w:pPr>
      <w:r>
        <w:t>6.6.4.4</w:t>
      </w:r>
      <w:r>
        <w:rPr>
          <w:rFonts w:asciiTheme="minorHAnsi" w:eastAsiaTheme="minorEastAsia"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eastAsiaTheme="minorEastAsia" w:hAnsiTheme="minorHAnsi" w:cstheme="minorBidi"/>
          <w:kern w:val="2"/>
          <w:sz w:val="24"/>
          <w:szCs w:val="24"/>
          <w:lang w:eastAsia="en-GB"/>
          <w14:ligatures w14:val="standardContextual"/>
        </w:rPr>
      </w:pPr>
      <w:r>
        <w:t>6.6.4.</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eastAsiaTheme="minorEastAsia" w:hAnsiTheme="minorHAnsi" w:cstheme="minorBidi"/>
          <w:kern w:val="2"/>
          <w:sz w:val="24"/>
          <w:szCs w:val="24"/>
          <w:lang w:eastAsia="en-GB"/>
          <w14:ligatures w14:val="standardContextual"/>
        </w:rPr>
      </w:pPr>
      <w:r>
        <w:t>6.6.4.6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eastAsiaTheme="minorEastAsia" w:hAnsiTheme="minorHAnsi" w:cstheme="minorBidi"/>
          <w:kern w:val="2"/>
          <w:sz w:val="24"/>
          <w:szCs w:val="24"/>
          <w:lang w:eastAsia="en-GB"/>
          <w14:ligatures w14:val="standardContextual"/>
        </w:rPr>
      </w:pPr>
      <w:r>
        <w:t>6.7.2</w:t>
      </w:r>
      <w:r>
        <w:rPr>
          <w:rFonts w:asciiTheme="minorHAnsi" w:eastAsiaTheme="minorEastAsia"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eastAsiaTheme="minorEastAsia" w:hAnsiTheme="minorHAnsi" w:cstheme="minorBidi"/>
          <w:kern w:val="2"/>
          <w:sz w:val="24"/>
          <w:szCs w:val="24"/>
          <w:lang w:eastAsia="en-GB"/>
          <w14:ligatures w14:val="standardContextual"/>
        </w:rPr>
      </w:pPr>
      <w:r>
        <w:t>6.7.3</w:t>
      </w:r>
      <w:r>
        <w:rPr>
          <w:rFonts w:asciiTheme="minorHAnsi" w:eastAsiaTheme="minorEastAsia"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eastAsiaTheme="minorEastAsia" w:hAnsiTheme="minorHAnsi" w:cstheme="minorBidi"/>
          <w:kern w:val="2"/>
          <w:sz w:val="24"/>
          <w:szCs w:val="24"/>
          <w:lang w:eastAsia="en-GB"/>
          <w14:ligatures w14:val="standardContextual"/>
        </w:rPr>
      </w:pPr>
      <w:r>
        <w:t>6.7.4</w:t>
      </w:r>
      <w:r>
        <w:rPr>
          <w:rFonts w:asciiTheme="minorHAnsi" w:eastAsiaTheme="minorEastAsia"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eastAsiaTheme="minorEastAsia" w:hAnsiTheme="minorHAnsi" w:cstheme="minorBidi"/>
          <w:kern w:val="2"/>
          <w:sz w:val="24"/>
          <w:szCs w:val="24"/>
          <w:lang w:eastAsia="en-GB"/>
          <w14:ligatures w14:val="standardContextual"/>
        </w:rPr>
      </w:pPr>
      <w:r>
        <w:t>7.2.</w:t>
      </w:r>
      <w:r>
        <w:rPr>
          <w:lang w:eastAsia="zh-CN"/>
        </w:rPr>
        <w:t>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eastAsiaTheme="minorEastAsia" w:hAnsiTheme="minorHAnsi" w:cstheme="minorBidi"/>
          <w:kern w:val="2"/>
          <w:sz w:val="24"/>
          <w:szCs w:val="24"/>
          <w:lang w:eastAsia="en-GB"/>
          <w14:ligatures w14:val="standardContextual"/>
        </w:rPr>
      </w:pPr>
      <w:r>
        <w:t>7.2.</w:t>
      </w:r>
      <w:r>
        <w:rPr>
          <w:lang w:eastAsia="zh-CN"/>
        </w:rPr>
        <w:t>7</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eastAsiaTheme="minorEastAsia" w:hAnsiTheme="minorHAnsi" w:cstheme="minorBidi"/>
          <w:kern w:val="2"/>
          <w:sz w:val="24"/>
          <w:szCs w:val="24"/>
          <w:lang w:eastAsia="en-GB"/>
          <w14:ligatures w14:val="standardContextual"/>
        </w:rPr>
      </w:pPr>
      <w:r>
        <w:t>7.3.4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eastAsiaTheme="minorEastAsia" w:hAnsiTheme="minorHAnsi" w:cstheme="minorBidi"/>
          <w:kern w:val="2"/>
          <w:sz w:val="24"/>
          <w:szCs w:val="24"/>
          <w:lang w:eastAsia="en-GB"/>
          <w14:ligatures w14:val="standardContextual"/>
        </w:rPr>
      </w:pPr>
      <w:r>
        <w:t>7.3.</w:t>
      </w:r>
      <w:r>
        <w:rPr>
          <w:lang w:eastAsia="zh-CN"/>
        </w:rPr>
        <w:t>5</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eastAsiaTheme="minorEastAsia" w:hAnsiTheme="minorHAnsi" w:cstheme="minorBidi"/>
          <w:kern w:val="2"/>
          <w:sz w:val="24"/>
          <w:szCs w:val="24"/>
          <w:lang w:eastAsia="en-GB"/>
          <w14:ligatures w14:val="standardContextual"/>
        </w:rPr>
      </w:pPr>
      <w:r>
        <w:t>7.3.6</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eastAsiaTheme="minorEastAsia" w:hAnsiTheme="minorHAnsi" w:cstheme="minorBidi"/>
          <w:kern w:val="2"/>
          <w:sz w:val="24"/>
          <w:szCs w:val="24"/>
          <w:lang w:eastAsia="en-GB"/>
          <w14:ligatures w14:val="standardContextual"/>
        </w:rPr>
      </w:pPr>
      <w:r>
        <w:t>7.4.</w:t>
      </w:r>
      <w:r>
        <w:rPr>
          <w:lang w:eastAsia="zh-CN"/>
        </w:rPr>
        <w:t>5</w:t>
      </w:r>
      <w:r>
        <w:rPr>
          <w:rFonts w:asciiTheme="minorHAnsi" w:eastAsiaTheme="minorEastAsia"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eastAsiaTheme="minorEastAsia" w:hAnsiTheme="minorHAnsi" w:cstheme="minorBidi"/>
          <w:kern w:val="2"/>
          <w:sz w:val="24"/>
          <w:szCs w:val="24"/>
          <w:lang w:eastAsia="en-GB"/>
          <w14:ligatures w14:val="standardContextual"/>
        </w:rPr>
      </w:pPr>
      <w:r>
        <w:t>7.7.2</w:t>
      </w:r>
      <w:r>
        <w:rPr>
          <w:rFonts w:asciiTheme="minorHAnsi" w:eastAsiaTheme="minorEastAsia"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eastAsiaTheme="minorEastAsia" w:hAnsiTheme="minorHAnsi" w:cstheme="minorBidi"/>
          <w:kern w:val="2"/>
          <w:sz w:val="24"/>
          <w:szCs w:val="24"/>
          <w:lang w:eastAsia="en-GB"/>
          <w14:ligatures w14:val="standardContextual"/>
        </w:rPr>
      </w:pPr>
      <w:r>
        <w:t>7.7.3</w:t>
      </w:r>
      <w:r>
        <w:rPr>
          <w:rFonts w:asciiTheme="minorHAnsi" w:eastAsiaTheme="minorEastAsia"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187260556"/>
      <w:r w:rsidR="00C53C29" w:rsidRPr="009C4728">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 xml:space="preserve">presented to TSG for </w:t>
      </w:r>
      <w:proofErr w:type="gramStart"/>
      <w:r w:rsidRPr="009C4728">
        <w:t>information;</w:t>
      </w:r>
      <w:proofErr w:type="gramEnd"/>
    </w:p>
    <w:p w14:paraId="07D8DA31" w14:textId="77777777" w:rsidR="00080512" w:rsidRPr="009C4728" w:rsidRDefault="00080512">
      <w:pPr>
        <w:pStyle w:val="B3"/>
      </w:pPr>
      <w:r w:rsidRPr="009C4728">
        <w:t>2</w:t>
      </w:r>
      <w:r w:rsidRPr="009C4728">
        <w:tab/>
        <w:t xml:space="preserve">presented to TSG for </w:t>
      </w:r>
      <w:proofErr w:type="gramStart"/>
      <w:r w:rsidRPr="009C4728">
        <w:t>approval;</w:t>
      </w:r>
      <w:proofErr w:type="gramEnd"/>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w:t>
      </w:r>
      <w:proofErr w:type="gramStart"/>
      <w:r w:rsidRPr="009C4728">
        <w:t>so as to</w:t>
      </w:r>
      <w:proofErr w:type="gramEnd"/>
      <w:r w:rsidRPr="009C4728">
        <w:t xml:space="preserve">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proofErr w:type="gramStart"/>
      <w:r w:rsidR="003765B8" w:rsidRPr="009C4728">
        <w:t>as a result of</w:t>
      </w:r>
      <w:proofErr w:type="gramEnd"/>
      <w:r w:rsidR="003765B8" w:rsidRPr="009C4728">
        <w:t xml:space="preserve">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proofErr w:type="gramStart"/>
      <w:r w:rsidR="003765B8" w:rsidRPr="009C4728">
        <w:t>as a result of</w:t>
      </w:r>
      <w:proofErr w:type="gramEnd"/>
      <w:r w:rsidR="003765B8" w:rsidRPr="009C4728">
        <w:t xml:space="preserve">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w:t>
      </w:r>
      <w:proofErr w:type="gramStart"/>
      <w:r w:rsidRPr="009C4728">
        <w:t>as a result of</w:t>
      </w:r>
      <w:proofErr w:type="gramEnd"/>
      <w:r w:rsidRPr="009C4728">
        <w:t xml:space="preserve">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t>might not</w:t>
      </w:r>
      <w:r w:rsidRPr="009C4728">
        <w:tab/>
        <w:t xml:space="preserve">indicates a likelihood that something will not happen </w:t>
      </w:r>
      <w:proofErr w:type="gramStart"/>
      <w:r w:rsidRPr="009C4728">
        <w:t>as a result of</w:t>
      </w:r>
      <w:proofErr w:type="gramEnd"/>
      <w:r w:rsidRPr="009C4728">
        <w:t xml:space="preserve">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w:t>
      </w:r>
      <w:proofErr w:type="gramStart"/>
      <w:r w:rsidRPr="009C4728">
        <w:t>is</w:t>
      </w:r>
      <w:proofErr w:type="gramEnd"/>
      <w:r w:rsidRPr="009C4728">
        <w:t>"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187260557"/>
      <w:bookmarkEnd w:id="39"/>
      <w:r w:rsidR="00C53C29" w:rsidRPr="009C4728">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18726055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0A323B04"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18726055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18726056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 xml:space="preserve">component carriers </w:t>
      </w:r>
      <w:proofErr w:type="gramStart"/>
      <w:r w:rsidRPr="009C4728">
        <w:rPr>
          <w:bCs/>
        </w:rPr>
        <w:t>in order to</w:t>
      </w:r>
      <w:proofErr w:type="gramEnd"/>
      <w:r w:rsidRPr="009C4728">
        <w:rPr>
          <w:bCs/>
        </w:rPr>
        <w:t xml:space="preserve">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proofErr w:type="gramStart"/>
      <w:r w:rsidRPr="009C4728">
        <w:rPr>
          <w:rFonts w:cs="v5.0.0"/>
          <w:bCs/>
        </w:rPr>
        <w:t>time period</w:t>
      </w:r>
      <w:proofErr w:type="gramEnd"/>
      <w:r w:rsidRPr="009C4728">
        <w:rPr>
          <w:rFonts w:cs="v5.0.0"/>
          <w:bCs/>
        </w:rPr>
        <w:t xml:space="preserve">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18726056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r>
      <w:proofErr w:type="gramStart"/>
      <w:r w:rsidRPr="009C4728">
        <w:t>The</w:t>
      </w:r>
      <w:proofErr w:type="gramEnd"/>
      <w:r w:rsidRPr="009C4728">
        <w:t xml:space="preserv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r>
      <w:proofErr w:type="gramStart"/>
      <w:r w:rsidRPr="009C4728">
        <w:t>The</w:t>
      </w:r>
      <w:proofErr w:type="gramEnd"/>
      <w:r w:rsidRPr="009C4728">
        <w:t xml:space="preserv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proofErr w:type="gramStart"/>
      <w:r w:rsidRPr="009C4728">
        <w:t>The</w:t>
      </w:r>
      <w:proofErr w:type="gramEnd"/>
      <w:r w:rsidRPr="009C4728">
        <w:t xml:space="preserv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proofErr w:type="gramStart"/>
      <w:r w:rsidRPr="009C4728">
        <w:t>The</w:t>
      </w:r>
      <w:proofErr w:type="gramEnd"/>
      <w:r w:rsidRPr="009C4728">
        <w:t xml:space="preserv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proofErr w:type="gramStart"/>
      <w:r w:rsidRPr="009C4728">
        <w:t>The</w:t>
      </w:r>
      <w:proofErr w:type="gramEnd"/>
      <w:r w:rsidRPr="009C4728">
        <w:t xml:space="preserv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proofErr w:type="gramStart"/>
      <w:r w:rsidRPr="009C4728">
        <w:t>The</w:t>
      </w:r>
      <w:proofErr w:type="gramEnd"/>
      <w:r w:rsidRPr="009C4728">
        <w:t xml:space="preserv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4.85pt;height:258.75pt" o:ole="">
            <v:imagedata r:id="rId12" o:title=""/>
          </v:shape>
          <o:OLEObject Type="Embed" ProgID="Word.Picture.8" ShapeID="_x0000_i1026" DrawAspect="Content" ObjectID="_1804698386"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6pt;height:230.95pt" o:ole="">
            <v:imagedata r:id="rId14" o:title=""/>
          </v:shape>
          <o:OLEObject Type="Embed" ProgID="Word.Picture.8" ShapeID="_x0000_i1027" DrawAspect="Content" ObjectID="_1804698387"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6pt;height:230.25pt" o:ole="">
            <v:imagedata r:id="rId16" o:title=""/>
          </v:shape>
          <o:OLEObject Type="Embed" ProgID="Word.Picture.8" ShapeID="_x0000_i1028" DrawAspect="Content" ObjectID="_1804698388"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18726056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187260563"/>
      <w:r w:rsidRPr="009C4728">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18726056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18726056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18726056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187260567"/>
      <w:r w:rsidRPr="009C4728">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07856605"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187260568"/>
      <w:r w:rsidRPr="009C4728">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18726056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18726057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18726057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18726057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18726057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18726057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05pt;height:44.2pt" o:ole="">
            <v:imagedata r:id="rId18" o:title=""/>
          </v:shape>
          <o:OLEObject Type="Embed" ProgID="Equation.3" ShapeID="_x0000_i1029" DrawAspect="Content" ObjectID="_1804698389"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8pt;height:34.95pt;mso-position-horizontal-relative:page;mso-position-vertical-relative:page" o:ole="">
            <v:imagedata r:id="rId20" o:title=""/>
          </v:shape>
          <o:OLEObject Type="Embed" ProgID="Equation.3" ShapeID="对象 5" DrawAspect="Content" ObjectID="_1804698390"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9pt;height:34.95pt;mso-position-horizontal-relative:page;mso-position-vertical-relative:page" o:ole="">
            <v:imagedata r:id="rId22" o:title=""/>
          </v:shape>
          <o:OLEObject Type="Embed" ProgID="Equation.3" ShapeID="对象 6" DrawAspect="Content" ObjectID="_1804698391"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65pt;height:15.7pt;mso-wrap-style:square;mso-position-horizontal-relative:page;mso-position-vertical-relative:page" o:ole="">
            <v:fill o:detectmouseclick="t"/>
            <v:imagedata r:id="rId24" o:title=""/>
          </v:shape>
          <o:OLEObject Type="Embed" ProgID="Equation.3" ShapeID="对象 22" DrawAspect="Content" ObjectID="_1804698392"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18726057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w:t>
      </w:r>
      <w:proofErr w:type="gramStart"/>
      <w:r w:rsidRPr="009C4728">
        <w:t>a number of</w:t>
      </w:r>
      <w:proofErr w:type="gramEnd"/>
      <w:r w:rsidRPr="009C4728">
        <w:t xml:space="preserve">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18726057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18726057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18726057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w:t>
      </w:r>
      <w:proofErr w:type="gramStart"/>
      <w:r w:rsidRPr="009C4728">
        <w:t>clause</w:t>
      </w:r>
      <w:proofErr w:type="gramEnd"/>
      <w:r w:rsidRPr="009C4728">
        <w:t xml:space="preserv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187260579"/>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18726058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18726058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 xml:space="preserve">For BS capable of multi-band operation, the limits in </w:t>
            </w:r>
            <w:proofErr w:type="gramStart"/>
            <w:r w:rsidRPr="009C4728">
              <w:rPr>
                <w:rFonts w:cs="Arial"/>
                <w:lang w:eastAsia="zh-CN"/>
              </w:rPr>
              <w:t>subclause</w:t>
            </w:r>
            <w:proofErr w:type="gramEnd"/>
            <w:r w:rsidRPr="009C4728">
              <w:rPr>
                <w:rFonts w:cs="Arial"/>
                <w:lang w:eastAsia="zh-CN"/>
              </w:rPr>
              <w:t>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18726058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18726058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18726058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18726058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 xml:space="preserve">Unless otherwise stated the requirements in subclause 6 </w:t>
      </w:r>
      <w:proofErr w:type="gramStart"/>
      <w:r w:rsidRPr="009C4728">
        <w:t>applies at all times</w:t>
      </w:r>
      <w:proofErr w:type="gramEnd"/>
      <w:r w:rsidRPr="009C4728">
        <w:t>,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18726058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xml:space="preserve">, the NR carrier and NB-IoT carrier shall be seen as a single carrier occupied NR channel bandwidth, the output power over this carrier is shared between NR and NB-IoT. This note is applied for Pout, Rated total output power, Pmax,c and </w:t>
      </w:r>
      <w:proofErr w:type="gramStart"/>
      <w:r w:rsidRPr="009C4728">
        <w:rPr>
          <w:rFonts w:eastAsia="SimSun"/>
          <w:snapToGrid w:val="0"/>
        </w:rPr>
        <w:t>Prated</w:t>
      </w:r>
      <w:proofErr w:type="gramEnd"/>
      <w:r w:rsidRPr="009C4728">
        <w:rPr>
          <w:rFonts w:eastAsia="SimSun"/>
          <w:snapToGrid w:val="0"/>
        </w:rPr>
        <w:t>,c.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18726058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18726058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18726058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18726059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18726059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18726059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18726059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18726059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187260596"/>
      <w:r w:rsidRPr="009C4728">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18726059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18726059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18726059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18726060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18726060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18726060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18726060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18726060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726522"/>
    <w:bookmarkStart w:id="1203" w:name="_MON_1317316963"/>
    <w:bookmarkEnd w:id="1202"/>
    <w:bookmarkEnd w:id="1203"/>
    <w:bookmarkStart w:id="1204" w:name="_MON_1323547975"/>
    <w:bookmarkEnd w:id="1204"/>
    <w:p w14:paraId="07D8E2D3" w14:textId="77777777" w:rsidR="00C53C29" w:rsidRPr="009C4728" w:rsidRDefault="00C53C29" w:rsidP="00C53C29">
      <w:pPr>
        <w:pStyle w:val="TH"/>
      </w:pPr>
      <w:r w:rsidRPr="009C4728">
        <w:object w:dxaOrig="9719" w:dyaOrig="4691" w14:anchorId="07D8FE9B">
          <v:shape id="_x0000_i1033" type="#_x0000_t75" style="width:467.65pt;height:238.1pt" o:ole="">
            <v:imagedata r:id="rId27" o:title=""/>
          </v:shape>
          <o:OLEObject Type="Embed" ProgID="Word.Picture.8" ShapeID="_x0000_i1033" DrawAspect="Content" ObjectID="_1804698393"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18726060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18726060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18726060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18726060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18726060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18726061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18726061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18726061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18726061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18726061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187260615"/>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18726061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18726061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18726061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18726061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18726062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18726062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18726062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18726062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18726062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187260625"/>
      <w:r w:rsidRPr="009C4728">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18726062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18726062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18726062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187260629"/>
      <w:r w:rsidRPr="009C4728">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18726063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6D00C171"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10E3EE90"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18726063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1343BAA5"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6D4B531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18726063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18726063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187260634"/>
      <w:r w:rsidRPr="009C4728">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18726063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18726063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18726063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187260638"/>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C53C29" w:rsidRPr="009C4728" w:rsidRDefault="00131291" w:rsidP="0021138B">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5" w:name="_Hlk189309616"/>
            <w:r w:rsidRPr="009C4728">
              <w:rPr>
                <w:rFonts w:cs="Arial"/>
              </w:rPr>
              <w:t>ITU-R M.1036</w:t>
            </w:r>
            <w:bookmarkEnd w:id="2025"/>
            <w:r>
              <w:rPr>
                <w:rFonts w:cs="Arial"/>
              </w:rPr>
              <w:t xml:space="preserve"> [20]</w:t>
            </w:r>
            <w:r w:rsidRPr="009C4728">
              <w:rPr>
                <w:rFonts w:cs="Arial"/>
              </w:rPr>
              <w:t>,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6" w:name="_Toc21093191"/>
      <w:bookmarkStart w:id="2027" w:name="_Toc29762720"/>
      <w:bookmarkStart w:id="2028" w:name="_Toc36025895"/>
      <w:bookmarkStart w:id="2029" w:name="_Toc44584765"/>
      <w:bookmarkStart w:id="2030" w:name="_Toc45869058"/>
      <w:bookmarkStart w:id="2031" w:name="_Toc52553617"/>
      <w:bookmarkStart w:id="2032" w:name="_Toc61111864"/>
      <w:bookmarkStart w:id="2033" w:name="_Toc61125946"/>
      <w:bookmarkStart w:id="2034" w:name="_Toc61126107"/>
      <w:bookmarkStart w:id="2035" w:name="_Toc66804619"/>
      <w:bookmarkStart w:id="2036" w:name="_Toc74821193"/>
      <w:bookmarkStart w:id="2037" w:name="_Toc76503057"/>
      <w:bookmarkStart w:id="2038" w:name="_Toc83038730"/>
      <w:bookmarkStart w:id="2039" w:name="_Toc89850854"/>
      <w:bookmarkStart w:id="2040" w:name="_Toc98664939"/>
      <w:bookmarkStart w:id="2041" w:name="_Toc105764941"/>
      <w:bookmarkStart w:id="2042" w:name="_Toc123151141"/>
      <w:bookmarkStart w:id="2043" w:name="_Toc124162657"/>
      <w:bookmarkStart w:id="2044" w:name="_Toc130866024"/>
      <w:bookmarkStart w:id="2045" w:name="_Toc138085246"/>
      <w:bookmarkStart w:id="2046" w:name="_Toc138891742"/>
      <w:bookmarkStart w:id="2047" w:name="_Toc145071531"/>
      <w:bookmarkStart w:id="2048" w:name="_Toc155212238"/>
      <w:bookmarkStart w:id="2049" w:name="_Toc187260639"/>
      <w:r w:rsidRPr="009C4728">
        <w:t>6.6.2</w:t>
      </w:r>
      <w:r w:rsidRPr="009C4728">
        <w:tab/>
        <w:t>Operating band unwanted emissions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23151142"/>
      <w:bookmarkStart w:id="2067" w:name="_Toc124162658"/>
      <w:bookmarkStart w:id="2068" w:name="_Toc130866025"/>
      <w:bookmarkStart w:id="2069" w:name="_Toc138085247"/>
      <w:bookmarkStart w:id="2070" w:name="_Toc138891743"/>
      <w:bookmarkStart w:id="2071" w:name="_Toc145071532"/>
      <w:bookmarkStart w:id="2072" w:name="_Toc155212239"/>
      <w:bookmarkStart w:id="2073" w:name="_Toc187260640"/>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4"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85pt;height:29.25pt" o:ole="" fillcolor="window">
                  <v:imagedata r:id="rId30" o:title=""/>
                </v:shape>
                <o:OLEObject Type="Embed" ProgID="Equation.3" ShapeID="_x0000_i1034" DrawAspect="Content" ObjectID="_1804698394"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8pt;height:44.2pt" o:ole="" fillcolor="window">
                  <v:imagedata r:id="rId32" o:title=""/>
                </v:shape>
                <o:OLEObject Type="Embed" ProgID="Equation.3" ShapeID="_x0000_i1035" DrawAspect="Content" ObjectID="_1804698395"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95pt;height:44.2pt" o:ole="" fillcolor="window">
                  <v:imagedata r:id="rId34" o:title=""/>
                </v:shape>
                <o:OLEObject Type="Embed" ProgID="Equation.3" ShapeID="_x0000_i1036" DrawAspect="Content" ObjectID="_1804698396"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5" w:name="_Hlk510629516"/>
    </w:p>
    <w:p w14:paraId="07D8EA6D" w14:textId="3B1FE49F" w:rsidR="00C53C29" w:rsidRPr="009C4728" w:rsidRDefault="00C53C29" w:rsidP="00C53C29">
      <w:pPr>
        <w:pStyle w:val="TH"/>
        <w:rPr>
          <w:rFonts w:cs="v5.0.0"/>
        </w:rPr>
      </w:pPr>
      <w:r w:rsidRPr="009C4728">
        <w:t xml:space="preserve">Table 6.6.2.1-1b: </w:t>
      </w:r>
      <w:bookmarkStart w:id="207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7" w:name="_Hlk61613724"/>
      <w:r w:rsidR="001F5862" w:rsidRPr="00A07190">
        <w:t xml:space="preserve">BS </w:t>
      </w:r>
      <w:r w:rsidR="001F5862">
        <w:t xml:space="preserve">with </w:t>
      </w:r>
      <w:r w:rsidR="001F5862" w:rsidRPr="00A07190">
        <w:t xml:space="preserve">maximum output power </w:t>
      </w:r>
      <w:bookmarkEnd w:id="2077"/>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8"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5pt;height:28.5pt" o:ole="">
                  <v:imagedata r:id="rId37" o:title=""/>
                </v:shape>
                <o:OLEObject Type="Embed" ProgID="Equation.DSMT4" ShapeID="_x0000_i1037" DrawAspect="Content" ObjectID="_1804698397"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85pt;height:28.5pt" o:ole="" fillcolor="window">
                  <v:imagedata r:id="rId39" o:title=""/>
                </v:shape>
                <o:OLEObject Type="Embed" ProgID="Equation.DSMT4" ShapeID="_x0000_i1038" DrawAspect="Content" ObjectID="_1804698398"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4.2pt" o:ole="" fillcolor="window">
                  <v:imagedata r:id="rId41" o:title=""/>
                </v:shape>
                <o:OLEObject Type="Embed" ProgID="Equation.3" ShapeID="_x0000_i1039" DrawAspect="Content" ObjectID="_1804698399"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85pt;height:44.2pt" o:ole="" fillcolor="window">
                  <v:imagedata r:id="rId43" o:title=""/>
                </v:shape>
                <o:OLEObject Type="Embed" ProgID="Equation.3" ShapeID="_x0000_i1040" DrawAspect="Content" ObjectID="_1804698400"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9"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3pt;height:28.5pt" o:ole="">
                  <v:imagedata r:id="rId45" o:title=""/>
                </v:shape>
                <o:OLEObject Type="Embed" ProgID="Equation.3" ShapeID="_x0000_i1041" DrawAspect="Content" ObjectID="_1804698401"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9"/>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85pt;height:28.5pt" o:ole="">
                  <v:imagedata r:id="rId47" o:title=""/>
                </v:shape>
                <o:OLEObject Type="Embed" ProgID="Equation.3" ShapeID="_x0000_i1042" DrawAspect="Content" ObjectID="_1804698402"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5pt;height:44.2pt" o:ole="" fillcolor="window">
                  <v:imagedata r:id="rId49" o:title=""/>
                </v:shape>
                <o:OLEObject Type="Embed" ProgID="Equation.3" ShapeID="_x0000_i1043" DrawAspect="Content" ObjectID="_1804698403"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85pt;height:44.2pt" o:ole="" fillcolor="window">
                  <v:imagedata r:id="rId51" o:title=""/>
                </v:shape>
                <o:OLEObject Type="Embed" ProgID="Equation.3" ShapeID="_x0000_i1044" DrawAspect="Content" ObjectID="_1804698404"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0" w:name="_Toc21093193"/>
      <w:bookmarkStart w:id="2081" w:name="_Toc29762722"/>
      <w:bookmarkStart w:id="2082" w:name="_Toc36025897"/>
      <w:bookmarkStart w:id="2083" w:name="_Toc44584767"/>
      <w:bookmarkStart w:id="2084" w:name="_Toc45869060"/>
      <w:bookmarkStart w:id="2085" w:name="_Toc52553619"/>
      <w:bookmarkStart w:id="2086" w:name="_Toc61111866"/>
      <w:bookmarkStart w:id="2087" w:name="_Toc61125948"/>
      <w:bookmarkStart w:id="2088" w:name="_Toc61126109"/>
      <w:bookmarkStart w:id="2089" w:name="_Toc66804621"/>
      <w:bookmarkStart w:id="2090" w:name="_Toc74821195"/>
      <w:bookmarkStart w:id="2091" w:name="_Toc76503059"/>
      <w:bookmarkStart w:id="2092" w:name="_Toc83038732"/>
      <w:bookmarkStart w:id="2093" w:name="_Toc89850856"/>
      <w:bookmarkStart w:id="2094" w:name="_Toc98664941"/>
      <w:bookmarkStart w:id="2095" w:name="_Toc105764943"/>
      <w:bookmarkStart w:id="2096" w:name="_Toc123151143"/>
      <w:bookmarkStart w:id="2097" w:name="_Toc124162659"/>
      <w:bookmarkStart w:id="2098" w:name="_Toc130866026"/>
      <w:bookmarkStart w:id="2099" w:name="_Toc138085248"/>
      <w:bookmarkStart w:id="2100" w:name="_Toc138891744"/>
      <w:bookmarkStart w:id="2101" w:name="_Toc145071533"/>
      <w:bookmarkStart w:id="2102" w:name="_Toc155212240"/>
      <w:bookmarkStart w:id="2103" w:name="_Toc187260641"/>
      <w:r w:rsidRPr="009C4728">
        <w:t>6.6.2.2</w:t>
      </w:r>
      <w:r w:rsidRPr="009C4728">
        <w:tab/>
        <w:t>General minimum requirement for Band Category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85pt;height:29.25pt" o:ole="" fillcolor="window">
                  <v:imagedata r:id="rId30" o:title=""/>
                </v:shape>
                <o:OLEObject Type="Embed" ProgID="Equation.3" ShapeID="_x0000_i1045" DrawAspect="Content" ObjectID="_1804698405"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6.1pt;height:42.75pt" o:ole="" fillcolor="window">
                  <v:imagedata r:id="rId32" o:title=""/>
                </v:shape>
                <o:OLEObject Type="Embed" ProgID="Equation.3" ShapeID="_x0000_i1046" DrawAspect="Content" ObjectID="_1804698406"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8pt;height:42.75pt" o:ole="" fillcolor="window">
                  <v:imagedata r:id="rId34" o:title=""/>
                </v:shape>
                <o:OLEObject Type="Embed" ProgID="Equation.3" ShapeID="_x0000_i1047" DrawAspect="Content" ObjectID="_1804698407"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5pt;height:30.65pt" o:ole="">
                  <v:imagedata r:id="rId56" o:title=""/>
                </v:shape>
                <o:OLEObject Type="Embed" ProgID="Equation.DSMT4" ShapeID="_x0000_i1048" DrawAspect="Content" ObjectID="_1804698408"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15pt;height:28.5pt" o:ole="" fillcolor="window">
                  <v:imagedata r:id="rId39" o:title=""/>
                </v:shape>
                <o:OLEObject Type="Embed" ProgID="Equation.DSMT4" ShapeID="_x0000_i1049" DrawAspect="Content" ObjectID="_1804698409"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4"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3pt;height:27.1pt" o:ole="">
                  <v:imagedata r:id="rId45" o:title=""/>
                </v:shape>
                <o:OLEObject Type="Embed" ProgID="Equation.3" ShapeID="_x0000_i1050" DrawAspect="Content" ObjectID="_1804698410"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3pt;height:44.2pt" o:ole="" fillcolor="window">
                  <v:imagedata r:id="rId41" o:title=""/>
                </v:shape>
                <o:OLEObject Type="Embed" ProgID="Equation.3" ShapeID="_x0000_i1051" DrawAspect="Content" ObjectID="_1804698411"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pt;height:44.2pt" o:ole="" fillcolor="window">
                  <v:imagedata r:id="rId43" o:title=""/>
                </v:shape>
                <o:OLEObject Type="Embed" ProgID="Equation.3" ShapeID="_x0000_i1052" DrawAspect="Content" ObjectID="_1804698412"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65pt" o:ole="">
                  <v:imagedata r:id="rId47" o:title=""/>
                </v:shape>
                <o:OLEObject Type="Embed" ProgID="Equation.3" ShapeID="_x0000_i1053" DrawAspect="Content" ObjectID="_1804698413"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pt;height:44.2pt" o:ole="" fillcolor="window">
                  <v:imagedata r:id="rId49" o:title=""/>
                </v:shape>
                <o:OLEObject Type="Embed" ProgID="Equation.3" ShapeID="_x0000_i1054" DrawAspect="Content" ObjectID="_1804698414"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4.2pt" o:ole="" fillcolor="window">
                  <v:imagedata r:id="rId51" o:title=""/>
                </v:shape>
                <o:OLEObject Type="Embed" ProgID="Equation.3" ShapeID="_x0000_i1055" DrawAspect="Content" ObjectID="_1804698415"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5" w:name="_Hlk514071793"/>
      <w:r w:rsidRPr="009C4728">
        <w:t>Δf</w:t>
      </w:r>
      <w:r w:rsidRPr="009C4728">
        <w:rPr>
          <w:vertAlign w:val="subscript"/>
        </w:rPr>
        <w:t>OBUE</w:t>
      </w:r>
      <w:bookmarkEnd w:id="2105"/>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6" w:name="_Toc21093194"/>
      <w:bookmarkStart w:id="2107" w:name="_Toc29762723"/>
      <w:bookmarkStart w:id="2108" w:name="_Toc36025898"/>
      <w:bookmarkStart w:id="2109" w:name="_Toc44584768"/>
      <w:bookmarkStart w:id="2110" w:name="_Toc45869061"/>
      <w:bookmarkStart w:id="2111" w:name="_Toc52553620"/>
      <w:bookmarkStart w:id="2112" w:name="_Toc61111867"/>
      <w:bookmarkStart w:id="2113" w:name="_Toc61125949"/>
      <w:bookmarkStart w:id="2114" w:name="_Toc61126110"/>
      <w:bookmarkStart w:id="2115" w:name="_Toc66804622"/>
      <w:bookmarkStart w:id="2116" w:name="_Toc74821196"/>
      <w:bookmarkStart w:id="2117" w:name="_Toc76503060"/>
      <w:bookmarkStart w:id="2118" w:name="_Toc83038733"/>
      <w:bookmarkStart w:id="2119" w:name="_Toc89850857"/>
      <w:bookmarkStart w:id="2120" w:name="_Toc98664942"/>
      <w:bookmarkStart w:id="2121" w:name="_Toc105764944"/>
      <w:bookmarkStart w:id="2122" w:name="_Toc123151144"/>
      <w:bookmarkStart w:id="2123" w:name="_Toc124162660"/>
      <w:bookmarkStart w:id="2124" w:name="_Toc130866027"/>
      <w:bookmarkStart w:id="2125" w:name="_Toc138085249"/>
      <w:bookmarkStart w:id="2126" w:name="_Toc138891745"/>
      <w:bookmarkStart w:id="2127" w:name="_Toc145071534"/>
      <w:bookmarkStart w:id="2128" w:name="_Toc155212241"/>
      <w:bookmarkStart w:id="2129" w:name="_Toc187260642"/>
      <w:r w:rsidRPr="009C4728">
        <w:t>6.6.2.3</w:t>
      </w:r>
      <w:r w:rsidRPr="009C4728">
        <w:tab/>
        <w:t>GSM/EDGE single-RAT requirements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0" w:name="_Toc21093195"/>
      <w:bookmarkStart w:id="2131" w:name="_Toc29762724"/>
      <w:bookmarkStart w:id="2132" w:name="_Toc36025899"/>
      <w:bookmarkStart w:id="2133" w:name="_Toc44584769"/>
      <w:bookmarkStart w:id="2134" w:name="_Toc45869062"/>
      <w:bookmarkStart w:id="2135" w:name="_Toc52553621"/>
      <w:bookmarkStart w:id="2136" w:name="_Toc61111868"/>
      <w:bookmarkStart w:id="2137" w:name="_Toc61125950"/>
      <w:bookmarkStart w:id="2138" w:name="_Toc61126111"/>
      <w:bookmarkStart w:id="2139" w:name="_Toc66804623"/>
      <w:bookmarkStart w:id="2140" w:name="_Toc74821197"/>
      <w:bookmarkStart w:id="2141" w:name="_Toc76503061"/>
      <w:bookmarkStart w:id="2142" w:name="_Toc83038734"/>
      <w:bookmarkStart w:id="2143" w:name="_Toc89850858"/>
      <w:bookmarkStart w:id="2144" w:name="_Toc98664943"/>
      <w:bookmarkStart w:id="2145" w:name="_Toc105764945"/>
      <w:bookmarkStart w:id="2146" w:name="_Toc123151145"/>
      <w:bookmarkStart w:id="2147" w:name="_Toc124162661"/>
      <w:bookmarkStart w:id="2148" w:name="_Toc130866028"/>
      <w:bookmarkStart w:id="2149" w:name="_Toc138085250"/>
      <w:bookmarkStart w:id="2150" w:name="_Toc138891746"/>
      <w:bookmarkStart w:id="2151" w:name="_Toc145071535"/>
      <w:bookmarkStart w:id="2152" w:name="_Toc155212242"/>
      <w:bookmarkStart w:id="2153" w:name="_Toc187260643"/>
      <w:r w:rsidRPr="009C4728">
        <w:t>6.6.2.4</w:t>
      </w:r>
      <w:r w:rsidRPr="009C4728">
        <w:tab/>
        <w:t>Additional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ED18" w14:textId="77777777" w:rsidR="00C53C29" w:rsidRPr="009C4728" w:rsidRDefault="00C53C29" w:rsidP="00C53C29">
      <w:pPr>
        <w:pStyle w:val="Heading5"/>
      </w:pPr>
      <w:bookmarkStart w:id="2154" w:name="_Toc21093196"/>
      <w:bookmarkStart w:id="2155" w:name="_Toc29762725"/>
      <w:bookmarkStart w:id="2156" w:name="_Toc36025900"/>
      <w:bookmarkStart w:id="2157" w:name="_Toc44584770"/>
      <w:bookmarkStart w:id="2158" w:name="_Toc45869063"/>
      <w:bookmarkStart w:id="2159" w:name="_Toc52553622"/>
      <w:bookmarkStart w:id="2160" w:name="_Toc61111869"/>
      <w:bookmarkStart w:id="2161" w:name="_Toc61125951"/>
      <w:bookmarkStart w:id="2162" w:name="_Toc61126112"/>
      <w:bookmarkStart w:id="2163" w:name="_Toc66804624"/>
      <w:bookmarkStart w:id="2164" w:name="_Toc74821198"/>
      <w:bookmarkStart w:id="2165" w:name="_Toc76503062"/>
      <w:bookmarkStart w:id="2166" w:name="_Toc83038735"/>
      <w:bookmarkStart w:id="2167" w:name="_Toc89850859"/>
      <w:bookmarkStart w:id="2168" w:name="_Toc98664944"/>
      <w:bookmarkStart w:id="2169" w:name="_Toc105764946"/>
      <w:bookmarkStart w:id="2170" w:name="_Toc123151146"/>
      <w:bookmarkStart w:id="2171" w:name="_Toc124162662"/>
      <w:bookmarkStart w:id="2172" w:name="_Toc130866029"/>
      <w:bookmarkStart w:id="2173" w:name="_Toc138085251"/>
      <w:bookmarkStart w:id="2174" w:name="_Toc138891747"/>
      <w:bookmarkStart w:id="2175" w:name="_Toc145071536"/>
      <w:bookmarkStart w:id="2176" w:name="_Toc155212243"/>
      <w:bookmarkStart w:id="2177" w:name="_Toc187260644"/>
      <w:r w:rsidRPr="009C4728">
        <w:t>6.6.2.4.1</w:t>
      </w:r>
      <w:r w:rsidRPr="009C4728">
        <w:tab/>
        <w:t>Limits in FCC Title 47</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8" w:name="_Toc21093197"/>
      <w:bookmarkStart w:id="2179" w:name="_Toc29762726"/>
      <w:bookmarkStart w:id="2180" w:name="_Toc36025901"/>
      <w:bookmarkStart w:id="2181" w:name="_Toc44584771"/>
      <w:bookmarkStart w:id="2182" w:name="_Toc45869064"/>
      <w:bookmarkStart w:id="2183" w:name="_Toc52553623"/>
      <w:bookmarkStart w:id="2184" w:name="_Toc61111870"/>
      <w:bookmarkStart w:id="2185" w:name="_Toc61125952"/>
      <w:bookmarkStart w:id="2186" w:name="_Toc61126113"/>
      <w:bookmarkStart w:id="2187" w:name="_Toc66804625"/>
      <w:bookmarkStart w:id="2188" w:name="_Toc74821199"/>
      <w:bookmarkStart w:id="2189" w:name="_Toc76503063"/>
      <w:bookmarkStart w:id="2190" w:name="_Toc83038736"/>
      <w:bookmarkStart w:id="2191" w:name="_Toc89850860"/>
      <w:bookmarkStart w:id="2192" w:name="_Toc98664945"/>
      <w:bookmarkStart w:id="2193" w:name="_Toc105764947"/>
      <w:bookmarkStart w:id="2194" w:name="_Toc123151147"/>
      <w:bookmarkStart w:id="2195" w:name="_Toc124162663"/>
      <w:bookmarkStart w:id="2196" w:name="_Toc130866030"/>
      <w:bookmarkStart w:id="2197" w:name="_Toc138085252"/>
      <w:bookmarkStart w:id="2198" w:name="_Toc138891748"/>
      <w:bookmarkStart w:id="2199" w:name="_Toc145071537"/>
      <w:bookmarkStart w:id="2200" w:name="_Toc155212244"/>
      <w:bookmarkStart w:id="2201" w:name="_Toc187260645"/>
      <w:r w:rsidRPr="009C4728">
        <w:t>6.6.2.4.2</w:t>
      </w:r>
      <w:r w:rsidRPr="009C4728">
        <w:tab/>
        <w:t>Unsynchronized operation for BC3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2" w:name="_Toc21093198"/>
      <w:bookmarkStart w:id="2203" w:name="_Toc29762727"/>
      <w:bookmarkStart w:id="2204" w:name="_Toc36025902"/>
      <w:bookmarkStart w:id="2205" w:name="_Toc44584772"/>
      <w:bookmarkStart w:id="2206" w:name="_Toc45869065"/>
      <w:bookmarkStart w:id="2207" w:name="_Toc52553624"/>
      <w:bookmarkStart w:id="2208" w:name="_Toc61111871"/>
      <w:bookmarkStart w:id="2209" w:name="_Toc61125953"/>
      <w:bookmarkStart w:id="2210" w:name="_Toc61126114"/>
      <w:bookmarkStart w:id="2211" w:name="_Toc66804626"/>
      <w:bookmarkStart w:id="2212" w:name="_Toc74821200"/>
      <w:bookmarkStart w:id="2213" w:name="_Toc76503064"/>
      <w:bookmarkStart w:id="2214" w:name="_Toc83038737"/>
      <w:bookmarkStart w:id="2215" w:name="_Toc89850861"/>
      <w:bookmarkStart w:id="2216" w:name="_Toc98664946"/>
      <w:bookmarkStart w:id="2217" w:name="_Toc105764948"/>
      <w:bookmarkStart w:id="2218" w:name="_Toc123151148"/>
      <w:bookmarkStart w:id="2219" w:name="_Toc124162664"/>
      <w:bookmarkStart w:id="2220" w:name="_Toc130866031"/>
      <w:bookmarkStart w:id="2221" w:name="_Toc138085253"/>
      <w:bookmarkStart w:id="2222" w:name="_Toc138891749"/>
      <w:bookmarkStart w:id="2223" w:name="_Toc145071538"/>
      <w:bookmarkStart w:id="2224" w:name="_Toc155212245"/>
      <w:bookmarkStart w:id="2225" w:name="_Toc187260646"/>
      <w:r w:rsidRPr="009C4728">
        <w:t>6.6.2.4.3</w:t>
      </w:r>
      <w:r w:rsidRPr="009C4728">
        <w:tab/>
        <w:t>Protection of DTT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6" w:name="_Toc21093199"/>
      <w:bookmarkStart w:id="2227" w:name="_Toc29762728"/>
      <w:bookmarkStart w:id="2228" w:name="_Toc36025903"/>
      <w:bookmarkStart w:id="2229" w:name="_Toc44584773"/>
      <w:bookmarkStart w:id="2230" w:name="_Toc45869066"/>
      <w:bookmarkStart w:id="2231" w:name="_Toc52553625"/>
      <w:bookmarkStart w:id="2232" w:name="_Toc61111872"/>
      <w:bookmarkStart w:id="2233" w:name="_Toc61125954"/>
      <w:bookmarkStart w:id="2234" w:name="_Toc61126115"/>
      <w:bookmarkStart w:id="2235" w:name="_Toc66804627"/>
      <w:bookmarkStart w:id="2236" w:name="_Toc74821201"/>
      <w:bookmarkStart w:id="2237" w:name="_Toc76503065"/>
      <w:bookmarkStart w:id="2238" w:name="_Toc83038738"/>
      <w:bookmarkStart w:id="2239" w:name="_Toc89850862"/>
      <w:bookmarkStart w:id="2240" w:name="_Toc98664947"/>
      <w:bookmarkStart w:id="2241" w:name="_Toc105764949"/>
      <w:bookmarkStart w:id="2242" w:name="_Toc123151149"/>
      <w:bookmarkStart w:id="2243" w:name="_Toc124162665"/>
      <w:bookmarkStart w:id="2244" w:name="_Toc130866032"/>
      <w:bookmarkStart w:id="2245" w:name="_Toc138085254"/>
      <w:bookmarkStart w:id="2246" w:name="_Toc138891750"/>
      <w:bookmarkStart w:id="2247" w:name="_Toc145071539"/>
      <w:bookmarkStart w:id="2248" w:name="_Toc155212246"/>
      <w:bookmarkStart w:id="2249" w:name="_Toc187260647"/>
      <w:r w:rsidRPr="009C4728">
        <w:t>6.6.2.4.4</w:t>
      </w:r>
      <w:r w:rsidRPr="009C4728">
        <w:tab/>
      </w:r>
      <w:bookmarkEnd w:id="2226"/>
      <w:bookmarkEnd w:id="2227"/>
      <w:bookmarkEnd w:id="2228"/>
      <w:bookmarkEnd w:id="2229"/>
      <w:bookmarkEnd w:id="2230"/>
      <w:bookmarkEnd w:id="2231"/>
      <w:r w:rsidR="00C0293B">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0" w:name="_Toc21093200"/>
      <w:bookmarkStart w:id="2251" w:name="_Toc29762729"/>
      <w:bookmarkStart w:id="2252" w:name="_Toc36025904"/>
      <w:bookmarkStart w:id="2253" w:name="_Toc44584774"/>
      <w:bookmarkStart w:id="2254" w:name="_Toc45869067"/>
      <w:bookmarkStart w:id="2255" w:name="_Toc52553626"/>
      <w:bookmarkStart w:id="2256" w:name="_Toc61111873"/>
      <w:bookmarkStart w:id="2257" w:name="_Toc61125955"/>
      <w:bookmarkStart w:id="2258" w:name="_Toc61126116"/>
      <w:bookmarkStart w:id="2259" w:name="_Toc66804628"/>
      <w:bookmarkStart w:id="2260" w:name="_Toc74821202"/>
      <w:bookmarkStart w:id="2261" w:name="_Toc76503066"/>
      <w:bookmarkStart w:id="2262" w:name="_Toc83038739"/>
      <w:bookmarkStart w:id="2263" w:name="_Toc89850863"/>
      <w:bookmarkStart w:id="2264" w:name="_Toc98664948"/>
      <w:bookmarkStart w:id="2265" w:name="_Toc105764950"/>
      <w:bookmarkStart w:id="2266" w:name="_Toc123151150"/>
      <w:bookmarkStart w:id="2267" w:name="_Toc124162666"/>
      <w:bookmarkStart w:id="2268" w:name="_Toc130866033"/>
      <w:bookmarkStart w:id="2269" w:name="_Toc138085255"/>
      <w:bookmarkStart w:id="2270" w:name="_Toc138891751"/>
      <w:bookmarkStart w:id="2271" w:name="_Toc145071540"/>
      <w:bookmarkStart w:id="2272" w:name="_Toc155212247"/>
      <w:bookmarkStart w:id="2273" w:name="_Toc187260648"/>
      <w:r w:rsidRPr="009C4728">
        <w:t>6.6.2.4.5</w:t>
      </w:r>
      <w:r w:rsidRPr="009C4728">
        <w:tab/>
        <w:t>Co-existence with RNSS/GPS services in North America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4" w:name="_Toc21093201"/>
      <w:bookmarkStart w:id="2275" w:name="_Toc29762730"/>
      <w:bookmarkStart w:id="2276" w:name="_Toc36025905"/>
      <w:bookmarkStart w:id="2277" w:name="_Toc44584775"/>
      <w:bookmarkStart w:id="2278" w:name="_Toc45869068"/>
      <w:bookmarkStart w:id="2279" w:name="_Toc52553627"/>
      <w:bookmarkStart w:id="2280" w:name="_Toc61111874"/>
      <w:bookmarkStart w:id="2281" w:name="_Toc61125956"/>
      <w:bookmarkStart w:id="22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3" w:name="_Toc66810099"/>
      <w:bookmarkStart w:id="2284" w:name="_Toc74821203"/>
      <w:bookmarkStart w:id="2285" w:name="_Toc76503067"/>
      <w:bookmarkStart w:id="2286" w:name="_Toc83038740"/>
      <w:bookmarkStart w:id="2287" w:name="_Toc89850864"/>
      <w:bookmarkStart w:id="2288" w:name="_Toc98664949"/>
      <w:bookmarkStart w:id="2289" w:name="_Toc105764951"/>
      <w:bookmarkStart w:id="2290" w:name="_Toc123151151"/>
      <w:bookmarkStart w:id="2291" w:name="_Toc124162667"/>
      <w:bookmarkStart w:id="2292" w:name="_Toc130866034"/>
      <w:bookmarkStart w:id="2293" w:name="_Toc138085256"/>
      <w:bookmarkStart w:id="2294" w:name="_Toc138891752"/>
      <w:bookmarkStart w:id="2295" w:name="_Toc145071541"/>
      <w:bookmarkStart w:id="2296" w:name="_Toc155212248"/>
      <w:bookmarkStart w:id="2297" w:name="_Toc187260649"/>
      <w:bookmarkEnd w:id="2274"/>
      <w:bookmarkEnd w:id="2275"/>
      <w:bookmarkEnd w:id="2276"/>
      <w:bookmarkEnd w:id="2277"/>
      <w:bookmarkEnd w:id="2278"/>
      <w:bookmarkEnd w:id="2279"/>
      <w:bookmarkEnd w:id="2280"/>
      <w:bookmarkEnd w:id="2281"/>
      <w:bookmarkEnd w:id="228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3"/>
      <w:r>
        <w:t>Void</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8" w:name="_Toc21093202"/>
      <w:bookmarkStart w:id="2299" w:name="_Toc29762731"/>
      <w:bookmarkStart w:id="2300" w:name="_Toc36025906"/>
      <w:bookmarkStart w:id="2301" w:name="_Toc44584776"/>
      <w:bookmarkStart w:id="2302" w:name="_Toc45869069"/>
      <w:bookmarkStart w:id="2303" w:name="_Toc52553628"/>
      <w:bookmarkStart w:id="2304" w:name="_Toc61111875"/>
      <w:bookmarkStart w:id="2305" w:name="_Toc61125957"/>
      <w:bookmarkStart w:id="2306" w:name="_Toc61126118"/>
      <w:bookmarkStart w:id="2307" w:name="_Toc66804630"/>
      <w:bookmarkStart w:id="2308" w:name="_Toc74821204"/>
      <w:bookmarkStart w:id="2309" w:name="_Toc76503068"/>
      <w:bookmarkStart w:id="2310" w:name="_Toc83038741"/>
      <w:bookmarkStart w:id="2311" w:name="_Toc89850865"/>
      <w:bookmarkStart w:id="2312" w:name="_Toc98664950"/>
      <w:bookmarkStart w:id="2313" w:name="_Toc105764952"/>
      <w:bookmarkStart w:id="2314" w:name="_Toc123151152"/>
      <w:bookmarkStart w:id="2315" w:name="_Toc124162668"/>
      <w:bookmarkStart w:id="2316" w:name="_Toc130866035"/>
      <w:bookmarkStart w:id="2317" w:name="_Toc138085257"/>
      <w:bookmarkStart w:id="2318" w:name="_Toc138891753"/>
      <w:bookmarkStart w:id="2319" w:name="_Toc145071542"/>
      <w:bookmarkStart w:id="2320" w:name="_Toc155212249"/>
      <w:bookmarkStart w:id="2321" w:name="_Toc187260650"/>
      <w:r w:rsidRPr="009C4728">
        <w:t>6.6.2.4.7</w:t>
      </w:r>
      <w:r w:rsidRPr="009C4728">
        <w:tab/>
        <w:t>Additional band 32, 50, 51, 74, 75 and 76 unwanted emissions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2" w:name="_Hlk488398933"/>
      <w:r w:rsidRPr="009C4728">
        <w:t>in Band 75 within 1432-1517 MHz and in Band 76 within 1427-1432 MHz</w:t>
      </w:r>
      <w:bookmarkEnd w:id="232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3"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32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5" w:name="_Toc21093203"/>
      <w:bookmarkStart w:id="2326" w:name="_Toc29762732"/>
      <w:bookmarkStart w:id="2327" w:name="_Toc36025907"/>
      <w:bookmarkStart w:id="2328" w:name="_Toc44584777"/>
      <w:bookmarkStart w:id="2329" w:name="_Toc45869070"/>
      <w:bookmarkStart w:id="2330" w:name="_Toc52553629"/>
      <w:bookmarkStart w:id="2331" w:name="_Toc61111876"/>
      <w:bookmarkStart w:id="2332" w:name="_Toc61125958"/>
      <w:bookmarkStart w:id="2333" w:name="_Toc61126119"/>
      <w:bookmarkStart w:id="2334" w:name="_Toc66804631"/>
      <w:bookmarkStart w:id="2335" w:name="_Toc74821205"/>
      <w:bookmarkStart w:id="2336" w:name="_Toc76503069"/>
      <w:bookmarkStart w:id="2337" w:name="_Toc83038742"/>
      <w:bookmarkStart w:id="2338" w:name="_Toc89850866"/>
      <w:bookmarkStart w:id="2339" w:name="_Toc98664951"/>
      <w:bookmarkStart w:id="2340" w:name="_Toc105764953"/>
      <w:bookmarkStart w:id="2341" w:name="_Toc123151153"/>
      <w:bookmarkStart w:id="2342" w:name="_Toc124162669"/>
      <w:bookmarkStart w:id="2343" w:name="_Toc130866036"/>
      <w:bookmarkStart w:id="2344" w:name="_Toc138085258"/>
      <w:bookmarkStart w:id="2345" w:name="_Toc138891754"/>
      <w:bookmarkStart w:id="2346" w:name="_Toc145071543"/>
      <w:bookmarkStart w:id="2347" w:name="_Toc155212250"/>
      <w:bookmarkStart w:id="2348" w:name="_Toc187260651"/>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9" w:name="_Toc21093204"/>
      <w:bookmarkStart w:id="2350" w:name="_Toc29762733"/>
      <w:bookmarkStart w:id="2351" w:name="_Toc36025908"/>
      <w:bookmarkStart w:id="2352" w:name="_Toc44584778"/>
      <w:bookmarkStart w:id="2353" w:name="_Toc45869071"/>
      <w:bookmarkStart w:id="2354" w:name="_Toc52553630"/>
      <w:bookmarkStart w:id="2355" w:name="_Toc61111877"/>
      <w:bookmarkStart w:id="2356" w:name="_Toc61125959"/>
      <w:bookmarkStart w:id="2357" w:name="_Toc61126120"/>
      <w:bookmarkStart w:id="2358" w:name="_Toc66804632"/>
      <w:bookmarkStart w:id="2359" w:name="_Toc74821206"/>
      <w:bookmarkStart w:id="2360" w:name="_Toc76503070"/>
      <w:bookmarkStart w:id="2361" w:name="_Toc83038743"/>
      <w:bookmarkStart w:id="2362" w:name="_Toc89850867"/>
      <w:bookmarkStart w:id="2363" w:name="_Toc98664952"/>
      <w:bookmarkStart w:id="2364" w:name="_Toc105764954"/>
      <w:bookmarkStart w:id="2365" w:name="_Toc123151154"/>
      <w:bookmarkStart w:id="2366" w:name="_Toc124162670"/>
      <w:bookmarkStart w:id="2367" w:name="_Toc130866037"/>
      <w:bookmarkStart w:id="2368" w:name="_Toc138085259"/>
      <w:bookmarkStart w:id="2369" w:name="_Toc138891755"/>
      <w:bookmarkStart w:id="2370" w:name="_Toc145071544"/>
      <w:bookmarkStart w:id="2371" w:name="_Toc155212251"/>
      <w:bookmarkStart w:id="2372" w:name="_Toc187260652"/>
      <w:r w:rsidRPr="009C4728">
        <w:t>6.6.2.4.</w:t>
      </w:r>
      <w:r w:rsidRPr="009C4728">
        <w:rPr>
          <w:lang w:eastAsia="zh-CN"/>
        </w:rPr>
        <w:t>9</w:t>
      </w:r>
      <w:r w:rsidRPr="009C4728">
        <w:tab/>
        <w:t>Additional requirements for band 4</w:t>
      </w:r>
      <w:r w:rsidRPr="009C4728">
        <w:rPr>
          <w:lang w:eastAsia="zh-CN"/>
        </w:rPr>
        <w:t>8</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3" w:name="_Toc21093205"/>
      <w:bookmarkStart w:id="2374" w:name="_Toc29762734"/>
      <w:bookmarkStart w:id="2375" w:name="_Toc36025909"/>
      <w:bookmarkStart w:id="2376" w:name="_Toc44584779"/>
      <w:bookmarkStart w:id="2377" w:name="_Toc45869072"/>
      <w:bookmarkStart w:id="2378" w:name="_Toc52553631"/>
      <w:bookmarkStart w:id="2379" w:name="_Toc61111878"/>
      <w:bookmarkStart w:id="2380" w:name="_Toc61125960"/>
      <w:bookmarkStart w:id="2381" w:name="_Toc61126121"/>
      <w:bookmarkStart w:id="2382" w:name="_Toc66804633"/>
      <w:bookmarkStart w:id="2383" w:name="_Toc74821207"/>
      <w:bookmarkStart w:id="2384" w:name="_Toc76503071"/>
      <w:bookmarkStart w:id="2385" w:name="_Toc83038744"/>
      <w:bookmarkStart w:id="2386" w:name="_Toc89850868"/>
      <w:bookmarkStart w:id="2387" w:name="_Toc98664953"/>
      <w:bookmarkStart w:id="2388" w:name="_Toc105764955"/>
      <w:bookmarkStart w:id="2389" w:name="_Toc123151155"/>
      <w:bookmarkStart w:id="2390" w:name="_Toc124162671"/>
      <w:bookmarkStart w:id="2391" w:name="_Toc130866038"/>
      <w:bookmarkStart w:id="2392" w:name="_Toc138085260"/>
      <w:bookmarkStart w:id="2393" w:name="_Toc138891756"/>
      <w:bookmarkStart w:id="2394" w:name="_Toc145071545"/>
      <w:bookmarkStart w:id="2395" w:name="_Toc155212252"/>
      <w:bookmarkStart w:id="2396" w:name="_Toc187260653"/>
      <w:r w:rsidRPr="009C4728">
        <w:t>6.6.2.4.10</w:t>
      </w:r>
      <w:r w:rsidRPr="009C4728">
        <w:tab/>
        <w:t>Additional requirements for band 53</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7" w:name="_Toc21093206"/>
      <w:bookmarkStart w:id="2398" w:name="_Toc29762735"/>
      <w:bookmarkStart w:id="2399" w:name="_Toc36025910"/>
      <w:bookmarkStart w:id="2400" w:name="_Toc44584780"/>
      <w:bookmarkStart w:id="2401" w:name="_Toc45869073"/>
      <w:bookmarkStart w:id="2402" w:name="_Toc52553632"/>
      <w:bookmarkStart w:id="2403" w:name="_Toc61111879"/>
      <w:bookmarkStart w:id="2404" w:name="_Toc61125961"/>
      <w:bookmarkStart w:id="2405" w:name="_Toc61126122"/>
      <w:bookmarkStart w:id="2406" w:name="_Toc66804634"/>
      <w:bookmarkStart w:id="2407" w:name="_Toc74821208"/>
      <w:bookmarkStart w:id="2408" w:name="_Toc76503072"/>
      <w:bookmarkStart w:id="2409" w:name="_Toc83038745"/>
      <w:bookmarkStart w:id="2410" w:name="_Toc89850869"/>
      <w:bookmarkStart w:id="2411" w:name="_Toc98664954"/>
      <w:bookmarkStart w:id="2412" w:name="_Toc105764956"/>
      <w:bookmarkStart w:id="2413" w:name="_Toc123151156"/>
      <w:bookmarkStart w:id="2414" w:name="_Toc124162672"/>
      <w:bookmarkStart w:id="2415" w:name="_Toc130866039"/>
      <w:bookmarkStart w:id="2416" w:name="_Toc138085261"/>
      <w:bookmarkStart w:id="2417" w:name="_Toc138891757"/>
      <w:bookmarkStart w:id="2418" w:name="_Toc145071546"/>
      <w:bookmarkStart w:id="2419" w:name="_Toc155212253"/>
      <w:bookmarkStart w:id="2420" w:name="_Toc187260654"/>
      <w:r w:rsidRPr="009C4728">
        <w:t>6.6.3</w:t>
      </w:r>
      <w:r w:rsidRPr="009C4728">
        <w:tab/>
        <w:t>Occupied bandwidth</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29" w14:textId="7DBE980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1" w:name="_Toc21093207"/>
      <w:bookmarkStart w:id="2422" w:name="_Toc29762736"/>
      <w:bookmarkStart w:id="2423" w:name="_Toc36025911"/>
      <w:bookmarkStart w:id="2424" w:name="_Toc44584781"/>
      <w:bookmarkStart w:id="2425" w:name="_Toc45869074"/>
      <w:bookmarkStart w:id="2426" w:name="_Toc52553633"/>
      <w:bookmarkStart w:id="2427" w:name="_Toc61111880"/>
      <w:bookmarkStart w:id="2428" w:name="_Toc61125962"/>
      <w:bookmarkStart w:id="2429" w:name="_Toc61126123"/>
      <w:bookmarkStart w:id="2430" w:name="_Toc66804635"/>
      <w:bookmarkStart w:id="2431" w:name="_Toc74821209"/>
      <w:bookmarkStart w:id="2432" w:name="_Toc76503073"/>
      <w:bookmarkStart w:id="2433" w:name="_Toc83038746"/>
      <w:bookmarkStart w:id="2434" w:name="_Toc89850870"/>
      <w:bookmarkStart w:id="2435" w:name="_Toc98664955"/>
      <w:bookmarkStart w:id="2436" w:name="_Toc105764957"/>
      <w:bookmarkStart w:id="2437" w:name="_Toc123151157"/>
      <w:bookmarkStart w:id="2438" w:name="_Toc124162673"/>
      <w:bookmarkStart w:id="2439" w:name="_Toc130866040"/>
      <w:bookmarkStart w:id="2440" w:name="_Toc138085262"/>
      <w:bookmarkStart w:id="2441" w:name="_Toc138891758"/>
      <w:bookmarkStart w:id="2442" w:name="_Toc145071547"/>
      <w:bookmarkStart w:id="2443" w:name="_Toc155212254"/>
      <w:bookmarkStart w:id="2444" w:name="_Toc187260655"/>
      <w:r w:rsidRPr="009C4728">
        <w:t>6.6.3.1</w:t>
      </w:r>
      <w:r w:rsidRPr="009C4728">
        <w:tab/>
        <w:t>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5" w:name="_Toc21093208"/>
      <w:bookmarkStart w:id="2446" w:name="_Toc29762737"/>
      <w:bookmarkStart w:id="2447" w:name="_Toc36025912"/>
      <w:bookmarkStart w:id="2448" w:name="_Toc44584782"/>
      <w:bookmarkStart w:id="2449" w:name="_Toc45869075"/>
      <w:bookmarkStart w:id="2450" w:name="_Toc52553634"/>
      <w:bookmarkStart w:id="2451" w:name="_Toc61111881"/>
      <w:bookmarkStart w:id="2452" w:name="_Toc61125963"/>
      <w:bookmarkStart w:id="2453" w:name="_Toc61126124"/>
      <w:bookmarkStart w:id="2454" w:name="_Toc66804636"/>
      <w:bookmarkStart w:id="2455" w:name="_Toc74821210"/>
      <w:bookmarkStart w:id="2456" w:name="_Toc76503074"/>
      <w:bookmarkStart w:id="2457" w:name="_Toc83038747"/>
      <w:bookmarkStart w:id="2458" w:name="_Toc89850871"/>
      <w:bookmarkStart w:id="2459" w:name="_Toc98664956"/>
      <w:bookmarkStart w:id="2460" w:name="_Toc105764958"/>
      <w:bookmarkStart w:id="2461" w:name="_Toc123151158"/>
      <w:bookmarkStart w:id="2462" w:name="_Toc124162674"/>
      <w:bookmarkStart w:id="2463" w:name="_Toc130866041"/>
      <w:bookmarkStart w:id="2464" w:name="_Toc138085263"/>
      <w:bookmarkStart w:id="2465" w:name="_Toc138891759"/>
      <w:bookmarkStart w:id="2466" w:name="_Toc145071548"/>
      <w:bookmarkStart w:id="2467" w:name="_Toc155212255"/>
      <w:bookmarkStart w:id="2468" w:name="_Toc187260656"/>
      <w:r w:rsidRPr="009C4728">
        <w:t>6.6.4</w:t>
      </w:r>
      <w:r w:rsidRPr="009C4728">
        <w:tab/>
        <w:t>Adjacent Channel Leakage Power Ratio (ACLR)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9" w:name="_Toc21093209"/>
      <w:bookmarkStart w:id="2470" w:name="_Toc29762738"/>
      <w:bookmarkStart w:id="2471" w:name="_Toc36025913"/>
      <w:bookmarkStart w:id="2472" w:name="_Toc44584783"/>
      <w:bookmarkStart w:id="2473" w:name="_Toc45869076"/>
      <w:bookmarkStart w:id="2474" w:name="_Toc52553635"/>
      <w:bookmarkStart w:id="2475" w:name="_Toc61111882"/>
      <w:bookmarkStart w:id="2476" w:name="_Toc61125964"/>
      <w:bookmarkStart w:id="2477" w:name="_Toc61126125"/>
      <w:bookmarkStart w:id="2478" w:name="_Toc66804637"/>
      <w:bookmarkStart w:id="2479" w:name="_Toc74821211"/>
      <w:bookmarkStart w:id="2480" w:name="_Toc76503075"/>
      <w:bookmarkStart w:id="2481" w:name="_Toc83038748"/>
      <w:bookmarkStart w:id="2482" w:name="_Toc89850872"/>
      <w:bookmarkStart w:id="2483" w:name="_Toc98664957"/>
      <w:bookmarkStart w:id="2484" w:name="_Toc105764959"/>
      <w:bookmarkStart w:id="2485" w:name="_Toc123151159"/>
      <w:bookmarkStart w:id="2486" w:name="_Toc124162675"/>
      <w:bookmarkStart w:id="2487" w:name="_Toc130866042"/>
      <w:bookmarkStart w:id="2488" w:name="_Toc138085264"/>
      <w:bookmarkStart w:id="2489" w:name="_Toc138891760"/>
      <w:bookmarkStart w:id="2490" w:name="_Toc145071549"/>
      <w:bookmarkStart w:id="2491" w:name="_Toc155212256"/>
      <w:bookmarkStart w:id="2492" w:name="_Toc187260657"/>
      <w:r w:rsidRPr="009C4728">
        <w:t>6.6.4.1</w:t>
      </w:r>
      <w:r w:rsidRPr="009C4728">
        <w:tab/>
        <w:t>E-UTRA minimum requirement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3" w:name="_Toc21093210"/>
      <w:bookmarkStart w:id="2494" w:name="_Toc29762739"/>
      <w:bookmarkStart w:id="2495" w:name="_Toc36025914"/>
      <w:bookmarkStart w:id="2496" w:name="_Toc44584784"/>
      <w:bookmarkStart w:id="2497" w:name="_Toc45869077"/>
      <w:bookmarkStart w:id="2498" w:name="_Toc52553636"/>
      <w:bookmarkStart w:id="2499" w:name="_Toc61111883"/>
      <w:bookmarkStart w:id="2500" w:name="_Toc61125965"/>
      <w:bookmarkStart w:id="2501" w:name="_Toc61126126"/>
      <w:bookmarkStart w:id="2502" w:name="_Toc66804638"/>
      <w:bookmarkStart w:id="2503" w:name="_Toc74821212"/>
      <w:bookmarkStart w:id="2504" w:name="_Toc76503076"/>
      <w:bookmarkStart w:id="2505" w:name="_Toc83038749"/>
      <w:bookmarkStart w:id="2506" w:name="_Toc89850873"/>
      <w:bookmarkStart w:id="2507" w:name="_Toc98664958"/>
      <w:bookmarkStart w:id="2508" w:name="_Toc105764960"/>
      <w:bookmarkStart w:id="2509" w:name="_Toc123151160"/>
      <w:bookmarkStart w:id="2510" w:name="_Toc124162676"/>
      <w:bookmarkStart w:id="2511" w:name="_Toc130866043"/>
      <w:bookmarkStart w:id="2512" w:name="_Toc138085265"/>
      <w:bookmarkStart w:id="2513" w:name="_Toc138891761"/>
      <w:bookmarkStart w:id="2514" w:name="_Toc145071550"/>
      <w:bookmarkStart w:id="2515" w:name="_Toc155212257"/>
      <w:bookmarkStart w:id="2516" w:name="_Toc187260658"/>
      <w:r w:rsidRPr="009C4728">
        <w:t>6.6.4.2</w:t>
      </w:r>
      <w:r w:rsidRPr="009C4728">
        <w:tab/>
        <w:t>UTRA FDD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23151161"/>
      <w:bookmarkStart w:id="2534" w:name="_Toc124162677"/>
      <w:bookmarkStart w:id="2535" w:name="_Toc130866044"/>
      <w:bookmarkStart w:id="2536" w:name="_Toc138085266"/>
      <w:bookmarkStart w:id="2537" w:name="_Toc138891762"/>
      <w:bookmarkStart w:id="2538" w:name="_Toc145071551"/>
      <w:bookmarkStart w:id="2539" w:name="_Toc155212258"/>
      <w:bookmarkStart w:id="2540" w:name="_Toc187260659"/>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23151162"/>
      <w:bookmarkStart w:id="2558" w:name="_Toc124162678"/>
      <w:bookmarkStart w:id="2559" w:name="_Toc130866045"/>
      <w:bookmarkStart w:id="2560" w:name="_Toc138085267"/>
      <w:bookmarkStart w:id="2561" w:name="_Toc138891763"/>
      <w:bookmarkStart w:id="2562" w:name="_Toc145071552"/>
      <w:bookmarkStart w:id="2563" w:name="_Toc155212259"/>
      <w:bookmarkStart w:id="2564" w:name="_Toc187260660"/>
      <w:r w:rsidRPr="009C4728">
        <w:t>6.6.4.4</w:t>
      </w:r>
      <w:r w:rsidRPr="009C4728">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5" w:name="_Toc21093213"/>
      <w:bookmarkStart w:id="2566" w:name="_Toc29762742"/>
      <w:bookmarkStart w:id="2567" w:name="_Toc36025917"/>
      <w:bookmarkStart w:id="2568" w:name="_Toc44584787"/>
      <w:bookmarkStart w:id="2569" w:name="_Toc45869080"/>
      <w:bookmarkStart w:id="2570" w:name="_Toc52553639"/>
      <w:bookmarkStart w:id="2571" w:name="_Toc61111886"/>
      <w:bookmarkStart w:id="2572" w:name="_Toc61125968"/>
      <w:bookmarkStart w:id="2573" w:name="_Toc61126129"/>
      <w:bookmarkStart w:id="2574" w:name="_Toc66804641"/>
      <w:bookmarkStart w:id="2575" w:name="_Toc74821215"/>
      <w:bookmarkStart w:id="2576" w:name="_Toc76503079"/>
      <w:bookmarkStart w:id="2577" w:name="_Toc83038752"/>
      <w:bookmarkStart w:id="2578" w:name="_Toc89850876"/>
      <w:bookmarkStart w:id="2579" w:name="_Toc98664961"/>
      <w:bookmarkStart w:id="2580" w:name="_Toc105764963"/>
      <w:bookmarkStart w:id="2581" w:name="_Toc123151163"/>
      <w:bookmarkStart w:id="2582" w:name="_Toc124162679"/>
      <w:bookmarkStart w:id="2583" w:name="_Toc130866046"/>
      <w:bookmarkStart w:id="2584" w:name="_Toc138085268"/>
      <w:bookmarkStart w:id="2585" w:name="_Toc138891764"/>
      <w:bookmarkStart w:id="2586" w:name="_Toc145071553"/>
      <w:bookmarkStart w:id="2587" w:name="_Toc155212260"/>
      <w:bookmarkStart w:id="2588"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9" w:name="_Toc21093214"/>
      <w:bookmarkStart w:id="2590" w:name="_Toc29762743"/>
      <w:bookmarkStart w:id="2591" w:name="_Toc36025918"/>
      <w:bookmarkStart w:id="2592" w:name="_Toc44584788"/>
      <w:bookmarkStart w:id="2593" w:name="_Toc45869081"/>
      <w:bookmarkStart w:id="2594" w:name="_Toc52553640"/>
      <w:bookmarkStart w:id="2595" w:name="_Toc61111887"/>
      <w:bookmarkStart w:id="2596" w:name="_Toc61125969"/>
      <w:bookmarkStart w:id="2597" w:name="_Toc61126130"/>
      <w:bookmarkStart w:id="2598" w:name="_Toc66804642"/>
      <w:bookmarkStart w:id="2599" w:name="_Toc74821216"/>
      <w:bookmarkStart w:id="2600" w:name="_Toc76503080"/>
      <w:bookmarkStart w:id="2601" w:name="_Toc83038753"/>
      <w:bookmarkStart w:id="2602" w:name="_Toc89850877"/>
      <w:bookmarkStart w:id="2603" w:name="_Toc98664962"/>
      <w:bookmarkStart w:id="2604" w:name="_Toc105764964"/>
      <w:bookmarkStart w:id="2605" w:name="_Toc123151164"/>
      <w:bookmarkStart w:id="2606" w:name="_Toc124162680"/>
      <w:bookmarkStart w:id="2607" w:name="_Toc130866047"/>
      <w:bookmarkStart w:id="2608" w:name="_Toc138085269"/>
      <w:bookmarkStart w:id="2609" w:name="_Toc138891765"/>
      <w:bookmarkStart w:id="2610" w:name="_Toc145071554"/>
      <w:bookmarkStart w:id="2611" w:name="_Toc155212261"/>
      <w:bookmarkStart w:id="2612" w:name="_Toc187260662"/>
      <w:r w:rsidRPr="009C4728">
        <w:t>6.6.4.6</w:t>
      </w:r>
      <w:r w:rsidRPr="009C4728">
        <w:tab/>
        <w:t>NR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4" w:name="_Hlk508123095"/>
      <w:bookmarkEnd w:id="26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6" w:name="_Hlk508123340"/>
      <w:r w:rsidRPr="009C4728">
        <w:rPr>
          <w:rFonts w:cs="v5.0.0"/>
        </w:rPr>
        <w:t>limit is</w:t>
      </w:r>
      <w:bookmarkEnd w:id="261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7"/>
      </w:tr>
    </w:tbl>
    <w:p w14:paraId="07D8EFEC" w14:textId="77777777" w:rsidR="00C53C29" w:rsidRPr="009C4728" w:rsidRDefault="00C53C29" w:rsidP="00C53C29"/>
    <w:p w14:paraId="07D8EFED" w14:textId="77777777" w:rsidR="00C53C29" w:rsidRPr="009C4728" w:rsidRDefault="00C53C29" w:rsidP="00C53C29">
      <w:pPr>
        <w:pStyle w:val="Heading2"/>
      </w:pPr>
      <w:bookmarkStart w:id="2618" w:name="_Toc21093215"/>
      <w:bookmarkStart w:id="2619" w:name="_Toc29762744"/>
      <w:bookmarkStart w:id="2620" w:name="_Toc36025919"/>
      <w:bookmarkStart w:id="2621" w:name="_Toc44584789"/>
      <w:bookmarkStart w:id="2622" w:name="_Toc45869082"/>
      <w:bookmarkStart w:id="2623" w:name="_Toc52553641"/>
      <w:bookmarkStart w:id="2624" w:name="_Toc61111888"/>
      <w:bookmarkStart w:id="2625" w:name="_Toc61125970"/>
      <w:bookmarkStart w:id="2626" w:name="_Toc61126131"/>
      <w:bookmarkStart w:id="2627" w:name="_Toc66804643"/>
      <w:bookmarkStart w:id="2628" w:name="_Toc74821217"/>
      <w:bookmarkStart w:id="2629" w:name="_Toc76503081"/>
      <w:bookmarkStart w:id="2630" w:name="_Toc83038754"/>
      <w:bookmarkStart w:id="2631" w:name="_Toc89850878"/>
      <w:bookmarkStart w:id="2632" w:name="_Toc98664963"/>
      <w:bookmarkStart w:id="2633" w:name="_Toc105764965"/>
      <w:bookmarkStart w:id="2634" w:name="_Toc123151165"/>
      <w:bookmarkStart w:id="2635" w:name="_Toc124162681"/>
      <w:bookmarkStart w:id="2636" w:name="_Toc130866048"/>
      <w:bookmarkStart w:id="2637" w:name="_Toc138085270"/>
      <w:bookmarkStart w:id="2638" w:name="_Toc138891766"/>
      <w:bookmarkStart w:id="2639" w:name="_Toc145071555"/>
      <w:bookmarkStart w:id="2640" w:name="_Toc155212262"/>
      <w:bookmarkStart w:id="2641" w:name="_Toc187260663"/>
      <w:r w:rsidRPr="009C4728">
        <w:t>6.7</w:t>
      </w:r>
      <w:r w:rsidRPr="009C4728">
        <w:tab/>
        <w:t>Transmitter intermodulation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2" w:name="_Toc21093216"/>
      <w:bookmarkStart w:id="2643" w:name="_Toc29762745"/>
      <w:bookmarkStart w:id="2644" w:name="_Toc36025920"/>
      <w:bookmarkStart w:id="2645" w:name="_Toc44584790"/>
      <w:bookmarkStart w:id="2646" w:name="_Toc45869083"/>
      <w:bookmarkStart w:id="2647" w:name="_Toc52553642"/>
      <w:bookmarkStart w:id="2648" w:name="_Toc61111889"/>
      <w:bookmarkStart w:id="2649" w:name="_Toc61125971"/>
      <w:bookmarkStart w:id="2650" w:name="_Toc61126132"/>
      <w:bookmarkStart w:id="2651" w:name="_Toc66804644"/>
      <w:bookmarkStart w:id="2652" w:name="_Toc74821218"/>
      <w:bookmarkStart w:id="2653" w:name="_Toc76503082"/>
      <w:bookmarkStart w:id="2654" w:name="_Toc83038755"/>
      <w:bookmarkStart w:id="2655" w:name="_Toc89850879"/>
      <w:bookmarkStart w:id="2656" w:name="_Toc98664964"/>
      <w:bookmarkStart w:id="2657" w:name="_Toc105764966"/>
      <w:bookmarkStart w:id="2658" w:name="_Toc123151166"/>
      <w:bookmarkStart w:id="2659" w:name="_Toc124162682"/>
      <w:bookmarkStart w:id="2660" w:name="_Toc130866049"/>
      <w:bookmarkStart w:id="2661" w:name="_Toc138085271"/>
      <w:bookmarkStart w:id="2662" w:name="_Toc138891767"/>
      <w:bookmarkStart w:id="2663" w:name="_Toc145071556"/>
      <w:bookmarkStart w:id="2664" w:name="_Toc155212263"/>
      <w:bookmarkStart w:id="2665" w:name="_Toc187260664"/>
      <w:r w:rsidRPr="009C4728">
        <w:t>6.7.1</w:t>
      </w:r>
      <w:r w:rsidRPr="009C4728">
        <w:tab/>
        <w:t>General minimum requirement</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6" w:name="_Toc21093217"/>
      <w:bookmarkStart w:id="2667" w:name="_Toc29762746"/>
      <w:bookmarkStart w:id="2668" w:name="_Toc36025921"/>
      <w:bookmarkStart w:id="2669" w:name="_Toc44584791"/>
      <w:bookmarkStart w:id="2670" w:name="_Toc45869084"/>
      <w:bookmarkStart w:id="2671" w:name="_Toc52553643"/>
      <w:bookmarkStart w:id="2672" w:name="_Toc61111890"/>
      <w:bookmarkStart w:id="2673" w:name="_Toc61125972"/>
      <w:bookmarkStart w:id="2674" w:name="_Toc61126133"/>
      <w:bookmarkStart w:id="2675" w:name="_Toc66804645"/>
      <w:bookmarkStart w:id="2676" w:name="_Toc74821219"/>
      <w:bookmarkStart w:id="2677" w:name="_Toc76503083"/>
      <w:bookmarkStart w:id="2678" w:name="_Toc83038756"/>
      <w:bookmarkStart w:id="2679" w:name="_Toc89850880"/>
      <w:bookmarkStart w:id="2680" w:name="_Toc98664965"/>
      <w:bookmarkStart w:id="2681" w:name="_Toc105764967"/>
      <w:bookmarkStart w:id="2682" w:name="_Toc123151167"/>
      <w:bookmarkStart w:id="2683" w:name="_Toc124162683"/>
      <w:bookmarkStart w:id="2684" w:name="_Toc130866050"/>
      <w:bookmarkStart w:id="2685" w:name="_Toc138085272"/>
      <w:bookmarkStart w:id="2686" w:name="_Toc138891768"/>
      <w:bookmarkStart w:id="2687" w:name="_Toc145071557"/>
      <w:bookmarkStart w:id="2688" w:name="_Toc155212264"/>
      <w:bookmarkStart w:id="2689" w:name="_Toc187260665"/>
      <w:r w:rsidRPr="009C4728">
        <w:t>6.7.2</w:t>
      </w:r>
      <w:r w:rsidRPr="009C4728">
        <w:tab/>
        <w:t>Additional minimum requirement (BC1 and BC2)</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90" w:name="_Toc21093218"/>
      <w:bookmarkStart w:id="2691" w:name="_Toc29762747"/>
      <w:bookmarkStart w:id="2692" w:name="_Toc36025922"/>
      <w:bookmarkStart w:id="2693" w:name="_Toc44584792"/>
      <w:bookmarkStart w:id="2694" w:name="_Toc45869085"/>
      <w:bookmarkStart w:id="2695" w:name="_Toc52553644"/>
      <w:bookmarkStart w:id="2696" w:name="_Toc61111891"/>
      <w:bookmarkStart w:id="2697" w:name="_Toc61125973"/>
      <w:bookmarkStart w:id="2698" w:name="_Toc61126134"/>
      <w:bookmarkStart w:id="2699" w:name="_Toc66804646"/>
      <w:bookmarkStart w:id="2700" w:name="_Toc74821220"/>
      <w:bookmarkStart w:id="2701" w:name="_Toc76503084"/>
      <w:bookmarkStart w:id="2702" w:name="_Toc83038757"/>
      <w:bookmarkStart w:id="2703" w:name="_Toc89850881"/>
      <w:bookmarkStart w:id="2704" w:name="_Toc98664966"/>
      <w:bookmarkStart w:id="2705" w:name="_Toc105764968"/>
      <w:bookmarkStart w:id="2706" w:name="_Toc123151168"/>
      <w:bookmarkStart w:id="2707" w:name="_Toc124162684"/>
      <w:bookmarkStart w:id="2708" w:name="_Toc130866051"/>
      <w:bookmarkStart w:id="2709" w:name="_Toc138085273"/>
      <w:bookmarkStart w:id="2710" w:name="_Toc138891769"/>
      <w:bookmarkStart w:id="2711" w:name="_Toc145071558"/>
      <w:bookmarkStart w:id="2712" w:name="_Toc155212265"/>
      <w:bookmarkStart w:id="2713" w:name="_Toc187260666"/>
      <w:r w:rsidRPr="009C4728">
        <w:t>6.7.3</w:t>
      </w:r>
      <w:r w:rsidRPr="009C4728">
        <w:tab/>
        <w:t>Additional minimum requirement (BC3)</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14" w:name="_Toc21093219"/>
      <w:bookmarkStart w:id="2715" w:name="_Toc29762748"/>
      <w:bookmarkStart w:id="2716" w:name="_Toc36025923"/>
      <w:bookmarkStart w:id="2717" w:name="_Toc44584793"/>
      <w:bookmarkStart w:id="2718" w:name="_Toc45869086"/>
      <w:bookmarkStart w:id="2719" w:name="_Toc52553645"/>
      <w:bookmarkStart w:id="2720" w:name="_Toc61111892"/>
      <w:bookmarkStart w:id="2721" w:name="_Toc61125974"/>
      <w:bookmarkStart w:id="2722" w:name="_Toc61126135"/>
      <w:bookmarkStart w:id="2723" w:name="_Toc66804647"/>
      <w:bookmarkStart w:id="2724" w:name="_Toc74821221"/>
      <w:bookmarkStart w:id="2725" w:name="_Toc76503085"/>
      <w:bookmarkStart w:id="2726" w:name="_Toc83038758"/>
      <w:bookmarkStart w:id="2727" w:name="_Toc89850882"/>
      <w:bookmarkStart w:id="2728" w:name="_Toc98664967"/>
      <w:bookmarkStart w:id="2729" w:name="_Toc105764969"/>
      <w:bookmarkStart w:id="2730" w:name="_Toc123151169"/>
      <w:bookmarkStart w:id="2731" w:name="_Toc124162685"/>
      <w:bookmarkStart w:id="2732" w:name="_Toc130866052"/>
      <w:bookmarkStart w:id="2733" w:name="_Toc138085274"/>
      <w:bookmarkStart w:id="2734" w:name="_Toc138891770"/>
      <w:bookmarkStart w:id="2735" w:name="_Toc145071559"/>
      <w:bookmarkStart w:id="2736" w:name="_Toc155212266"/>
      <w:bookmarkStart w:id="2737" w:name="_Toc187260667"/>
      <w:r w:rsidRPr="009C4728">
        <w:t>6.7.4</w:t>
      </w:r>
      <w:r w:rsidRPr="009C4728">
        <w:tab/>
        <w:t>Additional requirements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8" w:name="_Toc21093220"/>
      <w:bookmarkStart w:id="2739" w:name="_Toc29762749"/>
      <w:bookmarkStart w:id="2740" w:name="_Toc36025924"/>
      <w:bookmarkStart w:id="2741" w:name="_Toc44584794"/>
      <w:bookmarkStart w:id="2742" w:name="_Toc45869087"/>
      <w:bookmarkStart w:id="2743" w:name="_Toc52553646"/>
      <w:bookmarkStart w:id="2744" w:name="_Toc61111893"/>
      <w:bookmarkStart w:id="2745" w:name="_Toc61125975"/>
      <w:bookmarkStart w:id="2746" w:name="_Toc61126136"/>
      <w:bookmarkStart w:id="2747" w:name="_Toc66804648"/>
      <w:bookmarkStart w:id="2748" w:name="_Toc74821222"/>
      <w:bookmarkStart w:id="2749" w:name="_Toc76503086"/>
      <w:bookmarkStart w:id="2750" w:name="_Toc83038759"/>
      <w:bookmarkStart w:id="2751" w:name="_Toc89850883"/>
      <w:bookmarkStart w:id="2752" w:name="_Toc98664968"/>
      <w:bookmarkStart w:id="2753" w:name="_Toc105764970"/>
      <w:bookmarkStart w:id="2754" w:name="_Toc123151170"/>
      <w:bookmarkStart w:id="2755" w:name="_Toc124162686"/>
      <w:bookmarkStart w:id="2756" w:name="_Toc130866053"/>
      <w:bookmarkStart w:id="2757" w:name="_Toc138085275"/>
      <w:bookmarkStart w:id="2758" w:name="_Toc138891771"/>
      <w:bookmarkStart w:id="2759" w:name="_Toc145071560"/>
      <w:bookmarkStart w:id="2760" w:name="_Toc155212267"/>
      <w:bookmarkStart w:id="2761" w:name="_Toc187260668"/>
      <w:r w:rsidRPr="009C4728">
        <w:t>7</w:t>
      </w:r>
      <w:r w:rsidRPr="009C4728">
        <w:tab/>
        <w:t>Receiver characteristics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7D8F04A" w14:textId="77777777" w:rsidR="00C53C29" w:rsidRPr="009C4728" w:rsidRDefault="00C53C29" w:rsidP="00C53C29">
      <w:pPr>
        <w:pStyle w:val="Heading2"/>
      </w:pPr>
      <w:bookmarkStart w:id="2762" w:name="_Toc21093221"/>
      <w:bookmarkStart w:id="2763" w:name="_Toc29762750"/>
      <w:bookmarkStart w:id="2764" w:name="_Toc36025925"/>
      <w:bookmarkStart w:id="2765" w:name="_Toc44584795"/>
      <w:bookmarkStart w:id="2766" w:name="_Toc45869088"/>
      <w:bookmarkStart w:id="2767" w:name="_Toc52553647"/>
      <w:bookmarkStart w:id="2768" w:name="_Toc61111894"/>
      <w:bookmarkStart w:id="2769" w:name="_Toc61125976"/>
      <w:bookmarkStart w:id="2770" w:name="_Toc61126137"/>
      <w:bookmarkStart w:id="2771" w:name="_Toc66804649"/>
      <w:bookmarkStart w:id="2772" w:name="_Toc74821223"/>
      <w:bookmarkStart w:id="2773" w:name="_Toc76503087"/>
      <w:bookmarkStart w:id="2774" w:name="_Toc83038760"/>
      <w:bookmarkStart w:id="2775" w:name="_Toc89850884"/>
      <w:bookmarkStart w:id="2776" w:name="_Toc98664969"/>
      <w:bookmarkStart w:id="2777" w:name="_Toc105764971"/>
      <w:bookmarkStart w:id="2778" w:name="_Toc123151171"/>
      <w:bookmarkStart w:id="2779" w:name="_Toc124162687"/>
      <w:bookmarkStart w:id="2780" w:name="_Toc130866054"/>
      <w:bookmarkStart w:id="2781" w:name="_Toc138085276"/>
      <w:bookmarkStart w:id="2782" w:name="_Toc138891772"/>
      <w:bookmarkStart w:id="2783" w:name="_Toc145071561"/>
      <w:bookmarkStart w:id="2784" w:name="_Toc155212268"/>
      <w:bookmarkStart w:id="2785" w:name="_Toc187260669"/>
      <w:r w:rsidRPr="009C4728">
        <w:t>7.1</w:t>
      </w:r>
      <w:r w:rsidRPr="009C4728">
        <w:tab/>
        <w:t>General</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6" w:name="_Toc21093222"/>
      <w:bookmarkStart w:id="2787" w:name="_Toc29762751"/>
      <w:bookmarkStart w:id="2788" w:name="_Toc36025926"/>
      <w:bookmarkStart w:id="2789" w:name="_Toc44584796"/>
      <w:bookmarkStart w:id="2790" w:name="_Toc45869089"/>
      <w:bookmarkStart w:id="2791" w:name="_Toc52553648"/>
      <w:bookmarkStart w:id="2792" w:name="_Toc61111895"/>
      <w:bookmarkStart w:id="2793" w:name="_Toc61125977"/>
      <w:bookmarkStart w:id="2794" w:name="_Toc61126138"/>
      <w:bookmarkStart w:id="2795" w:name="_Toc66804650"/>
      <w:bookmarkStart w:id="2796" w:name="_Toc74821224"/>
      <w:bookmarkStart w:id="2797" w:name="_Toc76503088"/>
      <w:bookmarkStart w:id="2798" w:name="_Toc83038761"/>
      <w:bookmarkStart w:id="2799" w:name="_Toc89850885"/>
      <w:bookmarkStart w:id="2800" w:name="_Toc98664970"/>
      <w:bookmarkStart w:id="2801" w:name="_Toc105764972"/>
      <w:bookmarkStart w:id="2802" w:name="_Toc123151172"/>
      <w:bookmarkStart w:id="2803" w:name="_Toc124162688"/>
      <w:bookmarkStart w:id="2804" w:name="_Toc130866055"/>
      <w:bookmarkStart w:id="2805" w:name="_Toc138085277"/>
      <w:bookmarkStart w:id="2806" w:name="_Toc138891773"/>
      <w:bookmarkStart w:id="2807" w:name="_Toc145071562"/>
      <w:bookmarkStart w:id="2808" w:name="_Toc155212269"/>
      <w:bookmarkStart w:id="2809" w:name="_Toc187260670"/>
      <w:r w:rsidRPr="009C4728">
        <w:t>7.2</w:t>
      </w:r>
      <w:r w:rsidRPr="009C4728">
        <w:tab/>
        <w:t>Reference sensitivity level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0" w:name="_Toc21093223"/>
      <w:bookmarkStart w:id="2811" w:name="_Toc29762752"/>
      <w:bookmarkStart w:id="2812" w:name="_Toc36025927"/>
      <w:bookmarkStart w:id="2813" w:name="_Toc44584797"/>
      <w:bookmarkStart w:id="2814" w:name="_Toc45869090"/>
      <w:bookmarkStart w:id="2815" w:name="_Toc52553649"/>
      <w:bookmarkStart w:id="2816" w:name="_Toc61111896"/>
      <w:bookmarkStart w:id="2817" w:name="_Toc61125978"/>
      <w:bookmarkStart w:id="2818" w:name="_Toc61126139"/>
      <w:bookmarkStart w:id="2819" w:name="_Toc66804651"/>
      <w:bookmarkStart w:id="2820" w:name="_Toc74821225"/>
      <w:bookmarkStart w:id="2821" w:name="_Toc76503089"/>
      <w:bookmarkStart w:id="2822" w:name="_Toc83038762"/>
      <w:bookmarkStart w:id="2823" w:name="_Toc89850886"/>
      <w:bookmarkStart w:id="2824" w:name="_Toc98664971"/>
      <w:bookmarkStart w:id="2825" w:name="_Toc105764973"/>
      <w:bookmarkStart w:id="2826" w:name="_Toc123151173"/>
      <w:bookmarkStart w:id="2827" w:name="_Toc124162689"/>
      <w:bookmarkStart w:id="2828" w:name="_Toc130866056"/>
      <w:bookmarkStart w:id="2829" w:name="_Toc138085278"/>
      <w:bookmarkStart w:id="2830" w:name="_Toc138891774"/>
      <w:bookmarkStart w:id="2831" w:name="_Toc145071563"/>
      <w:bookmarkStart w:id="2832" w:name="_Toc155212270"/>
      <w:bookmarkStart w:id="2833" w:name="_Toc187260671"/>
      <w:r w:rsidRPr="009C4728">
        <w:t>7.2.1</w:t>
      </w:r>
      <w:r w:rsidRPr="009C4728">
        <w:tab/>
        <w:t>E-UTRA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4" w:name="_Toc21093224"/>
      <w:bookmarkStart w:id="2835" w:name="_Toc29762753"/>
      <w:bookmarkStart w:id="2836" w:name="_Toc36025928"/>
      <w:bookmarkStart w:id="2837" w:name="_Toc44584798"/>
      <w:bookmarkStart w:id="2838" w:name="_Toc45869091"/>
      <w:bookmarkStart w:id="2839" w:name="_Toc52553650"/>
      <w:bookmarkStart w:id="2840" w:name="_Toc61111897"/>
      <w:bookmarkStart w:id="2841" w:name="_Toc61125979"/>
      <w:bookmarkStart w:id="2842" w:name="_Toc61126140"/>
      <w:bookmarkStart w:id="2843" w:name="_Toc66804652"/>
      <w:bookmarkStart w:id="2844" w:name="_Toc74821226"/>
      <w:bookmarkStart w:id="2845" w:name="_Toc76503090"/>
      <w:bookmarkStart w:id="2846" w:name="_Toc83038763"/>
      <w:bookmarkStart w:id="2847" w:name="_Toc89850887"/>
      <w:bookmarkStart w:id="2848" w:name="_Toc98664972"/>
      <w:bookmarkStart w:id="2849" w:name="_Toc105764974"/>
      <w:bookmarkStart w:id="2850" w:name="_Toc123151174"/>
      <w:bookmarkStart w:id="2851" w:name="_Toc124162690"/>
      <w:bookmarkStart w:id="2852" w:name="_Toc130866057"/>
      <w:bookmarkStart w:id="2853" w:name="_Toc138085279"/>
      <w:bookmarkStart w:id="2854" w:name="_Toc138891775"/>
      <w:bookmarkStart w:id="2855" w:name="_Toc145071564"/>
      <w:bookmarkStart w:id="2856" w:name="_Toc155212271"/>
      <w:bookmarkStart w:id="2857" w:name="_Toc187260672"/>
      <w:r w:rsidRPr="009C4728">
        <w:t>7.2.2</w:t>
      </w:r>
      <w:r w:rsidRPr="009C4728">
        <w:tab/>
        <w:t>UTRA FDD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8" w:name="_Toc21093225"/>
      <w:bookmarkStart w:id="2859" w:name="_Toc29762754"/>
      <w:bookmarkStart w:id="2860" w:name="_Toc36025929"/>
      <w:bookmarkStart w:id="2861" w:name="_Toc44584799"/>
      <w:bookmarkStart w:id="2862" w:name="_Toc45869092"/>
      <w:bookmarkStart w:id="2863" w:name="_Toc52553651"/>
      <w:bookmarkStart w:id="2864" w:name="_Toc61111898"/>
      <w:bookmarkStart w:id="2865" w:name="_Toc61125980"/>
      <w:bookmarkStart w:id="2866" w:name="_Toc61126141"/>
      <w:bookmarkStart w:id="2867" w:name="_Toc66804653"/>
      <w:bookmarkStart w:id="2868" w:name="_Toc74821227"/>
      <w:bookmarkStart w:id="2869" w:name="_Toc76503091"/>
      <w:bookmarkStart w:id="2870" w:name="_Toc83038764"/>
      <w:bookmarkStart w:id="2871" w:name="_Toc89850888"/>
      <w:bookmarkStart w:id="2872" w:name="_Toc98664973"/>
      <w:bookmarkStart w:id="2873" w:name="_Toc105764975"/>
      <w:bookmarkStart w:id="2874" w:name="_Toc123151175"/>
      <w:bookmarkStart w:id="2875" w:name="_Toc124162691"/>
      <w:bookmarkStart w:id="2876" w:name="_Toc130866058"/>
      <w:bookmarkStart w:id="2877" w:name="_Toc138085280"/>
      <w:bookmarkStart w:id="2878" w:name="_Toc138891776"/>
      <w:bookmarkStart w:id="2879" w:name="_Toc145071565"/>
      <w:bookmarkStart w:id="2880" w:name="_Toc155212272"/>
      <w:bookmarkStart w:id="2881" w:name="_Toc187260673"/>
      <w:r w:rsidRPr="009C4728">
        <w:t>7.2.3</w:t>
      </w:r>
      <w:r w:rsidRPr="009C4728">
        <w:tab/>
        <w:t>UTRA TDD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2" w:name="_Toc21093226"/>
      <w:bookmarkStart w:id="2883" w:name="_Toc29762755"/>
      <w:bookmarkStart w:id="2884" w:name="_Toc36025930"/>
      <w:bookmarkStart w:id="2885" w:name="_Toc44584800"/>
      <w:bookmarkStart w:id="2886" w:name="_Toc45869093"/>
      <w:bookmarkStart w:id="2887" w:name="_Toc52553652"/>
      <w:bookmarkStart w:id="2888" w:name="_Toc61111899"/>
      <w:bookmarkStart w:id="2889" w:name="_Toc61125981"/>
      <w:bookmarkStart w:id="2890" w:name="_Toc61126142"/>
      <w:bookmarkStart w:id="2891" w:name="_Toc66804654"/>
      <w:bookmarkStart w:id="2892" w:name="_Toc74821228"/>
      <w:bookmarkStart w:id="2893" w:name="_Toc76503092"/>
      <w:bookmarkStart w:id="2894" w:name="_Toc83038765"/>
      <w:bookmarkStart w:id="2895" w:name="_Toc89850889"/>
      <w:bookmarkStart w:id="2896" w:name="_Toc98664974"/>
      <w:bookmarkStart w:id="2897" w:name="_Toc105764976"/>
      <w:bookmarkStart w:id="2898" w:name="_Toc123151176"/>
      <w:bookmarkStart w:id="2899" w:name="_Toc124162692"/>
      <w:bookmarkStart w:id="2900" w:name="_Toc130866059"/>
      <w:bookmarkStart w:id="2901" w:name="_Toc138085281"/>
      <w:bookmarkStart w:id="2902" w:name="_Toc138891777"/>
      <w:bookmarkStart w:id="2903" w:name="_Toc145071566"/>
      <w:bookmarkStart w:id="2904" w:name="_Toc155212273"/>
      <w:bookmarkStart w:id="2905" w:name="_Toc187260674"/>
      <w:r w:rsidRPr="009C4728">
        <w:t>7.2.4</w:t>
      </w:r>
      <w:r w:rsidRPr="009C4728">
        <w:tab/>
        <w:t>GSM/EDGE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6" w:name="_Toc21093227"/>
      <w:bookmarkStart w:id="2907" w:name="_Toc29762756"/>
      <w:bookmarkStart w:id="2908" w:name="_Toc36025931"/>
      <w:bookmarkStart w:id="2909" w:name="_Toc44584801"/>
      <w:bookmarkStart w:id="2910" w:name="_Toc45869094"/>
      <w:bookmarkStart w:id="2911" w:name="_Toc52553653"/>
      <w:bookmarkStart w:id="2912" w:name="_Toc61111900"/>
      <w:bookmarkStart w:id="2913" w:name="_Toc61125982"/>
      <w:bookmarkStart w:id="2914" w:name="_Toc61126143"/>
      <w:bookmarkStart w:id="2915" w:name="_Toc66804655"/>
      <w:bookmarkStart w:id="2916" w:name="_Toc74821229"/>
      <w:bookmarkStart w:id="2917" w:name="_Toc76503093"/>
      <w:bookmarkStart w:id="2918" w:name="_Toc83038766"/>
      <w:bookmarkStart w:id="2919" w:name="_Toc89850890"/>
      <w:bookmarkStart w:id="2920" w:name="_Toc98664975"/>
      <w:bookmarkStart w:id="2921" w:name="_Toc105764977"/>
      <w:bookmarkStart w:id="2922" w:name="_Toc123151177"/>
      <w:bookmarkStart w:id="2923" w:name="_Toc124162693"/>
      <w:bookmarkStart w:id="2924" w:name="_Toc130866060"/>
      <w:bookmarkStart w:id="2925" w:name="_Toc138085282"/>
      <w:bookmarkStart w:id="2926" w:name="_Toc138891778"/>
      <w:bookmarkStart w:id="2927" w:name="_Toc145071567"/>
      <w:bookmarkStart w:id="2928" w:name="_Toc155212274"/>
      <w:bookmarkStart w:id="2929" w:name="_Toc187260675"/>
      <w:r w:rsidRPr="009C4728">
        <w:t>7.2.</w:t>
      </w:r>
      <w:r w:rsidRPr="009C4728">
        <w:rPr>
          <w:lang w:eastAsia="zh-CN"/>
        </w:rPr>
        <w:t>5</w:t>
      </w:r>
      <w:r w:rsidRPr="009C4728">
        <w:tab/>
        <w:t>NB-IoT minimum requirement</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0" w:name="_Toc21093228"/>
      <w:bookmarkStart w:id="2931" w:name="_Toc29762757"/>
      <w:bookmarkStart w:id="2932" w:name="_Toc36025932"/>
      <w:bookmarkStart w:id="2933" w:name="_Toc44584802"/>
      <w:bookmarkStart w:id="2934" w:name="_Toc45869095"/>
      <w:bookmarkStart w:id="2935" w:name="_Toc52553654"/>
      <w:bookmarkStart w:id="2936" w:name="_Toc61111901"/>
      <w:bookmarkStart w:id="2937" w:name="_Toc61125983"/>
      <w:bookmarkStart w:id="2938" w:name="_Toc61126144"/>
      <w:bookmarkStart w:id="2939" w:name="_Toc66804656"/>
      <w:bookmarkStart w:id="2940" w:name="_Toc74821230"/>
      <w:bookmarkStart w:id="2941" w:name="_Toc76503094"/>
      <w:bookmarkStart w:id="2942" w:name="_Toc83038767"/>
      <w:bookmarkStart w:id="2943" w:name="_Toc89850891"/>
      <w:bookmarkStart w:id="2944" w:name="_Toc98664976"/>
      <w:bookmarkStart w:id="2945" w:name="_Toc105764978"/>
      <w:bookmarkStart w:id="2946" w:name="_Toc123151178"/>
      <w:bookmarkStart w:id="2947" w:name="_Toc124162694"/>
      <w:bookmarkStart w:id="2948" w:name="_Toc130866061"/>
      <w:bookmarkStart w:id="2949" w:name="_Toc138085283"/>
      <w:bookmarkStart w:id="2950" w:name="_Toc138891779"/>
      <w:bookmarkStart w:id="2951" w:name="_Toc145071568"/>
      <w:bookmarkStart w:id="2952" w:name="_Toc155212275"/>
      <w:bookmarkStart w:id="2953" w:name="_Toc187260676"/>
      <w:r w:rsidRPr="009C4728">
        <w:t>7.2.6</w:t>
      </w:r>
      <w:r w:rsidRPr="009C4728">
        <w:tab/>
        <w:t>NR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4" w:name="_Toc21093229"/>
      <w:bookmarkStart w:id="2955" w:name="_Toc29762758"/>
      <w:bookmarkStart w:id="2956" w:name="_Toc36025933"/>
      <w:bookmarkStart w:id="2957" w:name="_Toc44584803"/>
      <w:bookmarkStart w:id="2958" w:name="_Toc45869096"/>
      <w:bookmarkStart w:id="2959" w:name="_Toc52553655"/>
      <w:bookmarkStart w:id="2960" w:name="_Toc61111902"/>
      <w:bookmarkStart w:id="2961" w:name="_Toc61125984"/>
      <w:bookmarkStart w:id="2962" w:name="_Toc61126145"/>
      <w:bookmarkStart w:id="2963" w:name="_Toc66804657"/>
      <w:bookmarkStart w:id="2964" w:name="_Toc74821231"/>
      <w:bookmarkStart w:id="2965" w:name="_Toc76503095"/>
      <w:bookmarkStart w:id="2966" w:name="_Toc83038768"/>
      <w:bookmarkStart w:id="2967" w:name="_Toc89850892"/>
      <w:bookmarkStart w:id="2968" w:name="_Toc98664977"/>
      <w:bookmarkStart w:id="2969" w:name="_Toc105764979"/>
      <w:bookmarkStart w:id="2970" w:name="_Toc123151179"/>
      <w:bookmarkStart w:id="2971" w:name="_Toc124162695"/>
      <w:bookmarkStart w:id="2972" w:name="_Toc130866062"/>
      <w:bookmarkStart w:id="2973" w:name="_Toc138085284"/>
      <w:bookmarkStart w:id="2974" w:name="_Toc138891780"/>
      <w:bookmarkStart w:id="2975" w:name="_Toc145071569"/>
      <w:bookmarkStart w:id="2976" w:name="_Toc155212276"/>
      <w:bookmarkStart w:id="2977" w:name="_Toc187260677"/>
      <w:r w:rsidRPr="009C4728">
        <w:t>7.2.</w:t>
      </w:r>
      <w:r w:rsidRPr="009C4728">
        <w:rPr>
          <w:lang w:eastAsia="zh-CN"/>
        </w:rPr>
        <w:t>7</w:t>
      </w:r>
      <w:r w:rsidRPr="009C4728">
        <w:tab/>
        <w:t>Void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6" w14:textId="77777777" w:rsidR="00C53C29" w:rsidRPr="009C4728" w:rsidRDefault="00C53C29" w:rsidP="00C53C29">
      <w:pPr>
        <w:pStyle w:val="Heading2"/>
      </w:pPr>
      <w:bookmarkStart w:id="2978" w:name="_Toc21093230"/>
      <w:bookmarkStart w:id="2979" w:name="_Toc29762759"/>
      <w:bookmarkStart w:id="2980" w:name="_Toc36025934"/>
      <w:bookmarkStart w:id="2981" w:name="_Toc44584804"/>
      <w:bookmarkStart w:id="2982" w:name="_Toc45869097"/>
      <w:bookmarkStart w:id="2983" w:name="_Toc52553656"/>
      <w:bookmarkStart w:id="2984" w:name="_Toc61111903"/>
      <w:bookmarkStart w:id="2985" w:name="_Toc61125985"/>
      <w:bookmarkStart w:id="2986" w:name="_Toc61126146"/>
      <w:bookmarkStart w:id="2987" w:name="_Toc66804658"/>
      <w:bookmarkStart w:id="2988" w:name="_Toc74821232"/>
      <w:bookmarkStart w:id="2989" w:name="_Toc76503096"/>
      <w:bookmarkStart w:id="2990" w:name="_Toc83038769"/>
      <w:bookmarkStart w:id="2991" w:name="_Toc89850893"/>
      <w:bookmarkStart w:id="2992" w:name="_Toc98664978"/>
      <w:bookmarkStart w:id="2993" w:name="_Toc105764980"/>
      <w:bookmarkStart w:id="2994" w:name="_Toc123151180"/>
      <w:bookmarkStart w:id="2995" w:name="_Toc124162696"/>
      <w:bookmarkStart w:id="2996" w:name="_Toc130866063"/>
      <w:bookmarkStart w:id="2997" w:name="_Toc138085285"/>
      <w:bookmarkStart w:id="2998" w:name="_Toc138891781"/>
      <w:bookmarkStart w:id="2999" w:name="_Toc145071570"/>
      <w:bookmarkStart w:id="3000" w:name="_Toc155212277"/>
      <w:bookmarkStart w:id="3001" w:name="_Toc187260678"/>
      <w:r w:rsidRPr="009C4728">
        <w:t>7.3</w:t>
      </w:r>
      <w:r w:rsidRPr="009C4728">
        <w:tab/>
        <w:t>Dynamic range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2" w:name="_Toc21093231"/>
      <w:bookmarkStart w:id="3003" w:name="_Toc29762760"/>
      <w:bookmarkStart w:id="3004" w:name="_Toc36025935"/>
      <w:bookmarkStart w:id="3005" w:name="_Toc44584805"/>
      <w:bookmarkStart w:id="3006" w:name="_Toc45869098"/>
      <w:bookmarkStart w:id="3007" w:name="_Toc52553657"/>
      <w:bookmarkStart w:id="3008" w:name="_Toc61111904"/>
      <w:bookmarkStart w:id="3009" w:name="_Toc61125986"/>
      <w:bookmarkStart w:id="3010" w:name="_Toc61126147"/>
      <w:bookmarkStart w:id="3011" w:name="_Toc66804659"/>
      <w:bookmarkStart w:id="3012" w:name="_Toc74821233"/>
      <w:bookmarkStart w:id="3013" w:name="_Toc76503097"/>
      <w:bookmarkStart w:id="3014" w:name="_Toc83038770"/>
      <w:bookmarkStart w:id="3015" w:name="_Toc89850894"/>
      <w:bookmarkStart w:id="3016" w:name="_Toc98664979"/>
      <w:bookmarkStart w:id="3017" w:name="_Toc105764981"/>
      <w:bookmarkStart w:id="3018" w:name="_Toc123151181"/>
      <w:bookmarkStart w:id="3019" w:name="_Toc124162697"/>
      <w:bookmarkStart w:id="3020" w:name="_Toc130866064"/>
      <w:bookmarkStart w:id="3021" w:name="_Toc138085286"/>
      <w:bookmarkStart w:id="3022" w:name="_Toc138891782"/>
      <w:bookmarkStart w:id="3023" w:name="_Toc145071571"/>
      <w:bookmarkStart w:id="3024" w:name="_Toc155212278"/>
      <w:bookmarkStart w:id="3025" w:name="_Toc187260679"/>
      <w:r w:rsidRPr="009C4728">
        <w:t>7.3.1</w:t>
      </w:r>
      <w:r w:rsidRPr="009C4728">
        <w:tab/>
        <w:t>E-UTRA minimum requirement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6" w:name="_Toc21093232"/>
      <w:bookmarkStart w:id="3027" w:name="_Toc29762761"/>
      <w:bookmarkStart w:id="3028" w:name="_Toc36025936"/>
      <w:bookmarkStart w:id="3029" w:name="_Toc44584806"/>
      <w:bookmarkStart w:id="3030" w:name="_Toc45869099"/>
      <w:bookmarkStart w:id="3031" w:name="_Toc52553658"/>
      <w:bookmarkStart w:id="3032" w:name="_Toc61111905"/>
      <w:bookmarkStart w:id="3033" w:name="_Toc61125987"/>
      <w:bookmarkStart w:id="3034" w:name="_Toc61126148"/>
      <w:bookmarkStart w:id="3035" w:name="_Toc66804660"/>
      <w:bookmarkStart w:id="3036" w:name="_Toc74821234"/>
      <w:bookmarkStart w:id="3037" w:name="_Toc76503098"/>
      <w:bookmarkStart w:id="3038" w:name="_Toc83038771"/>
      <w:bookmarkStart w:id="3039" w:name="_Toc89850895"/>
      <w:bookmarkStart w:id="3040" w:name="_Toc98664980"/>
      <w:bookmarkStart w:id="3041" w:name="_Toc105764982"/>
      <w:bookmarkStart w:id="3042" w:name="_Toc123151182"/>
      <w:bookmarkStart w:id="3043" w:name="_Toc124162698"/>
      <w:bookmarkStart w:id="3044" w:name="_Toc130866065"/>
      <w:bookmarkStart w:id="3045" w:name="_Toc138085287"/>
      <w:bookmarkStart w:id="3046" w:name="_Toc138891783"/>
      <w:bookmarkStart w:id="3047" w:name="_Toc145071572"/>
      <w:bookmarkStart w:id="3048" w:name="_Toc155212279"/>
      <w:bookmarkStart w:id="3049" w:name="_Toc187260680"/>
      <w:r w:rsidRPr="009C4728">
        <w:t>7.3.2</w:t>
      </w:r>
      <w:r w:rsidRPr="009C4728">
        <w:tab/>
        <w:t>UTRA FDD minimum requirement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0" w:name="_Toc21093233"/>
      <w:bookmarkStart w:id="3051" w:name="_Toc29762762"/>
      <w:bookmarkStart w:id="3052" w:name="_Toc36025937"/>
      <w:bookmarkStart w:id="3053" w:name="_Toc44584807"/>
      <w:bookmarkStart w:id="3054" w:name="_Toc45869100"/>
      <w:bookmarkStart w:id="3055" w:name="_Toc52553659"/>
      <w:bookmarkStart w:id="3056" w:name="_Toc61111906"/>
      <w:bookmarkStart w:id="3057" w:name="_Toc61125988"/>
      <w:bookmarkStart w:id="3058" w:name="_Toc61126149"/>
      <w:bookmarkStart w:id="3059" w:name="_Toc66804661"/>
      <w:bookmarkStart w:id="3060" w:name="_Toc74821235"/>
      <w:bookmarkStart w:id="3061" w:name="_Toc76503099"/>
      <w:bookmarkStart w:id="3062" w:name="_Toc83038772"/>
      <w:bookmarkStart w:id="3063" w:name="_Toc89850896"/>
      <w:bookmarkStart w:id="3064" w:name="_Toc98664981"/>
      <w:bookmarkStart w:id="3065" w:name="_Toc105764983"/>
      <w:bookmarkStart w:id="3066" w:name="_Toc123151183"/>
      <w:bookmarkStart w:id="3067" w:name="_Toc124162699"/>
      <w:bookmarkStart w:id="3068" w:name="_Toc130866066"/>
      <w:bookmarkStart w:id="3069" w:name="_Toc138085288"/>
      <w:bookmarkStart w:id="3070" w:name="_Toc138891784"/>
      <w:bookmarkStart w:id="3071" w:name="_Toc145071573"/>
      <w:bookmarkStart w:id="3072" w:name="_Toc155212280"/>
      <w:bookmarkStart w:id="3073" w:name="_Toc187260681"/>
      <w:r w:rsidRPr="009C4728">
        <w:t>7.3.3</w:t>
      </w:r>
      <w:r w:rsidRPr="009C4728">
        <w:tab/>
        <w:t>UTRA TDD minimum requirement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4" w:name="_Toc21093234"/>
      <w:bookmarkStart w:id="3075" w:name="_Toc29762763"/>
      <w:bookmarkStart w:id="3076" w:name="_Toc36025938"/>
      <w:bookmarkStart w:id="3077" w:name="_Toc44584808"/>
      <w:bookmarkStart w:id="3078" w:name="_Toc45869101"/>
      <w:bookmarkStart w:id="3079" w:name="_Toc52553660"/>
      <w:bookmarkStart w:id="3080" w:name="_Toc61111907"/>
      <w:bookmarkStart w:id="3081" w:name="_Toc61125989"/>
      <w:bookmarkStart w:id="3082" w:name="_Toc61126150"/>
      <w:bookmarkStart w:id="3083" w:name="_Toc66804662"/>
      <w:bookmarkStart w:id="3084" w:name="_Toc74821236"/>
      <w:bookmarkStart w:id="3085" w:name="_Toc76503100"/>
      <w:bookmarkStart w:id="3086" w:name="_Toc83038773"/>
      <w:bookmarkStart w:id="3087" w:name="_Toc89850897"/>
      <w:bookmarkStart w:id="3088" w:name="_Toc98664982"/>
      <w:bookmarkStart w:id="3089" w:name="_Toc105764984"/>
      <w:bookmarkStart w:id="3090" w:name="_Toc123151184"/>
      <w:bookmarkStart w:id="3091" w:name="_Toc124162700"/>
      <w:bookmarkStart w:id="3092" w:name="_Toc130866067"/>
      <w:bookmarkStart w:id="3093" w:name="_Toc138085289"/>
      <w:bookmarkStart w:id="3094" w:name="_Toc138891785"/>
      <w:bookmarkStart w:id="3095" w:name="_Toc145071574"/>
      <w:bookmarkStart w:id="3096" w:name="_Toc155212281"/>
      <w:bookmarkStart w:id="3097" w:name="_Toc187260682"/>
      <w:r w:rsidRPr="009C4728">
        <w:t>7.3.4</w:t>
      </w:r>
      <w:r w:rsidRPr="009C4728">
        <w:tab/>
        <w:t>GSM/EDGE minimum requirement</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8" w:name="_Toc21093235"/>
      <w:bookmarkStart w:id="3099" w:name="_Toc29762764"/>
      <w:bookmarkStart w:id="3100" w:name="_Toc36025939"/>
      <w:bookmarkStart w:id="3101" w:name="_Toc44584809"/>
      <w:bookmarkStart w:id="3102" w:name="_Toc45869102"/>
      <w:bookmarkStart w:id="3103" w:name="_Toc52553661"/>
      <w:bookmarkStart w:id="3104" w:name="_Toc61111908"/>
      <w:bookmarkStart w:id="3105" w:name="_Toc61125990"/>
      <w:bookmarkStart w:id="3106" w:name="_Toc61126151"/>
      <w:bookmarkStart w:id="3107" w:name="_Toc66804663"/>
      <w:bookmarkStart w:id="3108" w:name="_Toc74821237"/>
      <w:bookmarkStart w:id="3109" w:name="_Toc76503101"/>
      <w:bookmarkStart w:id="3110" w:name="_Toc83038774"/>
      <w:bookmarkStart w:id="3111" w:name="_Toc89850898"/>
      <w:bookmarkStart w:id="3112" w:name="_Toc98664983"/>
      <w:bookmarkStart w:id="3113" w:name="_Toc105764985"/>
      <w:bookmarkStart w:id="3114" w:name="_Toc123151185"/>
      <w:bookmarkStart w:id="3115" w:name="_Toc124162701"/>
      <w:bookmarkStart w:id="3116" w:name="_Toc130866068"/>
      <w:bookmarkStart w:id="3117" w:name="_Toc138085290"/>
      <w:bookmarkStart w:id="3118" w:name="_Toc138891786"/>
      <w:bookmarkStart w:id="3119" w:name="_Toc145071575"/>
      <w:bookmarkStart w:id="3120" w:name="_Toc155212282"/>
      <w:bookmarkStart w:id="3121" w:name="_Toc187260683"/>
      <w:r w:rsidRPr="009C4728">
        <w:t>7.3.</w:t>
      </w:r>
      <w:r w:rsidRPr="009C4728">
        <w:rPr>
          <w:lang w:eastAsia="zh-CN"/>
        </w:rPr>
        <w:t>5</w:t>
      </w:r>
      <w:r w:rsidRPr="009C4728">
        <w:tab/>
        <w:t>NB-IoT minimum requirement</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2" w:name="_Toc21093236"/>
      <w:bookmarkStart w:id="3123" w:name="_Toc29762765"/>
      <w:bookmarkStart w:id="3124" w:name="_Toc36025940"/>
      <w:bookmarkStart w:id="3125" w:name="_Toc44584810"/>
      <w:bookmarkStart w:id="3126" w:name="_Toc45869103"/>
      <w:bookmarkStart w:id="3127" w:name="_Toc52553662"/>
      <w:bookmarkStart w:id="3128" w:name="_Toc61111909"/>
      <w:bookmarkStart w:id="3129" w:name="_Toc61125991"/>
      <w:bookmarkStart w:id="3130" w:name="_Toc61126152"/>
      <w:bookmarkStart w:id="3131" w:name="_Toc66804664"/>
      <w:bookmarkStart w:id="3132" w:name="_Toc74821238"/>
      <w:bookmarkStart w:id="3133" w:name="_Toc76503102"/>
      <w:bookmarkStart w:id="3134" w:name="_Toc83038775"/>
      <w:bookmarkStart w:id="3135" w:name="_Toc89850899"/>
      <w:bookmarkStart w:id="3136" w:name="_Toc98664984"/>
      <w:bookmarkStart w:id="3137" w:name="_Toc105764986"/>
      <w:bookmarkStart w:id="3138" w:name="_Toc123151186"/>
      <w:bookmarkStart w:id="3139" w:name="_Toc124162702"/>
      <w:bookmarkStart w:id="3140" w:name="_Toc130866069"/>
      <w:bookmarkStart w:id="3141" w:name="_Toc138085291"/>
      <w:bookmarkStart w:id="3142" w:name="_Toc138891787"/>
      <w:bookmarkStart w:id="3143" w:name="_Toc145071576"/>
      <w:bookmarkStart w:id="3144" w:name="_Toc155212283"/>
      <w:bookmarkStart w:id="3145" w:name="_Toc187260684"/>
      <w:r w:rsidRPr="009C4728">
        <w:t>7.3.6</w:t>
      </w:r>
      <w:r w:rsidRPr="009C4728">
        <w:tab/>
        <w:t>NR minimum requirement</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6" w:name="_Toc21093237"/>
      <w:bookmarkStart w:id="3147" w:name="_Toc29762766"/>
      <w:bookmarkStart w:id="3148" w:name="_Toc36025941"/>
      <w:bookmarkStart w:id="3149" w:name="_Toc44584811"/>
      <w:bookmarkStart w:id="3150" w:name="_Toc45869104"/>
      <w:bookmarkStart w:id="3151" w:name="_Toc52553663"/>
      <w:bookmarkStart w:id="3152" w:name="_Toc61111910"/>
      <w:bookmarkStart w:id="3153" w:name="_Toc61125992"/>
      <w:bookmarkStart w:id="3154" w:name="_Toc61126153"/>
      <w:bookmarkStart w:id="3155" w:name="_Toc66804665"/>
      <w:bookmarkStart w:id="3156" w:name="_Toc74821239"/>
      <w:bookmarkStart w:id="3157" w:name="_Toc76503103"/>
      <w:bookmarkStart w:id="3158" w:name="_Toc83038776"/>
      <w:bookmarkStart w:id="3159" w:name="_Toc89850900"/>
      <w:bookmarkStart w:id="3160" w:name="_Toc98664985"/>
      <w:bookmarkStart w:id="3161" w:name="_Toc105764987"/>
      <w:bookmarkStart w:id="3162" w:name="_Toc123151187"/>
      <w:bookmarkStart w:id="3163" w:name="_Toc124162703"/>
      <w:bookmarkStart w:id="3164" w:name="_Toc130866070"/>
      <w:bookmarkStart w:id="3165" w:name="_Toc138085292"/>
      <w:bookmarkStart w:id="3166" w:name="_Toc138891788"/>
      <w:bookmarkStart w:id="3167" w:name="_Toc145071577"/>
      <w:bookmarkStart w:id="3168" w:name="_Toc155212284"/>
      <w:bookmarkStart w:id="3169" w:name="_Toc187260685"/>
      <w:r w:rsidRPr="009C4728">
        <w:t>7.4</w:t>
      </w:r>
      <w:r w:rsidRPr="009C4728">
        <w:tab/>
        <w:t>In-band selectivity and blocking</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0" w:name="_Toc21093238"/>
      <w:bookmarkStart w:id="3171" w:name="_Toc29762767"/>
      <w:bookmarkStart w:id="3172" w:name="_Toc36025942"/>
      <w:bookmarkStart w:id="3173" w:name="_Toc44584812"/>
      <w:bookmarkStart w:id="3174" w:name="_Toc45869105"/>
      <w:bookmarkStart w:id="3175" w:name="_Toc52553664"/>
      <w:bookmarkStart w:id="3176" w:name="_Toc61111911"/>
      <w:bookmarkStart w:id="3177" w:name="_Toc61125993"/>
      <w:bookmarkStart w:id="3178" w:name="_Toc61126154"/>
      <w:bookmarkStart w:id="3179" w:name="_Toc66804666"/>
      <w:bookmarkStart w:id="3180" w:name="_Toc74821240"/>
      <w:bookmarkStart w:id="3181" w:name="_Toc76503104"/>
      <w:bookmarkStart w:id="3182" w:name="_Toc83038777"/>
      <w:bookmarkStart w:id="3183" w:name="_Toc89850901"/>
      <w:bookmarkStart w:id="3184" w:name="_Toc98664986"/>
      <w:bookmarkStart w:id="3185" w:name="_Toc105764988"/>
      <w:bookmarkStart w:id="3186" w:name="_Toc123151188"/>
      <w:bookmarkStart w:id="3187" w:name="_Toc124162704"/>
      <w:bookmarkStart w:id="3188" w:name="_Toc130866071"/>
      <w:bookmarkStart w:id="3189" w:name="_Toc138085293"/>
      <w:bookmarkStart w:id="3190" w:name="_Toc138891789"/>
      <w:bookmarkStart w:id="3191" w:name="_Toc145071578"/>
      <w:bookmarkStart w:id="3192" w:name="_Toc155212285"/>
      <w:bookmarkStart w:id="3193" w:name="_Toc187260686"/>
      <w:r w:rsidRPr="009C4728">
        <w:t>7.4.1</w:t>
      </w:r>
      <w:r w:rsidRPr="009C4728">
        <w:tab/>
        <w:t>General blocking minimum requirement</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5" w:name="_Toc21093239"/>
      <w:bookmarkStart w:id="3196" w:name="_Toc29762768"/>
      <w:bookmarkStart w:id="3197" w:name="_Toc36025943"/>
      <w:bookmarkStart w:id="3198" w:name="_Toc44584813"/>
      <w:bookmarkStart w:id="3199" w:name="_Toc45869106"/>
      <w:bookmarkStart w:id="3200" w:name="_Toc52553665"/>
      <w:bookmarkStart w:id="3201" w:name="_Toc61111912"/>
      <w:bookmarkStart w:id="3202" w:name="_Toc61125994"/>
      <w:bookmarkStart w:id="3203" w:name="_Toc61126155"/>
      <w:bookmarkStart w:id="3204" w:name="_Toc66804667"/>
      <w:bookmarkStart w:id="3205" w:name="_Toc74821241"/>
      <w:bookmarkStart w:id="3206" w:name="_Toc76503105"/>
      <w:bookmarkStart w:id="3207" w:name="_Toc83038778"/>
      <w:bookmarkStart w:id="3208" w:name="_Toc89850902"/>
      <w:bookmarkStart w:id="3209" w:name="_Toc98664987"/>
      <w:bookmarkStart w:id="3210" w:name="_Toc105764989"/>
      <w:bookmarkStart w:id="3211" w:name="_Toc123151189"/>
      <w:bookmarkStart w:id="3212" w:name="_Toc124162705"/>
      <w:bookmarkStart w:id="3213" w:name="_Toc130866072"/>
      <w:bookmarkStart w:id="3214" w:name="_Toc138085294"/>
      <w:bookmarkStart w:id="3215" w:name="_Toc138891790"/>
      <w:bookmarkStart w:id="3216" w:name="_Toc145071579"/>
      <w:bookmarkStart w:id="3217" w:name="_Toc155212286"/>
      <w:bookmarkStart w:id="3218" w:name="_Toc187260687"/>
      <w:r w:rsidRPr="009C4728">
        <w:t>7.4.2</w:t>
      </w:r>
      <w:r w:rsidRPr="009C4728">
        <w:tab/>
        <w:t>General narrowband blocking 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3B3D07">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3B3D07">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3B3D07">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3B3D07">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9" w:name="_Toc21093240"/>
      <w:bookmarkStart w:id="3220" w:name="_Toc29762769"/>
      <w:bookmarkStart w:id="3221" w:name="_Toc36025944"/>
      <w:bookmarkStart w:id="3222" w:name="_Toc44584814"/>
      <w:bookmarkStart w:id="3223" w:name="_Toc45869107"/>
      <w:bookmarkStart w:id="3224" w:name="_Toc52553666"/>
      <w:bookmarkStart w:id="3225" w:name="_Toc61111913"/>
      <w:bookmarkStart w:id="3226" w:name="_Toc61125995"/>
      <w:bookmarkStart w:id="3227" w:name="_Toc61126156"/>
      <w:bookmarkStart w:id="3228" w:name="_Toc66804668"/>
      <w:bookmarkStart w:id="3229" w:name="_Toc74821242"/>
      <w:bookmarkStart w:id="3230" w:name="_Toc76503106"/>
      <w:bookmarkStart w:id="3231" w:name="_Toc83038779"/>
      <w:bookmarkStart w:id="3232" w:name="_Toc89850903"/>
      <w:bookmarkStart w:id="3233" w:name="_Toc98664988"/>
      <w:bookmarkStart w:id="3234" w:name="_Toc105764990"/>
      <w:bookmarkStart w:id="3235" w:name="_Toc123151190"/>
      <w:bookmarkStart w:id="3236" w:name="_Toc124162706"/>
      <w:bookmarkStart w:id="3237" w:name="_Toc130866073"/>
      <w:bookmarkStart w:id="3238" w:name="_Toc138085295"/>
      <w:bookmarkStart w:id="3239" w:name="_Toc138891791"/>
      <w:bookmarkStart w:id="3240" w:name="_Toc145071580"/>
      <w:bookmarkStart w:id="3241" w:name="_Toc155212287"/>
      <w:bookmarkStart w:id="3242" w:name="_Toc187260688"/>
      <w:r w:rsidRPr="009C4728">
        <w:t>7.4.3</w:t>
      </w:r>
      <w:r w:rsidRPr="009C4728">
        <w:tab/>
        <w:t>Additional Narrowband blocking minimum requirement for GSM/EDGE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3" w:name="OLE_LINK2"/>
      <w:bookmarkStart w:id="32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5" w:name="_Toc21093241"/>
      <w:bookmarkStart w:id="3246" w:name="_Toc29762770"/>
      <w:bookmarkStart w:id="3247" w:name="_Toc36025945"/>
      <w:bookmarkStart w:id="3248" w:name="_Toc44584815"/>
      <w:bookmarkStart w:id="3249" w:name="_Toc45869108"/>
      <w:bookmarkStart w:id="3250" w:name="_Toc52553667"/>
      <w:bookmarkStart w:id="3251" w:name="_Toc61111914"/>
      <w:bookmarkStart w:id="3252" w:name="_Toc61125996"/>
      <w:bookmarkStart w:id="3253" w:name="_Toc61126157"/>
      <w:bookmarkStart w:id="3254" w:name="_Toc66804669"/>
      <w:bookmarkStart w:id="3255" w:name="_Toc74821243"/>
      <w:bookmarkStart w:id="3256" w:name="_Toc76503107"/>
      <w:bookmarkStart w:id="3257" w:name="_Toc83038780"/>
      <w:bookmarkStart w:id="3258" w:name="_Toc89850904"/>
      <w:bookmarkStart w:id="3259" w:name="_Toc98664989"/>
      <w:bookmarkStart w:id="3260" w:name="_Toc105764991"/>
      <w:bookmarkStart w:id="3261" w:name="_Toc123151191"/>
      <w:bookmarkStart w:id="3262" w:name="_Toc124162707"/>
      <w:bookmarkStart w:id="3263" w:name="_Toc130866074"/>
      <w:bookmarkStart w:id="3264" w:name="_Toc138085296"/>
      <w:bookmarkStart w:id="3265" w:name="_Toc138891792"/>
      <w:bookmarkStart w:id="3266" w:name="_Toc145071581"/>
      <w:bookmarkStart w:id="3267" w:name="_Toc155212288"/>
      <w:bookmarkStart w:id="3268" w:name="_Toc187260689"/>
      <w:bookmarkEnd w:id="3243"/>
      <w:bookmarkEnd w:id="3244"/>
      <w:r w:rsidRPr="009C4728">
        <w:t>7.4.4</w:t>
      </w:r>
      <w:r w:rsidRPr="009C4728">
        <w:tab/>
        <w:t>GSM/EDGE requirements for AM suppression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69" w:name="_Toc21093242"/>
      <w:bookmarkStart w:id="3270" w:name="_Toc29762771"/>
      <w:bookmarkStart w:id="3271" w:name="_Toc36025946"/>
      <w:bookmarkStart w:id="3272" w:name="_Toc44584816"/>
      <w:bookmarkStart w:id="3273" w:name="_Toc45869109"/>
      <w:bookmarkStart w:id="3274" w:name="_Toc52553668"/>
      <w:bookmarkStart w:id="3275" w:name="_Toc61111915"/>
      <w:bookmarkStart w:id="3276" w:name="_Toc61125997"/>
      <w:bookmarkStart w:id="3277" w:name="_Toc61126158"/>
      <w:bookmarkStart w:id="3278" w:name="_Toc66804670"/>
      <w:bookmarkStart w:id="3279" w:name="_Toc74821244"/>
      <w:bookmarkStart w:id="3280" w:name="_Toc76503108"/>
      <w:bookmarkStart w:id="3281" w:name="_Toc83038781"/>
      <w:bookmarkStart w:id="3282" w:name="_Toc89850905"/>
      <w:bookmarkStart w:id="3283" w:name="_Toc98664990"/>
      <w:bookmarkStart w:id="3284" w:name="_Toc105764992"/>
      <w:bookmarkStart w:id="3285" w:name="_Toc123151192"/>
      <w:bookmarkStart w:id="3286" w:name="_Toc124162708"/>
      <w:bookmarkStart w:id="3287" w:name="_Toc130866075"/>
      <w:bookmarkStart w:id="3288" w:name="_Toc138085297"/>
      <w:bookmarkStart w:id="3289" w:name="_Toc138891793"/>
      <w:bookmarkStart w:id="3290" w:name="_Toc145071582"/>
      <w:bookmarkStart w:id="3291" w:name="_Toc155212289"/>
      <w:bookmarkStart w:id="3292" w:name="_Toc187260690"/>
      <w:r w:rsidRPr="009C4728">
        <w:t>7.4.</w:t>
      </w:r>
      <w:r w:rsidRPr="009C4728">
        <w:rPr>
          <w:lang w:eastAsia="zh-CN"/>
        </w:rPr>
        <w:t>5</w:t>
      </w:r>
      <w:r w:rsidRPr="009C4728">
        <w:tab/>
        <w:t>Additional BC3 blocking minimum requirement</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293" w:name="_Toc21093243"/>
      <w:bookmarkStart w:id="3294" w:name="_Toc29762772"/>
      <w:bookmarkStart w:id="3295" w:name="_Toc36025947"/>
      <w:bookmarkStart w:id="3296" w:name="_Toc44584817"/>
      <w:bookmarkStart w:id="3297" w:name="_Toc45869110"/>
      <w:bookmarkStart w:id="3298" w:name="_Toc52553669"/>
      <w:bookmarkStart w:id="3299" w:name="_Toc61111916"/>
      <w:bookmarkStart w:id="3300" w:name="_Toc61125998"/>
      <w:bookmarkStart w:id="3301" w:name="_Toc61126159"/>
      <w:bookmarkStart w:id="3302" w:name="_Toc66804671"/>
      <w:bookmarkStart w:id="3303" w:name="_Toc74821245"/>
      <w:bookmarkStart w:id="3304" w:name="_Toc76503109"/>
      <w:bookmarkStart w:id="3305" w:name="_Toc83038782"/>
      <w:bookmarkStart w:id="3306" w:name="_Toc89850906"/>
      <w:bookmarkStart w:id="3307" w:name="_Toc98664991"/>
      <w:bookmarkStart w:id="3308" w:name="_Toc105764993"/>
      <w:bookmarkStart w:id="3309" w:name="_Toc123151193"/>
      <w:bookmarkStart w:id="3310" w:name="_Toc124162709"/>
      <w:bookmarkStart w:id="3311" w:name="_Toc130866076"/>
      <w:bookmarkStart w:id="3312" w:name="_Toc138085298"/>
      <w:bookmarkStart w:id="3313" w:name="_Toc138891794"/>
      <w:bookmarkStart w:id="3314" w:name="_Toc145071583"/>
      <w:bookmarkStart w:id="3315" w:name="_Toc155212290"/>
      <w:bookmarkStart w:id="3316" w:name="_Toc187260691"/>
      <w:r w:rsidRPr="009C4728">
        <w:t>7.5</w:t>
      </w:r>
      <w:r w:rsidRPr="009C4728">
        <w:tab/>
        <w:t>Out-of-band blocking</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7" w:name="_Toc21093244"/>
      <w:bookmarkStart w:id="3318" w:name="_Toc29762773"/>
      <w:bookmarkStart w:id="3319" w:name="_Toc36025948"/>
      <w:bookmarkStart w:id="3320" w:name="_Toc44584818"/>
      <w:bookmarkStart w:id="3321" w:name="_Toc45869111"/>
      <w:bookmarkStart w:id="3322" w:name="_Toc52553670"/>
      <w:bookmarkStart w:id="3323" w:name="_Toc61111917"/>
      <w:bookmarkStart w:id="3324" w:name="_Toc61125999"/>
      <w:bookmarkStart w:id="3325" w:name="_Toc61126160"/>
      <w:bookmarkStart w:id="3326" w:name="_Toc66804672"/>
      <w:bookmarkStart w:id="3327" w:name="_Toc74821246"/>
      <w:bookmarkStart w:id="3328" w:name="_Toc76503110"/>
      <w:bookmarkStart w:id="3329" w:name="_Toc83038783"/>
      <w:bookmarkStart w:id="3330" w:name="_Toc89850907"/>
      <w:bookmarkStart w:id="3331" w:name="_Toc98664992"/>
      <w:bookmarkStart w:id="3332" w:name="_Toc105764994"/>
      <w:bookmarkStart w:id="3333" w:name="_Toc123151194"/>
      <w:bookmarkStart w:id="3334" w:name="_Toc124162710"/>
      <w:bookmarkStart w:id="3335" w:name="_Toc130866077"/>
      <w:bookmarkStart w:id="3336" w:name="_Toc138085299"/>
      <w:bookmarkStart w:id="3337" w:name="_Toc138891795"/>
      <w:bookmarkStart w:id="3338" w:name="_Toc145071584"/>
      <w:bookmarkStart w:id="3339" w:name="_Toc155212291"/>
      <w:bookmarkStart w:id="3340" w:name="_Toc187260692"/>
      <w:r w:rsidRPr="009C4728">
        <w:t>7.5.1</w:t>
      </w:r>
      <w:r w:rsidRPr="009C4728">
        <w:tab/>
        <w:t>General 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1"/>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2"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2"/>
    </w:tbl>
    <w:p w14:paraId="07D8F16B" w14:textId="77777777" w:rsidR="00C53C29" w:rsidRPr="009C4728" w:rsidRDefault="00C53C29" w:rsidP="00C53C29"/>
    <w:p w14:paraId="07D8F16C" w14:textId="77777777" w:rsidR="00C53C29" w:rsidRPr="009C4728" w:rsidRDefault="00C53C29" w:rsidP="00C53C29">
      <w:pPr>
        <w:pStyle w:val="Heading3"/>
      </w:pPr>
      <w:bookmarkStart w:id="3343" w:name="_Toc21093245"/>
      <w:bookmarkStart w:id="3344" w:name="_Toc29762774"/>
      <w:bookmarkStart w:id="3345" w:name="_Toc36025949"/>
      <w:bookmarkStart w:id="3346" w:name="_Toc44584819"/>
      <w:bookmarkStart w:id="3347" w:name="_Toc45869112"/>
      <w:bookmarkStart w:id="3348" w:name="_Toc52553671"/>
      <w:bookmarkStart w:id="3349" w:name="_Toc61111918"/>
      <w:bookmarkStart w:id="3350" w:name="_Toc61126000"/>
      <w:bookmarkStart w:id="3351" w:name="_Toc61126161"/>
      <w:bookmarkStart w:id="3352" w:name="_Toc66804673"/>
      <w:bookmarkStart w:id="3353" w:name="_Toc74821247"/>
      <w:bookmarkStart w:id="3354" w:name="_Toc76503111"/>
      <w:bookmarkStart w:id="3355" w:name="_Toc83038784"/>
      <w:bookmarkStart w:id="3356" w:name="_Toc89850908"/>
      <w:bookmarkStart w:id="3357" w:name="_Toc98664993"/>
      <w:bookmarkStart w:id="3358" w:name="_Toc105764995"/>
      <w:bookmarkStart w:id="3359" w:name="_Toc123151195"/>
      <w:bookmarkStart w:id="3360" w:name="_Toc124162711"/>
      <w:bookmarkStart w:id="3361" w:name="_Toc130866078"/>
      <w:bookmarkStart w:id="3362" w:name="_Toc138085300"/>
      <w:bookmarkStart w:id="3363" w:name="_Toc138891796"/>
      <w:bookmarkStart w:id="3364" w:name="_Toc145071585"/>
      <w:bookmarkStart w:id="3365" w:name="_Toc155212292"/>
      <w:bookmarkStart w:id="3366" w:name="_Toc187260693"/>
      <w:r w:rsidRPr="009C4728">
        <w:t>7.5.2</w:t>
      </w:r>
      <w:r w:rsidRPr="009C4728">
        <w:tab/>
        <w:t>Co-location minimum requirement</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7" w:name="_Toc21093246"/>
      <w:bookmarkStart w:id="3368" w:name="_Toc29762775"/>
      <w:bookmarkStart w:id="3369" w:name="_Toc36025950"/>
      <w:bookmarkStart w:id="3370" w:name="_Toc44584820"/>
      <w:bookmarkStart w:id="3371" w:name="_Toc45869113"/>
      <w:bookmarkStart w:id="3372" w:name="_Toc52553672"/>
      <w:bookmarkStart w:id="3373" w:name="_Toc61111919"/>
      <w:bookmarkStart w:id="3374" w:name="_Toc61126001"/>
      <w:bookmarkStart w:id="3375" w:name="_Toc61126162"/>
      <w:bookmarkStart w:id="3376" w:name="_Toc66804674"/>
      <w:bookmarkStart w:id="3377" w:name="_Toc74821248"/>
      <w:bookmarkStart w:id="3378" w:name="_Toc76503112"/>
      <w:bookmarkStart w:id="3379" w:name="_Toc83038785"/>
      <w:bookmarkStart w:id="3380" w:name="_Toc89850909"/>
      <w:bookmarkStart w:id="3381" w:name="_Toc98664994"/>
      <w:bookmarkStart w:id="3382" w:name="_Toc105764996"/>
      <w:bookmarkStart w:id="3383" w:name="_Toc123151196"/>
      <w:bookmarkStart w:id="3384" w:name="_Toc124162712"/>
      <w:bookmarkStart w:id="3385" w:name="_Toc130866079"/>
      <w:bookmarkStart w:id="3386" w:name="_Toc138085301"/>
      <w:bookmarkStart w:id="3387" w:name="_Toc138891797"/>
      <w:bookmarkStart w:id="3388" w:name="_Toc145071586"/>
      <w:bookmarkStart w:id="3389" w:name="_Toc155212293"/>
      <w:bookmarkStart w:id="3390" w:name="_Toc187260694"/>
      <w:r w:rsidRPr="009C4728">
        <w:t>7.6</w:t>
      </w:r>
      <w:r w:rsidRPr="009C4728">
        <w:tab/>
        <w:t>Receiver spurious emissions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1" w:name="_Toc21093247"/>
      <w:bookmarkStart w:id="3392" w:name="_Toc29762776"/>
      <w:bookmarkStart w:id="3393" w:name="_Toc36025951"/>
      <w:bookmarkStart w:id="3394" w:name="_Toc44584821"/>
      <w:bookmarkStart w:id="3395" w:name="_Toc45869114"/>
      <w:bookmarkStart w:id="3396" w:name="_Toc52553673"/>
      <w:bookmarkStart w:id="3397" w:name="_Toc61111920"/>
      <w:bookmarkStart w:id="3398" w:name="_Toc61126002"/>
      <w:bookmarkStart w:id="3399" w:name="_Toc61126163"/>
      <w:bookmarkStart w:id="3400" w:name="_Toc66804675"/>
      <w:bookmarkStart w:id="3401" w:name="_Toc74821249"/>
      <w:bookmarkStart w:id="3402" w:name="_Toc76503113"/>
      <w:bookmarkStart w:id="3403" w:name="_Toc83038786"/>
      <w:bookmarkStart w:id="3404" w:name="_Toc89850910"/>
      <w:bookmarkStart w:id="3405" w:name="_Toc98664995"/>
      <w:bookmarkStart w:id="3406" w:name="_Toc105764997"/>
      <w:bookmarkStart w:id="3407" w:name="_Toc123151197"/>
      <w:bookmarkStart w:id="3408" w:name="_Toc124162713"/>
      <w:bookmarkStart w:id="3409" w:name="_Toc130866080"/>
      <w:bookmarkStart w:id="3410" w:name="_Toc138085302"/>
      <w:bookmarkStart w:id="3411" w:name="_Toc138891798"/>
      <w:bookmarkStart w:id="3412" w:name="_Toc145071587"/>
      <w:bookmarkStart w:id="3413" w:name="_Toc155212294"/>
      <w:bookmarkStart w:id="3414" w:name="_Toc187260695"/>
      <w:r w:rsidRPr="009C4728">
        <w:t>7.6.1</w:t>
      </w:r>
      <w:r w:rsidRPr="009C4728">
        <w:tab/>
        <w:t>General 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5" w:name="_Toc21093248"/>
      <w:bookmarkStart w:id="3416" w:name="_Toc29762777"/>
      <w:bookmarkStart w:id="3417" w:name="_Toc36025952"/>
      <w:bookmarkStart w:id="3418" w:name="_Toc44584822"/>
      <w:bookmarkStart w:id="3419" w:name="_Toc45869115"/>
      <w:bookmarkStart w:id="3420" w:name="_Toc52553674"/>
      <w:bookmarkStart w:id="3421" w:name="_Toc61111921"/>
      <w:bookmarkStart w:id="3422" w:name="_Toc61126003"/>
      <w:bookmarkStart w:id="3423" w:name="_Toc61126164"/>
      <w:bookmarkStart w:id="3424" w:name="_Toc66804676"/>
      <w:bookmarkStart w:id="3425" w:name="_Toc74821250"/>
      <w:bookmarkStart w:id="3426" w:name="_Toc76503114"/>
      <w:bookmarkStart w:id="3427" w:name="_Toc83038787"/>
      <w:bookmarkStart w:id="3428" w:name="_Toc89850911"/>
      <w:bookmarkStart w:id="3429" w:name="_Toc98664996"/>
      <w:bookmarkStart w:id="3430" w:name="_Toc105764998"/>
      <w:bookmarkStart w:id="3431" w:name="_Toc123151198"/>
      <w:bookmarkStart w:id="3432" w:name="_Toc124162714"/>
      <w:bookmarkStart w:id="3433" w:name="_Toc130866081"/>
      <w:bookmarkStart w:id="3434" w:name="_Toc138085303"/>
      <w:bookmarkStart w:id="3435" w:name="_Toc138891799"/>
      <w:bookmarkStart w:id="3436" w:name="_Toc145071588"/>
      <w:bookmarkStart w:id="3437" w:name="_Toc155212295"/>
      <w:bookmarkStart w:id="3438" w:name="_Toc187260696"/>
      <w:r w:rsidRPr="009C4728">
        <w:t>7.6.2</w:t>
      </w:r>
      <w:r w:rsidRPr="009C4728">
        <w:tab/>
        <w:t>Additional minimum requirement for BC2 (Category B)</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9" w:name="_Toc21093249"/>
      <w:bookmarkStart w:id="3440" w:name="_Toc29762778"/>
      <w:bookmarkStart w:id="3441" w:name="_Toc36025953"/>
      <w:bookmarkStart w:id="3442" w:name="_Toc44584823"/>
      <w:bookmarkStart w:id="3443" w:name="_Toc45869116"/>
      <w:bookmarkStart w:id="3444" w:name="_Toc52553675"/>
      <w:bookmarkStart w:id="3445" w:name="_Toc61111922"/>
      <w:bookmarkStart w:id="3446" w:name="_Toc61126004"/>
      <w:bookmarkStart w:id="3447" w:name="_Toc61126165"/>
      <w:bookmarkStart w:id="3448" w:name="_Toc66804677"/>
      <w:bookmarkStart w:id="3449" w:name="_Toc74821251"/>
      <w:bookmarkStart w:id="3450" w:name="_Toc76503115"/>
      <w:bookmarkStart w:id="3451" w:name="_Toc83038788"/>
      <w:bookmarkStart w:id="3452" w:name="_Toc89850912"/>
      <w:bookmarkStart w:id="3453" w:name="_Toc98664997"/>
      <w:bookmarkStart w:id="3454" w:name="_Toc105764999"/>
      <w:bookmarkStart w:id="3455" w:name="_Toc123151199"/>
      <w:bookmarkStart w:id="3456" w:name="_Toc124162715"/>
      <w:bookmarkStart w:id="3457" w:name="_Toc130866082"/>
      <w:bookmarkStart w:id="3458" w:name="_Toc138085304"/>
      <w:bookmarkStart w:id="3459" w:name="_Toc138891800"/>
      <w:bookmarkStart w:id="3460" w:name="_Toc145071589"/>
      <w:bookmarkStart w:id="3461" w:name="_Toc155212296"/>
      <w:bookmarkStart w:id="3462" w:name="_Toc187260697"/>
      <w:r w:rsidRPr="009C4728">
        <w:t>7.7</w:t>
      </w:r>
      <w:r w:rsidRPr="009C4728">
        <w:tab/>
        <w:t>Receiver intermodulation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3" w:name="_Toc21093250"/>
      <w:bookmarkStart w:id="3464" w:name="_Toc29762779"/>
      <w:bookmarkStart w:id="3465" w:name="_Toc36025954"/>
      <w:bookmarkStart w:id="3466" w:name="_Toc44584824"/>
      <w:bookmarkStart w:id="3467" w:name="_Toc45869117"/>
      <w:bookmarkStart w:id="3468" w:name="_Toc52553676"/>
      <w:bookmarkStart w:id="3469" w:name="_Toc61111923"/>
      <w:bookmarkStart w:id="3470" w:name="_Toc61126005"/>
      <w:bookmarkStart w:id="3471" w:name="_Toc61126166"/>
      <w:bookmarkStart w:id="3472" w:name="_Toc66804678"/>
      <w:bookmarkStart w:id="3473" w:name="_Toc74821252"/>
      <w:bookmarkStart w:id="3474" w:name="_Toc76503116"/>
      <w:bookmarkStart w:id="3475" w:name="_Toc83038789"/>
      <w:bookmarkStart w:id="3476" w:name="_Toc89850913"/>
      <w:bookmarkStart w:id="3477" w:name="_Toc98664998"/>
      <w:bookmarkStart w:id="3478" w:name="_Toc105765000"/>
      <w:bookmarkStart w:id="3479" w:name="_Toc123151200"/>
      <w:bookmarkStart w:id="3480" w:name="_Toc124162716"/>
      <w:bookmarkStart w:id="3481" w:name="_Toc130866083"/>
      <w:bookmarkStart w:id="3482" w:name="_Toc138085305"/>
      <w:bookmarkStart w:id="3483" w:name="_Toc138891801"/>
      <w:bookmarkStart w:id="3484" w:name="_Toc145071590"/>
      <w:bookmarkStart w:id="3485" w:name="_Toc155212297"/>
      <w:bookmarkStart w:id="3486" w:name="_Toc187260698"/>
      <w:r w:rsidRPr="009C4728">
        <w:t>7.7.1</w:t>
      </w:r>
      <w:r w:rsidRPr="009C4728">
        <w:tab/>
        <w:t>General intermodulation minimum requirement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487" w:name="OLE_LINK5"/>
            <w:r w:rsidRPr="009C4728">
              <w:rPr>
                <w:rFonts w:cs="Arial"/>
              </w:rPr>
              <w:t>±</w:t>
            </w:r>
            <w:bookmarkEnd w:id="348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8" w:name="_Toc21093251"/>
      <w:bookmarkStart w:id="3489" w:name="_Toc29762780"/>
      <w:bookmarkStart w:id="3490" w:name="_Toc36025955"/>
      <w:bookmarkStart w:id="3491" w:name="_Toc44584825"/>
      <w:bookmarkStart w:id="3492" w:name="_Toc45869118"/>
      <w:bookmarkStart w:id="3493" w:name="_Toc52553677"/>
      <w:bookmarkStart w:id="3494" w:name="_Toc61111924"/>
      <w:bookmarkStart w:id="3495" w:name="_Toc61126006"/>
      <w:bookmarkStart w:id="3496" w:name="_Toc61126167"/>
      <w:bookmarkStart w:id="3497" w:name="_Toc66804679"/>
      <w:bookmarkStart w:id="3498" w:name="_Toc74821253"/>
      <w:bookmarkStart w:id="3499" w:name="_Toc76503117"/>
      <w:bookmarkStart w:id="3500" w:name="_Toc83038790"/>
      <w:bookmarkStart w:id="3501" w:name="_Toc89850914"/>
      <w:bookmarkStart w:id="3502" w:name="_Toc98664999"/>
      <w:bookmarkStart w:id="3503" w:name="_Toc105765001"/>
      <w:bookmarkStart w:id="3504" w:name="_Toc123151201"/>
      <w:bookmarkStart w:id="3505" w:name="_Toc124162717"/>
      <w:bookmarkStart w:id="3506" w:name="_Toc130866084"/>
      <w:bookmarkStart w:id="3507" w:name="_Toc138085306"/>
      <w:bookmarkStart w:id="3508" w:name="_Toc138891802"/>
      <w:bookmarkStart w:id="3509" w:name="_Toc145071591"/>
      <w:bookmarkStart w:id="3510" w:name="_Toc155212298"/>
      <w:bookmarkStart w:id="3511" w:name="_Toc187260699"/>
      <w:r w:rsidRPr="009C4728">
        <w:t>7.7.2</w:t>
      </w:r>
      <w:r w:rsidRPr="009C4728">
        <w:tab/>
        <w:t>General narrowband intermodulation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7E7294"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2" w:name="_Toc21093252"/>
      <w:bookmarkStart w:id="3513" w:name="_Toc29762781"/>
      <w:bookmarkStart w:id="3514" w:name="_Toc36025956"/>
      <w:bookmarkStart w:id="3515" w:name="_Toc44584826"/>
      <w:bookmarkStart w:id="3516" w:name="_Toc45869119"/>
      <w:bookmarkStart w:id="3517" w:name="_Toc52553678"/>
      <w:bookmarkStart w:id="3518" w:name="_Toc61111925"/>
      <w:bookmarkStart w:id="3519" w:name="_Toc61126007"/>
      <w:bookmarkStart w:id="3520" w:name="_Toc61126168"/>
      <w:bookmarkStart w:id="3521" w:name="_Toc66804680"/>
      <w:bookmarkStart w:id="3522" w:name="_Toc74821254"/>
      <w:bookmarkStart w:id="3523" w:name="_Toc76503118"/>
      <w:bookmarkStart w:id="3524" w:name="_Toc83038791"/>
      <w:bookmarkStart w:id="3525" w:name="_Toc89850915"/>
      <w:bookmarkStart w:id="3526" w:name="_Toc98665000"/>
      <w:bookmarkStart w:id="3527" w:name="_Toc105765002"/>
      <w:bookmarkStart w:id="3528" w:name="_Toc123151202"/>
      <w:bookmarkStart w:id="3529" w:name="_Toc124162718"/>
      <w:bookmarkStart w:id="3530" w:name="_Toc130866085"/>
      <w:bookmarkStart w:id="3531" w:name="_Toc138085307"/>
      <w:bookmarkStart w:id="3532" w:name="_Toc138891803"/>
      <w:bookmarkStart w:id="3533" w:name="_Toc145071592"/>
      <w:bookmarkStart w:id="3534" w:name="_Toc155212299"/>
      <w:bookmarkStart w:id="3535" w:name="_Toc187260700"/>
      <w:r w:rsidRPr="009C4728">
        <w:t>7.7.3</w:t>
      </w:r>
      <w:r w:rsidRPr="009C4728">
        <w:tab/>
        <w:t>Additional narrowband intermodulation minimum requirement for GSM/EDGE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6" w:name="_Toc21093253"/>
      <w:bookmarkStart w:id="3537" w:name="_Toc29762782"/>
      <w:bookmarkStart w:id="3538" w:name="_Toc36025957"/>
      <w:bookmarkStart w:id="3539" w:name="_Toc44584827"/>
      <w:bookmarkStart w:id="3540" w:name="_Toc45869120"/>
      <w:bookmarkStart w:id="3541" w:name="_Toc52553679"/>
      <w:bookmarkStart w:id="3542" w:name="_Toc61111926"/>
      <w:bookmarkStart w:id="3543" w:name="_Toc61126008"/>
      <w:bookmarkStart w:id="3544" w:name="_Toc61126169"/>
      <w:bookmarkStart w:id="3545" w:name="_Toc66804681"/>
      <w:bookmarkStart w:id="3546" w:name="_Toc74821255"/>
      <w:bookmarkStart w:id="3547" w:name="_Toc76503119"/>
      <w:bookmarkStart w:id="3548" w:name="_Toc83038792"/>
      <w:bookmarkStart w:id="3549" w:name="_Toc89850916"/>
      <w:bookmarkStart w:id="3550" w:name="_Toc98665001"/>
      <w:bookmarkStart w:id="3551" w:name="_Toc105765003"/>
      <w:bookmarkStart w:id="3552" w:name="_Toc123151203"/>
      <w:bookmarkStart w:id="3553" w:name="_Toc124162719"/>
      <w:bookmarkStart w:id="3554" w:name="_Toc130866086"/>
      <w:bookmarkStart w:id="3555" w:name="_Toc138085308"/>
      <w:bookmarkStart w:id="3556" w:name="_Toc138891804"/>
      <w:bookmarkStart w:id="3557" w:name="_Toc145071593"/>
      <w:bookmarkStart w:id="3558" w:name="_Toc155212300"/>
      <w:bookmarkStart w:id="3559" w:name="_Toc187260701"/>
      <w:r w:rsidRPr="009C4728">
        <w:t>7.8</w:t>
      </w:r>
      <w:r w:rsidRPr="009C4728">
        <w:tab/>
        <w:t>In-channel selectivity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60" w:name="_Toc21093254"/>
      <w:bookmarkStart w:id="3561" w:name="_Toc29762783"/>
      <w:bookmarkStart w:id="3562" w:name="_Toc36025958"/>
      <w:bookmarkStart w:id="3563" w:name="_Toc44584828"/>
      <w:bookmarkStart w:id="3564" w:name="_Toc45869121"/>
      <w:bookmarkStart w:id="3565" w:name="_Toc52553680"/>
      <w:bookmarkStart w:id="3566" w:name="_Toc61111927"/>
      <w:bookmarkStart w:id="3567" w:name="_Toc61126009"/>
      <w:bookmarkStart w:id="3568" w:name="_Toc61126170"/>
      <w:bookmarkStart w:id="3569" w:name="_Toc66804682"/>
      <w:bookmarkStart w:id="3570" w:name="_Toc74821256"/>
      <w:bookmarkStart w:id="3571" w:name="_Toc76503120"/>
      <w:bookmarkStart w:id="3572" w:name="_Toc83038793"/>
      <w:bookmarkStart w:id="3573" w:name="_Toc89850917"/>
      <w:bookmarkStart w:id="3574" w:name="_Toc98665002"/>
      <w:bookmarkStart w:id="3575" w:name="_Toc105765004"/>
      <w:bookmarkStart w:id="3576" w:name="_Toc123151204"/>
      <w:bookmarkStart w:id="3577" w:name="_Toc124162720"/>
      <w:bookmarkStart w:id="3578" w:name="_Toc130866087"/>
      <w:bookmarkStart w:id="3579" w:name="_Toc138085309"/>
      <w:bookmarkStart w:id="3580" w:name="_Toc138891805"/>
      <w:bookmarkStart w:id="3581" w:name="_Toc145071594"/>
      <w:bookmarkStart w:id="3582" w:name="_Toc155212301"/>
      <w:bookmarkStart w:id="3583" w:name="_Toc187260702"/>
      <w:r w:rsidRPr="009C4728">
        <w:t>7.8.1</w:t>
      </w:r>
      <w:r w:rsidRPr="009C4728">
        <w:tab/>
        <w:t>E-UTRA minimum requirement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4" w:name="_Toc21093255"/>
      <w:bookmarkStart w:id="3585" w:name="_Toc29762784"/>
      <w:bookmarkStart w:id="3586" w:name="_Toc36025959"/>
      <w:bookmarkStart w:id="3587" w:name="_Toc44584829"/>
      <w:bookmarkStart w:id="3588" w:name="_Toc45869122"/>
      <w:bookmarkStart w:id="3589" w:name="_Toc52553681"/>
      <w:bookmarkStart w:id="3590" w:name="_Toc61111928"/>
      <w:bookmarkStart w:id="3591" w:name="_Toc61126010"/>
      <w:bookmarkStart w:id="3592" w:name="_Toc61126171"/>
      <w:bookmarkStart w:id="3593" w:name="_Toc66804683"/>
      <w:bookmarkStart w:id="3594" w:name="_Toc74821257"/>
      <w:bookmarkStart w:id="3595" w:name="_Toc76503121"/>
      <w:bookmarkStart w:id="3596" w:name="_Toc83038794"/>
      <w:bookmarkStart w:id="3597" w:name="_Toc89850918"/>
      <w:bookmarkStart w:id="3598" w:name="_Toc98665003"/>
      <w:bookmarkStart w:id="3599" w:name="_Toc105765005"/>
      <w:bookmarkStart w:id="3600" w:name="_Toc123151205"/>
      <w:bookmarkStart w:id="3601" w:name="_Toc124162721"/>
      <w:bookmarkStart w:id="3602" w:name="_Toc130866088"/>
      <w:bookmarkStart w:id="3603" w:name="_Toc138085310"/>
      <w:bookmarkStart w:id="3604" w:name="_Toc138891806"/>
      <w:bookmarkStart w:id="3605" w:name="_Toc145071595"/>
      <w:bookmarkStart w:id="3606" w:name="_Toc155212302"/>
      <w:bookmarkStart w:id="3607" w:name="_Toc187260703"/>
      <w:r w:rsidRPr="009C4728">
        <w:t>7.8.2</w:t>
      </w:r>
      <w:r w:rsidRPr="009C4728">
        <w:tab/>
        <w:t>NR minimum requirement</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8" w:name="_Toc21093256"/>
      <w:bookmarkStart w:id="3609" w:name="_Toc29762785"/>
      <w:bookmarkStart w:id="3610" w:name="_Toc36025960"/>
      <w:bookmarkStart w:id="3611" w:name="_Toc44584830"/>
      <w:bookmarkStart w:id="3612" w:name="_Toc45869123"/>
      <w:bookmarkStart w:id="3613" w:name="_Toc52553682"/>
      <w:bookmarkStart w:id="3614" w:name="_Toc61111929"/>
      <w:bookmarkStart w:id="3615" w:name="_Toc61126011"/>
      <w:bookmarkStart w:id="3616" w:name="_Toc61126172"/>
      <w:bookmarkStart w:id="3617" w:name="_Toc66804684"/>
      <w:bookmarkStart w:id="3618" w:name="_Toc74821258"/>
      <w:bookmarkStart w:id="3619" w:name="_Toc76503122"/>
      <w:bookmarkStart w:id="3620" w:name="_Toc83038795"/>
      <w:bookmarkStart w:id="3621" w:name="_Toc89850919"/>
      <w:bookmarkStart w:id="3622" w:name="_Toc98665004"/>
      <w:bookmarkStart w:id="3623" w:name="_Toc105765006"/>
      <w:bookmarkStart w:id="3624" w:name="_Toc123151206"/>
      <w:bookmarkStart w:id="3625" w:name="_Toc124162722"/>
      <w:bookmarkStart w:id="3626" w:name="_Toc130866089"/>
      <w:bookmarkStart w:id="3627" w:name="_Toc138085311"/>
      <w:bookmarkStart w:id="3628" w:name="_Toc138891807"/>
      <w:bookmarkStart w:id="3629" w:name="_Toc145071596"/>
      <w:bookmarkStart w:id="3630" w:name="_Toc155212303"/>
      <w:bookmarkStart w:id="3631" w:name="_Toc187260704"/>
      <w:r w:rsidRPr="009C4728">
        <w:t>8</w:t>
      </w:r>
      <w:r w:rsidRPr="009C4728">
        <w:tab/>
        <w:t>Performance requirements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2" w:name="_Toc21093257"/>
      <w:bookmarkStart w:id="3633" w:name="_Toc29762786"/>
      <w:bookmarkStart w:id="3634" w:name="_Toc36025961"/>
      <w:bookmarkStart w:id="3635" w:name="_Toc44584831"/>
      <w:bookmarkStart w:id="3636" w:name="_Toc45869124"/>
      <w:bookmarkStart w:id="3637" w:name="_Toc52553683"/>
      <w:bookmarkStart w:id="3638" w:name="_Toc61111930"/>
      <w:bookmarkStart w:id="3639" w:name="_Toc61126012"/>
      <w:bookmarkStart w:id="3640" w:name="_Toc61126173"/>
      <w:bookmarkStart w:id="3641" w:name="_Toc66804685"/>
      <w:bookmarkStart w:id="3642" w:name="_Toc74821259"/>
      <w:bookmarkStart w:id="3643" w:name="_Toc76503123"/>
      <w:bookmarkStart w:id="3644" w:name="_Toc83038796"/>
      <w:bookmarkStart w:id="3645" w:name="_Toc89850920"/>
      <w:bookmarkStart w:id="3646" w:name="_Toc98665005"/>
      <w:bookmarkStart w:id="3647" w:name="_Toc105765007"/>
      <w:bookmarkStart w:id="3648" w:name="_Toc123151207"/>
      <w:bookmarkStart w:id="3649" w:name="_Toc124162723"/>
      <w:bookmarkStart w:id="3650" w:name="_Toc130866090"/>
      <w:bookmarkStart w:id="3651" w:name="_Toc138085312"/>
      <w:bookmarkStart w:id="3652" w:name="_Toc138891808"/>
      <w:bookmarkStart w:id="3653" w:name="_Toc145071597"/>
      <w:bookmarkStart w:id="3654" w:name="_Toc155212304"/>
      <w:bookmarkStart w:id="3655" w:name="_Toc187260705"/>
      <w:r w:rsidRPr="009C4728">
        <w:t>8.1</w:t>
      </w:r>
      <w:r w:rsidRPr="009C4728">
        <w:tab/>
        <w:t>E-UTRA minimum requirement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6" w:name="_Toc21093258"/>
      <w:bookmarkStart w:id="3657" w:name="_Toc29762787"/>
      <w:bookmarkStart w:id="3658" w:name="_Toc36025962"/>
      <w:bookmarkStart w:id="3659" w:name="_Toc44584832"/>
      <w:bookmarkStart w:id="3660" w:name="_Toc45869125"/>
      <w:bookmarkStart w:id="3661" w:name="_Toc52553684"/>
      <w:bookmarkStart w:id="3662" w:name="_Toc61111931"/>
      <w:bookmarkStart w:id="3663" w:name="_Toc61126013"/>
      <w:bookmarkStart w:id="3664" w:name="_Toc61126174"/>
      <w:bookmarkStart w:id="3665" w:name="_Toc66804686"/>
      <w:bookmarkStart w:id="3666" w:name="_Toc74821260"/>
      <w:bookmarkStart w:id="3667" w:name="_Toc76503124"/>
      <w:bookmarkStart w:id="3668" w:name="_Toc83038797"/>
      <w:bookmarkStart w:id="3669" w:name="_Toc89850921"/>
      <w:bookmarkStart w:id="3670" w:name="_Toc98665006"/>
      <w:bookmarkStart w:id="3671" w:name="_Toc105765008"/>
      <w:bookmarkStart w:id="3672" w:name="_Toc123151208"/>
      <w:bookmarkStart w:id="3673" w:name="_Toc124162724"/>
      <w:bookmarkStart w:id="3674" w:name="_Toc130866091"/>
      <w:bookmarkStart w:id="3675" w:name="_Toc138085313"/>
      <w:bookmarkStart w:id="3676" w:name="_Toc138891809"/>
      <w:bookmarkStart w:id="3677" w:name="_Toc145071598"/>
      <w:bookmarkStart w:id="3678" w:name="_Toc155212305"/>
      <w:bookmarkStart w:id="3679" w:name="_Toc187260706"/>
      <w:r w:rsidRPr="009C4728">
        <w:t>8.2</w:t>
      </w:r>
      <w:r w:rsidRPr="009C4728">
        <w:tab/>
        <w:t>UTRA FDD minimum requirement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80" w:name="_Toc21093259"/>
      <w:bookmarkStart w:id="3681" w:name="_Toc29762788"/>
      <w:bookmarkStart w:id="3682" w:name="_Toc36025963"/>
      <w:bookmarkStart w:id="3683" w:name="_Toc44584833"/>
      <w:bookmarkStart w:id="3684" w:name="_Toc45869126"/>
      <w:bookmarkStart w:id="3685" w:name="_Toc52553685"/>
      <w:bookmarkStart w:id="3686" w:name="_Toc61111932"/>
      <w:bookmarkStart w:id="3687" w:name="_Toc61126014"/>
      <w:bookmarkStart w:id="3688" w:name="_Toc61126175"/>
      <w:bookmarkStart w:id="3689" w:name="_Toc66804687"/>
      <w:bookmarkStart w:id="3690" w:name="_Toc74821261"/>
      <w:bookmarkStart w:id="3691" w:name="_Toc76503125"/>
      <w:bookmarkStart w:id="3692" w:name="_Toc83038798"/>
      <w:bookmarkStart w:id="3693" w:name="_Toc89850922"/>
      <w:bookmarkStart w:id="3694" w:name="_Toc98665007"/>
      <w:bookmarkStart w:id="3695" w:name="_Toc105765009"/>
      <w:bookmarkStart w:id="3696" w:name="_Toc123151209"/>
      <w:bookmarkStart w:id="3697" w:name="_Toc124162725"/>
      <w:bookmarkStart w:id="3698" w:name="_Toc130866092"/>
      <w:bookmarkStart w:id="3699" w:name="_Toc138085314"/>
      <w:bookmarkStart w:id="3700" w:name="_Toc138891810"/>
      <w:bookmarkStart w:id="3701" w:name="_Toc145071599"/>
      <w:bookmarkStart w:id="3702" w:name="_Toc155212306"/>
      <w:bookmarkStart w:id="3703" w:name="_Toc187260707"/>
      <w:r w:rsidRPr="009C4728">
        <w:t>8.3</w:t>
      </w:r>
      <w:r w:rsidRPr="009C4728">
        <w:tab/>
        <w:t>UTRA TDD minimum requirement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4" w:name="_Toc21093260"/>
      <w:bookmarkStart w:id="3705" w:name="_Toc29762789"/>
      <w:bookmarkStart w:id="3706" w:name="_Toc36025964"/>
      <w:bookmarkStart w:id="3707" w:name="_Toc44584834"/>
      <w:bookmarkStart w:id="3708" w:name="_Toc45869127"/>
      <w:bookmarkStart w:id="3709" w:name="_Toc52553686"/>
      <w:bookmarkStart w:id="3710" w:name="_Toc61111933"/>
      <w:bookmarkStart w:id="3711" w:name="_Toc61126015"/>
      <w:bookmarkStart w:id="3712" w:name="_Toc61126176"/>
      <w:bookmarkStart w:id="3713" w:name="_Toc66804688"/>
      <w:bookmarkStart w:id="3714" w:name="_Toc74821262"/>
      <w:bookmarkStart w:id="3715" w:name="_Toc76503126"/>
      <w:bookmarkStart w:id="3716" w:name="_Toc83038799"/>
      <w:bookmarkStart w:id="3717" w:name="_Toc89850923"/>
      <w:bookmarkStart w:id="3718" w:name="_Toc98665008"/>
      <w:bookmarkStart w:id="3719" w:name="_Toc105765010"/>
      <w:bookmarkStart w:id="3720" w:name="_Toc123151210"/>
      <w:bookmarkStart w:id="3721" w:name="_Toc124162726"/>
      <w:bookmarkStart w:id="3722" w:name="_Toc130866093"/>
      <w:bookmarkStart w:id="3723" w:name="_Toc138085315"/>
      <w:bookmarkStart w:id="3724" w:name="_Toc138891811"/>
      <w:bookmarkStart w:id="3725" w:name="_Toc145071600"/>
      <w:bookmarkStart w:id="3726" w:name="_Toc155212307"/>
      <w:bookmarkStart w:id="3727" w:name="_Toc187260708"/>
      <w:r w:rsidRPr="009C4728">
        <w:t>8.4</w:t>
      </w:r>
      <w:r w:rsidRPr="009C4728">
        <w:tab/>
        <w:t>GSM/EDGE minimum requirement</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8" w:name="_Toc21093261"/>
      <w:bookmarkStart w:id="3729" w:name="_Toc29762790"/>
      <w:bookmarkStart w:id="3730" w:name="_Toc36025965"/>
      <w:bookmarkStart w:id="3731" w:name="_Toc44584835"/>
      <w:bookmarkStart w:id="3732" w:name="_Toc45869128"/>
      <w:bookmarkStart w:id="3733" w:name="_Toc52553687"/>
      <w:bookmarkStart w:id="3734" w:name="_Toc61111934"/>
      <w:bookmarkStart w:id="3735" w:name="_Toc61126016"/>
      <w:bookmarkStart w:id="3736" w:name="_Toc61126177"/>
      <w:bookmarkStart w:id="3737" w:name="_Toc66804689"/>
      <w:bookmarkStart w:id="3738" w:name="_Toc74821263"/>
      <w:bookmarkStart w:id="3739" w:name="_Toc76503127"/>
      <w:bookmarkStart w:id="3740" w:name="_Toc83038800"/>
      <w:bookmarkStart w:id="3741" w:name="_Toc89850924"/>
      <w:bookmarkStart w:id="3742" w:name="_Toc98665009"/>
      <w:bookmarkStart w:id="3743" w:name="_Toc105765011"/>
      <w:bookmarkStart w:id="3744" w:name="_Toc123151211"/>
      <w:bookmarkStart w:id="3745" w:name="_Toc124162727"/>
      <w:bookmarkStart w:id="3746" w:name="_Toc130866094"/>
      <w:bookmarkStart w:id="3747" w:name="_Toc138085316"/>
      <w:bookmarkStart w:id="3748" w:name="_Toc138891812"/>
      <w:bookmarkStart w:id="3749" w:name="_Toc145071601"/>
      <w:bookmarkStart w:id="3750" w:name="_Toc155212308"/>
      <w:bookmarkStart w:id="3751" w:name="_Toc187260709"/>
      <w:r w:rsidRPr="009C4728">
        <w:t>8.5</w:t>
      </w:r>
      <w:r w:rsidRPr="009C4728">
        <w:tab/>
        <w:t>NR minimum requirement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2" w:name="_Toc44584836"/>
      <w:bookmarkStart w:id="3753" w:name="_Toc45869129"/>
      <w:bookmarkStart w:id="3754" w:name="_Toc52553688"/>
      <w:bookmarkStart w:id="3755" w:name="_Toc61111935"/>
      <w:bookmarkStart w:id="3756" w:name="_Toc61126017"/>
      <w:bookmarkStart w:id="3757" w:name="_Toc61126178"/>
      <w:bookmarkStart w:id="3758" w:name="_Toc66804690"/>
      <w:bookmarkStart w:id="3759" w:name="_Toc74821264"/>
      <w:bookmarkStart w:id="3760" w:name="_Toc76503128"/>
      <w:bookmarkStart w:id="3761" w:name="_Toc83038801"/>
      <w:bookmarkStart w:id="3762" w:name="_Toc89850925"/>
      <w:bookmarkStart w:id="3763" w:name="_Toc98665010"/>
      <w:bookmarkStart w:id="3764" w:name="_Toc105765012"/>
      <w:bookmarkStart w:id="3765" w:name="_Toc123151212"/>
      <w:bookmarkStart w:id="3766" w:name="_Toc124162728"/>
      <w:bookmarkStart w:id="3767" w:name="_Toc130866095"/>
      <w:bookmarkStart w:id="3768" w:name="_Toc138085317"/>
      <w:bookmarkStart w:id="3769" w:name="_Toc138891813"/>
      <w:bookmarkStart w:id="3770" w:name="_Toc145071602"/>
      <w:bookmarkStart w:id="3771" w:name="_Toc155212309"/>
      <w:bookmarkStart w:id="3772" w:name="_Toc187260710"/>
      <w:r w:rsidRPr="009C4728">
        <w:t>8.</w:t>
      </w:r>
      <w:r>
        <w:t>6</w:t>
      </w:r>
      <w:r w:rsidRPr="009C4728">
        <w:tab/>
      </w:r>
      <w:r>
        <w:t>NB-IoT</w:t>
      </w:r>
      <w:r w:rsidRPr="009C4728">
        <w:t xml:space="preserve"> minimum requirement</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3" w:name="_Toc21093262"/>
      <w:bookmarkStart w:id="3774" w:name="_Toc29762791"/>
      <w:bookmarkStart w:id="3775" w:name="_Toc36025966"/>
      <w:bookmarkStart w:id="3776" w:name="_Toc44584837"/>
      <w:bookmarkStart w:id="3777" w:name="_Toc45869130"/>
      <w:bookmarkStart w:id="3778" w:name="_Toc52553689"/>
      <w:bookmarkStart w:id="3779" w:name="_Toc61111936"/>
      <w:bookmarkStart w:id="3780" w:name="_Toc61126018"/>
      <w:bookmarkStart w:id="3781" w:name="_Toc61126179"/>
      <w:bookmarkStart w:id="3782" w:name="_Toc66804691"/>
      <w:bookmarkStart w:id="3783" w:name="_Toc74821265"/>
      <w:bookmarkStart w:id="3784" w:name="_Toc76503129"/>
      <w:bookmarkStart w:id="3785" w:name="_Toc83038802"/>
      <w:bookmarkStart w:id="3786" w:name="_Toc89850926"/>
      <w:bookmarkStart w:id="3787" w:name="_Toc98665011"/>
      <w:bookmarkStart w:id="3788" w:name="_Toc105765013"/>
      <w:bookmarkStart w:id="3789" w:name="_Toc123151213"/>
      <w:bookmarkStart w:id="3790" w:name="_Toc124162729"/>
      <w:bookmarkStart w:id="3791" w:name="_Toc130866096"/>
      <w:bookmarkStart w:id="3792" w:name="_Toc138085318"/>
      <w:bookmarkStart w:id="3793" w:name="_Toc138891814"/>
      <w:bookmarkStart w:id="3794" w:name="_Toc145071603"/>
      <w:bookmarkStart w:id="3795" w:name="_Toc155212310"/>
      <w:bookmarkStart w:id="3796" w:name="_Toc187260711"/>
      <w:r w:rsidRPr="009C4728">
        <w:t>Annex A (normative):</w:t>
      </w:r>
      <w:r w:rsidRPr="009C4728">
        <w:br/>
        <w:t>Characteristics of interfering signals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7D8F60F" w14:textId="77777777" w:rsidR="00C53C29" w:rsidRPr="009C4728" w:rsidRDefault="00C53C29" w:rsidP="00C53C29">
      <w:pPr>
        <w:pStyle w:val="Heading1"/>
      </w:pPr>
      <w:bookmarkStart w:id="3797" w:name="_Toc21093263"/>
      <w:bookmarkStart w:id="3798" w:name="_Toc29762792"/>
      <w:bookmarkStart w:id="3799" w:name="_Toc36025967"/>
      <w:bookmarkStart w:id="3800" w:name="_Toc44584838"/>
      <w:bookmarkStart w:id="3801" w:name="_Toc45869131"/>
      <w:bookmarkStart w:id="3802" w:name="_Toc52553690"/>
      <w:bookmarkStart w:id="3803" w:name="_Toc61111937"/>
      <w:bookmarkStart w:id="3804" w:name="_Toc61126019"/>
      <w:bookmarkStart w:id="3805" w:name="_Toc61126180"/>
      <w:bookmarkStart w:id="3806" w:name="_Toc66804692"/>
      <w:bookmarkStart w:id="3807" w:name="_Toc74821266"/>
      <w:bookmarkStart w:id="3808" w:name="_Toc76503130"/>
      <w:bookmarkStart w:id="3809" w:name="_Toc83038803"/>
      <w:bookmarkStart w:id="3810" w:name="_Toc89850927"/>
      <w:bookmarkStart w:id="3811" w:name="_Toc98665012"/>
      <w:bookmarkStart w:id="3812" w:name="_Toc105765014"/>
      <w:bookmarkStart w:id="3813" w:name="_Toc123151214"/>
      <w:bookmarkStart w:id="3814" w:name="_Toc124162730"/>
      <w:bookmarkStart w:id="3815" w:name="_Toc130866097"/>
      <w:bookmarkStart w:id="3816" w:name="_Toc138085319"/>
      <w:bookmarkStart w:id="3817" w:name="_Toc138891815"/>
      <w:bookmarkStart w:id="3818" w:name="_Toc145071604"/>
      <w:bookmarkStart w:id="3819" w:name="_Toc155212311"/>
      <w:bookmarkStart w:id="3820" w:name="_Toc187260712"/>
      <w:r w:rsidRPr="009C4728">
        <w:t>A.1</w:t>
      </w:r>
      <w:r w:rsidRPr="009C4728">
        <w:tab/>
        <w:t>UTRA FDD interfering signal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821" w:name="_Toc21093264"/>
      <w:bookmarkStart w:id="3822" w:name="_Toc29762793"/>
      <w:bookmarkStart w:id="3823" w:name="_Toc36025968"/>
      <w:bookmarkStart w:id="3824" w:name="_Toc44584839"/>
      <w:bookmarkStart w:id="3825" w:name="_Toc45869132"/>
      <w:bookmarkStart w:id="3826" w:name="_Toc52553691"/>
      <w:bookmarkStart w:id="3827" w:name="_Toc61111938"/>
      <w:bookmarkStart w:id="3828" w:name="_Toc61126020"/>
      <w:bookmarkStart w:id="3829" w:name="_Toc61126181"/>
      <w:bookmarkStart w:id="3830" w:name="_Toc66804693"/>
      <w:bookmarkStart w:id="3831" w:name="_Toc74821267"/>
      <w:bookmarkStart w:id="3832" w:name="_Toc76503131"/>
      <w:bookmarkStart w:id="3833" w:name="_Toc83038804"/>
      <w:bookmarkStart w:id="3834" w:name="_Toc89850928"/>
      <w:bookmarkStart w:id="3835" w:name="_Toc98665013"/>
      <w:bookmarkStart w:id="3836" w:name="_Toc105765015"/>
      <w:bookmarkStart w:id="3837" w:name="_Toc123151215"/>
      <w:bookmarkStart w:id="3838" w:name="_Toc124162731"/>
      <w:bookmarkStart w:id="3839" w:name="_Toc130866098"/>
      <w:bookmarkStart w:id="3840" w:name="_Toc138085320"/>
      <w:bookmarkStart w:id="3841" w:name="_Toc138891816"/>
      <w:bookmarkStart w:id="3842" w:name="_Toc145071605"/>
      <w:bookmarkStart w:id="3843" w:name="_Toc155212312"/>
      <w:bookmarkStart w:id="3844" w:name="_Toc187260713"/>
      <w:r w:rsidRPr="009C4728">
        <w:t>A.2</w:t>
      </w:r>
      <w:r w:rsidRPr="009C4728">
        <w:tab/>
        <w:t>UTRA TDD interfering signal</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845" w:name="_Toc21093265"/>
      <w:bookmarkStart w:id="3846" w:name="_Toc29762794"/>
      <w:bookmarkStart w:id="3847" w:name="_Toc36025969"/>
      <w:bookmarkStart w:id="3848" w:name="_Toc44584840"/>
      <w:bookmarkStart w:id="3849" w:name="_Toc45869133"/>
      <w:bookmarkStart w:id="3850" w:name="_Toc52553692"/>
      <w:bookmarkStart w:id="3851" w:name="_Toc61111939"/>
      <w:bookmarkStart w:id="3852" w:name="_Toc61126021"/>
      <w:bookmarkStart w:id="3853" w:name="_Toc61126182"/>
      <w:bookmarkStart w:id="3854" w:name="_Toc66804694"/>
      <w:bookmarkStart w:id="3855" w:name="_Toc74821268"/>
      <w:bookmarkStart w:id="3856" w:name="_Toc76503132"/>
      <w:bookmarkStart w:id="3857" w:name="_Toc83038805"/>
      <w:bookmarkStart w:id="3858" w:name="_Toc89850929"/>
      <w:bookmarkStart w:id="3859" w:name="_Toc98665014"/>
      <w:bookmarkStart w:id="3860" w:name="_Toc105765016"/>
      <w:bookmarkStart w:id="3861" w:name="_Toc123151216"/>
      <w:bookmarkStart w:id="3862" w:name="_Toc124162732"/>
      <w:bookmarkStart w:id="3863" w:name="_Toc130866099"/>
      <w:bookmarkStart w:id="3864" w:name="_Toc138085321"/>
      <w:bookmarkStart w:id="3865" w:name="_Toc138891817"/>
      <w:bookmarkStart w:id="3866" w:name="_Toc145071606"/>
      <w:bookmarkStart w:id="3867" w:name="_Toc155212313"/>
      <w:bookmarkStart w:id="3868" w:name="_Toc187260714"/>
      <w:r w:rsidRPr="009C4728">
        <w:t>A.3</w:t>
      </w:r>
      <w:r w:rsidRPr="009C4728">
        <w:tab/>
        <w:t>E-UTRA interfering signal</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9" w:name="_Toc21093266"/>
      <w:bookmarkStart w:id="3870" w:name="_Toc29762795"/>
      <w:bookmarkStart w:id="3871" w:name="_Toc36025970"/>
      <w:bookmarkStart w:id="3872" w:name="_Toc44584841"/>
      <w:bookmarkStart w:id="3873" w:name="_Toc45869134"/>
      <w:bookmarkStart w:id="3874" w:name="_Toc52553693"/>
      <w:bookmarkStart w:id="3875" w:name="_Toc61111940"/>
      <w:bookmarkStart w:id="3876" w:name="_Toc61126022"/>
      <w:bookmarkStart w:id="3877" w:name="_Toc61126183"/>
      <w:bookmarkStart w:id="3878" w:name="_Toc66804695"/>
      <w:bookmarkStart w:id="3879" w:name="_Toc74821269"/>
      <w:bookmarkStart w:id="3880" w:name="_Toc76503133"/>
      <w:bookmarkStart w:id="3881" w:name="_Toc83038806"/>
      <w:bookmarkStart w:id="3882" w:name="_Toc89850930"/>
      <w:bookmarkStart w:id="3883" w:name="_Toc98665015"/>
      <w:bookmarkStart w:id="3884" w:name="_Toc105765017"/>
      <w:bookmarkStart w:id="3885" w:name="_Toc123151217"/>
      <w:bookmarkStart w:id="3886" w:name="_Toc124162733"/>
      <w:bookmarkStart w:id="3887" w:name="_Toc130866100"/>
      <w:bookmarkStart w:id="3888" w:name="_Toc138085322"/>
      <w:bookmarkStart w:id="3889" w:name="_Toc138891818"/>
      <w:bookmarkStart w:id="3890" w:name="_Toc145071607"/>
      <w:bookmarkStart w:id="3891" w:name="_Toc155212314"/>
      <w:bookmarkStart w:id="3892" w:name="_Toc187260715"/>
      <w:r w:rsidRPr="009C4728">
        <w:t xml:space="preserve">Annex B (normative): </w:t>
      </w:r>
      <w:r w:rsidRPr="009C4728">
        <w:br/>
        <w:t>Environmental requirements for the BS equipment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3" w:name="historyclause"/>
      <w:r w:rsidRPr="009C4728">
        <w:br w:type="page"/>
      </w:r>
      <w:bookmarkStart w:id="3894" w:name="_Toc21093267"/>
      <w:bookmarkStart w:id="3895" w:name="_Toc29762796"/>
      <w:bookmarkStart w:id="3896" w:name="_Toc36025971"/>
      <w:bookmarkStart w:id="3897" w:name="_Toc44584842"/>
      <w:bookmarkStart w:id="3898" w:name="_Toc45869135"/>
      <w:bookmarkStart w:id="3899" w:name="_Toc52553694"/>
      <w:bookmarkStart w:id="3900" w:name="_Toc61111941"/>
      <w:bookmarkStart w:id="3901" w:name="_Toc61126023"/>
      <w:bookmarkStart w:id="3902" w:name="_Toc61126184"/>
      <w:bookmarkStart w:id="3903" w:name="_Toc66804696"/>
      <w:bookmarkStart w:id="3904" w:name="_Toc74821270"/>
      <w:bookmarkStart w:id="3905" w:name="_Toc76503134"/>
      <w:bookmarkStart w:id="3906" w:name="_Toc83038807"/>
      <w:bookmarkStart w:id="3907" w:name="_Toc89850931"/>
      <w:bookmarkStart w:id="3908" w:name="_Toc98665016"/>
      <w:bookmarkStart w:id="3909" w:name="_Toc105765018"/>
      <w:bookmarkStart w:id="3910" w:name="_Toc123151218"/>
      <w:bookmarkStart w:id="3911" w:name="_Toc124162734"/>
      <w:bookmarkStart w:id="3912" w:name="_Toc130866101"/>
      <w:bookmarkStart w:id="3913" w:name="_Toc138085323"/>
      <w:bookmarkStart w:id="3914" w:name="_Toc138891819"/>
      <w:bookmarkStart w:id="3915" w:name="_Toc145071608"/>
      <w:bookmarkStart w:id="3916" w:name="_Toc155212315"/>
      <w:bookmarkStart w:id="3917" w:name="_Toc187260716"/>
      <w:r w:rsidRPr="009C4728">
        <w:t>Annex C (informative):</w:t>
      </w:r>
      <w:r w:rsidRPr="009C4728">
        <w:br/>
        <w:t>Change history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3"/>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DC5324">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DC5324">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CF491" w14:textId="77777777" w:rsidR="00895A27" w:rsidRDefault="00895A27">
      <w:r>
        <w:separator/>
      </w:r>
    </w:p>
  </w:endnote>
  <w:endnote w:type="continuationSeparator" w:id="0">
    <w:p w14:paraId="70D91C0B" w14:textId="77777777" w:rsidR="00895A27" w:rsidRDefault="0089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variable"/>
    <w:sig w:usb0="00000000" w:usb1="08070000" w:usb2="00000010" w:usb3="00000000" w:csb0="00020093"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0EA8" w14:textId="77777777" w:rsidR="00895A27" w:rsidRDefault="00895A27">
      <w:r>
        <w:separator/>
      </w:r>
    </w:p>
  </w:footnote>
  <w:footnote w:type="continuationSeparator" w:id="0">
    <w:p w14:paraId="5020084B" w14:textId="77777777" w:rsidR="00895A27" w:rsidRDefault="0089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F7F36E9"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B693040"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324">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442E5"/>
    <w:rsid w:val="00146D5A"/>
    <w:rsid w:val="00150448"/>
    <w:rsid w:val="0015690A"/>
    <w:rsid w:val="00160AA6"/>
    <w:rsid w:val="001701A9"/>
    <w:rsid w:val="001A1675"/>
    <w:rsid w:val="001A4C42"/>
    <w:rsid w:val="001A59EB"/>
    <w:rsid w:val="001A7420"/>
    <w:rsid w:val="001B6637"/>
    <w:rsid w:val="001C21C3"/>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4107D3"/>
    <w:rsid w:val="00411C31"/>
    <w:rsid w:val="00415EA5"/>
    <w:rsid w:val="00423334"/>
    <w:rsid w:val="004327DB"/>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1070A"/>
    <w:rsid w:val="00816524"/>
    <w:rsid w:val="00821275"/>
    <w:rsid w:val="00830747"/>
    <w:rsid w:val="0084226F"/>
    <w:rsid w:val="0085016B"/>
    <w:rsid w:val="00853C4C"/>
    <w:rsid w:val="00865C82"/>
    <w:rsid w:val="00875760"/>
    <w:rsid w:val="008768CA"/>
    <w:rsid w:val="008953D5"/>
    <w:rsid w:val="00895A27"/>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C5324"/>
    <w:rsid w:val="00DD022C"/>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9008D"/>
    <w:rsid w:val="00F94ED0"/>
    <w:rsid w:val="00FA1266"/>
    <w:rsid w:val="00FA5A06"/>
    <w:rsid w:val="00FB1B9D"/>
    <w:rsid w:val="00FC1192"/>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45707</Words>
  <Characters>260533</Characters>
  <Application>Microsoft Office Word</Application>
  <DocSecurity>0</DocSecurity>
  <Lines>2171</Lines>
  <Paragraphs>611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108</cp:revision>
  <cp:lastPrinted>2019-02-25T14:05:00Z</cp:lastPrinted>
  <dcterms:created xsi:type="dcterms:W3CDTF">2022-01-08T17:39:00Z</dcterms:created>
  <dcterms:modified xsi:type="dcterms:W3CDTF">2025-03-28T19:19:00Z</dcterms:modified>
</cp:coreProperties>
</file>