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25pt;height:160.5pt" o:ole="">
            <v:imagedata r:id="rId7" o:title=""/>
          </v:shape>
          <o:OLEObject Type="Embed" ProgID="Word.Picture.8" ShapeID="_x0000_i1025" DrawAspect="Content" ObjectID="_1820941390"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25pt" o:ole="">
            <v:imagedata r:id="rId9" o:title=""/>
          </v:shape>
          <o:OLEObject Type="Embed" ProgID="Visio.Drawing.11" ShapeID="_x0000_i1026" DrawAspect="Content" ObjectID="_1820941391"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pt;height:210.75pt" o:ole="">
            <v:imagedata r:id="rId11" o:title=""/>
          </v:shape>
          <o:OLEObject Type="Embed" ProgID="Word.Document.8" ShapeID="_x0000_i1027" DrawAspect="Content" ObjectID="_1820941392"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820941393"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25pt;height:204.75pt" o:ole="">
            <v:imagedata r:id="rId15" o:title=""/>
          </v:shape>
          <o:OLEObject Type="Embed" ProgID="Word.Document.8" ShapeID="_x0000_i1029" DrawAspect="Content" ObjectID="_1820941394"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25pt;height:205.5pt" o:ole="">
            <v:imagedata r:id="rId17" o:title=""/>
          </v:shape>
          <o:OLEObject Type="Embed" ProgID="Word.Document.8" ShapeID="_x0000_i1030" DrawAspect="Content" ObjectID="_1820941395"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25pt;height:277.5pt" o:ole="">
            <v:imagedata r:id="rId19" o:title=""/>
          </v:shape>
          <o:OLEObject Type="Embed" ProgID="Word.Document.8" ShapeID="_x0000_i1031" DrawAspect="Content" ObjectID="_1820941396"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58041355"/>
    <w:bookmarkStart w:id="3" w:name="_MON_1158044337"/>
    <w:bookmarkStart w:id="4" w:name="_MON_1166532888"/>
    <w:bookmarkStart w:id="5" w:name="_MON_1275920781"/>
    <w:bookmarkStart w:id="6" w:name="_MON_1300528707"/>
    <w:bookmarkEnd w:id="2"/>
    <w:bookmarkEnd w:id="3"/>
    <w:bookmarkEnd w:id="4"/>
    <w:bookmarkEnd w:id="5"/>
    <w:bookmarkEnd w:id="6"/>
    <w:bookmarkStart w:id="7" w:name="_MON_1149082183"/>
    <w:bookmarkEnd w:id="7"/>
    <w:p w14:paraId="5E79DA90" w14:textId="77777777" w:rsidR="00736CE3" w:rsidRPr="0048078F" w:rsidRDefault="00736CE3" w:rsidP="000749E2">
      <w:pPr>
        <w:pStyle w:val="TH"/>
      </w:pPr>
      <w:r w:rsidRPr="0048078F">
        <w:object w:dxaOrig="7457" w:dyaOrig="3737" w14:anchorId="3FA46812">
          <v:shape id="_x0000_i1032" type="#_x0000_t75" style="width:373.5pt;height:186.75pt" o:ole="">
            <v:imagedata r:id="rId21" o:title=""/>
          </v:shape>
          <o:OLEObject Type="Embed" ProgID="Word.Picture.8" ShapeID="_x0000_i1032" DrawAspect="Content" ObjectID="_1820941397"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820941398"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820941399"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820941400"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25pt;height:261pt" o:ole="">
            <v:imagedata r:id="rId29" o:title=""/>
          </v:shape>
          <o:OLEObject Type="Embed" ProgID="Word.Document.8" ShapeID="_x0000_i1036" DrawAspect="Content" ObjectID="_1820941401"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820941402"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25pt;height:261pt" o:ole="">
            <v:imagedata r:id="rId33" o:title=""/>
          </v:shape>
          <o:OLEObject Type="Embed" ProgID="Word.Document.8" ShapeID="_x0000_i1038" DrawAspect="Content" ObjectID="_1820941403"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820941404"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820941405"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75pt;height:372.75pt" o:ole="">
            <v:imagedata r:id="rId39" o:title=""/>
          </v:shape>
          <o:OLEObject Type="Embed" ProgID="Word.Picture.8" ShapeID="_x0000_i1041" DrawAspect="Content" ObjectID="_1820941406"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820941407"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25pt;height:141.75pt" o:ole="">
            <v:imagedata r:id="rId43" o:title=""/>
          </v:shape>
          <o:OLEObject Type="Embed" ProgID="Visio.Drawing.11" ShapeID="_x0000_i1043" DrawAspect="Content" ObjectID="_1820941408"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25pt;height:141.75pt" o:ole="">
            <v:imagedata r:id="rId45" o:title=""/>
          </v:shape>
          <o:OLEObject Type="Embed" ProgID="Visio.Drawing.11" ShapeID="_x0000_i1044" DrawAspect="Content" ObjectID="_1820941409"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EB1FD5" w:rsidP="000749E2">
      <w:pPr>
        <w:pStyle w:val="TH"/>
      </w:pPr>
      <w:r>
        <w:pict w14:anchorId="5B9E387A">
          <v:shape id="_x0000_i1045" type="#_x0000_t75" style="width:408.75pt;height:223.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25pt;height:390pt" o:ole="">
            <v:imagedata r:id="rId48" o:title=""/>
          </v:shape>
          <o:OLEObject Type="Embed" ProgID="Visio.Drawing.11" ShapeID="_x0000_i1046" DrawAspect="Content" ObjectID="_1820941410"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EB1FD5" w:rsidP="000749E2">
      <w:pPr>
        <w:pStyle w:val="TH"/>
      </w:pPr>
      <w:r>
        <w:lastRenderedPageBreak/>
        <w:pict w14:anchorId="1F8C7431">
          <v:shape id="_x0000_i1047" type="#_x0000_t75" style="width:349.5pt;height:387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2981"/>
    <w:bookmarkStart w:id="14" w:name="_MON_1307263020"/>
    <w:bookmarkStart w:id="15" w:name="_MON_1307263032"/>
    <w:bookmarkStart w:id="16" w:name="_MON_1307263141"/>
    <w:bookmarkStart w:id="17" w:name="_MON_1307263156"/>
    <w:bookmarkStart w:id="18" w:name="_MON_1307262881"/>
    <w:bookmarkStart w:id="19" w:name="_MON_1307262913"/>
    <w:bookmarkEnd w:id="13"/>
    <w:bookmarkEnd w:id="14"/>
    <w:bookmarkEnd w:id="15"/>
    <w:bookmarkEnd w:id="16"/>
    <w:bookmarkEnd w:id="17"/>
    <w:bookmarkEnd w:id="18"/>
    <w:bookmarkEnd w:id="19"/>
    <w:bookmarkStart w:id="20" w:name="_MON_1307262973"/>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pt" o:ole="">
            <v:imagedata r:id="rId51" o:title=""/>
          </v:shape>
          <o:OLEObject Type="Embed" ProgID="Word.Picture.8" ShapeID="_x0000_i1048" DrawAspect="Content" ObjectID="_1820941411"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75pt;height:411pt" o:ole="">
            <v:imagedata r:id="rId53" o:title=""/>
          </v:shape>
          <o:OLEObject Type="Embed" ProgID="Word.Document.8" ShapeID="_x0000_i1049" DrawAspect="Content" ObjectID="_1820941412"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0237"/>
    <w:bookmarkStart w:id="22" w:name="_MON_1333364129"/>
    <w:bookmarkStart w:id="23" w:name="_MON_1336563933"/>
    <w:bookmarkStart w:id="24" w:name="_MON_1333359165"/>
    <w:bookmarkStart w:id="25" w:name="_MON_1333360073"/>
    <w:bookmarkStart w:id="26" w:name="_MON_1333360106"/>
    <w:bookmarkEnd w:id="21"/>
    <w:bookmarkEnd w:id="22"/>
    <w:bookmarkEnd w:id="23"/>
    <w:bookmarkEnd w:id="24"/>
    <w:bookmarkEnd w:id="25"/>
    <w:bookmarkEnd w:id="26"/>
    <w:bookmarkStart w:id="27" w:name="_MON_1333360189"/>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820941413"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25pt;height:414pt" o:ole="">
            <v:imagedata r:id="rId57" o:title=""/>
          </v:shape>
          <o:OLEObject Type="Embed" ProgID="Word.Document.8" ShapeID="_x0000_i1051" DrawAspect="Content" ObjectID="_1820941414"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60"/>
    <w:bookmarkStart w:id="29" w:name="_MON_1364829604"/>
    <w:bookmarkEnd w:id="28"/>
    <w:bookmarkEnd w:id="29"/>
    <w:bookmarkStart w:id="30" w:name="_MON_1364829558"/>
    <w:bookmarkEnd w:id="30"/>
    <w:p w14:paraId="704EDC82" w14:textId="77777777" w:rsidR="00497830" w:rsidRPr="0048078F" w:rsidRDefault="00F4635B" w:rsidP="000749E2">
      <w:pPr>
        <w:pStyle w:val="TH"/>
      </w:pPr>
      <w:r w:rsidRPr="0048078F">
        <w:object w:dxaOrig="9070" w:dyaOrig="5580" w14:anchorId="18DE0213">
          <v:shape id="_x0000_i1052" type="#_x0000_t75" style="width:453.75pt;height:279pt" o:ole="">
            <v:imagedata r:id="rId59" o:title=""/>
          </v:shape>
          <o:OLEObject Type="Embed" ProgID="Word.Document.8" ShapeID="_x0000_i1052" DrawAspect="Content" ObjectID="_1820941415"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25pt;height:309.75pt" o:ole="">
            <v:imagedata r:id="rId61" o:title=""/>
          </v:shape>
          <o:OLEObject Type="Embed" ProgID="Word.Document.8" ShapeID="_x0000_i1053" DrawAspect="Content" ObjectID="_1820941416"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8868"/>
    <w:bookmarkStart w:id="33" w:name="_MON_1411719102"/>
    <w:bookmarkStart w:id="34" w:name="_MON_1411719134"/>
    <w:bookmarkStart w:id="35" w:name="_MON_1411718690"/>
    <w:bookmarkEnd w:id="32"/>
    <w:bookmarkEnd w:id="33"/>
    <w:bookmarkEnd w:id="34"/>
    <w:bookmarkEnd w:id="35"/>
    <w:bookmarkStart w:id="36" w:name="_MON_1411718747"/>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820941417"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820941418"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43050487"/>
    <w:bookmarkStart w:id="39" w:name="_MON_1344159441"/>
    <w:bookmarkStart w:id="40" w:name="_MON_1361795893"/>
    <w:bookmarkStart w:id="41" w:name="_MON_1368886248"/>
    <w:bookmarkStart w:id="42" w:name="_MON_1369662543"/>
    <w:bookmarkEnd w:id="38"/>
    <w:bookmarkEnd w:id="39"/>
    <w:bookmarkEnd w:id="40"/>
    <w:bookmarkEnd w:id="41"/>
    <w:bookmarkEnd w:id="42"/>
    <w:bookmarkStart w:id="43" w:name="_MON_1343047008"/>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820941419"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44231025"/>
    <w:bookmarkStart w:id="45" w:name="_MON_1361796862"/>
    <w:bookmarkStart w:id="46" w:name="_MON_1361797384"/>
    <w:bookmarkStart w:id="47" w:name="_MON_1368886249"/>
    <w:bookmarkStart w:id="48" w:name="_MON_1369662544"/>
    <w:bookmarkEnd w:id="44"/>
    <w:bookmarkEnd w:id="45"/>
    <w:bookmarkEnd w:id="46"/>
    <w:bookmarkEnd w:id="47"/>
    <w:bookmarkEnd w:id="48"/>
    <w:bookmarkStart w:id="49" w:name="_MON_1343048337"/>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820941420"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820941421"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604"/>
    <w:bookmarkStart w:id="52" w:name="_MON_1398241676"/>
    <w:bookmarkStart w:id="53" w:name="_MON_1398241791"/>
    <w:bookmarkStart w:id="54" w:name="_MON_1398241797"/>
    <w:bookmarkStart w:id="55" w:name="_MON_1398241822"/>
    <w:bookmarkEnd w:id="51"/>
    <w:bookmarkEnd w:id="52"/>
    <w:bookmarkEnd w:id="53"/>
    <w:bookmarkEnd w:id="54"/>
    <w:bookmarkEnd w:id="55"/>
    <w:bookmarkStart w:id="56" w:name="_MON_1397996029"/>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820941422"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4.5pt" o:ole="">
            <v:imagedata r:id="rId75" o:title="" cropbottom="16852f"/>
          </v:shape>
          <o:OLEObject Type="Embed" ProgID="Word.Picture.8" ShapeID="_x0000_i1060" DrawAspect="Content" ObjectID="_1820941423"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75pt;height:315.75pt" o:ole="">
            <v:imagedata r:id="rId77" o:title=""/>
          </v:shape>
          <o:OLEObject Type="Embed" ProgID="Word.Document.8" ShapeID="_x0000_i1061" DrawAspect="Content" ObjectID="_1820941424"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75pt;height:5in" o:ole="">
            <v:imagedata r:id="rId79" o:title=""/>
          </v:shape>
          <o:OLEObject Type="Embed" ProgID="Word.Document.8" ShapeID="_x0000_i1062" DrawAspect="Content" ObjectID="_1820941425"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75pt;height:5in" o:ole="">
            <v:imagedata r:id="rId81" o:title=""/>
          </v:shape>
          <o:OLEObject Type="Embed" ProgID="Word.Document.8" ShapeID="_x0000_i1063" DrawAspect="Content" ObjectID="_1820941426"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16295499"/>
    <w:bookmarkEnd w:id="60"/>
    <w:bookmarkStart w:id="61" w:name="_MON_1404212880"/>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75pt;height:384pt" o:ole="">
            <v:imagedata r:id="rId83" o:title=""/>
          </v:shape>
          <o:OLEObject Type="Embed" ProgID="Word.Document.8" ShapeID="_x0000_i1064" DrawAspect="Content" ObjectID="_1820941427"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75pt" o:ole="">
            <v:imagedata r:id="rId85" o:title=""/>
          </v:shape>
          <o:OLEObject Type="Embed" ProgID="Visio.Drawing.11" ShapeID="_x0000_i1065" DrawAspect="Content" ObjectID="_1820941428"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EB1FD5" w:rsidP="000749E2">
      <w:pPr>
        <w:pStyle w:val="TH"/>
      </w:pPr>
      <w:r>
        <w:lastRenderedPageBreak/>
        <w:pict w14:anchorId="77D28ADB">
          <v:shape id="_x0000_i1066" type="#_x0000_t75" style="width:482.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EB1FD5" w:rsidP="000749E2">
      <w:pPr>
        <w:pStyle w:val="TH"/>
      </w:pPr>
      <w:r>
        <w:lastRenderedPageBreak/>
        <w:pict w14:anchorId="6325E932">
          <v:shape id="_x0000_i1067" type="#_x0000_t75" style="width:482.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820941429"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1.5pt" o:ole="">
            <v:imagedata r:id="rId91" o:title=""/>
          </v:shape>
          <o:OLEObject Type="Embed" ProgID="Visio.Drawing.11" ShapeID="_x0000_i1069" DrawAspect="Content" ObjectID="_1820941430"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820941431"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820941432"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25pt" o:ole="">
            <v:imagedata r:id="rId97" o:title=""/>
          </v:shape>
          <o:OLEObject Type="Embed" ProgID="Visio.Drawing.11" ShapeID="_x0000_i1072" DrawAspect="Content" ObjectID="_1820941433"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25pt" o:ole="">
            <v:imagedata r:id="rId99" o:title=""/>
          </v:shape>
          <o:OLEObject Type="Embed" ProgID="Visio.Drawing.11" ShapeID="_x0000_i1073" DrawAspect="Content" ObjectID="_1820941434"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25pt" o:ole="">
            <v:imagedata r:id="rId101" o:title=""/>
          </v:shape>
          <o:OLEObject Type="Embed" ProgID="Visio.Drawing.11" ShapeID="_x0000_i1074" DrawAspect="Content" ObjectID="_1820941435"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25pt" o:ole="">
            <v:imagedata r:id="rId103" o:title=""/>
          </v:shape>
          <o:OLEObject Type="Embed" ProgID="Visio.Drawing.11" ShapeID="_x0000_i1075" DrawAspect="Content" ObjectID="_1820941436"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25pt" o:ole="">
            <v:imagedata r:id="rId105" o:title=""/>
          </v:shape>
          <o:OLEObject Type="Embed" ProgID="Visio.Drawing.11" ShapeID="_x0000_i1076" DrawAspect="Content" ObjectID="_1820941437"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25pt" o:ole="">
            <v:imagedata r:id="rId107" o:title=""/>
          </v:shape>
          <o:OLEObject Type="Embed" ProgID="Visio.Drawing.11" ShapeID="_x0000_i1077" DrawAspect="Content" ObjectID="_1820941438"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25pt" o:ole="">
            <v:imagedata r:id="rId109" o:title=""/>
          </v:shape>
          <o:OLEObject Type="Embed" ProgID="Visio.Drawing.11" ShapeID="_x0000_i1078" DrawAspect="Content" ObjectID="_1820941439"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25pt" o:ole="">
            <v:imagedata r:id="rId111" o:title=""/>
          </v:shape>
          <o:OLEObject Type="Embed" ProgID="Visio.Drawing.11" ShapeID="_x0000_i1079" DrawAspect="Content" ObjectID="_1820941440"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25pt" o:ole="">
            <v:imagedata r:id="rId113" o:title=""/>
          </v:shape>
          <o:OLEObject Type="Embed" ProgID="Visio.Drawing.11" ShapeID="_x0000_i1080" DrawAspect="Content" ObjectID="_1820941441"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25pt" o:ole="">
            <v:imagedata r:id="rId115" o:title=""/>
          </v:shape>
          <o:OLEObject Type="Embed" ProgID="Visio.Drawing.11" ShapeID="_x0000_i1081" DrawAspect="Content" ObjectID="_1820941442"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25pt" o:ole="">
            <v:imagedata r:id="rId117" o:title=""/>
          </v:shape>
          <o:OLEObject Type="Embed" ProgID="Visio.Drawing.11" ShapeID="_x0000_i1082" DrawAspect="Content" ObjectID="_1820941443"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820941444"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75pt;height:315pt" o:ole="">
            <v:imagedata r:id="rId121" o:title=""/>
          </v:shape>
          <o:OLEObject Type="Embed" ProgID="Word.Document.8" ShapeID="_x0000_i1084" DrawAspect="Content" ObjectID="_1820941445"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1.5pt" o:ole="">
            <v:imagedata r:id="rId123" o:title=""/>
          </v:shape>
          <o:OLEObject Type="Embed" ProgID="Visio.Drawing.11" ShapeID="_x0000_i1085" DrawAspect="Content" ObjectID="_1820941446"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25pt;height:430.5pt" o:ole="">
            <v:imagedata r:id="rId125" o:title=""/>
          </v:shape>
          <o:OLEObject Type="Embed" ProgID="Word.Document.8" ShapeID="_x0000_i1086" DrawAspect="Content" ObjectID="_1820941447"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25pt" o:ole="">
            <v:imagedata r:id="rId127" o:title=""/>
          </v:shape>
          <o:OLEObject Type="Embed" ProgID="Visio.Drawing.11" ShapeID="_x0000_i1087" DrawAspect="Content" ObjectID="_1820941448"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25pt" o:ole="">
            <v:imagedata r:id="rId129" o:title=""/>
          </v:shape>
          <o:OLEObject Type="Embed" ProgID="Visio.Drawing.11" ShapeID="_x0000_i1088" DrawAspect="Content" ObjectID="_1820941449"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25pt" o:ole="">
            <v:imagedata r:id="rId131" o:title=""/>
          </v:shape>
          <o:OLEObject Type="Embed" ProgID="Visio.Drawing.11" ShapeID="_x0000_i1089" DrawAspect="Content" ObjectID="_1820941450"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25pt" o:ole="">
            <v:imagedata r:id="rId133" o:title=""/>
          </v:shape>
          <o:OLEObject Type="Embed" ProgID="Visio.Drawing.11" ShapeID="_x0000_i1090" DrawAspect="Content" ObjectID="_1820941451"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25pt" o:ole="">
            <v:imagedata r:id="rId135" o:title=""/>
          </v:shape>
          <o:OLEObject Type="Embed" ProgID="Visio.Drawing.11" ShapeID="_x0000_i1091" DrawAspect="Content" ObjectID="_1820941452"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25pt" o:ole="">
            <v:imagedata r:id="rId137" o:title=""/>
          </v:shape>
          <o:OLEObject Type="Embed" ProgID="Visio.Drawing.11" ShapeID="_x0000_i1092" DrawAspect="Content" ObjectID="_1820941453"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25pt" o:ole="">
            <v:imagedata r:id="rId139" o:title=""/>
          </v:shape>
          <o:OLEObject Type="Embed" ProgID="Visio.Drawing.11" ShapeID="_x0000_i1093" DrawAspect="Content" ObjectID="_1820941454"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25pt" o:ole="">
            <v:imagedata r:id="rId141" o:title=""/>
          </v:shape>
          <o:OLEObject Type="Embed" ProgID="Visio.Drawing.11" ShapeID="_x0000_i1094" DrawAspect="Content" ObjectID="_1820941455"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25pt" o:ole="">
            <v:imagedata r:id="rId143" o:title=""/>
          </v:shape>
          <o:OLEObject Type="Embed" ProgID="Visio.Drawing.11" ShapeID="_x0000_i1095" DrawAspect="Content" ObjectID="_1820941456"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25pt" o:ole="">
            <v:imagedata r:id="rId145" o:title=""/>
          </v:shape>
          <o:OLEObject Type="Embed" ProgID="Visio.Drawing.11" ShapeID="_x0000_i1096" DrawAspect="Content" ObjectID="_1820941457"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25pt" o:ole="">
            <v:imagedata r:id="rId147" o:title=""/>
          </v:shape>
          <o:OLEObject Type="Embed" ProgID="Visio.Drawing.11" ShapeID="_x0000_i1097" DrawAspect="Content" ObjectID="_1820941458"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25pt" o:ole="">
            <v:imagedata r:id="rId149" o:title=""/>
          </v:shape>
          <o:OLEObject Type="Embed" ProgID="Visio.Drawing.11" ShapeID="_x0000_i1098" DrawAspect="Content" ObjectID="_1820941459"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8pt;height:354pt" o:ole="">
            <v:imagedata r:id="rId151" o:title=""/>
          </v:shape>
          <o:OLEObject Type="Embed" ProgID="Visio.Drawing.11" ShapeID="_x0000_i1099" DrawAspect="Content" ObjectID="_1820941460"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75pt;height:355.5pt" o:ole="">
            <v:imagedata r:id="rId153" o:title=""/>
          </v:shape>
          <o:OLEObject Type="Embed" ProgID="Visio.Drawing.11" ShapeID="_x0000_i1100" DrawAspect="Content" ObjectID="_1820941461"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1.5pt" o:ole="">
            <v:imagedata r:id="rId155" o:title=""/>
          </v:shape>
          <o:OLEObject Type="Embed" ProgID="Visio.Drawing.11" ShapeID="_x0000_i1101" DrawAspect="Content" ObjectID="_1820941462"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29.5pt" o:ole="">
            <v:imagedata r:id="rId157" o:title=""/>
          </v:shape>
          <o:OLEObject Type="Embed" ProgID="Visio.Drawing.11" ShapeID="_x0000_i1102" DrawAspect="Content" ObjectID="_1820941463"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29.5pt" o:ole="">
            <v:imagedata r:id="rId159" o:title=""/>
          </v:shape>
          <o:OLEObject Type="Embed" ProgID="Visio.Drawing.11" ShapeID="_x0000_i1103" DrawAspect="Content" ObjectID="_1820941464"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29.5pt" o:ole="">
            <v:imagedata r:id="rId161" o:title=""/>
          </v:shape>
          <o:OLEObject Type="Embed" ProgID="Visio.Drawing.11" ShapeID="_x0000_i1104" DrawAspect="Content" ObjectID="_1820941465"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820941466"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25pt;height:443.25pt" o:ole="">
            <v:imagedata r:id="rId165" o:title=""/>
          </v:shape>
          <o:OLEObject Type="Embed" ProgID="Word.Document.8" ShapeID="_x0000_i1106" DrawAspect="Content" ObjectID="_1820941467"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820941468"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25pt" o:ole="">
            <v:imagedata r:id="rId169" o:title=""/>
          </v:shape>
          <o:OLEObject Type="Embed" ProgID="Visio.Drawing.11" ShapeID="_x0000_i1108" DrawAspect="Content" ObjectID="_1820941469"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820941470"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820941471"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5.75pt" o:ole="">
            <v:imagedata r:id="rId175" o:title=""/>
          </v:shape>
          <o:OLEObject Type="Embed" ProgID="Visio.Drawing.15" ShapeID="_x0000_i1111" DrawAspect="Content" ObjectID="_1820941472"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820941473"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25pt;height:542.25pt" o:ole="">
            <v:imagedata r:id="rId179" o:title=""/>
          </v:shape>
          <o:OLEObject Type="Embed" ProgID="Word.Document.8" ShapeID="_x0000_i1113" DrawAspect="Content" ObjectID="_1820941474"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25pt" o:ole="">
            <v:imagedata r:id="rId181" o:title=""/>
          </v:shape>
          <o:OLEObject Type="Embed" ProgID="Visio.Drawing.11" ShapeID="_x0000_i1114" DrawAspect="Content" ObjectID="_1820941475"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25pt;height:570.75pt" o:ole="">
            <v:imagedata r:id="rId183" o:title=""/>
          </v:shape>
          <o:OLEObject Type="Embed" ProgID="Word.Document.8" ShapeID="_x0000_i1115" DrawAspect="Content" ObjectID="_1820941476"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75pt;height:341.25pt" o:ole="">
            <v:imagedata r:id="rId185" o:title=""/>
          </v:shape>
          <o:OLEObject Type="Embed" ProgID="Visio.Drawing.15" ShapeID="_x0000_i1116" DrawAspect="Content" ObjectID="_1820941477"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25pt" o:ole="">
            <v:imagedata r:id="rId187" o:title=""/>
          </v:shape>
          <o:OLEObject Type="Embed" ProgID="Visio.Drawing.11" ShapeID="_x0000_i1117" DrawAspect="Content" ObjectID="_1820941478"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49.75pt" o:ole="">
            <v:imagedata r:id="rId189" o:title=""/>
          </v:shape>
          <o:OLEObject Type="Embed" ProgID="Visio.Drawing.11" ShapeID="_x0000_i1118" DrawAspect="Content" ObjectID="_1820941479"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4.5pt" o:ole="">
            <v:imagedata r:id="rId191" o:title=""/>
          </v:shape>
          <o:OLEObject Type="Embed" ProgID="Visio.Drawing.11" ShapeID="_x0000_i1119" DrawAspect="Content" ObjectID="_1820941480"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25pt" o:ole="">
            <v:imagedata r:id="rId193" o:title=""/>
          </v:shape>
          <o:OLEObject Type="Embed" ProgID="Visio.Drawing.11" ShapeID="_x0000_i1120" DrawAspect="Content" ObjectID="_1820941481"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820941482"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820941483"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25pt" o:ole="">
            <v:imagedata r:id="rId199" o:title=""/>
          </v:shape>
          <o:OLEObject Type="Embed" ProgID="Visio.Drawing.11" ShapeID="_x0000_i1123" DrawAspect="Content" ObjectID="_1820941484"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820941485"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820941486"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EB1FD5" w:rsidP="000749E2">
      <w:pPr>
        <w:pStyle w:val="TH"/>
      </w:pPr>
      <w:r>
        <w:lastRenderedPageBreak/>
        <w:pict w14:anchorId="3432BFC0">
          <v:shape id="_x0000_i1126" type="#_x0000_t75" style="width:482.25pt;height:380.25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600pt" o:ole="">
            <v:imagedata r:id="rId206" o:title=""/>
          </v:shape>
          <o:OLEObject Type="Embed" ProgID="Visio.Drawing.11" ShapeID="_x0000_i1127" DrawAspect="Content" ObjectID="_1820941487"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pt" o:ole="">
            <v:imagedata r:id="rId208" o:title=""/>
          </v:shape>
          <o:OLEObject Type="Embed" ProgID="Visio.Drawing.11" ShapeID="_x0000_i1128" DrawAspect="Content" ObjectID="_1820941488"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75pt;height:714pt" o:ole="">
            <v:imagedata r:id="rId210" o:title=""/>
          </v:shape>
          <o:OLEObject Type="Embed" ProgID="Visio.Drawing.15" ShapeID="_x0000_i1129" DrawAspect="Content" ObjectID="_1820941489"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8.25pt" o:ole="">
            <v:imagedata r:id="rId212" o:title=""/>
          </v:shape>
          <o:OLEObject Type="Embed" ProgID="Visio.Drawing.11" ShapeID="_x0000_i1130" DrawAspect="Content" ObjectID="_1820941490"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600pt" o:ole="">
            <v:imagedata r:id="rId214" o:title=""/>
          </v:shape>
          <o:OLEObject Type="Embed" ProgID="Visio.Drawing.11" ShapeID="_x0000_i1131" DrawAspect="Content" ObjectID="_1820941491"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EB1FD5" w:rsidP="000749E2">
      <w:pPr>
        <w:pStyle w:val="TH"/>
      </w:pPr>
      <w:r>
        <w:lastRenderedPageBreak/>
        <w:pict w14:anchorId="2310287B">
          <v:shape id="_x0000_i1132" type="#_x0000_t75" style="width:331.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8.25pt" o:ole="">
            <v:imagedata r:id="rId217" o:title=""/>
          </v:shape>
          <o:OLEObject Type="Embed" ProgID="Visio.Drawing.11" ShapeID="_x0000_i1133" DrawAspect="Content" ObjectID="_1820941492"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8.25pt" o:ole="">
            <v:imagedata r:id="rId219" o:title=""/>
          </v:shape>
          <o:OLEObject Type="Embed" ProgID="Visio.Drawing.11" ShapeID="_x0000_i1134" DrawAspect="Content" ObjectID="_1820941493"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8.25pt" o:ole="">
            <v:imagedata r:id="rId221" o:title=""/>
          </v:shape>
          <o:OLEObject Type="Embed" ProgID="Visio.Drawing.11" ShapeID="_x0000_i1135" DrawAspect="Content" ObjectID="_1820941494"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5pt;height:540.75pt" o:ole="">
            <v:imagedata r:id="rId223" o:title=""/>
          </v:shape>
          <o:OLEObject Type="Embed" ProgID="Visio.Drawing.11" ShapeID="_x0000_i1136" DrawAspect="Content" ObjectID="_1820941495"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820941496"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5.75pt" o:ole="">
            <v:imagedata r:id="rId227" o:title=""/>
          </v:shape>
          <o:OLEObject Type="Embed" ProgID="Word.Document.8" ShapeID="_x0000_i1138" DrawAspect="Content" ObjectID="_1820941497"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25pt;height:300pt" o:ole="">
            <v:imagedata r:id="rId229" o:title=""/>
          </v:shape>
          <o:OLEObject Type="Embed" ProgID="Word.Document.8" ShapeID="_x0000_i1139" DrawAspect="Content" ObjectID="_1820941498"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25pt;height:624.75pt" o:ole="">
            <v:imagedata r:id="rId231" o:title=""/>
          </v:shape>
          <o:OLEObject Type="Embed" ProgID="Word.Document.8" ShapeID="_x0000_i1140" DrawAspect="Content" ObjectID="_1820941499"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5.75pt" o:ole="">
            <v:imagedata r:id="rId233" o:title=""/>
          </v:shape>
          <o:OLEObject Type="Embed" ProgID="Word.Document.8" ShapeID="_x0000_i1141" DrawAspect="Content" ObjectID="_1820941500"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25pt;height:451.5pt" o:ole="">
            <v:imagedata r:id="rId235" o:title=""/>
          </v:shape>
          <o:OLEObject Type="Embed" ProgID="Visio.Drawing.15" ShapeID="_x0000_i1142" DrawAspect="Content" ObjectID="_1820941501"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5.75pt" o:ole="">
            <v:imagedata r:id="rId237" o:title=""/>
          </v:shape>
          <o:OLEObject Type="Embed" ProgID="Word.Document.8" ShapeID="_x0000_i1143" DrawAspect="Content" ObjectID="_1820941502"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4.5pt" o:ole="">
            <v:imagedata r:id="rId239" o:title=""/>
          </v:shape>
          <o:OLEObject Type="Embed" ProgID="Word.Document.8" ShapeID="_x0000_i1144" DrawAspect="Content" ObjectID="_1820941503"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4.25pt" o:ole="">
            <v:imagedata r:id="rId241" o:title=""/>
          </v:shape>
          <o:OLEObject Type="Embed" ProgID="Visio.Drawing.11" ShapeID="_x0000_i1145" DrawAspect="Content" ObjectID="_1820941504"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25pt;height:495pt" o:ole="">
            <v:imagedata r:id="rId243" o:title=""/>
          </v:shape>
          <o:OLEObject Type="Embed" ProgID="Word.Document.8" ShapeID="_x0000_i1146" DrawAspect="Content" ObjectID="_1820941505"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4.25pt" o:ole="">
            <v:imagedata r:id="rId245" o:title=""/>
          </v:shape>
          <o:OLEObject Type="Embed" ProgID="Visio.Drawing.11" ShapeID="_x0000_i1147" DrawAspect="Content" ObjectID="_1820941506"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EB1FD5" w:rsidP="000749E2">
      <w:pPr>
        <w:pStyle w:val="TH"/>
      </w:pPr>
      <w:r>
        <w:lastRenderedPageBreak/>
        <w:pict w14:anchorId="34411B34">
          <v:shape id="_x0000_i1148" type="#_x0000_t75" style="width:455.2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EB1FD5" w:rsidP="000749E2">
      <w:pPr>
        <w:pStyle w:val="TH"/>
      </w:pPr>
      <w:r>
        <w:lastRenderedPageBreak/>
        <w:pict w14:anchorId="40BD669E">
          <v:shape id="_x0000_i1149" type="#_x0000_t75" style="width:483pt;height:447.75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EB1FD5"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820941507"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25pt;height:495pt" o:ole="">
            <v:imagedata r:id="rId252" o:title=""/>
          </v:shape>
          <o:OLEObject Type="Embed" ProgID="Visio.Drawing.15" ShapeID="_x0000_i1152" DrawAspect="Content" ObjectID="_1820941508"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25pt;height:330pt" o:ole="">
            <v:imagedata r:id="rId254" o:title=""/>
          </v:shape>
          <o:OLEObject Type="Embed" ProgID="Visio.Drawing.15" ShapeID="_x0000_i1153" DrawAspect="Content" ObjectID="_1820941509"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25pt;height:565.5pt" o:ole="">
            <v:imagedata r:id="rId256" o:title=""/>
          </v:shape>
          <o:OLEObject Type="Embed" ProgID="Visio.Drawing.15" ShapeID="_x0000_i1154" DrawAspect="Content" ObjectID="_1820941510"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25pt" o:ole="">
            <v:imagedata r:id="rId258" o:title=""/>
          </v:shape>
          <o:OLEObject Type="Embed" ProgID="Word.Document.8" ShapeID="_x0000_i1155" DrawAspect="Content" ObjectID="_1820941511"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pt;height:203.25pt" o:ole="">
            <v:imagedata r:id="rId260" o:title=""/>
          </v:shape>
          <o:OLEObject Type="Embed" ProgID="Visio.Drawing.15" ShapeID="_x0000_i1156" DrawAspect="Content" ObjectID="_1820941512"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5pt;height:278.25pt" o:ole="">
            <v:imagedata r:id="rId262" o:title=""/>
          </v:shape>
          <o:OLEObject Type="Embed" ProgID="Visio.Drawing.15" ShapeID="_x0000_i1157" DrawAspect="Content" ObjectID="_1820941513"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75pt;height:276.75pt" o:ole="">
            <v:imagedata r:id="rId264" o:title=""/>
          </v:shape>
          <o:OLEObject Type="Embed" ProgID="Visio.Drawing.15" ShapeID="_x0000_i1158" DrawAspect="Content" ObjectID="_1820941514"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75pt;height:306pt" o:ole="">
            <v:imagedata r:id="rId266" o:title=""/>
          </v:shape>
          <o:OLEObject Type="Embed" ProgID="Visio.Drawing.15" ShapeID="_x0000_i1159" DrawAspect="Content" ObjectID="_1820941515"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820941516"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820941517"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EB1FD5" w:rsidP="000749E2">
      <w:pPr>
        <w:pStyle w:val="TH"/>
      </w:pPr>
      <w:r>
        <w:pict w14:anchorId="0EF3D4EE">
          <v:shape id="_x0000_i1162" type="#_x0000_t75" style="width:427.5pt;height:270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75pt;height:321.75pt" o:ole="">
            <v:imagedata r:id="rId273" o:title=""/>
          </v:shape>
          <o:OLEObject Type="Embed" ProgID="Visio.Drawing.15" ShapeID="_x0000_i1163" DrawAspect="Content" ObjectID="_1820941518"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7.25pt" o:ole="">
            <v:imagedata r:id="rId275" o:title=""/>
          </v:shape>
          <o:OLEObject Type="Embed" ProgID="Visio.Drawing.15" ShapeID="_x0000_i1164" DrawAspect="Content" ObjectID="_1820941519"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75pt;height:307.5pt" o:ole="">
            <v:imagedata r:id="rId277" o:title=""/>
          </v:shape>
          <o:OLEObject Type="Embed" ProgID="Visio.Drawing.15" ShapeID="_x0000_i1165" DrawAspect="Content" ObjectID="_1820941520"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75pt;height:307.5pt" o:ole="">
            <v:imagedata r:id="rId279" o:title=""/>
          </v:shape>
          <o:OLEObject Type="Embed" ProgID="Visio.Drawing.15" ShapeID="_x0000_i1166" DrawAspect="Content" ObjectID="_1820941521"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25pt;height:495pt" o:ole="">
            <v:imagedata r:id="rId281" o:title=""/>
          </v:shape>
          <o:OLEObject Type="Embed" ProgID="Visio.Drawing.15" ShapeID="_x0000_i1167" DrawAspect="Content" ObjectID="_1820941522"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25pt" o:ole="">
            <v:imagedata r:id="rId283" o:title=""/>
          </v:shape>
          <o:OLEObject Type="Embed" ProgID="Visio.Drawing.15" ShapeID="_x0000_i1168" DrawAspect="Content" ObjectID="_1820941523"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EB1FD5" w:rsidP="000749E2">
      <w:pPr>
        <w:pStyle w:val="TH"/>
      </w:pPr>
      <w:r>
        <w:lastRenderedPageBreak/>
        <w:pict w14:anchorId="4CCC035E">
          <v:shape id="_x0000_i1169" type="#_x0000_t75" style="width:324.75pt;height:192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EB1FD5" w:rsidP="000749E2">
      <w:pPr>
        <w:pStyle w:val="TH"/>
      </w:pPr>
      <w:r>
        <w:pict w14:anchorId="49AA0EB4">
          <v:shape id="_x0000_i1170" type="#_x0000_t75" style="width:324pt;height:338.25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EB1FD5" w:rsidP="000749E2">
      <w:pPr>
        <w:pStyle w:val="TH"/>
      </w:pPr>
      <w:r>
        <w:lastRenderedPageBreak/>
        <w:pict w14:anchorId="1C02FC44">
          <v:shape id="Picture 1" o:spid="_x0000_i1171" type="#_x0000_t75" alt="V2V_connection_diagram_power_imbalance_test_v2" style="width:395.25pt;height:297.75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25pt;height:339.75pt" o:ole="">
            <v:imagedata r:id="rId288" o:title=""/>
          </v:shape>
          <o:OLEObject Type="Embed" ProgID="Visio.Drawing.15" ShapeID="_x0000_i1172" DrawAspect="Content" ObjectID="_1820941524"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3.25pt;height:654pt" o:ole="">
            <v:imagedata r:id="rId290" o:title=""/>
          </v:shape>
          <o:OLEObject Type="Embed" ProgID="Visio.Drawing.15" ShapeID="_x0000_i1173" DrawAspect="Content" ObjectID="_1820941525"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820941526"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3.25pt;height:852pt" o:ole="">
            <v:imagedata r:id="rId294" o:title=""/>
          </v:shape>
          <o:OLEObject Type="Embed" ProgID="Visio.Drawing.15" ShapeID="_x0000_i1175" DrawAspect="Content" ObjectID="_1820941527"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820941528"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06B774BB"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 xml:space="preserve">Annex B (normative): </w:t>
      </w:r>
      <w:r w:rsidR="007C599B">
        <w:t>Void</w:t>
      </w:r>
      <w:bookmarkEnd w:id="74"/>
      <w:bookmarkEnd w:id="75"/>
      <w:bookmarkEnd w:id="76"/>
      <w:bookmarkEnd w:id="77"/>
      <w:bookmarkEnd w:id="78"/>
    </w:p>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RF/RRM State 3A-RF: Editors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lastRenderedPageBreak/>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lastRenderedPageBreak/>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lastRenderedPageBreak/>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lastRenderedPageBreak/>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shd w:val="solid" w:color="FFFFFF" w:fill="auto"/>
          </w:tcPr>
          <w:p w14:paraId="037FE13A" w14:textId="77777777" w:rsidR="007F300B" w:rsidRPr="000749E2" w:rsidRDefault="007F300B" w:rsidP="005076D8">
            <w:pPr>
              <w:pStyle w:val="TAL"/>
            </w:pPr>
            <w:r w:rsidRPr="000749E2">
              <w:lastRenderedPageBreak/>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 xml:space="preserve">Update to default non-MBSFNregionLength in </w:t>
            </w:r>
            <w:r w:rsidRPr="000749E2">
              <w:lastRenderedPageBreak/>
              <w:t>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 xml:space="preserve">Addition of CA_4A-30A to Clause 6.2.3.2 of TS </w:t>
            </w:r>
            <w:r w:rsidRPr="000749E2">
              <w:lastRenderedPageBreak/>
              <w:t>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lastRenderedPageBreak/>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lastRenderedPageBreak/>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lastRenderedPageBreak/>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lastRenderedPageBreak/>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9" w:name="OLE_LINK75"/>
            <w:bookmarkStart w:id="80" w:name="OLE_LINK76"/>
            <w:r w:rsidRPr="000749E2">
              <w:rPr>
                <w:rFonts w:eastAsia="SimSun"/>
                <w:lang w:eastAsia="zh-CN"/>
              </w:rPr>
              <w:t>Correct</w:t>
            </w:r>
            <w:bookmarkEnd w:id="79"/>
            <w:bookmarkEnd w:id="80"/>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Updates to RRCConnectionReconfiguration for NR SCell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Addition of eMTC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Addition of eMTC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Editorial update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Correction to System information combination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RF/demod/RRM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9234DD" w:rsidRPr="009234DD" w14:paraId="56CFA051"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70658B31" w14:textId="180797FF"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9C759" w14:textId="38E79F0D"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14E36" w14:textId="164224EB" w:rsidR="009234DD" w:rsidRPr="00886972" w:rsidRDefault="009234DD" w:rsidP="009234DD">
            <w:pPr>
              <w:pStyle w:val="TAL"/>
              <w:rPr>
                <w:lang w:eastAsia="en-US"/>
              </w:rPr>
            </w:pPr>
            <w:r w:rsidRPr="009234DD">
              <w:rPr>
                <w:lang w:eastAsia="en-US"/>
              </w:rPr>
              <w:t>R5-240075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26641" w14:textId="485831A3" w:rsidR="009234DD" w:rsidRPr="00886972" w:rsidRDefault="009234DD" w:rsidP="009234DD">
            <w:pPr>
              <w:pStyle w:val="TAL"/>
              <w:rPr>
                <w:lang w:eastAsia="en-US"/>
              </w:rPr>
            </w:pPr>
            <w:r w:rsidRPr="009234DD">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A708" w14:textId="7A7519BF"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98219" w14:textId="7969A4ED"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0C8A8" w14:textId="47CC0CB1" w:rsidR="009234DD" w:rsidRPr="00886972" w:rsidRDefault="009234DD" w:rsidP="009234DD">
            <w:pPr>
              <w:pStyle w:val="TAL"/>
              <w:rPr>
                <w:lang w:eastAsia="en-US"/>
              </w:rPr>
            </w:pPr>
            <w:r w:rsidRPr="009234DD">
              <w:rPr>
                <w:lang w:eastAsia="en-US"/>
              </w:rPr>
              <w:t>Update to common requirements of test equipment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EB982" w14:textId="72A2411E"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0CD8D8A"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5DE7C9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DDC15"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0F2D0" w14:textId="028EF93B" w:rsidR="009234DD" w:rsidRPr="00886972" w:rsidRDefault="009234DD" w:rsidP="009234DD">
            <w:pPr>
              <w:pStyle w:val="TAL"/>
              <w:rPr>
                <w:lang w:eastAsia="en-US"/>
              </w:rPr>
            </w:pPr>
            <w:r w:rsidRPr="009234DD">
              <w:rPr>
                <w:lang w:eastAsia="en-US"/>
              </w:rPr>
              <w:t>R5-240157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DF98" w14:textId="64E911B4" w:rsidR="009234DD" w:rsidRPr="00886972" w:rsidRDefault="009234DD" w:rsidP="009234DD">
            <w:pPr>
              <w:pStyle w:val="TAL"/>
              <w:rPr>
                <w:lang w:eastAsia="en-US"/>
              </w:rPr>
            </w:pPr>
            <w:r w:rsidRPr="009234DD">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18F61" w14:textId="5C591F19"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648D2" w14:textId="620AF3D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45D5" w14:textId="4866C61D" w:rsidR="009234DD" w:rsidRPr="00886972" w:rsidRDefault="009234DD" w:rsidP="009234DD">
            <w:pPr>
              <w:pStyle w:val="TAL"/>
              <w:rPr>
                <w:lang w:eastAsia="en-US"/>
              </w:rPr>
            </w:pPr>
            <w:r w:rsidRPr="009234DD">
              <w:rPr>
                <w:lang w:eastAsia="en-US"/>
              </w:rPr>
              <w:t>Correction to NGSO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7AFEF"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4ACBD7F"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DBDB8B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133A"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2949A" w14:textId="41FC0634" w:rsidR="009234DD" w:rsidRPr="00886972" w:rsidRDefault="009234DD" w:rsidP="009234DD">
            <w:pPr>
              <w:pStyle w:val="TAL"/>
              <w:rPr>
                <w:lang w:eastAsia="en-US"/>
              </w:rPr>
            </w:pPr>
            <w:r w:rsidRPr="009234DD">
              <w:rPr>
                <w:lang w:eastAsia="en-US"/>
              </w:rPr>
              <w:t>R5-240939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AD6F" w14:textId="5938B526" w:rsidR="009234DD" w:rsidRPr="00886972" w:rsidRDefault="009234DD" w:rsidP="009234DD">
            <w:pPr>
              <w:pStyle w:val="TAL"/>
              <w:rPr>
                <w:lang w:eastAsia="en-US"/>
              </w:rPr>
            </w:pPr>
            <w:r w:rsidRPr="009234DD">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8531" w14:textId="6F8A684A"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78B09" w14:textId="2BCFD7E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D90C5" w14:textId="6F63E307" w:rsidR="009234DD" w:rsidRPr="00886972" w:rsidRDefault="009234DD" w:rsidP="009234DD">
            <w:pPr>
              <w:pStyle w:val="TAL"/>
              <w:rPr>
                <w:lang w:eastAsia="en-US"/>
              </w:rPr>
            </w:pPr>
            <w:r w:rsidRPr="009234DD">
              <w:rPr>
                <w:lang w:eastAsia="en-US"/>
              </w:rPr>
              <w:t>Additional CA_30A-48A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8766"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4AD4AC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B642BEB"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59C5B"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C1B90" w14:textId="7C86D474" w:rsidR="009234DD" w:rsidRPr="00886972" w:rsidRDefault="009234DD" w:rsidP="009234DD">
            <w:pPr>
              <w:pStyle w:val="TAL"/>
              <w:rPr>
                <w:lang w:eastAsia="en-US"/>
              </w:rPr>
            </w:pPr>
            <w:r w:rsidRPr="009234DD">
              <w:rPr>
                <w:lang w:eastAsia="en-US"/>
              </w:rPr>
              <w:t>R5-241556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A283E" w14:textId="5F9A2D27" w:rsidR="009234DD" w:rsidRPr="00886972" w:rsidRDefault="009234DD" w:rsidP="009234DD">
            <w:pPr>
              <w:pStyle w:val="TAL"/>
              <w:rPr>
                <w:lang w:eastAsia="en-US"/>
              </w:rPr>
            </w:pPr>
            <w:r w:rsidRPr="009234DD">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6D6EC" w14:textId="38C31D8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F414" w14:textId="30501D7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CA9" w14:textId="162CC6D8" w:rsidR="009234DD" w:rsidRPr="00886972" w:rsidRDefault="009234DD" w:rsidP="009234DD">
            <w:pPr>
              <w:pStyle w:val="TAL"/>
              <w:rPr>
                <w:lang w:eastAsia="en-US"/>
              </w:rPr>
            </w:pPr>
            <w:r w:rsidRPr="009234DD">
              <w:rPr>
                <w:lang w:eastAsia="en-US"/>
              </w:rPr>
              <w:t>Update ephemeris information for NGSO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9E7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BD7D44B"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C791D55"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707F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97083" w14:textId="5B9155A2" w:rsidR="009234DD" w:rsidRPr="00886972" w:rsidRDefault="009234DD" w:rsidP="009234DD">
            <w:pPr>
              <w:pStyle w:val="TAL"/>
              <w:rPr>
                <w:lang w:eastAsia="en-US"/>
              </w:rPr>
            </w:pPr>
            <w:r w:rsidRPr="009234DD">
              <w:rPr>
                <w:lang w:eastAsia="en-US"/>
              </w:rPr>
              <w:t>R5-241558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2D00" w14:textId="0C86D671" w:rsidR="009234DD" w:rsidRPr="00886972" w:rsidRDefault="009234DD" w:rsidP="009234DD">
            <w:pPr>
              <w:pStyle w:val="TAL"/>
              <w:rPr>
                <w:lang w:eastAsia="en-US"/>
              </w:rPr>
            </w:pPr>
            <w:r w:rsidRPr="009234DD">
              <w:rPr>
                <w:lang w:eastAsia="en-US"/>
              </w:rPr>
              <w:t>1459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49EB" w14:textId="2BDD64B9"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8BF3" w14:textId="676DE578"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E9903" w14:textId="5CF8923F" w:rsidR="009234DD" w:rsidRPr="00886972" w:rsidRDefault="009234DD" w:rsidP="009234DD">
            <w:pPr>
              <w:pStyle w:val="TAL"/>
              <w:rPr>
                <w:lang w:eastAsia="en-US"/>
              </w:rPr>
            </w:pPr>
            <w:r w:rsidRPr="009234DD">
              <w:rPr>
                <w:lang w:eastAsia="en-US"/>
              </w:rPr>
              <w:t>Correction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B041"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808B2A4"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298693C"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9DED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B5BE5C" w14:textId="718F0C7A" w:rsidR="009234DD" w:rsidRPr="00886972" w:rsidRDefault="009234DD" w:rsidP="009234DD">
            <w:pPr>
              <w:pStyle w:val="TAL"/>
              <w:rPr>
                <w:lang w:eastAsia="en-US"/>
              </w:rPr>
            </w:pPr>
            <w:r w:rsidRPr="009234DD">
              <w:rPr>
                <w:lang w:eastAsia="en-US"/>
              </w:rPr>
              <w:t>R5-241560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9F5E" w14:textId="7E092BBE" w:rsidR="009234DD" w:rsidRPr="00886972" w:rsidRDefault="009234DD" w:rsidP="009234DD">
            <w:pPr>
              <w:pStyle w:val="TAL"/>
              <w:rPr>
                <w:lang w:eastAsia="en-US"/>
              </w:rPr>
            </w:pPr>
            <w:r w:rsidRPr="009234DD">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D215" w14:textId="40E02198"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500F" w14:textId="71758A93"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646F6" w14:textId="365CA543" w:rsidR="009234DD" w:rsidRPr="00886972" w:rsidRDefault="009234DD" w:rsidP="009234DD">
            <w:pPr>
              <w:pStyle w:val="TAL"/>
              <w:rPr>
                <w:lang w:eastAsia="en-US"/>
              </w:rPr>
            </w:pPr>
            <w:r w:rsidRPr="009234DD">
              <w:rPr>
                <w:lang w:eastAsia="en-US"/>
              </w:rPr>
              <w:t>Updates to the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1A58"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2132607"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EA5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5F03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E0577" w14:textId="17DEA25A" w:rsidR="009234DD" w:rsidRPr="00886972" w:rsidRDefault="009234DD" w:rsidP="009234DD">
            <w:pPr>
              <w:pStyle w:val="TAL"/>
              <w:rPr>
                <w:lang w:eastAsia="en-US"/>
              </w:rPr>
            </w:pPr>
            <w:r w:rsidRPr="009234DD">
              <w:rPr>
                <w:lang w:eastAsia="en-US"/>
              </w:rPr>
              <w:t>R5-241712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DA2" w14:textId="455218BF" w:rsidR="009234DD" w:rsidRPr="00886972" w:rsidRDefault="009234DD" w:rsidP="009234DD">
            <w:pPr>
              <w:pStyle w:val="TAL"/>
              <w:rPr>
                <w:lang w:eastAsia="en-US"/>
              </w:rPr>
            </w:pPr>
            <w:r w:rsidRPr="009234DD">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EE407" w14:textId="798C2E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EA3E8" w14:textId="11D654EB"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BA12" w14:textId="08916E77" w:rsidR="009234DD" w:rsidRPr="00886972" w:rsidRDefault="009234DD" w:rsidP="009234DD">
            <w:pPr>
              <w:pStyle w:val="TAL"/>
              <w:rPr>
                <w:lang w:eastAsia="en-US"/>
              </w:rPr>
            </w:pPr>
            <w:r w:rsidRPr="009234DD">
              <w:rPr>
                <w:lang w:eastAsia="en-US"/>
              </w:rPr>
              <w:t>Addition of conditional PSCell addition and change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9269E"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6FB5B203"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0D2B840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411C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DBAD7A" w14:textId="53071E40" w:rsidR="009234DD" w:rsidRPr="00886972" w:rsidRDefault="009234DD" w:rsidP="009234DD">
            <w:pPr>
              <w:pStyle w:val="TAL"/>
              <w:rPr>
                <w:lang w:eastAsia="en-US"/>
              </w:rPr>
            </w:pPr>
            <w:r w:rsidRPr="009234DD">
              <w:rPr>
                <w:lang w:eastAsia="en-US"/>
              </w:rPr>
              <w:t>R5-241713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B1084" w14:textId="668479EF" w:rsidR="009234DD" w:rsidRPr="00886972" w:rsidRDefault="009234DD" w:rsidP="009234DD">
            <w:pPr>
              <w:pStyle w:val="TAL"/>
              <w:rPr>
                <w:lang w:eastAsia="en-US"/>
              </w:rPr>
            </w:pPr>
            <w:r w:rsidRPr="009234DD">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60B5" w14:textId="0346B95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E7E8" w14:textId="4B42021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C7557" w14:textId="2564F37E" w:rsidR="009234DD" w:rsidRPr="00886972" w:rsidRDefault="009234DD" w:rsidP="009234DD">
            <w:pPr>
              <w:pStyle w:val="TAL"/>
              <w:rPr>
                <w:lang w:eastAsia="en-US"/>
              </w:rPr>
            </w:pPr>
            <w:r w:rsidRPr="009234DD">
              <w:rPr>
                <w:lang w:eastAsia="en-US"/>
              </w:rPr>
              <w:t>Addition of SCG activation and deactivation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5E1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168C9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6066BAD"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DA09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6AB67" w14:textId="532068FF" w:rsidR="009234DD" w:rsidRPr="00886972" w:rsidRDefault="009234DD" w:rsidP="009234DD">
            <w:pPr>
              <w:pStyle w:val="TAL"/>
              <w:rPr>
                <w:lang w:eastAsia="en-US"/>
              </w:rPr>
            </w:pPr>
            <w:r w:rsidRPr="009234DD">
              <w:rPr>
                <w:lang w:eastAsia="en-US"/>
              </w:rPr>
              <w:t>R5-241793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7380" w14:textId="3E564BDA" w:rsidR="009234DD" w:rsidRPr="00886972" w:rsidRDefault="009234DD" w:rsidP="009234DD">
            <w:pPr>
              <w:pStyle w:val="TAL"/>
              <w:rPr>
                <w:lang w:eastAsia="en-US"/>
              </w:rPr>
            </w:pPr>
            <w:r w:rsidRPr="009234DD">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DAA3F" w14:textId="0FA8B67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2E4B" w14:textId="566D1659"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1D361" w14:textId="580F2122" w:rsidR="009234DD" w:rsidRPr="00886972" w:rsidRDefault="009234DD" w:rsidP="009234DD">
            <w:pPr>
              <w:pStyle w:val="TAL"/>
              <w:rPr>
                <w:lang w:eastAsia="en-US"/>
              </w:rPr>
            </w:pPr>
            <w:r w:rsidRPr="009234DD">
              <w:rPr>
                <w:lang w:eastAsia="en-US"/>
              </w:rPr>
              <w:t>Common Test environment updates for IoT NTN RF, demod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70BCD"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37F5E40"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08BBE10"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742A8"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4EE83" w14:textId="1D68E01F" w:rsidR="009234DD" w:rsidRPr="00886972" w:rsidRDefault="009234DD" w:rsidP="009234DD">
            <w:pPr>
              <w:pStyle w:val="TAL"/>
              <w:rPr>
                <w:lang w:eastAsia="en-US"/>
              </w:rPr>
            </w:pPr>
            <w:r w:rsidRPr="009234DD">
              <w:rPr>
                <w:lang w:eastAsia="en-US"/>
              </w:rPr>
              <w:t>R5-241951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EFC5F" w14:textId="31FF3EBB" w:rsidR="009234DD" w:rsidRPr="00886972" w:rsidRDefault="009234DD" w:rsidP="009234DD">
            <w:pPr>
              <w:pStyle w:val="TAL"/>
              <w:rPr>
                <w:lang w:eastAsia="en-US"/>
              </w:rPr>
            </w:pPr>
            <w:r w:rsidRPr="009234DD">
              <w:rPr>
                <w:lang w:eastAsia="en-US"/>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87C0" w14:textId="2816631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B648" w14:textId="7DE3B341"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5A05B" w14:textId="0BF077E0" w:rsidR="009234DD" w:rsidRPr="00886972" w:rsidRDefault="009234DD" w:rsidP="009234DD">
            <w:pPr>
              <w:pStyle w:val="TAL"/>
              <w:rPr>
                <w:lang w:eastAsia="en-US"/>
              </w:rPr>
            </w:pPr>
            <w:r w:rsidRPr="009234DD">
              <w:rPr>
                <w:lang w:eastAsia="en-US"/>
              </w:rPr>
              <w:t>Editorial correction of test environment for IoT NTN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7F60"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271524B9"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2ED928A"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B8C33"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E7916" w14:textId="5B6AC4CD" w:rsidR="009234DD" w:rsidRPr="00886972" w:rsidRDefault="009234DD" w:rsidP="009234DD">
            <w:pPr>
              <w:pStyle w:val="TAL"/>
              <w:rPr>
                <w:lang w:eastAsia="en-US"/>
              </w:rPr>
            </w:pPr>
            <w:r w:rsidRPr="009234DD">
              <w:rPr>
                <w:lang w:eastAsia="en-US"/>
              </w:rPr>
              <w:t>R5-241952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824E0" w14:textId="2360BF46" w:rsidR="009234DD" w:rsidRPr="00886972" w:rsidRDefault="009234DD" w:rsidP="009234DD">
            <w:pPr>
              <w:pStyle w:val="TAL"/>
              <w:rPr>
                <w:lang w:eastAsia="en-US"/>
              </w:rPr>
            </w:pPr>
            <w:r w:rsidRPr="009234DD">
              <w:rPr>
                <w:lang w:eastAsia="en-US"/>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B5DB8" w14:textId="5196A13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4C77" w14:textId="1AB4A5F0"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24EE" w14:textId="0D1DD8F2" w:rsidR="009234DD" w:rsidRPr="00886972" w:rsidRDefault="009234DD" w:rsidP="009234DD">
            <w:pPr>
              <w:pStyle w:val="TAL"/>
              <w:rPr>
                <w:lang w:eastAsia="en-US"/>
              </w:rPr>
            </w:pPr>
            <w:r w:rsidRPr="009234DD">
              <w:rPr>
                <w:lang w:eastAsia="en-US"/>
              </w:rPr>
              <w:t>Updates to Test environment for eMTC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A50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EC032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0FDD7B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8BCA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934B9" w14:textId="2A0CC783" w:rsidR="009234DD" w:rsidRPr="00886972" w:rsidRDefault="009234DD" w:rsidP="009234DD">
            <w:pPr>
              <w:pStyle w:val="TAL"/>
              <w:rPr>
                <w:lang w:eastAsia="en-US"/>
              </w:rPr>
            </w:pPr>
            <w:r w:rsidRPr="009234DD">
              <w:rPr>
                <w:lang w:eastAsia="en-US"/>
              </w:rPr>
              <w:t>R5-242002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5495" w14:textId="1F4E9692" w:rsidR="009234DD" w:rsidRPr="00886972" w:rsidRDefault="009234DD" w:rsidP="009234DD">
            <w:pPr>
              <w:pStyle w:val="TAL"/>
              <w:rPr>
                <w:lang w:eastAsia="en-US"/>
              </w:rPr>
            </w:pPr>
            <w:r w:rsidRPr="009234DD">
              <w:rPr>
                <w:lang w:eastAsia="en-US"/>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9485" w14:textId="24F323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B9B98" w14:textId="1E9B26CA"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D190" w14:textId="3B7957E4" w:rsidR="009234DD" w:rsidRPr="00886972" w:rsidRDefault="009234DD" w:rsidP="009234DD">
            <w:pPr>
              <w:pStyle w:val="TAL"/>
              <w:rPr>
                <w:lang w:eastAsia="en-US"/>
              </w:rPr>
            </w:pPr>
            <w:r w:rsidRPr="009234DD">
              <w:rPr>
                <w:lang w:eastAsia="en-US"/>
              </w:rPr>
              <w:t>Updates to Test environment for NB-IoT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55C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C42F54" w:rsidRPr="00C42F54" w14:paraId="3AFF7C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6FF97DAB" w14:textId="63D85084"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6F850" w14:textId="705AE0A0"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81042F" w14:textId="0CC9565B" w:rsidR="00C42F54" w:rsidRPr="00886972" w:rsidRDefault="00C42F54" w:rsidP="00C42F54">
            <w:pPr>
              <w:pStyle w:val="TAL"/>
              <w:rPr>
                <w:lang w:eastAsia="en-US"/>
              </w:rPr>
            </w:pPr>
            <w:r w:rsidRPr="00C42F54">
              <w:rPr>
                <w:lang w:eastAsia="en-US"/>
              </w:rPr>
              <w:t>R5-242178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A40DD" w14:textId="6417AE06" w:rsidR="00C42F54" w:rsidRPr="00886972" w:rsidRDefault="00C42F54" w:rsidP="00C42F54">
            <w:pPr>
              <w:pStyle w:val="TAL"/>
              <w:rPr>
                <w:lang w:eastAsia="en-US"/>
              </w:rPr>
            </w:pPr>
            <w:r w:rsidRPr="00C42F54">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72432" w14:textId="38940632"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57B3" w14:textId="7B7C196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3715" w14:textId="5B867C9B" w:rsidR="00C42F54" w:rsidRPr="00886972" w:rsidRDefault="00C42F54" w:rsidP="00C42F54">
            <w:pPr>
              <w:pStyle w:val="TAL"/>
              <w:rPr>
                <w:lang w:eastAsia="en-US"/>
              </w:rPr>
            </w:pPr>
            <w:r w:rsidRPr="00C42F54">
              <w:rPr>
                <w:lang w:eastAsia="en-US"/>
              </w:rPr>
              <w:t>Update the note in the satellite ephemeris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EFE4A" w14:textId="7350B77C"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31BAF4"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1FE43F94"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7CF7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F7CCC" w14:textId="230289D2" w:rsidR="00C42F54" w:rsidRPr="00886972" w:rsidRDefault="00C42F54" w:rsidP="00C42F54">
            <w:pPr>
              <w:pStyle w:val="TAL"/>
              <w:rPr>
                <w:lang w:eastAsia="en-US"/>
              </w:rPr>
            </w:pPr>
            <w:r w:rsidRPr="00C42F54">
              <w:rPr>
                <w:lang w:eastAsia="en-US"/>
              </w:rPr>
              <w:t>R5-242179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328" w14:textId="62E6B272" w:rsidR="00C42F54" w:rsidRPr="00886972" w:rsidRDefault="00C42F54" w:rsidP="00C42F54">
            <w:pPr>
              <w:pStyle w:val="TAL"/>
              <w:rPr>
                <w:lang w:eastAsia="en-US"/>
              </w:rPr>
            </w:pPr>
            <w:r w:rsidRPr="00C42F54">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57F3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A8AA" w14:textId="4758A458"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5E5F" w14:textId="7F5F9FE9" w:rsidR="00C42F54" w:rsidRPr="00886972" w:rsidRDefault="00C42F54" w:rsidP="00C42F54">
            <w:pPr>
              <w:pStyle w:val="TAL"/>
              <w:rPr>
                <w:lang w:eastAsia="en-US"/>
              </w:rPr>
            </w:pPr>
            <w:r w:rsidRPr="00C42F54">
              <w:rPr>
                <w:lang w:eastAsia="en-US"/>
              </w:rPr>
              <w:t>Update the SIB31 for GSO and NGSO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62978"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490D5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984E7ED"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2634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8C356" w14:textId="336E0FF0" w:rsidR="00C42F54" w:rsidRPr="00886972" w:rsidRDefault="00C42F54" w:rsidP="00C42F54">
            <w:pPr>
              <w:pStyle w:val="TAL"/>
              <w:rPr>
                <w:lang w:eastAsia="en-US"/>
              </w:rPr>
            </w:pPr>
            <w:r w:rsidRPr="00C42F54">
              <w:rPr>
                <w:lang w:eastAsia="en-US"/>
              </w:rPr>
              <w:t>R5-242180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9AD3" w14:textId="2EA59125" w:rsidR="00C42F54" w:rsidRPr="00886972" w:rsidRDefault="00C42F54" w:rsidP="00C42F54">
            <w:pPr>
              <w:pStyle w:val="TAL"/>
              <w:rPr>
                <w:lang w:eastAsia="en-US"/>
              </w:rPr>
            </w:pPr>
            <w:r w:rsidRPr="00C42F54">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26FBC"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6C65" w14:textId="20BE15B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C2427" w14:textId="509AB41A" w:rsidR="00C42F54" w:rsidRPr="00886972" w:rsidRDefault="00C42F54" w:rsidP="00C42F54">
            <w:pPr>
              <w:pStyle w:val="TAL"/>
              <w:rPr>
                <w:lang w:eastAsia="en-US"/>
              </w:rPr>
            </w:pPr>
            <w:r w:rsidRPr="00C42F54">
              <w:rPr>
                <w:lang w:eastAsia="en-US"/>
              </w:rPr>
              <w:t>Correction to generic procedure 4.5.4 and 4.5.4A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3AE41"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ACE30B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5F1B"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8595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9145D" w14:textId="20662B14" w:rsidR="00C42F54" w:rsidRPr="00886972" w:rsidRDefault="00C42F54" w:rsidP="00C42F54">
            <w:pPr>
              <w:pStyle w:val="TAL"/>
              <w:rPr>
                <w:lang w:eastAsia="en-US"/>
              </w:rPr>
            </w:pPr>
            <w:r w:rsidRPr="00C42F54">
              <w:rPr>
                <w:lang w:eastAsia="en-US"/>
              </w:rPr>
              <w:t>R5-242181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E385" w14:textId="37545FE1" w:rsidR="00C42F54" w:rsidRPr="00886972" w:rsidRDefault="00C42F54" w:rsidP="00C42F54">
            <w:pPr>
              <w:pStyle w:val="TAL"/>
              <w:rPr>
                <w:lang w:eastAsia="en-US"/>
              </w:rPr>
            </w:pPr>
            <w:r w:rsidRPr="00C42F54">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0D7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E8F2" w14:textId="3AEF1660"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6DC6" w14:textId="3B1E7F75" w:rsidR="00C42F54" w:rsidRPr="00886972" w:rsidRDefault="00C42F54" w:rsidP="00C42F54">
            <w:pPr>
              <w:pStyle w:val="TAL"/>
              <w:rPr>
                <w:lang w:eastAsia="en-US"/>
              </w:rPr>
            </w:pPr>
            <w:r w:rsidRPr="00C42F54">
              <w:rPr>
                <w:lang w:eastAsia="en-US"/>
              </w:rPr>
              <w:t>Correction to generic test procedure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00F2"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FDD8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332F8611"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0CB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F0DBAB" w14:textId="0A8F5D49" w:rsidR="00C42F54" w:rsidRPr="00886972" w:rsidRDefault="00C42F54" w:rsidP="00C42F54">
            <w:pPr>
              <w:pStyle w:val="TAL"/>
              <w:rPr>
                <w:lang w:eastAsia="en-US"/>
              </w:rPr>
            </w:pPr>
            <w:r w:rsidRPr="00C42F54">
              <w:rPr>
                <w:lang w:eastAsia="en-US"/>
              </w:rPr>
              <w:t>R5-242182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189E" w14:textId="013A4056" w:rsidR="00C42F54" w:rsidRPr="00886972" w:rsidRDefault="00C42F54" w:rsidP="00C42F54">
            <w:pPr>
              <w:pStyle w:val="TAL"/>
              <w:rPr>
                <w:lang w:eastAsia="en-US"/>
              </w:rPr>
            </w:pPr>
            <w:r w:rsidRPr="00C42F54">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C0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7A73E" w14:textId="32C2E674"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7F2A7" w14:textId="25284C61" w:rsidR="00C42F54" w:rsidRPr="00886972" w:rsidRDefault="00C42F54" w:rsidP="00C42F54">
            <w:pPr>
              <w:pStyle w:val="TAL"/>
              <w:rPr>
                <w:lang w:eastAsia="en-US"/>
              </w:rPr>
            </w:pPr>
            <w:r w:rsidRPr="00C42F54">
              <w:rPr>
                <w:lang w:eastAsia="en-US"/>
              </w:rPr>
              <w:t>Correction to IE PhysicalConfigDedicated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D78C"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B69EC26"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7637FEC"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F437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D32E8" w14:textId="38FA63C8" w:rsidR="00C42F54" w:rsidRPr="00886972" w:rsidRDefault="00C42F54" w:rsidP="00C42F54">
            <w:pPr>
              <w:pStyle w:val="TAL"/>
              <w:rPr>
                <w:lang w:eastAsia="en-US"/>
              </w:rPr>
            </w:pPr>
            <w:r w:rsidRPr="00C42F54">
              <w:rPr>
                <w:lang w:eastAsia="en-US"/>
              </w:rPr>
              <w:t>R5-242384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6CAF8" w14:textId="7A0FC75B" w:rsidR="00C42F54" w:rsidRPr="00886972" w:rsidRDefault="00C42F54" w:rsidP="00C42F54">
            <w:pPr>
              <w:pStyle w:val="TAL"/>
              <w:rPr>
                <w:lang w:eastAsia="en-US"/>
              </w:rPr>
            </w:pPr>
            <w:r w:rsidRPr="00C42F54">
              <w:rPr>
                <w:lang w:eastAsia="en-US"/>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A05"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B4810" w14:textId="4A5FE3E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843EA" w14:textId="21CE3DF8" w:rsidR="00C42F54" w:rsidRPr="00886972" w:rsidRDefault="00C42F54" w:rsidP="00C42F54">
            <w:pPr>
              <w:pStyle w:val="TAL"/>
              <w:rPr>
                <w:lang w:eastAsia="en-US"/>
              </w:rPr>
            </w:pPr>
            <w:r w:rsidRPr="00C42F54">
              <w:rPr>
                <w:lang w:eastAsia="en-US"/>
              </w:rPr>
              <w:t>Addition of test frequencies for LTE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210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33FEFF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09954925"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3D407"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E43D" w14:textId="78D2B436" w:rsidR="00C42F54" w:rsidRPr="00886972" w:rsidRDefault="00C42F54" w:rsidP="00C42F54">
            <w:pPr>
              <w:pStyle w:val="TAL"/>
              <w:rPr>
                <w:lang w:eastAsia="en-US"/>
              </w:rPr>
            </w:pPr>
            <w:r w:rsidRPr="00C42F54">
              <w:rPr>
                <w:lang w:eastAsia="en-US"/>
              </w:rPr>
              <w:t>R5-242385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5CDE1" w14:textId="5BB63409" w:rsidR="00C42F54" w:rsidRPr="00886972" w:rsidRDefault="00C42F54" w:rsidP="00C42F54">
            <w:pPr>
              <w:pStyle w:val="TAL"/>
              <w:rPr>
                <w:lang w:eastAsia="en-US"/>
              </w:rPr>
            </w:pPr>
            <w:r w:rsidRPr="00C42F54">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802C9"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FAEE4" w14:textId="77F71C6D"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51A73" w14:textId="39320518" w:rsidR="00C42F54" w:rsidRPr="00886972" w:rsidRDefault="00C42F54" w:rsidP="00C42F54">
            <w:pPr>
              <w:pStyle w:val="TAL"/>
              <w:rPr>
                <w:lang w:eastAsia="en-US"/>
              </w:rPr>
            </w:pPr>
            <w:r w:rsidRPr="00C42F54">
              <w:rPr>
                <w:lang w:eastAsia="en-US"/>
              </w:rPr>
              <w:t>Addition of signalling test frequencies for LTE Band 106 and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7B6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CF91002"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88F41C0"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A40A4"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E778A" w14:textId="46588389" w:rsidR="00C42F54" w:rsidRPr="00886972" w:rsidRDefault="00C42F54" w:rsidP="00C42F54">
            <w:pPr>
              <w:pStyle w:val="TAL"/>
              <w:rPr>
                <w:lang w:eastAsia="en-US"/>
              </w:rPr>
            </w:pPr>
            <w:r w:rsidRPr="00C42F54">
              <w:rPr>
                <w:lang w:eastAsia="en-US"/>
              </w:rPr>
              <w:t>R5-242738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F087" w14:textId="5E0A75A9" w:rsidR="00C42F54" w:rsidRPr="00886972" w:rsidRDefault="00C42F54" w:rsidP="00C42F54">
            <w:pPr>
              <w:pStyle w:val="TAL"/>
              <w:rPr>
                <w:lang w:eastAsia="en-US"/>
              </w:rPr>
            </w:pPr>
            <w:r w:rsidRPr="00C42F54">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4D9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0D4C6" w14:textId="5250BC2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F77A2" w14:textId="6EEDE850" w:rsidR="00C42F54" w:rsidRPr="00886972" w:rsidRDefault="00C42F54" w:rsidP="00C42F54">
            <w:pPr>
              <w:pStyle w:val="TAL"/>
              <w:rPr>
                <w:lang w:eastAsia="en-US"/>
              </w:rPr>
            </w:pPr>
            <w:r w:rsidRPr="00C42F54">
              <w:rPr>
                <w:lang w:eastAsia="en-US"/>
              </w:rPr>
              <w:t>Correction to UUAA-SM generic test procedure 4.5A.31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7B89"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6A1D41" w:rsidRPr="006A1D41" w14:paraId="010D84D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E82" w14:textId="6B115F79"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F7A3D" w14:textId="622C11DD"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1371F" w14:textId="637CFFC0" w:rsidR="006A1D41" w:rsidRPr="00886972" w:rsidRDefault="006A1D41" w:rsidP="006A1D41">
            <w:pPr>
              <w:pStyle w:val="TAL"/>
              <w:rPr>
                <w:lang w:eastAsia="en-US"/>
              </w:rPr>
            </w:pPr>
            <w:r w:rsidRPr="006A1D41">
              <w:rPr>
                <w:lang w:eastAsia="en-US"/>
              </w:rPr>
              <w:t>R5-244218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8C9D" w14:textId="246A305F" w:rsidR="006A1D41" w:rsidRPr="00886972" w:rsidRDefault="006A1D41" w:rsidP="006A1D41">
            <w:pPr>
              <w:pStyle w:val="TAL"/>
              <w:rPr>
                <w:lang w:eastAsia="en-US"/>
              </w:rPr>
            </w:pPr>
            <w:r w:rsidRPr="006A1D41">
              <w:rPr>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092C" w14:textId="18CE6B28"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BC847" w14:textId="41F18B5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F5031" w14:textId="3FD06B21" w:rsidR="006A1D41" w:rsidRPr="00886972" w:rsidRDefault="006A1D41" w:rsidP="006A1D41">
            <w:pPr>
              <w:pStyle w:val="TAL"/>
              <w:rPr>
                <w:lang w:eastAsia="en-US"/>
              </w:rPr>
            </w:pPr>
            <w:r w:rsidRPr="006A1D41">
              <w:rPr>
                <w:lang w:eastAsia="en-US"/>
              </w:rPr>
              <w:t>Addition of IoT NTN band 254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4024" w14:textId="134F14E2"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5C7E553"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D1767E7"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9EA8D"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7F0B3" w14:textId="4D6C44D6" w:rsidR="006A1D41" w:rsidRPr="00886972" w:rsidRDefault="006A1D41" w:rsidP="006A1D41">
            <w:pPr>
              <w:pStyle w:val="TAL"/>
              <w:rPr>
                <w:lang w:eastAsia="en-US"/>
              </w:rPr>
            </w:pPr>
            <w:r w:rsidRPr="006A1D41">
              <w:rPr>
                <w:lang w:eastAsia="en-US"/>
              </w:rPr>
              <w:t>R5-244228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9D5D2" w14:textId="6A7A553A" w:rsidR="006A1D41" w:rsidRPr="00886972" w:rsidRDefault="006A1D41" w:rsidP="006A1D41">
            <w:pPr>
              <w:pStyle w:val="TAL"/>
              <w:rPr>
                <w:lang w:eastAsia="en-US"/>
              </w:rPr>
            </w:pPr>
            <w:r w:rsidRPr="006A1D41">
              <w:rPr>
                <w:lang w:eastAsia="en-US"/>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CCE7A" w14:textId="722471C0"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9FB75" w14:textId="7B2CD13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088E1" w14:textId="61D02B0D" w:rsidR="006A1D41" w:rsidRPr="00886972" w:rsidRDefault="006A1D41" w:rsidP="006A1D41">
            <w:pPr>
              <w:pStyle w:val="TAL"/>
              <w:rPr>
                <w:lang w:eastAsia="en-US"/>
              </w:rPr>
            </w:pPr>
            <w:r w:rsidRPr="006A1D41">
              <w:rPr>
                <w:lang w:eastAsia="en-US"/>
              </w:rPr>
              <w:t>Addition of IoT NTN band 254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DD41"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8C6B839"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50B56B6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64ED8"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6B9B0B" w14:textId="4D99A8A6" w:rsidR="006A1D41" w:rsidRPr="00886972" w:rsidRDefault="006A1D41" w:rsidP="006A1D41">
            <w:pPr>
              <w:pStyle w:val="TAL"/>
              <w:rPr>
                <w:lang w:eastAsia="en-US"/>
              </w:rPr>
            </w:pPr>
            <w:r w:rsidRPr="006A1D41">
              <w:rPr>
                <w:lang w:eastAsia="en-US"/>
              </w:rPr>
              <w:t>R5-244281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E863" w14:textId="01638F4B" w:rsidR="006A1D41" w:rsidRPr="00886972" w:rsidRDefault="006A1D41" w:rsidP="006A1D41">
            <w:pPr>
              <w:pStyle w:val="TAL"/>
              <w:rPr>
                <w:lang w:eastAsia="en-US"/>
              </w:rPr>
            </w:pPr>
            <w:r w:rsidRPr="006A1D41">
              <w:rPr>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AED50" w14:textId="637CCF0A"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FD9E" w14:textId="461FA593"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44AEC" w14:textId="345FB4F3" w:rsidR="006A1D41" w:rsidRPr="00886972" w:rsidRDefault="006A1D41" w:rsidP="006A1D41">
            <w:pPr>
              <w:pStyle w:val="TAL"/>
              <w:rPr>
                <w:lang w:eastAsia="en-US"/>
              </w:rPr>
            </w:pPr>
            <w:r w:rsidRPr="006A1D41">
              <w:rPr>
                <w:lang w:eastAsia="en-US"/>
              </w:rPr>
              <w:t>Correction to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B263D"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E841D7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A960FD0"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985BC"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8213" w14:textId="1AE7B928" w:rsidR="006A1D41" w:rsidRPr="00886972" w:rsidRDefault="006A1D41" w:rsidP="006A1D41">
            <w:pPr>
              <w:pStyle w:val="TAL"/>
              <w:rPr>
                <w:lang w:eastAsia="en-US"/>
              </w:rPr>
            </w:pPr>
            <w:r w:rsidRPr="006A1D41">
              <w:rPr>
                <w:lang w:eastAsia="en-US"/>
              </w:rPr>
              <w:t>R5-245477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148" w14:textId="471FCFC5" w:rsidR="006A1D41" w:rsidRPr="00886972" w:rsidRDefault="006A1D41" w:rsidP="006A1D41">
            <w:pPr>
              <w:pStyle w:val="TAL"/>
              <w:rPr>
                <w:lang w:eastAsia="en-US"/>
              </w:rPr>
            </w:pPr>
            <w:r w:rsidRPr="006A1D41">
              <w:rPr>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1D1B3" w14:textId="2A728A7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CB9F" w14:textId="0736BF2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E5587" w14:textId="5D2EAE8E" w:rsidR="006A1D41" w:rsidRPr="00886972" w:rsidRDefault="006A1D41" w:rsidP="006A1D41">
            <w:pPr>
              <w:pStyle w:val="TAL"/>
              <w:rPr>
                <w:lang w:eastAsia="en-US"/>
              </w:rPr>
            </w:pPr>
            <w:r w:rsidRPr="006A1D41">
              <w:rPr>
                <w:lang w:eastAsia="en-US"/>
              </w:rPr>
              <w:t>Correction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3C973"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DEB7200"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6B432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C4912"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8C14F9" w14:textId="46B6E6A2" w:rsidR="006A1D41" w:rsidRPr="00886972" w:rsidRDefault="006A1D41" w:rsidP="006A1D41">
            <w:pPr>
              <w:pStyle w:val="TAL"/>
              <w:rPr>
                <w:lang w:eastAsia="en-US"/>
              </w:rPr>
            </w:pPr>
            <w:r w:rsidRPr="006A1D41">
              <w:rPr>
                <w:lang w:eastAsia="en-US"/>
              </w:rPr>
              <w:t>R5-245498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D81B4" w14:textId="5A50701E" w:rsidR="006A1D41" w:rsidRPr="00886972" w:rsidRDefault="006A1D41" w:rsidP="006A1D41">
            <w:pPr>
              <w:pStyle w:val="TAL"/>
              <w:rPr>
                <w:lang w:eastAsia="en-US"/>
              </w:rPr>
            </w:pPr>
            <w:r w:rsidRPr="006A1D41">
              <w:rPr>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5A9CA" w14:textId="5AEA2223"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F6439" w14:textId="632C807D"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4E79A" w14:textId="7AF5B1B6" w:rsidR="006A1D41" w:rsidRPr="00886972" w:rsidRDefault="006A1D41" w:rsidP="006A1D41">
            <w:pPr>
              <w:pStyle w:val="TAL"/>
              <w:rPr>
                <w:lang w:eastAsia="en-US"/>
              </w:rPr>
            </w:pPr>
            <w:r w:rsidRPr="006A1D41">
              <w:rPr>
                <w:lang w:eastAsia="en-US"/>
              </w:rPr>
              <w:t>Addition of new test frequency for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5D36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B0D74DB"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C815F8F"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BF101"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9772D" w14:textId="71BAAA0B" w:rsidR="006A1D41" w:rsidRPr="00886972" w:rsidRDefault="006A1D41" w:rsidP="006A1D41">
            <w:pPr>
              <w:pStyle w:val="TAL"/>
              <w:rPr>
                <w:lang w:eastAsia="en-US"/>
              </w:rPr>
            </w:pPr>
            <w:r w:rsidRPr="006A1D41">
              <w:rPr>
                <w:lang w:eastAsia="en-US"/>
              </w:rPr>
              <w:t>R5-245567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BB95" w14:textId="3D4A2B34" w:rsidR="006A1D41" w:rsidRPr="00886972" w:rsidRDefault="006A1D41" w:rsidP="006A1D41">
            <w:pPr>
              <w:pStyle w:val="TAL"/>
              <w:rPr>
                <w:lang w:eastAsia="en-US"/>
              </w:rPr>
            </w:pPr>
            <w:r w:rsidRPr="006A1D41">
              <w:rPr>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2D8" w14:textId="6168440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8213" w14:textId="7806AE16"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C0B8A" w14:textId="721232C1" w:rsidR="006A1D41" w:rsidRPr="00886972" w:rsidRDefault="006A1D41" w:rsidP="006A1D41">
            <w:pPr>
              <w:pStyle w:val="TAL"/>
              <w:rPr>
                <w:lang w:eastAsia="en-US"/>
              </w:rPr>
            </w:pPr>
            <w:r w:rsidRPr="006A1D41">
              <w:rPr>
                <w:lang w:eastAsia="en-US"/>
              </w:rPr>
              <w:t>Addition of ServingSatelliteInfo-v1820 to SystemInformationBlockType31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371B0"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98D4B56"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90A9F3"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D4B674"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85EA0" w14:textId="211A55FE" w:rsidR="006A1D41" w:rsidRPr="00886972" w:rsidRDefault="006A1D41" w:rsidP="006A1D41">
            <w:pPr>
              <w:pStyle w:val="TAL"/>
              <w:rPr>
                <w:lang w:eastAsia="en-US"/>
              </w:rPr>
            </w:pPr>
            <w:r w:rsidRPr="006A1D41">
              <w:rPr>
                <w:lang w:eastAsia="en-US"/>
              </w:rPr>
              <w:t>R5-245649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2FBD7" w14:textId="33517143" w:rsidR="006A1D41" w:rsidRPr="00886972" w:rsidRDefault="006A1D41" w:rsidP="006A1D41">
            <w:pPr>
              <w:pStyle w:val="TAL"/>
              <w:rPr>
                <w:lang w:eastAsia="en-US"/>
              </w:rPr>
            </w:pPr>
            <w:r w:rsidRPr="006A1D41">
              <w:rPr>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4272B" w14:textId="5672E723"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F8213" w14:textId="111A14B7"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DEA7F" w14:textId="7FEDCED4" w:rsidR="006A1D41" w:rsidRPr="00886972" w:rsidRDefault="006A1D41" w:rsidP="006A1D41">
            <w:pPr>
              <w:pStyle w:val="TAL"/>
              <w:rPr>
                <w:lang w:eastAsia="en-US"/>
              </w:rPr>
            </w:pPr>
            <w:r w:rsidRPr="006A1D41">
              <w:rPr>
                <w:lang w:eastAsia="en-US"/>
              </w:rPr>
              <w:t>Correction to MO/MT access procedures for NB-NTN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CA9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72FA72F"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0C8FE53B"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9CAC0"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3D1B6" w14:textId="0A61BDA1" w:rsidR="006A1D41" w:rsidRPr="00886972" w:rsidRDefault="006A1D41" w:rsidP="006A1D41">
            <w:pPr>
              <w:pStyle w:val="TAL"/>
              <w:rPr>
                <w:lang w:eastAsia="en-US"/>
              </w:rPr>
            </w:pPr>
            <w:r w:rsidRPr="006A1D41">
              <w:rPr>
                <w:lang w:eastAsia="en-US"/>
              </w:rPr>
              <w:t>R5-245745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1022A" w14:textId="309972A5" w:rsidR="006A1D41" w:rsidRPr="00886972" w:rsidRDefault="006A1D41" w:rsidP="006A1D41">
            <w:pPr>
              <w:pStyle w:val="TAL"/>
              <w:rPr>
                <w:lang w:eastAsia="en-US"/>
              </w:rPr>
            </w:pPr>
            <w:r w:rsidRPr="006A1D41">
              <w:rPr>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CF74C" w14:textId="09CFE655"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809FC" w14:textId="07C3FBD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C742" w14:textId="51304A06" w:rsidR="006A1D41" w:rsidRPr="00886972" w:rsidRDefault="006A1D41" w:rsidP="006A1D41">
            <w:pPr>
              <w:pStyle w:val="TAL"/>
              <w:rPr>
                <w:lang w:eastAsia="en-US"/>
              </w:rPr>
            </w:pPr>
            <w:r w:rsidRPr="006A1D41">
              <w:rPr>
                <w:lang w:eastAsia="en-US"/>
              </w:rPr>
              <w:t>SIB31 update for RF and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07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484FE2" w:rsidRPr="00484FE2" w14:paraId="7E31D229"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41ADA68" w14:textId="5E9E4E74"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399CE7" w14:textId="3166D90E"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50A95" w14:textId="388C27FA" w:rsidR="00484FE2" w:rsidRPr="00886972" w:rsidRDefault="00484FE2" w:rsidP="00484FE2">
            <w:pPr>
              <w:pStyle w:val="TAL"/>
              <w:rPr>
                <w:lang w:eastAsia="en-US"/>
              </w:rPr>
            </w:pPr>
            <w:r w:rsidRPr="00484FE2">
              <w:rPr>
                <w:lang w:eastAsia="en-US"/>
              </w:rPr>
              <w:t>R5-246347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3C69B" w14:textId="0CF2B654" w:rsidR="00484FE2" w:rsidRPr="00886972" w:rsidRDefault="00484FE2" w:rsidP="00484FE2">
            <w:pPr>
              <w:pStyle w:val="TAL"/>
              <w:rPr>
                <w:lang w:eastAsia="en-US"/>
              </w:rPr>
            </w:pPr>
            <w:r w:rsidRPr="00484FE2">
              <w:rPr>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6DEEE" w14:textId="564966CB"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3A42" w14:textId="58F94F0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EE21A" w14:textId="105F8F1E" w:rsidR="00484FE2" w:rsidRPr="00886972" w:rsidRDefault="00484FE2" w:rsidP="00484FE2">
            <w:pPr>
              <w:pStyle w:val="TAL"/>
              <w:rPr>
                <w:lang w:eastAsia="en-US"/>
              </w:rPr>
            </w:pPr>
            <w:r w:rsidRPr="00484FE2">
              <w:rPr>
                <w:lang w:eastAsia="en-US"/>
              </w:rPr>
              <w:t>Addition of IoT NTN band 253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4B71F" w14:textId="4733E404"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A7E73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23DC6699"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8D37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5A545" w14:textId="73E6713E" w:rsidR="00484FE2" w:rsidRPr="00886972" w:rsidRDefault="00484FE2" w:rsidP="00484FE2">
            <w:pPr>
              <w:pStyle w:val="TAL"/>
              <w:rPr>
                <w:lang w:eastAsia="en-US"/>
              </w:rPr>
            </w:pPr>
            <w:r w:rsidRPr="00484FE2">
              <w:rPr>
                <w:lang w:eastAsia="en-US"/>
              </w:rPr>
              <w:t>R5-246361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21984" w14:textId="6F591B0D" w:rsidR="00484FE2" w:rsidRPr="00886972" w:rsidRDefault="00484FE2" w:rsidP="00484FE2">
            <w:pPr>
              <w:pStyle w:val="TAL"/>
              <w:rPr>
                <w:lang w:eastAsia="en-US"/>
              </w:rPr>
            </w:pPr>
            <w:r w:rsidRPr="00484FE2">
              <w:rPr>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9A171" w14:textId="486FB051"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2047" w14:textId="7FCBF128"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0E6B" w14:textId="19070707" w:rsidR="00484FE2" w:rsidRPr="00886972" w:rsidRDefault="00484FE2" w:rsidP="00484FE2">
            <w:pPr>
              <w:pStyle w:val="TAL"/>
              <w:rPr>
                <w:lang w:eastAsia="en-US"/>
              </w:rPr>
            </w:pPr>
            <w:r w:rsidRPr="00484FE2">
              <w:rPr>
                <w:lang w:eastAsia="en-US"/>
              </w:rPr>
              <w:t>Addition of IoT NTN band 253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81BC8"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4A0CA3A"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6E1D94"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1AFEE"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6E5FF" w14:textId="6A93460A" w:rsidR="00484FE2" w:rsidRPr="00886972" w:rsidRDefault="00484FE2" w:rsidP="00484FE2">
            <w:pPr>
              <w:pStyle w:val="TAL"/>
              <w:rPr>
                <w:lang w:eastAsia="en-US"/>
              </w:rPr>
            </w:pPr>
            <w:r w:rsidRPr="00484FE2">
              <w:rPr>
                <w:lang w:eastAsia="en-US"/>
              </w:rPr>
              <w:t>R5-246380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4BBD" w14:textId="4DEF94A6" w:rsidR="00484FE2" w:rsidRPr="00886972" w:rsidRDefault="00484FE2" w:rsidP="00484FE2">
            <w:pPr>
              <w:pStyle w:val="TAL"/>
              <w:rPr>
                <w:lang w:eastAsia="en-US"/>
              </w:rPr>
            </w:pPr>
            <w:r w:rsidRPr="00484FE2">
              <w:rPr>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08546" w14:textId="7B268D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B2C3" w14:textId="11180837"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9EB5" w14:textId="0CE4E655" w:rsidR="00484FE2" w:rsidRPr="00886972" w:rsidRDefault="00484FE2" w:rsidP="00484FE2">
            <w:pPr>
              <w:pStyle w:val="TAL"/>
              <w:rPr>
                <w:lang w:eastAsia="en-US"/>
              </w:rPr>
            </w:pPr>
            <w:r w:rsidRPr="00484FE2">
              <w:rPr>
                <w:lang w:eastAsia="en-US"/>
              </w:rPr>
              <w:t>Correction to RRC IE SchedulingRequestConfig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0649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16FECDD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77B0230"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FD3A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EDA2" w14:textId="2EF2EAD7" w:rsidR="00484FE2" w:rsidRPr="00886972" w:rsidRDefault="00484FE2" w:rsidP="00484FE2">
            <w:pPr>
              <w:pStyle w:val="TAL"/>
              <w:rPr>
                <w:lang w:eastAsia="en-US"/>
              </w:rPr>
            </w:pPr>
            <w:r w:rsidRPr="00484FE2">
              <w:rPr>
                <w:lang w:eastAsia="en-US"/>
              </w:rPr>
              <w:t>R5-246411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447A0" w14:textId="61FFF255" w:rsidR="00484FE2" w:rsidRPr="00886972" w:rsidRDefault="00484FE2" w:rsidP="00484FE2">
            <w:pPr>
              <w:pStyle w:val="TAL"/>
              <w:rPr>
                <w:lang w:eastAsia="en-US"/>
              </w:rPr>
            </w:pPr>
            <w:r w:rsidRPr="00484FE2">
              <w:rPr>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B4FE" w14:textId="3300843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85562" w14:textId="35DDFE70"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053AA" w14:textId="7150BCCC" w:rsidR="00484FE2" w:rsidRPr="00886972" w:rsidRDefault="00484FE2" w:rsidP="00484FE2">
            <w:pPr>
              <w:pStyle w:val="TAL"/>
              <w:rPr>
                <w:lang w:eastAsia="en-US"/>
              </w:rPr>
            </w:pPr>
            <w:r w:rsidRPr="00484FE2">
              <w:rPr>
                <w:lang w:eastAsia="en-US"/>
              </w:rPr>
              <w:t>Signalling test frequencies for LTE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66A09"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EEBDE08"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82B5A3E"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31CBA6"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E71F4" w14:textId="38280196" w:rsidR="00484FE2" w:rsidRPr="00886972" w:rsidRDefault="00484FE2" w:rsidP="00484FE2">
            <w:pPr>
              <w:pStyle w:val="TAL"/>
              <w:rPr>
                <w:lang w:eastAsia="en-US"/>
              </w:rPr>
            </w:pPr>
            <w:r w:rsidRPr="00484FE2">
              <w:rPr>
                <w:lang w:eastAsia="en-US"/>
              </w:rPr>
              <w:t>R5-246412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65E87" w14:textId="2076E635" w:rsidR="00484FE2" w:rsidRPr="00886972" w:rsidRDefault="00484FE2" w:rsidP="00484FE2">
            <w:pPr>
              <w:pStyle w:val="TAL"/>
              <w:rPr>
                <w:lang w:eastAsia="en-US"/>
              </w:rPr>
            </w:pPr>
            <w:r w:rsidRPr="00484FE2">
              <w:rPr>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466C" w14:textId="0C6A38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B6DDC" w14:textId="620EF742"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557C" w14:textId="47194835" w:rsidR="00484FE2" w:rsidRPr="00886972" w:rsidRDefault="00484FE2" w:rsidP="00484FE2">
            <w:pPr>
              <w:pStyle w:val="TAL"/>
              <w:rPr>
                <w:lang w:eastAsia="en-US"/>
              </w:rPr>
            </w:pPr>
            <w:r w:rsidRPr="00484FE2">
              <w:rPr>
                <w:lang w:eastAsia="en-US"/>
              </w:rPr>
              <w:t>Signalling test frequencies for NB-IoT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313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4DD546E"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9B1AFD3"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001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7C61B" w14:textId="71D1BC45" w:rsidR="00484FE2" w:rsidRPr="00886972" w:rsidRDefault="00484FE2" w:rsidP="00484FE2">
            <w:pPr>
              <w:pStyle w:val="TAL"/>
              <w:rPr>
                <w:lang w:eastAsia="en-US"/>
              </w:rPr>
            </w:pPr>
            <w:r w:rsidRPr="00484FE2">
              <w:rPr>
                <w:lang w:eastAsia="en-US"/>
              </w:rPr>
              <w:t>R5-247589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B96C" w14:textId="733087F3" w:rsidR="00484FE2" w:rsidRPr="00886972" w:rsidRDefault="00484FE2" w:rsidP="00484FE2">
            <w:pPr>
              <w:pStyle w:val="TAL"/>
              <w:rPr>
                <w:lang w:eastAsia="en-US"/>
              </w:rPr>
            </w:pPr>
            <w:r w:rsidRPr="00484FE2">
              <w:rPr>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1463D" w14:textId="27DC617A"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827B" w14:textId="4C9443E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A66E1" w14:textId="3E627EA4" w:rsidR="00484FE2" w:rsidRPr="00886972" w:rsidRDefault="00484FE2" w:rsidP="00484FE2">
            <w:pPr>
              <w:pStyle w:val="TAL"/>
              <w:rPr>
                <w:lang w:eastAsia="en-US"/>
              </w:rPr>
            </w:pPr>
            <w:r w:rsidRPr="00484FE2">
              <w:rPr>
                <w:lang w:eastAsia="en-US"/>
              </w:rPr>
              <w:t>Updates to IoT NTN enhancement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97013"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7CAB080"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9FCDD65"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C658EF"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4EC2BB" w14:textId="163088AC" w:rsidR="00484FE2" w:rsidRPr="00886972" w:rsidRDefault="00484FE2" w:rsidP="00484FE2">
            <w:pPr>
              <w:pStyle w:val="TAL"/>
              <w:rPr>
                <w:lang w:eastAsia="en-US"/>
              </w:rPr>
            </w:pPr>
            <w:r w:rsidRPr="00484FE2">
              <w:rPr>
                <w:lang w:eastAsia="en-US"/>
              </w:rPr>
              <w:t>R5-247617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6E28" w14:textId="6EFD28A3" w:rsidR="00484FE2" w:rsidRPr="00886972" w:rsidRDefault="00484FE2" w:rsidP="00484FE2">
            <w:pPr>
              <w:pStyle w:val="TAL"/>
              <w:rPr>
                <w:lang w:eastAsia="en-US"/>
              </w:rPr>
            </w:pPr>
            <w:r w:rsidRPr="00484FE2">
              <w:rPr>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BAF7F" w14:textId="010CF8D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9978" w14:textId="69B415AB"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58FA" w14:textId="36DD2879" w:rsidR="00484FE2" w:rsidRPr="00886972" w:rsidRDefault="00484FE2" w:rsidP="00484FE2">
            <w:pPr>
              <w:pStyle w:val="TAL"/>
              <w:rPr>
                <w:lang w:eastAsia="en-US"/>
              </w:rPr>
            </w:pPr>
            <w:r w:rsidRPr="00484FE2">
              <w:rPr>
                <w:lang w:eastAsia="en-US"/>
              </w:rPr>
              <w:t>Update SIBs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63421"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8551F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5E20886"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DD75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B1C92" w14:textId="5EF7EDA6" w:rsidR="00484FE2" w:rsidRPr="00886972" w:rsidRDefault="00484FE2" w:rsidP="00484FE2">
            <w:pPr>
              <w:pStyle w:val="TAL"/>
              <w:rPr>
                <w:lang w:eastAsia="en-US"/>
              </w:rPr>
            </w:pPr>
            <w:r w:rsidRPr="00484FE2">
              <w:rPr>
                <w:lang w:eastAsia="en-US"/>
              </w:rPr>
              <w:t>R5-247830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B919" w14:textId="3CB023BA" w:rsidR="00484FE2" w:rsidRPr="00886972" w:rsidRDefault="00484FE2" w:rsidP="00484FE2">
            <w:pPr>
              <w:pStyle w:val="TAL"/>
              <w:rPr>
                <w:lang w:eastAsia="en-US"/>
              </w:rPr>
            </w:pPr>
            <w:r w:rsidRPr="00484FE2">
              <w:rPr>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0C66E" w14:textId="4C577D5F"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93556" w14:textId="53718771"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1A1B" w14:textId="3CF587A8" w:rsidR="00484FE2" w:rsidRPr="00886972" w:rsidRDefault="00484FE2" w:rsidP="00484FE2">
            <w:pPr>
              <w:pStyle w:val="TAL"/>
              <w:rPr>
                <w:lang w:eastAsia="en-US"/>
              </w:rPr>
            </w:pPr>
            <w:r w:rsidRPr="00484FE2">
              <w:rPr>
                <w:lang w:eastAsia="en-US"/>
              </w:rPr>
              <w:t>Editorial correction to the reference of basic single cell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64D02"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F61287" w:rsidRPr="00F61287" w14:paraId="79A6693B"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CF85E1C" w14:textId="0F7011DC"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2F50" w14:textId="41CFEE89"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F36A" w14:textId="7BABE350" w:rsidR="00F61287" w:rsidRPr="00886972" w:rsidRDefault="00F61287" w:rsidP="00F61287">
            <w:pPr>
              <w:pStyle w:val="TAL"/>
              <w:rPr>
                <w:lang w:eastAsia="en-US"/>
              </w:rPr>
            </w:pPr>
            <w:r w:rsidRPr="00F61287">
              <w:rPr>
                <w:lang w:eastAsia="en-US"/>
              </w:rPr>
              <w:t>R5-250333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52451" w14:textId="6ED32BFC" w:rsidR="00F61287" w:rsidRPr="00886972" w:rsidRDefault="00F61287" w:rsidP="00F61287">
            <w:pPr>
              <w:pStyle w:val="TAL"/>
              <w:rPr>
                <w:lang w:eastAsia="en-US"/>
              </w:rPr>
            </w:pPr>
            <w:r w:rsidRPr="00F61287">
              <w:rPr>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F061A" w14:textId="364B6094"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9E2A5" w14:textId="04C4D55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8AD8E" w14:textId="4EFF2B65" w:rsidR="00F61287" w:rsidRPr="00886972" w:rsidRDefault="00F61287" w:rsidP="00F61287">
            <w:pPr>
              <w:pStyle w:val="TAL"/>
              <w:rPr>
                <w:lang w:eastAsia="en-US"/>
              </w:rPr>
            </w:pPr>
            <w:r w:rsidRPr="00F61287">
              <w:rPr>
                <w:lang w:eastAsia="en-US"/>
              </w:rPr>
              <w:t>Corrections of clause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703B6" w14:textId="1ABFFFCA"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808D565"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48F1350"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4BBC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2C47" w14:textId="0C3C771E" w:rsidR="00F61287" w:rsidRPr="00886972" w:rsidRDefault="00F61287" w:rsidP="00F61287">
            <w:pPr>
              <w:pStyle w:val="TAL"/>
              <w:rPr>
                <w:lang w:eastAsia="en-US"/>
              </w:rPr>
            </w:pPr>
            <w:r w:rsidRPr="00F61287">
              <w:rPr>
                <w:lang w:eastAsia="en-US"/>
              </w:rPr>
              <w:t>R5-250626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36865" w14:textId="0E38968A" w:rsidR="00F61287" w:rsidRPr="00886972" w:rsidRDefault="00F61287" w:rsidP="00F61287">
            <w:pPr>
              <w:pStyle w:val="TAL"/>
              <w:rPr>
                <w:lang w:eastAsia="en-US"/>
              </w:rPr>
            </w:pPr>
            <w:r w:rsidRPr="00F61287">
              <w:rPr>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8EB44" w14:textId="2BF3E741"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68437" w14:textId="46FB682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1D34" w14:textId="1C60A456" w:rsidR="00F61287" w:rsidRPr="00886972" w:rsidRDefault="00F61287" w:rsidP="00F61287">
            <w:pPr>
              <w:pStyle w:val="TAL"/>
              <w:rPr>
                <w:lang w:eastAsia="en-US"/>
              </w:rPr>
            </w:pPr>
            <w:r w:rsidRPr="00F61287">
              <w:rPr>
                <w:lang w:eastAsia="en-US"/>
              </w:rPr>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2AF4"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E3BDCF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56E075F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1AF566"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3FD8" w14:textId="06B2618A" w:rsidR="00F61287" w:rsidRPr="00886972" w:rsidRDefault="00F61287" w:rsidP="00F61287">
            <w:pPr>
              <w:pStyle w:val="TAL"/>
              <w:rPr>
                <w:lang w:eastAsia="en-US"/>
              </w:rPr>
            </w:pPr>
            <w:r w:rsidRPr="00F61287">
              <w:rPr>
                <w:lang w:eastAsia="en-US"/>
              </w:rPr>
              <w:t>R5-250857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F09A0" w14:textId="35D77B35" w:rsidR="00F61287" w:rsidRPr="00886972" w:rsidRDefault="00F61287" w:rsidP="00F61287">
            <w:pPr>
              <w:pStyle w:val="TAL"/>
              <w:rPr>
                <w:lang w:eastAsia="en-US"/>
              </w:rPr>
            </w:pPr>
            <w:r w:rsidRPr="00F61287">
              <w:rPr>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115E3" w14:textId="269E6E55"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B2B4" w14:textId="26FB70B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18C5E" w14:textId="3E4A93E5" w:rsidR="00F61287" w:rsidRPr="00886972" w:rsidRDefault="00F61287" w:rsidP="00F61287">
            <w:pPr>
              <w:pStyle w:val="TAL"/>
              <w:rPr>
                <w:lang w:eastAsia="en-US"/>
              </w:rPr>
            </w:pPr>
            <w:r w:rsidRPr="00F61287">
              <w:rPr>
                <w:lang w:eastAsia="en-US"/>
              </w:rPr>
              <w:t>Update SystemInformationBlockType2-NB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2B80E"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B0DE3E1"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2999789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B4899A"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FDB18" w14:textId="0454A1FC" w:rsidR="00F61287" w:rsidRPr="00886972" w:rsidRDefault="00F61287" w:rsidP="00F61287">
            <w:pPr>
              <w:pStyle w:val="TAL"/>
              <w:rPr>
                <w:lang w:eastAsia="en-US"/>
              </w:rPr>
            </w:pPr>
            <w:r w:rsidRPr="00F61287">
              <w:rPr>
                <w:lang w:eastAsia="en-US"/>
              </w:rPr>
              <w:t>R5-251238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531" w14:textId="171F30E3" w:rsidR="00F61287" w:rsidRPr="00886972" w:rsidRDefault="00F61287" w:rsidP="00F61287">
            <w:pPr>
              <w:pStyle w:val="TAL"/>
              <w:rPr>
                <w:lang w:eastAsia="en-US"/>
              </w:rPr>
            </w:pPr>
            <w:r w:rsidRPr="00F61287">
              <w:rPr>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ABABD" w14:textId="22A32E3D"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B881" w14:textId="69318F5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51085" w14:textId="1CE3EE65" w:rsidR="00F61287" w:rsidRPr="00886972" w:rsidRDefault="00F61287" w:rsidP="00F61287">
            <w:pPr>
              <w:pStyle w:val="TAL"/>
              <w:rPr>
                <w:lang w:eastAsia="en-US"/>
              </w:rPr>
            </w:pPr>
            <w:r w:rsidRPr="00F61287">
              <w:rPr>
                <w:lang w:eastAsia="en-US"/>
              </w:rPr>
              <w:t>Correction to SIB19 for Inter-RAT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882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333886D6"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EEC07AE"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F68FC"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B9664" w14:textId="3DD6F286" w:rsidR="00F61287" w:rsidRPr="00886972" w:rsidRDefault="00F61287" w:rsidP="00F61287">
            <w:pPr>
              <w:pStyle w:val="TAL"/>
              <w:rPr>
                <w:lang w:eastAsia="en-US"/>
              </w:rPr>
            </w:pPr>
            <w:r w:rsidRPr="00F61287">
              <w:rPr>
                <w:lang w:eastAsia="en-US"/>
              </w:rPr>
              <w:t>R5-251289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4422" w14:textId="2D5594EA" w:rsidR="00F61287" w:rsidRPr="00886972" w:rsidRDefault="00F61287" w:rsidP="00F61287">
            <w:pPr>
              <w:pStyle w:val="TAL"/>
              <w:rPr>
                <w:lang w:eastAsia="en-US"/>
              </w:rPr>
            </w:pPr>
            <w:r w:rsidRPr="00F61287">
              <w:rPr>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3A2F8" w14:textId="473E9C5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DD08" w14:textId="48008C7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F6D0C" w14:textId="200143E1" w:rsidR="00F61287" w:rsidRPr="00886972" w:rsidRDefault="00F61287" w:rsidP="00F61287">
            <w:pPr>
              <w:pStyle w:val="TAL"/>
              <w:rPr>
                <w:lang w:eastAsia="en-US"/>
              </w:rPr>
            </w:pPr>
            <w:r w:rsidRPr="00F61287">
              <w:rPr>
                <w:lang w:eastAsia="en-US"/>
              </w:rPr>
              <w:t>Correction to RRC IE PhysicalConfigDedicated-NB-DEFAULT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749D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40ACFEA0"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F65"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ECC64"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93E2BC" w14:textId="7A22DE6F" w:rsidR="00F61287" w:rsidRPr="00886972" w:rsidRDefault="00F61287" w:rsidP="00F61287">
            <w:pPr>
              <w:pStyle w:val="TAL"/>
              <w:rPr>
                <w:lang w:eastAsia="en-US"/>
              </w:rPr>
            </w:pPr>
            <w:r w:rsidRPr="00F61287">
              <w:rPr>
                <w:lang w:eastAsia="en-US"/>
              </w:rPr>
              <w:t>R5-251290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E07F0" w14:textId="5818DF42" w:rsidR="00F61287" w:rsidRPr="00886972" w:rsidRDefault="00F61287" w:rsidP="00F61287">
            <w:pPr>
              <w:pStyle w:val="TAL"/>
              <w:rPr>
                <w:lang w:eastAsia="en-US"/>
              </w:rPr>
            </w:pPr>
            <w:r w:rsidRPr="00F61287">
              <w:rPr>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33A29" w14:textId="4D39CBC1"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B04AC" w14:textId="3D4A90B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02CB" w14:textId="6C8A7B2A" w:rsidR="00F61287" w:rsidRPr="00886972" w:rsidRDefault="00F61287" w:rsidP="00F61287">
            <w:pPr>
              <w:pStyle w:val="TAL"/>
              <w:rPr>
                <w:lang w:eastAsia="en-US"/>
              </w:rPr>
            </w:pPr>
            <w:r w:rsidRPr="00F61287">
              <w:rPr>
                <w:lang w:eastAsia="en-US"/>
              </w:rPr>
              <w:t>Update to SIB31-NB for NB-IoT NTN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AE41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D65BF79"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7B129C6"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C6F1D"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F91BC" w14:textId="26BC4DC6" w:rsidR="00F61287" w:rsidRPr="00886972" w:rsidRDefault="00F61287" w:rsidP="00F61287">
            <w:pPr>
              <w:pStyle w:val="TAL"/>
              <w:rPr>
                <w:lang w:eastAsia="en-US"/>
              </w:rPr>
            </w:pPr>
            <w:r w:rsidRPr="00F61287">
              <w:rPr>
                <w:lang w:eastAsia="en-US"/>
              </w:rPr>
              <w:t>R5-251378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6D035" w14:textId="709EA201" w:rsidR="00F61287" w:rsidRPr="00886972" w:rsidRDefault="00F61287" w:rsidP="00F61287">
            <w:pPr>
              <w:pStyle w:val="TAL"/>
              <w:rPr>
                <w:lang w:eastAsia="en-US"/>
              </w:rPr>
            </w:pPr>
            <w:r w:rsidRPr="00F61287">
              <w:rPr>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E6549" w14:textId="10BA054A"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067CD" w14:textId="4B69A459"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0BD9" w14:textId="0892D534" w:rsidR="00F61287" w:rsidRPr="00886972" w:rsidRDefault="00F61287" w:rsidP="00F61287">
            <w:pPr>
              <w:pStyle w:val="TAL"/>
              <w:rPr>
                <w:lang w:eastAsia="en-US"/>
              </w:rPr>
            </w:pPr>
            <w:r w:rsidRPr="00F61287">
              <w:rPr>
                <w:lang w:eastAsia="en-US"/>
              </w:rPr>
              <w:t>Adding PURConfigurationRequest-NB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25EA5"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6410D94F"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36F7580"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B82BF"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D3ABA9" w14:textId="21006BBD" w:rsidR="00F61287" w:rsidRPr="00886972" w:rsidRDefault="00F61287" w:rsidP="00F61287">
            <w:pPr>
              <w:pStyle w:val="TAL"/>
              <w:rPr>
                <w:lang w:eastAsia="en-US"/>
              </w:rPr>
            </w:pPr>
            <w:r w:rsidRPr="00F61287">
              <w:rPr>
                <w:lang w:eastAsia="en-US"/>
              </w:rPr>
              <w:t>R5-251417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D36CE" w14:textId="2ED2DA93" w:rsidR="00F61287" w:rsidRPr="00886972" w:rsidRDefault="00F61287" w:rsidP="00F61287">
            <w:pPr>
              <w:pStyle w:val="TAL"/>
              <w:rPr>
                <w:lang w:eastAsia="en-US"/>
              </w:rPr>
            </w:pPr>
            <w:r w:rsidRPr="00F61287">
              <w:rPr>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5075" w14:textId="6A1816FC"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76742" w14:textId="3936BCB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0FEC8" w14:textId="0B9F75BE" w:rsidR="00F61287" w:rsidRPr="00886972" w:rsidRDefault="00F61287" w:rsidP="00F61287">
            <w:pPr>
              <w:pStyle w:val="TAL"/>
              <w:rPr>
                <w:lang w:eastAsia="en-US"/>
              </w:rPr>
            </w:pPr>
            <w:r w:rsidRPr="00F61287">
              <w:rPr>
                <w:lang w:eastAsia="en-US"/>
              </w:rPr>
              <w:t>Addition of System info combination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B1427"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FA1FF9E"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56D8DED"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EAC25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D9C20" w14:textId="2831FE17" w:rsidR="00F61287" w:rsidRPr="00886972" w:rsidRDefault="00F61287" w:rsidP="00F61287">
            <w:pPr>
              <w:pStyle w:val="TAL"/>
              <w:rPr>
                <w:lang w:eastAsia="en-US"/>
              </w:rPr>
            </w:pPr>
            <w:r w:rsidRPr="00F61287">
              <w:rPr>
                <w:lang w:eastAsia="en-US"/>
              </w:rPr>
              <w:t>R5-251566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B7DC0" w14:textId="03F31D17" w:rsidR="00F61287" w:rsidRPr="00886972" w:rsidRDefault="00F61287" w:rsidP="00F61287">
            <w:pPr>
              <w:pStyle w:val="TAL"/>
              <w:rPr>
                <w:lang w:eastAsia="en-US"/>
              </w:rPr>
            </w:pPr>
            <w:r w:rsidRPr="00F61287">
              <w:rPr>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3E79F" w14:textId="20AFB5F4"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9936F" w14:textId="0FE406C5"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C68B" w14:textId="3CF1197D" w:rsidR="00F61287" w:rsidRPr="00886972" w:rsidRDefault="00F61287" w:rsidP="00F61287">
            <w:pPr>
              <w:pStyle w:val="TAL"/>
              <w:rPr>
                <w:lang w:eastAsia="en-US"/>
              </w:rPr>
            </w:pPr>
            <w:r w:rsidRPr="00F61287">
              <w:rPr>
                <w:lang w:eastAsia="en-US"/>
              </w:rPr>
              <w:t>Update to NB-IoT NTN RRM enhanced coverage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2855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29D322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4644"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0C4789"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2152C0" w14:textId="20ED7653" w:rsidR="00F61287" w:rsidRPr="00886972" w:rsidRDefault="00F61287" w:rsidP="00F61287">
            <w:pPr>
              <w:pStyle w:val="TAL"/>
              <w:rPr>
                <w:lang w:eastAsia="en-US"/>
              </w:rPr>
            </w:pPr>
            <w:r w:rsidRPr="00F61287">
              <w:rPr>
                <w:lang w:eastAsia="en-US"/>
              </w:rPr>
              <w:t>R5-251571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04C84" w14:textId="39E45EBA" w:rsidR="00F61287" w:rsidRPr="00886972" w:rsidRDefault="00F61287" w:rsidP="00F61287">
            <w:pPr>
              <w:pStyle w:val="TAL"/>
              <w:rPr>
                <w:lang w:eastAsia="en-US"/>
              </w:rPr>
            </w:pPr>
            <w:r w:rsidRPr="00F61287">
              <w:rPr>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449B4" w14:textId="0912D10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C71DC" w14:textId="31E9A9A6"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8B4E0" w14:textId="238C40A7" w:rsidR="00F61287" w:rsidRPr="00886972" w:rsidRDefault="00F61287" w:rsidP="00F61287">
            <w:pPr>
              <w:pStyle w:val="TAL"/>
              <w:rPr>
                <w:lang w:eastAsia="en-US"/>
              </w:rPr>
            </w:pPr>
            <w:r w:rsidRPr="00F61287">
              <w:rPr>
                <w:lang w:eastAsia="en-US"/>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FD8CD"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6F380F7"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39AAC01"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5A365"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A0514" w14:textId="50E109F2" w:rsidR="00F61287" w:rsidRPr="00886972" w:rsidRDefault="00F61287" w:rsidP="00F61287">
            <w:pPr>
              <w:pStyle w:val="TAL"/>
              <w:rPr>
                <w:lang w:eastAsia="en-US"/>
              </w:rPr>
            </w:pPr>
            <w:r w:rsidRPr="00F61287">
              <w:rPr>
                <w:lang w:eastAsia="en-US"/>
              </w:rPr>
              <w:t>R5-251671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18A42" w14:textId="6C1E104E" w:rsidR="00F61287" w:rsidRPr="00886972" w:rsidRDefault="00F61287" w:rsidP="00F61287">
            <w:pPr>
              <w:pStyle w:val="TAL"/>
              <w:rPr>
                <w:lang w:eastAsia="en-US"/>
              </w:rPr>
            </w:pPr>
            <w:r w:rsidRPr="00F61287">
              <w:rPr>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1F671" w14:textId="586479B8"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3F9F" w14:textId="219E6B9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D5FD3" w14:textId="45F4ECC9" w:rsidR="00F61287" w:rsidRPr="00886972" w:rsidRDefault="00F61287" w:rsidP="00F61287">
            <w:pPr>
              <w:pStyle w:val="TAL"/>
              <w:rPr>
                <w:lang w:eastAsia="en-US"/>
              </w:rPr>
            </w:pPr>
            <w:r w:rsidRPr="00F61287">
              <w:rPr>
                <w:lang w:eastAsia="en-US"/>
              </w:rPr>
              <w:t>Correction to band 74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1E9D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555927" w:rsidRPr="00555927" w14:paraId="0126BE5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08066B3" w14:textId="4FC4DBB0"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0CEBA" w14:textId="5F68C3C6"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7660D" w14:textId="082EBAAC" w:rsidR="00555927" w:rsidRPr="00886972" w:rsidRDefault="00555927" w:rsidP="00555927">
            <w:pPr>
              <w:pStyle w:val="TAL"/>
              <w:rPr>
                <w:lang w:eastAsia="en-US"/>
              </w:rPr>
            </w:pPr>
            <w:r w:rsidRPr="00555927">
              <w:rPr>
                <w:lang w:eastAsia="en-US"/>
              </w:rPr>
              <w:t>R5-251955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C833" w14:textId="4F37C5EF" w:rsidR="00555927" w:rsidRPr="00886972" w:rsidRDefault="00555927" w:rsidP="00555927">
            <w:pPr>
              <w:pStyle w:val="TAL"/>
              <w:rPr>
                <w:lang w:eastAsia="en-US"/>
              </w:rPr>
            </w:pPr>
            <w:r w:rsidRPr="00555927">
              <w:rPr>
                <w:lang w:eastAsia="en-US"/>
              </w:rPr>
              <w:t>1511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757AB" w14:textId="29B1449E"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B20CD" w14:textId="10A23B0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1EAE" w14:textId="6CAD69C8" w:rsidR="00555927" w:rsidRPr="00886972" w:rsidRDefault="00555927" w:rsidP="00555927">
            <w:pPr>
              <w:pStyle w:val="TAL"/>
              <w:rPr>
                <w:lang w:eastAsia="en-US"/>
              </w:rPr>
            </w:pPr>
            <w:r w:rsidRPr="00555927">
              <w:rPr>
                <w:lang w:eastAsia="en-US"/>
              </w:rPr>
              <w:t>Add default content for RRCEarlyData NB-IoT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DA9D" w14:textId="30A5B2EC"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E3B7C90"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4EE85DE9"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78CE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94A0C0" w14:textId="03BBFC9B" w:rsidR="00555927" w:rsidRPr="00886972" w:rsidRDefault="00555927" w:rsidP="00555927">
            <w:pPr>
              <w:pStyle w:val="TAL"/>
              <w:rPr>
                <w:lang w:eastAsia="en-US"/>
              </w:rPr>
            </w:pPr>
            <w:r w:rsidRPr="00555927">
              <w:rPr>
                <w:lang w:eastAsia="en-US"/>
              </w:rPr>
              <w:t>R5-251956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7E01C" w14:textId="3ABEC538" w:rsidR="00555927" w:rsidRPr="00886972" w:rsidRDefault="00555927" w:rsidP="00555927">
            <w:pPr>
              <w:pStyle w:val="TAL"/>
              <w:rPr>
                <w:lang w:eastAsia="en-US"/>
              </w:rPr>
            </w:pPr>
            <w:r w:rsidRPr="00555927">
              <w:rPr>
                <w:lang w:eastAsia="en-US"/>
              </w:rPr>
              <w:t>1512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D5D79" w14:textId="43A0DB19"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D9DA" w14:textId="0D021B30"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D5371" w14:textId="0A4C74F9" w:rsidR="00555927" w:rsidRPr="00886972" w:rsidRDefault="00555927" w:rsidP="00555927">
            <w:pPr>
              <w:pStyle w:val="TAL"/>
              <w:rPr>
                <w:lang w:eastAsia="en-US"/>
              </w:rPr>
            </w:pPr>
            <w:r w:rsidRPr="00555927">
              <w:rPr>
                <w:lang w:eastAsia="en-US"/>
              </w:rPr>
              <w:t>Global corrections to the RRC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E852"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2684F9BB"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A65EED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88347A"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1F0BC" w14:textId="5DD6688D" w:rsidR="00555927" w:rsidRPr="00886972" w:rsidRDefault="00555927" w:rsidP="00555927">
            <w:pPr>
              <w:pStyle w:val="TAL"/>
              <w:rPr>
                <w:lang w:eastAsia="en-US"/>
              </w:rPr>
            </w:pPr>
            <w:r w:rsidRPr="00555927">
              <w:rPr>
                <w:lang w:eastAsia="en-US"/>
              </w:rPr>
              <w:t>R5-251968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D098D" w14:textId="24D9B065" w:rsidR="00555927" w:rsidRPr="00886972" w:rsidRDefault="00555927" w:rsidP="00555927">
            <w:pPr>
              <w:pStyle w:val="TAL"/>
              <w:rPr>
                <w:lang w:eastAsia="en-US"/>
              </w:rPr>
            </w:pPr>
            <w:r w:rsidRPr="00555927">
              <w:rPr>
                <w:lang w:eastAsia="en-US"/>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45B55" w14:textId="4E50CFC2"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0C868" w14:textId="0D3F20B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539CA" w14:textId="7CC0AA42" w:rsidR="00555927" w:rsidRPr="00886972" w:rsidRDefault="00555927" w:rsidP="00555927">
            <w:pPr>
              <w:pStyle w:val="TAL"/>
              <w:rPr>
                <w:lang w:eastAsia="en-US"/>
              </w:rPr>
            </w:pPr>
            <w:r w:rsidRPr="00555927">
              <w:rPr>
                <w:lang w:eastAsia="en-US"/>
              </w:rPr>
              <w:t>Addition of NB-IoT test frequencies for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C58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69EDA9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66D300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0F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59BE8" w14:textId="0575C371" w:rsidR="00555927" w:rsidRPr="00886972" w:rsidRDefault="00555927" w:rsidP="00555927">
            <w:pPr>
              <w:pStyle w:val="TAL"/>
              <w:rPr>
                <w:lang w:eastAsia="en-US"/>
              </w:rPr>
            </w:pPr>
            <w:r w:rsidRPr="00555927">
              <w:rPr>
                <w:lang w:eastAsia="en-US"/>
              </w:rPr>
              <w:t>R5-252223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101D" w14:textId="49D7D5A4" w:rsidR="00555927" w:rsidRPr="00886972" w:rsidRDefault="00555927" w:rsidP="00555927">
            <w:pPr>
              <w:pStyle w:val="TAL"/>
              <w:rPr>
                <w:lang w:eastAsia="en-US"/>
              </w:rPr>
            </w:pPr>
            <w:r w:rsidRPr="00555927">
              <w:rPr>
                <w:lang w:eastAsia="en-US"/>
              </w:rPr>
              <w:t>1520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5F3B1" w14:textId="782BCC6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287E4" w14:textId="434D140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437AF" w14:textId="60C1907C" w:rsidR="00555927" w:rsidRPr="00886972" w:rsidRDefault="00555927" w:rsidP="00555927">
            <w:pPr>
              <w:pStyle w:val="TAL"/>
              <w:rPr>
                <w:lang w:eastAsia="en-US"/>
              </w:rPr>
            </w:pPr>
            <w:r w:rsidRPr="00555927">
              <w:rPr>
                <w:lang w:eastAsia="en-US"/>
              </w:rPr>
              <w:t>Editorial correction of 4.5A.27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8DFCF"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08E0FB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735D81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B0758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A71DE" w14:textId="11D76DD7" w:rsidR="00555927" w:rsidRPr="00886972" w:rsidRDefault="00555927" w:rsidP="00555927">
            <w:pPr>
              <w:pStyle w:val="TAL"/>
              <w:rPr>
                <w:lang w:eastAsia="en-US"/>
              </w:rPr>
            </w:pPr>
            <w:r w:rsidRPr="00555927">
              <w:rPr>
                <w:lang w:eastAsia="en-US"/>
              </w:rPr>
              <w:t>R5-252620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5512" w14:textId="7F0672E9" w:rsidR="00555927" w:rsidRPr="00886972" w:rsidRDefault="00555927" w:rsidP="00555927">
            <w:pPr>
              <w:pStyle w:val="TAL"/>
              <w:rPr>
                <w:lang w:eastAsia="en-US"/>
              </w:rPr>
            </w:pPr>
            <w:r w:rsidRPr="00555927">
              <w:rPr>
                <w:lang w:eastAsia="en-US"/>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8475" w14:textId="3573461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94C28" w14:textId="2254942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513A" w14:textId="733FCDB5" w:rsidR="00555927" w:rsidRPr="00886972" w:rsidRDefault="00555927" w:rsidP="00555927">
            <w:pPr>
              <w:pStyle w:val="TAL"/>
              <w:rPr>
                <w:lang w:eastAsia="en-US"/>
              </w:rPr>
            </w:pPr>
            <w:r w:rsidRPr="00555927">
              <w:rPr>
                <w:lang w:eastAsia="en-US"/>
              </w:rPr>
              <w:t>Corrections to system information messages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80ED6"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BD2884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4FECA5C"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5F93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5E1D5" w14:textId="109D95E5" w:rsidR="00555927" w:rsidRPr="00886972" w:rsidRDefault="00555927" w:rsidP="00555927">
            <w:pPr>
              <w:pStyle w:val="TAL"/>
              <w:rPr>
                <w:lang w:eastAsia="en-US"/>
              </w:rPr>
            </w:pPr>
            <w:r w:rsidRPr="00555927">
              <w:rPr>
                <w:lang w:eastAsia="en-US"/>
              </w:rPr>
              <w:t>R5-252629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58D15" w14:textId="21C3A389" w:rsidR="00555927" w:rsidRPr="00886972" w:rsidRDefault="00555927" w:rsidP="00555927">
            <w:pPr>
              <w:pStyle w:val="TAL"/>
              <w:rPr>
                <w:lang w:eastAsia="en-US"/>
              </w:rPr>
            </w:pPr>
            <w:r w:rsidRPr="00555927">
              <w:rPr>
                <w:lang w:eastAsia="en-US"/>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23D43" w14:textId="696587A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51CFD" w14:textId="7712C791"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5F419" w14:textId="7482A6C5" w:rsidR="00555927" w:rsidRPr="00886972" w:rsidRDefault="00555927" w:rsidP="00555927">
            <w:pPr>
              <w:pStyle w:val="TAL"/>
              <w:rPr>
                <w:lang w:eastAsia="en-US"/>
              </w:rPr>
            </w:pPr>
            <w:r w:rsidRPr="00555927">
              <w:rPr>
                <w:lang w:eastAsia="en-US"/>
              </w:rPr>
              <w:t>Corrections to system information messages for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222E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9E5393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6C31630"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36F5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05C17" w14:textId="088C1BEE" w:rsidR="00555927" w:rsidRPr="00886972" w:rsidRDefault="00555927" w:rsidP="00555927">
            <w:pPr>
              <w:pStyle w:val="TAL"/>
              <w:rPr>
                <w:lang w:eastAsia="en-US"/>
              </w:rPr>
            </w:pPr>
            <w:r w:rsidRPr="00555927">
              <w:rPr>
                <w:lang w:eastAsia="en-US"/>
              </w:rPr>
              <w:t>R5-252630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9B50C" w14:textId="267F1012" w:rsidR="00555927" w:rsidRPr="00886972" w:rsidRDefault="00555927" w:rsidP="00555927">
            <w:pPr>
              <w:pStyle w:val="TAL"/>
              <w:rPr>
                <w:lang w:eastAsia="en-US"/>
              </w:rPr>
            </w:pPr>
            <w:r w:rsidRPr="00555927">
              <w:rPr>
                <w:lang w:eastAsia="en-US"/>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6D45" w14:textId="739848E5"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3B6B9" w14:textId="3431688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5BC0F" w14:textId="1112CE9D" w:rsidR="00555927" w:rsidRPr="00886972" w:rsidRDefault="00555927" w:rsidP="00555927">
            <w:pPr>
              <w:pStyle w:val="TAL"/>
              <w:rPr>
                <w:lang w:eastAsia="en-US"/>
              </w:rPr>
            </w:pPr>
            <w:r w:rsidRPr="00555927">
              <w:rPr>
                <w:lang w:eastAsia="en-US"/>
              </w:rPr>
              <w:t>Corrections to SystemInformationBlockType3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C7805"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672FFB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D11EA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158B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6185D" w14:textId="0218339C" w:rsidR="00555927" w:rsidRPr="00886972" w:rsidRDefault="00555927" w:rsidP="00555927">
            <w:pPr>
              <w:pStyle w:val="TAL"/>
              <w:rPr>
                <w:lang w:eastAsia="en-US"/>
              </w:rPr>
            </w:pPr>
            <w:r w:rsidRPr="00555927">
              <w:rPr>
                <w:lang w:eastAsia="en-US"/>
              </w:rPr>
              <w:t>R5-252631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1691F" w14:textId="6684269C" w:rsidR="00555927" w:rsidRPr="00886972" w:rsidRDefault="00555927" w:rsidP="00555927">
            <w:pPr>
              <w:pStyle w:val="TAL"/>
              <w:rPr>
                <w:lang w:eastAsia="en-US"/>
              </w:rPr>
            </w:pPr>
            <w:r w:rsidRPr="00555927">
              <w:rPr>
                <w:lang w:eastAsia="en-US"/>
              </w:rPr>
              <w:t>1530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AB316" w14:textId="76CA1C8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53141" w14:textId="42B4D8B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516C" w14:textId="520D36CA" w:rsidR="00555927" w:rsidRPr="00886972" w:rsidRDefault="00555927" w:rsidP="00555927">
            <w:pPr>
              <w:pStyle w:val="TAL"/>
              <w:rPr>
                <w:lang w:eastAsia="en-US"/>
              </w:rPr>
            </w:pPr>
            <w:r w:rsidRPr="00555927">
              <w:rPr>
                <w:lang w:eastAsia="en-US"/>
              </w:rPr>
              <w:t>Corrections to the PICS in Generic procedure and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368A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4A3858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4C93E5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A4DA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2C22A" w14:textId="75809959" w:rsidR="00555927" w:rsidRPr="00886972" w:rsidRDefault="00555927" w:rsidP="00555927">
            <w:pPr>
              <w:pStyle w:val="TAL"/>
              <w:rPr>
                <w:lang w:eastAsia="en-US"/>
              </w:rPr>
            </w:pPr>
            <w:r w:rsidRPr="00555927">
              <w:rPr>
                <w:lang w:eastAsia="en-US"/>
              </w:rPr>
              <w:t>R5-252632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7058" w14:textId="2EEB639D" w:rsidR="00555927" w:rsidRPr="00886972" w:rsidRDefault="00555927" w:rsidP="00555927">
            <w:pPr>
              <w:pStyle w:val="TAL"/>
              <w:rPr>
                <w:lang w:eastAsia="en-US"/>
              </w:rPr>
            </w:pPr>
            <w:r w:rsidRPr="00555927">
              <w:rPr>
                <w:lang w:eastAsia="en-US"/>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A474" w14:textId="1759442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D0BB" w14:textId="5699000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6090" w14:textId="58CA978A" w:rsidR="00555927" w:rsidRPr="00886972" w:rsidRDefault="00555927" w:rsidP="00555927">
            <w:pPr>
              <w:pStyle w:val="TAL"/>
              <w:rPr>
                <w:lang w:eastAsia="en-US"/>
              </w:rPr>
            </w:pPr>
            <w:r w:rsidRPr="00555927">
              <w:rPr>
                <w:lang w:eastAsia="en-US"/>
              </w:rPr>
              <w:t>Corrections to EMM Message CONTROL PLANE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B4AD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DA8F4F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046814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717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BC94E" w14:textId="6187D595" w:rsidR="00555927" w:rsidRPr="00886972" w:rsidRDefault="00555927" w:rsidP="00555927">
            <w:pPr>
              <w:pStyle w:val="TAL"/>
              <w:rPr>
                <w:lang w:eastAsia="en-US"/>
              </w:rPr>
            </w:pPr>
            <w:r w:rsidRPr="00555927">
              <w:rPr>
                <w:lang w:eastAsia="en-US"/>
              </w:rPr>
              <w:t>R5-252812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6734D" w14:textId="46A42281" w:rsidR="00555927" w:rsidRPr="00886972" w:rsidRDefault="00555927" w:rsidP="00555927">
            <w:pPr>
              <w:pStyle w:val="TAL"/>
              <w:rPr>
                <w:lang w:eastAsia="en-US"/>
              </w:rPr>
            </w:pPr>
            <w:r w:rsidRPr="00555927">
              <w:rPr>
                <w:lang w:eastAsia="en-US"/>
              </w:rPr>
              <w:t>1533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023322" w14:textId="21CC8DA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5108" w14:textId="3F62EA87"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163CA" w14:textId="64CCFB68" w:rsidR="00555927" w:rsidRPr="00886972" w:rsidRDefault="00555927" w:rsidP="00555927">
            <w:pPr>
              <w:pStyle w:val="TAL"/>
              <w:rPr>
                <w:lang w:eastAsia="en-US"/>
              </w:rPr>
            </w:pPr>
            <w:r w:rsidRPr="00555927">
              <w:rPr>
                <w:lang w:eastAsia="en-US"/>
              </w:rPr>
              <w:t>Correction to NB-IoT Defatul RRC message and information elements for RRM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E2BF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D96E34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5C9E8C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F4776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AB71" w14:textId="3319956A" w:rsidR="00555927" w:rsidRPr="00886972" w:rsidRDefault="00555927" w:rsidP="00555927">
            <w:pPr>
              <w:pStyle w:val="TAL"/>
              <w:rPr>
                <w:lang w:eastAsia="en-US"/>
              </w:rPr>
            </w:pPr>
            <w:r w:rsidRPr="00555927">
              <w:rPr>
                <w:lang w:eastAsia="en-US"/>
              </w:rPr>
              <w:t>R5-252828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0604" w14:textId="50CC12FC" w:rsidR="00555927" w:rsidRPr="00886972" w:rsidRDefault="00555927" w:rsidP="00555927">
            <w:pPr>
              <w:pStyle w:val="TAL"/>
              <w:rPr>
                <w:lang w:eastAsia="en-US"/>
              </w:rPr>
            </w:pPr>
            <w:r w:rsidRPr="00555927">
              <w:rPr>
                <w:lang w:eastAsia="en-US"/>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384" w14:textId="40013480"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3AEF" w14:textId="0947DC0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D490" w14:textId="70DED5A2" w:rsidR="00555927" w:rsidRPr="00886972" w:rsidRDefault="00555927" w:rsidP="00555927">
            <w:pPr>
              <w:pStyle w:val="TAL"/>
              <w:rPr>
                <w:lang w:eastAsia="en-US"/>
              </w:rPr>
            </w:pPr>
            <w:r w:rsidRPr="00555927">
              <w:rPr>
                <w:lang w:eastAsia="en-US"/>
              </w:rPr>
              <w:t>Editorial correction of typo for Ephemeris NB-IoT NTN RRM UL timing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8E5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199E3B7"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83A968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D6ED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17FC" w14:textId="7785C6A4" w:rsidR="00555927" w:rsidRPr="00886972" w:rsidRDefault="00555927" w:rsidP="00555927">
            <w:pPr>
              <w:pStyle w:val="TAL"/>
              <w:rPr>
                <w:lang w:eastAsia="en-US"/>
              </w:rPr>
            </w:pPr>
            <w:r w:rsidRPr="00555927">
              <w:rPr>
                <w:lang w:eastAsia="en-US"/>
              </w:rPr>
              <w:t>R5-253045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EC4E9" w14:textId="24CFF379" w:rsidR="00555927" w:rsidRPr="00886972" w:rsidRDefault="00555927" w:rsidP="00555927">
            <w:pPr>
              <w:pStyle w:val="TAL"/>
              <w:rPr>
                <w:lang w:eastAsia="en-US"/>
              </w:rPr>
            </w:pPr>
            <w:r w:rsidRPr="00555927">
              <w:rPr>
                <w:lang w:eastAsia="en-US"/>
              </w:rPr>
              <w:t>1518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4F87B" w14:textId="58BC2C0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7EB8" w14:textId="45F1851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262" w14:textId="0954E123" w:rsidR="00555927" w:rsidRPr="00886972" w:rsidRDefault="00555927" w:rsidP="00555927">
            <w:pPr>
              <w:pStyle w:val="TAL"/>
              <w:rPr>
                <w:lang w:eastAsia="en-US"/>
              </w:rPr>
            </w:pPr>
            <w:r w:rsidRPr="00555927">
              <w:rPr>
                <w:lang w:eastAsia="en-US"/>
              </w:rPr>
              <w:t>Add generic test procedure for IMS MO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B5C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6FDD42C"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7C1B04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49AF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9C348" w14:textId="62227830" w:rsidR="00555927" w:rsidRPr="00886972" w:rsidRDefault="00555927" w:rsidP="00555927">
            <w:pPr>
              <w:pStyle w:val="TAL"/>
              <w:rPr>
                <w:lang w:eastAsia="en-US"/>
              </w:rPr>
            </w:pPr>
            <w:r w:rsidRPr="00555927">
              <w:rPr>
                <w:lang w:eastAsia="en-US"/>
              </w:rPr>
              <w:t>R5-253046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57AEC" w14:textId="5D8BDC48" w:rsidR="00555927" w:rsidRPr="00886972" w:rsidRDefault="00555927" w:rsidP="00555927">
            <w:pPr>
              <w:pStyle w:val="TAL"/>
              <w:rPr>
                <w:lang w:eastAsia="en-US"/>
              </w:rPr>
            </w:pPr>
            <w:r w:rsidRPr="00555927">
              <w:rPr>
                <w:lang w:eastAsia="en-US"/>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7A70" w14:textId="598EABF1"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F833" w14:textId="51672B1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8A61" w14:textId="7521B52C" w:rsidR="00555927" w:rsidRPr="00886972" w:rsidRDefault="00555927" w:rsidP="00555927">
            <w:pPr>
              <w:pStyle w:val="TAL"/>
              <w:rPr>
                <w:lang w:eastAsia="en-US"/>
              </w:rPr>
            </w:pPr>
            <w:r w:rsidRPr="00555927">
              <w:rPr>
                <w:lang w:eastAsia="en-US"/>
              </w:rPr>
              <w:t>Add generic test procedure for IMS MT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97A8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7CE1FE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2C17AF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8486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E6100" w14:textId="5F69B7F5" w:rsidR="00555927" w:rsidRPr="00886972" w:rsidRDefault="00555927" w:rsidP="00555927">
            <w:pPr>
              <w:pStyle w:val="TAL"/>
              <w:rPr>
                <w:lang w:eastAsia="en-US"/>
              </w:rPr>
            </w:pPr>
            <w:r w:rsidRPr="00555927">
              <w:rPr>
                <w:lang w:eastAsia="en-US"/>
              </w:rPr>
              <w:t>R5-253047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FEB6" w14:textId="7DEC284D" w:rsidR="00555927" w:rsidRPr="00886972" w:rsidRDefault="00555927" w:rsidP="00555927">
            <w:pPr>
              <w:pStyle w:val="TAL"/>
              <w:rPr>
                <w:lang w:eastAsia="en-US"/>
              </w:rPr>
            </w:pPr>
            <w:r w:rsidRPr="00555927">
              <w:rPr>
                <w:lang w:eastAsia="en-US"/>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7716B" w14:textId="67D31F36"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05E3" w14:textId="2961439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C496" w14:textId="3C0318FB" w:rsidR="00555927" w:rsidRPr="00886972" w:rsidRDefault="00555927" w:rsidP="00555927">
            <w:pPr>
              <w:pStyle w:val="TAL"/>
              <w:rPr>
                <w:lang w:eastAsia="en-US"/>
              </w:rPr>
            </w:pPr>
            <w:r w:rsidRPr="00555927">
              <w:rPr>
                <w:lang w:eastAsia="en-US"/>
              </w:rPr>
              <w:t>Addition of support for EPS QoS signalling for Real-time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7705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F3F00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ABFB9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00C7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A78E2" w14:textId="75C308C5" w:rsidR="00555927" w:rsidRPr="00886972" w:rsidRDefault="00555927" w:rsidP="00555927">
            <w:pPr>
              <w:pStyle w:val="TAL"/>
              <w:rPr>
                <w:lang w:eastAsia="en-US"/>
              </w:rPr>
            </w:pPr>
            <w:r w:rsidRPr="00555927">
              <w:rPr>
                <w:lang w:eastAsia="en-US"/>
              </w:rPr>
              <w:t>R5-253048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5F86" w14:textId="136AE40E" w:rsidR="00555927" w:rsidRPr="00886972" w:rsidRDefault="00555927" w:rsidP="00555927">
            <w:pPr>
              <w:pStyle w:val="TAL"/>
              <w:rPr>
                <w:lang w:eastAsia="en-US"/>
              </w:rPr>
            </w:pPr>
            <w:r w:rsidRPr="00555927">
              <w:rPr>
                <w:lang w:eastAsia="en-US"/>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98753" w14:textId="06BBABA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94781" w14:textId="68B4F2D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8FD3A" w14:textId="467E0A05" w:rsidR="00555927" w:rsidRPr="00886972" w:rsidRDefault="00555927" w:rsidP="00555927">
            <w:pPr>
              <w:pStyle w:val="TAL"/>
              <w:rPr>
                <w:lang w:eastAsia="en-US"/>
              </w:rPr>
            </w:pPr>
            <w:r w:rsidRPr="00555927">
              <w:rPr>
                <w:lang w:eastAsia="en-US"/>
              </w:rPr>
              <w:t>Add generic test procedure for Emergency call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59F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3E6FD01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F4D75A5"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72113"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C7931" w14:textId="56345471" w:rsidR="00555927" w:rsidRPr="00886972" w:rsidRDefault="00555927" w:rsidP="00555927">
            <w:pPr>
              <w:pStyle w:val="TAL"/>
              <w:rPr>
                <w:lang w:eastAsia="en-US"/>
              </w:rPr>
            </w:pPr>
            <w:r w:rsidRPr="00555927">
              <w:rPr>
                <w:lang w:eastAsia="en-US"/>
              </w:rPr>
              <w:t>R5-253049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3BD8" w14:textId="00D525C2" w:rsidR="00555927" w:rsidRPr="00886972" w:rsidRDefault="00555927" w:rsidP="00555927">
            <w:pPr>
              <w:pStyle w:val="TAL"/>
              <w:rPr>
                <w:lang w:eastAsia="en-US"/>
              </w:rPr>
            </w:pPr>
            <w:r w:rsidRPr="00555927">
              <w:rPr>
                <w:lang w:eastAsia="en-US"/>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AECE" w14:textId="0C163C6D"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C670" w14:textId="4C18D6D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D99F8" w14:textId="4F6F55DA" w:rsidR="00555927" w:rsidRPr="00886972" w:rsidRDefault="00555927" w:rsidP="00555927">
            <w:pPr>
              <w:pStyle w:val="TAL"/>
              <w:rPr>
                <w:lang w:eastAsia="en-US"/>
              </w:rPr>
            </w:pPr>
            <w:r w:rsidRPr="00555927">
              <w:rPr>
                <w:lang w:eastAsia="en-US"/>
              </w:rPr>
              <w:t>Update to default message contents of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8C6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FC07F9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DB6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D0D1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BB27A" w14:textId="30985C07" w:rsidR="00555927" w:rsidRPr="00886972" w:rsidRDefault="00555927" w:rsidP="00555927">
            <w:pPr>
              <w:pStyle w:val="TAL"/>
              <w:rPr>
                <w:lang w:eastAsia="en-US"/>
              </w:rPr>
            </w:pPr>
            <w:r w:rsidRPr="00555927">
              <w:rPr>
                <w:lang w:eastAsia="en-US"/>
              </w:rPr>
              <w:t>R5-253131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FAF" w14:textId="6FF813F8" w:rsidR="00555927" w:rsidRPr="00886972" w:rsidRDefault="00555927" w:rsidP="00555927">
            <w:pPr>
              <w:pStyle w:val="TAL"/>
              <w:rPr>
                <w:lang w:eastAsia="en-US"/>
              </w:rPr>
            </w:pPr>
            <w:r w:rsidRPr="00555927">
              <w:rPr>
                <w:lang w:eastAsia="en-US"/>
              </w:rPr>
              <w:t>1525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2C3B7" w14:textId="1B23094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AEFC3" w14:textId="2A27D01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CF317" w14:textId="361BC8FB" w:rsidR="00555927" w:rsidRPr="00886972" w:rsidRDefault="00555927" w:rsidP="00555927">
            <w:pPr>
              <w:pStyle w:val="TAL"/>
              <w:rPr>
                <w:lang w:eastAsia="en-US"/>
              </w:rPr>
            </w:pPr>
            <w:r w:rsidRPr="00555927">
              <w:rPr>
                <w:lang w:eastAsia="en-US"/>
              </w:rPr>
              <w:t>Add EPS bearer configuration for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9EE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239D6A1"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01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440B36"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EE196" w14:textId="600F3E60" w:rsidR="00555927" w:rsidRPr="00886972" w:rsidRDefault="00555927" w:rsidP="00555927">
            <w:pPr>
              <w:pStyle w:val="TAL"/>
              <w:rPr>
                <w:lang w:eastAsia="en-US"/>
              </w:rPr>
            </w:pPr>
            <w:r w:rsidRPr="00555927">
              <w:rPr>
                <w:lang w:eastAsia="en-US"/>
              </w:rPr>
              <w:t>R5-253132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0F3E2" w14:textId="5467FB3E" w:rsidR="00555927" w:rsidRPr="00886972" w:rsidRDefault="00555927" w:rsidP="00555927">
            <w:pPr>
              <w:pStyle w:val="TAL"/>
              <w:rPr>
                <w:lang w:eastAsia="en-US"/>
              </w:rPr>
            </w:pPr>
            <w:r w:rsidRPr="00555927">
              <w:rPr>
                <w:lang w:eastAsia="en-US"/>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90E5F" w14:textId="341E6C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95AA8" w14:textId="0E30FD4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BA85" w14:textId="2C912860" w:rsidR="00555927" w:rsidRPr="00886972" w:rsidRDefault="00555927" w:rsidP="00555927">
            <w:pPr>
              <w:pStyle w:val="TAL"/>
              <w:rPr>
                <w:lang w:eastAsia="en-US"/>
              </w:rPr>
            </w:pPr>
            <w:r w:rsidRPr="00555927">
              <w:rPr>
                <w:lang w:eastAsia="en-US"/>
              </w:rPr>
              <w:t>Add test procedure for IMS bootstrap data channel establishment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B51D7"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37DCC9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B8DF46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6780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75F37" w14:textId="43D8CDCE" w:rsidR="00555927" w:rsidRPr="00886972" w:rsidRDefault="00555927" w:rsidP="00555927">
            <w:pPr>
              <w:pStyle w:val="TAL"/>
              <w:rPr>
                <w:lang w:eastAsia="en-US"/>
              </w:rPr>
            </w:pPr>
            <w:r w:rsidRPr="00555927">
              <w:rPr>
                <w:lang w:eastAsia="en-US"/>
              </w:rPr>
              <w:t>R5-253148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C7D13" w14:textId="0870D161" w:rsidR="00555927" w:rsidRPr="00886972" w:rsidRDefault="00555927" w:rsidP="00555927">
            <w:pPr>
              <w:pStyle w:val="TAL"/>
              <w:rPr>
                <w:lang w:eastAsia="en-US"/>
              </w:rPr>
            </w:pPr>
            <w:r w:rsidRPr="00555927">
              <w:rPr>
                <w:lang w:eastAsia="en-US"/>
              </w:rPr>
              <w:t>1513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70F4E" w14:textId="6B1D282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2EF2B" w14:textId="5899C5D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DF134" w14:textId="7E503F57" w:rsidR="00555927" w:rsidRPr="00886972" w:rsidRDefault="00555927" w:rsidP="00555927">
            <w:pPr>
              <w:pStyle w:val="TAL"/>
              <w:rPr>
                <w:lang w:eastAsia="en-US"/>
              </w:rPr>
            </w:pPr>
            <w:r w:rsidRPr="00555927">
              <w:rPr>
                <w:lang w:eastAsia="en-US"/>
              </w:rPr>
              <w:t>Addition of signalling parameters for spectrum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B34A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DEA26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2E4C9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0842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AF4D4" w14:textId="6F5C2502" w:rsidR="00555927" w:rsidRPr="00886972" w:rsidRDefault="00555927" w:rsidP="00555927">
            <w:pPr>
              <w:pStyle w:val="TAL"/>
              <w:rPr>
                <w:lang w:eastAsia="en-US"/>
              </w:rPr>
            </w:pPr>
            <w:r w:rsidRPr="00555927">
              <w:rPr>
                <w:lang w:eastAsia="en-US"/>
              </w:rPr>
              <w:t>R5-253185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459" w14:textId="1E48B8EE" w:rsidR="00555927" w:rsidRPr="00886972" w:rsidRDefault="00555927" w:rsidP="00555927">
            <w:pPr>
              <w:pStyle w:val="TAL"/>
              <w:rPr>
                <w:lang w:eastAsia="en-US"/>
              </w:rPr>
            </w:pPr>
            <w:r w:rsidRPr="00555927">
              <w:rPr>
                <w:lang w:eastAsia="en-US"/>
              </w:rPr>
              <w:t>1535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9836D" w14:textId="66EB4FC9"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39EF3" w14:textId="6C60BD3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5AC84" w14:textId="3D2B1691" w:rsidR="00555927" w:rsidRPr="00886972" w:rsidRDefault="00555927" w:rsidP="00555927">
            <w:pPr>
              <w:pStyle w:val="TAL"/>
              <w:rPr>
                <w:lang w:eastAsia="en-US"/>
              </w:rPr>
            </w:pPr>
            <w:r w:rsidRPr="00555927">
              <w:rPr>
                <w:lang w:eastAsia="en-US"/>
              </w:rPr>
              <w:t>Addition of NB-IoT DCI configuration for PUR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0E6E"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CFEAD9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A9504A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E12F0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4D7CA" w14:textId="3D04C160" w:rsidR="00555927" w:rsidRPr="00886972" w:rsidRDefault="00555927" w:rsidP="00555927">
            <w:pPr>
              <w:pStyle w:val="TAL"/>
              <w:rPr>
                <w:lang w:eastAsia="en-US"/>
              </w:rPr>
            </w:pPr>
            <w:r w:rsidRPr="00555927">
              <w:rPr>
                <w:lang w:eastAsia="en-US"/>
              </w:rPr>
              <w:t>R5-253189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0A1F" w14:textId="5648CA97" w:rsidR="00555927" w:rsidRPr="00886972" w:rsidRDefault="00555927" w:rsidP="00555927">
            <w:pPr>
              <w:pStyle w:val="TAL"/>
              <w:rPr>
                <w:lang w:eastAsia="en-US"/>
              </w:rPr>
            </w:pPr>
            <w:r w:rsidRPr="00555927">
              <w:rPr>
                <w:lang w:eastAsia="en-US"/>
              </w:rPr>
              <w:t>1524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C0168" w14:textId="4190DF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CAD2" w14:textId="6DD6E5A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7C48A" w14:textId="59C037DB" w:rsidR="00555927" w:rsidRPr="00886972" w:rsidRDefault="00555927" w:rsidP="00555927">
            <w:pPr>
              <w:pStyle w:val="TAL"/>
              <w:rPr>
                <w:lang w:eastAsia="en-US"/>
              </w:rPr>
            </w:pPr>
            <w:r w:rsidRPr="00555927">
              <w:rPr>
                <w:lang w:eastAsia="en-US"/>
              </w:rPr>
              <w:t>Addition of signalling test frequencies and conditions for variable Tx-Rx spacing for NB-IoT for NTN band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AB7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8D8419D"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155F8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882D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0DECE" w14:textId="7A7B5F41" w:rsidR="00555927" w:rsidRPr="00886972" w:rsidRDefault="00555927" w:rsidP="00555927">
            <w:pPr>
              <w:pStyle w:val="TAL"/>
              <w:rPr>
                <w:lang w:eastAsia="en-US"/>
              </w:rPr>
            </w:pPr>
            <w:r w:rsidRPr="00555927">
              <w:rPr>
                <w:lang w:eastAsia="en-US"/>
              </w:rPr>
              <w:t>R5-253481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0571C" w14:textId="683622B2" w:rsidR="00555927" w:rsidRPr="00886972" w:rsidRDefault="00555927" w:rsidP="00555927">
            <w:pPr>
              <w:pStyle w:val="TAL"/>
              <w:rPr>
                <w:lang w:eastAsia="en-US"/>
              </w:rPr>
            </w:pPr>
            <w:r w:rsidRPr="00555927">
              <w:rPr>
                <w:lang w:eastAsia="en-US"/>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7A9195" w14:textId="7FDDE27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D4C0" w14:textId="7E45432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9881" w14:textId="2CD4BAA2" w:rsidR="00555927" w:rsidRPr="00886972" w:rsidRDefault="00555927" w:rsidP="00555927">
            <w:pPr>
              <w:pStyle w:val="TAL"/>
              <w:rPr>
                <w:lang w:eastAsia="en-US"/>
              </w:rPr>
            </w:pPr>
            <w:r w:rsidRPr="00555927">
              <w:rPr>
                <w:lang w:eastAsia="en-US"/>
              </w:rPr>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43CA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98DFA0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B5A078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01B5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69DA5" w14:textId="6A024994" w:rsidR="00555927" w:rsidRPr="00886972" w:rsidRDefault="00555927" w:rsidP="00555927">
            <w:pPr>
              <w:pStyle w:val="TAL"/>
              <w:rPr>
                <w:lang w:eastAsia="en-US"/>
              </w:rPr>
            </w:pPr>
            <w:r w:rsidRPr="00555927">
              <w:rPr>
                <w:lang w:eastAsia="en-US"/>
              </w:rPr>
              <w:t>R5-253596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A9B21" w14:textId="422ED051" w:rsidR="00555927" w:rsidRPr="00886972" w:rsidRDefault="00555927" w:rsidP="00555927">
            <w:pPr>
              <w:pStyle w:val="TAL"/>
              <w:rPr>
                <w:lang w:eastAsia="en-US"/>
              </w:rPr>
            </w:pPr>
            <w:r w:rsidRPr="00555927">
              <w:rPr>
                <w:lang w:eastAsia="en-US"/>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E392C" w14:textId="18FA8B7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4344F" w14:textId="5EC53E7A"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7A70B" w14:textId="7C9751B1" w:rsidR="00555927" w:rsidRPr="00886972" w:rsidRDefault="00555927" w:rsidP="00555927">
            <w:pPr>
              <w:pStyle w:val="TAL"/>
              <w:rPr>
                <w:lang w:eastAsia="en-US"/>
              </w:rPr>
            </w:pPr>
            <w:r w:rsidRPr="00555927">
              <w:rPr>
                <w:lang w:eastAsia="en-US"/>
              </w:rPr>
              <w:t>Correction of wrong DCI binary value of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40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75F748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6BE080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6EF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A5D97" w14:textId="74CDB477" w:rsidR="00555927" w:rsidRPr="00886972" w:rsidRDefault="00555927" w:rsidP="00555927">
            <w:pPr>
              <w:pStyle w:val="TAL"/>
              <w:rPr>
                <w:lang w:eastAsia="en-US"/>
              </w:rPr>
            </w:pPr>
            <w:r w:rsidRPr="00555927">
              <w:rPr>
                <w:lang w:eastAsia="en-US"/>
              </w:rPr>
              <w:t>R5-253647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6D0E" w14:textId="4FFABDE3" w:rsidR="00555927" w:rsidRPr="00886972" w:rsidRDefault="00555927" w:rsidP="00555927">
            <w:pPr>
              <w:pStyle w:val="TAL"/>
              <w:rPr>
                <w:lang w:eastAsia="en-US"/>
              </w:rPr>
            </w:pPr>
            <w:r w:rsidRPr="00555927">
              <w:rPr>
                <w:lang w:eastAsia="en-US"/>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58E06" w14:textId="6153990F"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5127" w14:textId="5F23CE5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3F7E5" w14:textId="4CD9462E" w:rsidR="00555927" w:rsidRPr="00886972" w:rsidRDefault="00555927" w:rsidP="00555927">
            <w:pPr>
              <w:pStyle w:val="TAL"/>
              <w:rPr>
                <w:lang w:eastAsia="en-US"/>
              </w:rPr>
            </w:pPr>
            <w:r w:rsidRPr="00555927">
              <w:rPr>
                <w:lang w:eastAsia="en-US"/>
              </w:rPr>
              <w:t>Update SIB33 for IoT NTN new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9E4E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DF4D1D" w:rsidRPr="00DF4D1D" w14:paraId="478D982F"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7E560433" w14:textId="67F99D43"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EC2731" w14:textId="0316294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856A6" w14:textId="1BC40C1F" w:rsidR="00DF4D1D" w:rsidRPr="00886972" w:rsidRDefault="00DF4D1D" w:rsidP="00DF4D1D">
            <w:pPr>
              <w:pStyle w:val="TAL"/>
              <w:rPr>
                <w:lang w:eastAsia="en-US"/>
              </w:rPr>
            </w:pPr>
            <w:r w:rsidRPr="00DF4D1D">
              <w:rPr>
                <w:lang w:eastAsia="en-US"/>
              </w:rPr>
              <w:t>R5-253762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0DB98" w14:textId="0C5B55AD" w:rsidR="00DF4D1D" w:rsidRPr="00886972" w:rsidRDefault="00DF4D1D" w:rsidP="00DF4D1D">
            <w:pPr>
              <w:pStyle w:val="TAL"/>
              <w:rPr>
                <w:lang w:eastAsia="en-US"/>
              </w:rPr>
            </w:pPr>
            <w:r w:rsidRPr="00DF4D1D">
              <w:rPr>
                <w:lang w:eastAsia="en-US"/>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54663" w14:textId="4F3F7D81"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1AA8" w14:textId="26F27BB5"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D7EF0" w14:textId="56F677CA" w:rsidR="00DF4D1D" w:rsidRPr="00886972" w:rsidRDefault="00DF4D1D" w:rsidP="00DF4D1D">
            <w:pPr>
              <w:pStyle w:val="TAL"/>
              <w:rPr>
                <w:lang w:eastAsia="en-US"/>
              </w:rPr>
            </w:pPr>
            <w:r w:rsidRPr="00DF4D1D">
              <w:rPr>
                <w:lang w:eastAsia="en-US"/>
              </w:rPr>
              <w:t>Correction to NB-IoT Generic procedure 8.1.5.2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BAA35" w14:textId="7B89BC7E"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2EC21F1"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3CE168C"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3E761"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104B01" w14:textId="4B11B3B0" w:rsidR="00DF4D1D" w:rsidRPr="00886972" w:rsidRDefault="00DF4D1D" w:rsidP="00DF4D1D">
            <w:pPr>
              <w:pStyle w:val="TAL"/>
              <w:rPr>
                <w:lang w:eastAsia="en-US"/>
              </w:rPr>
            </w:pPr>
            <w:r w:rsidRPr="00DF4D1D">
              <w:rPr>
                <w:lang w:eastAsia="en-US"/>
              </w:rPr>
              <w:t>R5-253993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4C3D" w14:textId="3F808886" w:rsidR="00DF4D1D" w:rsidRPr="00886972" w:rsidRDefault="00DF4D1D" w:rsidP="00DF4D1D">
            <w:pPr>
              <w:pStyle w:val="TAL"/>
              <w:rPr>
                <w:lang w:eastAsia="en-US"/>
              </w:rPr>
            </w:pPr>
            <w:r w:rsidRPr="00DF4D1D">
              <w:rPr>
                <w:lang w:eastAsia="en-US"/>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BA910"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89AE" w14:textId="4102583E"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B9AE5" w14:textId="6AA3413E" w:rsidR="00DF4D1D" w:rsidRPr="00886972" w:rsidRDefault="00DF4D1D" w:rsidP="00DF4D1D">
            <w:pPr>
              <w:pStyle w:val="TAL"/>
              <w:rPr>
                <w:lang w:eastAsia="en-US"/>
              </w:rPr>
            </w:pPr>
            <w:r w:rsidRPr="00DF4D1D">
              <w:rPr>
                <w:lang w:eastAsia="en-US"/>
              </w:rPr>
              <w:t>Correction of reference packet filters in clause 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2365C"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1EBE69B9"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31F3432"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448B"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C754C" w14:textId="01274A26" w:rsidR="00DF4D1D" w:rsidRPr="00886972" w:rsidRDefault="00DF4D1D" w:rsidP="00DF4D1D">
            <w:pPr>
              <w:pStyle w:val="TAL"/>
              <w:rPr>
                <w:lang w:eastAsia="en-US"/>
              </w:rPr>
            </w:pPr>
            <w:r w:rsidRPr="00DF4D1D">
              <w:rPr>
                <w:lang w:eastAsia="en-US"/>
              </w:rPr>
              <w:t>R5-253994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8E32" w14:textId="12001B04" w:rsidR="00DF4D1D" w:rsidRPr="00886972" w:rsidRDefault="00DF4D1D" w:rsidP="00DF4D1D">
            <w:pPr>
              <w:pStyle w:val="TAL"/>
              <w:rPr>
                <w:lang w:eastAsia="en-US"/>
              </w:rPr>
            </w:pPr>
            <w:r w:rsidRPr="00DF4D1D">
              <w:rPr>
                <w:lang w:eastAsia="en-US"/>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7E6BC"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B9A95" w14:textId="29192FC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0944" w14:textId="7E85DD7A" w:rsidR="00DF4D1D" w:rsidRPr="00886972" w:rsidRDefault="00DF4D1D" w:rsidP="00DF4D1D">
            <w:pPr>
              <w:pStyle w:val="TAL"/>
              <w:rPr>
                <w:lang w:eastAsia="en-US"/>
              </w:rPr>
            </w:pPr>
            <w:r w:rsidRPr="00DF4D1D">
              <w:rPr>
                <w:lang w:eastAsia="en-US"/>
              </w:rPr>
              <w:t>Correction to RRCEarlyDataComplete-NB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45F4"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68CAAB43"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09EAAE02"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22475D"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187CF3" w14:textId="5B5433CC" w:rsidR="00DF4D1D" w:rsidRPr="00886972" w:rsidRDefault="00DF4D1D" w:rsidP="00DF4D1D">
            <w:pPr>
              <w:pStyle w:val="TAL"/>
              <w:rPr>
                <w:lang w:eastAsia="en-US"/>
              </w:rPr>
            </w:pPr>
            <w:r w:rsidRPr="00DF4D1D">
              <w:rPr>
                <w:lang w:eastAsia="en-US"/>
              </w:rPr>
              <w:t>R5-253995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E38A9" w14:textId="464B08DD" w:rsidR="00DF4D1D" w:rsidRPr="00886972" w:rsidRDefault="00DF4D1D" w:rsidP="00DF4D1D">
            <w:pPr>
              <w:pStyle w:val="TAL"/>
              <w:rPr>
                <w:lang w:eastAsia="en-US"/>
              </w:rPr>
            </w:pPr>
            <w:r w:rsidRPr="00DF4D1D">
              <w:rPr>
                <w:lang w:eastAsia="en-US"/>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0A90C"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22BA" w14:textId="479FCDC4"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B0C98" w14:textId="261E8E20" w:rsidR="00DF4D1D" w:rsidRPr="00886972" w:rsidRDefault="00DF4D1D" w:rsidP="00DF4D1D">
            <w:pPr>
              <w:pStyle w:val="TAL"/>
              <w:rPr>
                <w:lang w:eastAsia="en-US"/>
              </w:rPr>
            </w:pPr>
            <w:r w:rsidRPr="00DF4D1D">
              <w:rPr>
                <w:lang w:eastAsia="en-US"/>
              </w:rPr>
              <w:t>Corrections for SIP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E096"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2DAE34A8"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2192233"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41D7D7"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240BA" w14:textId="48540874" w:rsidR="00DF4D1D" w:rsidRPr="00886972" w:rsidRDefault="00DF4D1D" w:rsidP="00DF4D1D">
            <w:pPr>
              <w:pStyle w:val="TAL"/>
              <w:rPr>
                <w:lang w:eastAsia="en-US"/>
              </w:rPr>
            </w:pPr>
            <w:r w:rsidRPr="00DF4D1D">
              <w:rPr>
                <w:lang w:eastAsia="en-US"/>
              </w:rPr>
              <w:t>R5-254880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9EF72" w14:textId="58A5BCFB" w:rsidR="00DF4D1D" w:rsidRPr="00886972" w:rsidRDefault="00DF4D1D" w:rsidP="00DF4D1D">
            <w:pPr>
              <w:pStyle w:val="TAL"/>
              <w:rPr>
                <w:lang w:eastAsia="en-US"/>
              </w:rPr>
            </w:pPr>
            <w:r w:rsidRPr="00DF4D1D">
              <w:rPr>
                <w:lang w:eastAsia="en-US"/>
              </w:rPr>
              <w:t>1550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B405"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DE1DB" w14:textId="694FCEC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E77AF" w14:textId="7966C91D" w:rsidR="00DF4D1D" w:rsidRPr="00886972" w:rsidRDefault="00DF4D1D" w:rsidP="00DF4D1D">
            <w:pPr>
              <w:pStyle w:val="TAL"/>
              <w:rPr>
                <w:lang w:eastAsia="en-US"/>
              </w:rPr>
            </w:pPr>
            <w:r w:rsidRPr="00DF4D1D">
              <w:rPr>
                <w:lang w:eastAsia="en-US"/>
              </w:rPr>
              <w:t>Test frequency and BW addition for LTE based 5G broadcast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24858"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5284E8D1"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0F26DEF6"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44333F"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D45A" w14:textId="5AD52C4C" w:rsidR="00DF4D1D" w:rsidRPr="00886972" w:rsidRDefault="00DF4D1D" w:rsidP="00DF4D1D">
            <w:pPr>
              <w:pStyle w:val="TAL"/>
              <w:rPr>
                <w:lang w:eastAsia="en-US"/>
              </w:rPr>
            </w:pPr>
            <w:r w:rsidRPr="00DF4D1D">
              <w:rPr>
                <w:lang w:eastAsia="en-US"/>
              </w:rPr>
              <w:t>R5-254917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39B8" w14:textId="35BCDA8C" w:rsidR="00DF4D1D" w:rsidRPr="00886972" w:rsidRDefault="00DF4D1D" w:rsidP="00DF4D1D">
            <w:pPr>
              <w:pStyle w:val="TAL"/>
              <w:rPr>
                <w:lang w:eastAsia="en-US"/>
              </w:rPr>
            </w:pPr>
            <w:r w:rsidRPr="00DF4D1D">
              <w:rPr>
                <w:lang w:eastAsia="en-US"/>
              </w:rPr>
              <w:t>1545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40416" w14:textId="29190B6C"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D9B54" w14:textId="40D7EA8D"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CF78" w14:textId="2BED0C72" w:rsidR="00DF4D1D" w:rsidRPr="00886972" w:rsidRDefault="00DF4D1D" w:rsidP="00DF4D1D">
            <w:pPr>
              <w:pStyle w:val="TAL"/>
              <w:rPr>
                <w:lang w:eastAsia="en-US"/>
              </w:rPr>
            </w:pPr>
            <w:r w:rsidRPr="00DF4D1D">
              <w:rPr>
                <w:lang w:eastAsia="en-US"/>
              </w:rPr>
              <w:t>Add generic test procedure for Emergency call and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FDBED"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03CB97B8"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FE46BF9"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F0554"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C2123" w14:textId="3F113780" w:rsidR="00DF4D1D" w:rsidRPr="00886972" w:rsidRDefault="00DF4D1D" w:rsidP="00DF4D1D">
            <w:pPr>
              <w:pStyle w:val="TAL"/>
              <w:rPr>
                <w:lang w:eastAsia="en-US"/>
              </w:rPr>
            </w:pPr>
            <w:r w:rsidRPr="00DF4D1D">
              <w:rPr>
                <w:lang w:eastAsia="en-US"/>
              </w:rPr>
              <w:t>R5-254918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958" w14:textId="364E0588" w:rsidR="00DF4D1D" w:rsidRPr="00886972" w:rsidRDefault="00DF4D1D" w:rsidP="00DF4D1D">
            <w:pPr>
              <w:pStyle w:val="TAL"/>
              <w:rPr>
                <w:lang w:eastAsia="en-US"/>
              </w:rPr>
            </w:pPr>
            <w:r w:rsidRPr="00DF4D1D">
              <w:rPr>
                <w:lang w:eastAsia="en-US"/>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32F56" w14:textId="6A36F1D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E331" w14:textId="58E9CC14"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8652" w14:textId="5925D163" w:rsidR="00DF4D1D" w:rsidRPr="00886972" w:rsidRDefault="00DF4D1D" w:rsidP="00DF4D1D">
            <w:pPr>
              <w:pStyle w:val="TAL"/>
              <w:rPr>
                <w:lang w:eastAsia="en-US"/>
              </w:rPr>
            </w:pPr>
            <w:r w:rsidRPr="00DF4D1D">
              <w:rPr>
                <w:lang w:eastAsia="en-US"/>
              </w:rPr>
              <w:t>Addition of signalling test frequencies and conditions for variable Tx-Rx spacing for NB-IoT for NTN band 253, 254 and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E87C"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11A4CE3"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348829F0"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DA996"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FD1B0" w14:textId="128B05D1" w:rsidR="00DF4D1D" w:rsidRPr="00886972" w:rsidRDefault="00DF4D1D" w:rsidP="00DF4D1D">
            <w:pPr>
              <w:pStyle w:val="TAL"/>
              <w:rPr>
                <w:lang w:eastAsia="en-US"/>
              </w:rPr>
            </w:pPr>
            <w:r w:rsidRPr="00DF4D1D">
              <w:rPr>
                <w:lang w:eastAsia="en-US"/>
              </w:rPr>
              <w:t>R5-254919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BF986" w14:textId="1C4713D4" w:rsidR="00DF4D1D" w:rsidRPr="00886972" w:rsidRDefault="00DF4D1D" w:rsidP="00DF4D1D">
            <w:pPr>
              <w:pStyle w:val="TAL"/>
              <w:rPr>
                <w:lang w:eastAsia="en-US"/>
              </w:rPr>
            </w:pPr>
            <w:r w:rsidRPr="00DF4D1D">
              <w:rPr>
                <w:lang w:eastAsia="en-US"/>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04014" w14:textId="6DD06974"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71428" w14:textId="6F6A853E"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67B" w14:textId="6C73F700" w:rsidR="00DF4D1D" w:rsidRPr="00886972" w:rsidRDefault="00DF4D1D" w:rsidP="00DF4D1D">
            <w:pPr>
              <w:pStyle w:val="TAL"/>
              <w:rPr>
                <w:lang w:eastAsia="en-US"/>
              </w:rPr>
            </w:pPr>
            <w:r w:rsidRPr="00DF4D1D">
              <w:rPr>
                <w:lang w:eastAsia="en-US"/>
              </w:rPr>
              <w:t>Addition of test frequencies and updates to support protocol test coverage for NB-IoT inband in NTN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B194"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76AF6764"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9047D4D"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7CED6"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6B5BF" w14:textId="7A6ACE02" w:rsidR="00DF4D1D" w:rsidRPr="00886972" w:rsidRDefault="00DF4D1D" w:rsidP="00DF4D1D">
            <w:pPr>
              <w:pStyle w:val="TAL"/>
              <w:rPr>
                <w:lang w:eastAsia="en-US"/>
              </w:rPr>
            </w:pPr>
            <w:r w:rsidRPr="00DF4D1D">
              <w:rPr>
                <w:lang w:eastAsia="en-US"/>
              </w:rPr>
              <w:t>R5-254920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7173D" w14:textId="64869056" w:rsidR="00DF4D1D" w:rsidRPr="00886972" w:rsidRDefault="00DF4D1D" w:rsidP="00DF4D1D">
            <w:pPr>
              <w:pStyle w:val="TAL"/>
              <w:rPr>
                <w:lang w:eastAsia="en-US"/>
              </w:rPr>
            </w:pPr>
            <w:r w:rsidRPr="00DF4D1D">
              <w:rPr>
                <w:lang w:eastAsia="en-US"/>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33123" w14:textId="195C13FA"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EB79" w14:textId="7C772466"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600A" w14:textId="69441680" w:rsidR="00DF4D1D" w:rsidRPr="00886972" w:rsidRDefault="00DF4D1D" w:rsidP="00DF4D1D">
            <w:pPr>
              <w:pStyle w:val="TAL"/>
              <w:rPr>
                <w:lang w:eastAsia="en-US"/>
              </w:rPr>
            </w:pPr>
            <w:r w:rsidRPr="00DF4D1D">
              <w:rPr>
                <w:lang w:eastAsia="en-US"/>
              </w:rPr>
              <w:t>Correction to USIM configuration for eCall over EPS capable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4CBA"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0BE36CE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21E4FC7"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7673A"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FDF0F" w14:textId="6E6E0D92" w:rsidR="00DF4D1D" w:rsidRPr="00886972" w:rsidRDefault="00DF4D1D" w:rsidP="00DF4D1D">
            <w:pPr>
              <w:pStyle w:val="TAL"/>
              <w:rPr>
                <w:lang w:eastAsia="en-US"/>
              </w:rPr>
            </w:pPr>
            <w:r w:rsidRPr="00DF4D1D">
              <w:rPr>
                <w:lang w:eastAsia="en-US"/>
              </w:rPr>
              <w:t>R5-254995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D04C2" w14:textId="01BC614F" w:rsidR="00DF4D1D" w:rsidRPr="00886972" w:rsidRDefault="00DF4D1D" w:rsidP="00DF4D1D">
            <w:pPr>
              <w:pStyle w:val="TAL"/>
              <w:rPr>
                <w:lang w:eastAsia="en-US"/>
              </w:rPr>
            </w:pPr>
            <w:r w:rsidRPr="00DF4D1D">
              <w:rPr>
                <w:lang w:eastAsia="en-US"/>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C7D2A" w14:textId="32EDB7B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834F" w14:textId="64AEB5A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C3961" w14:textId="0CBC9C7A" w:rsidR="00DF4D1D" w:rsidRPr="00886972" w:rsidRDefault="00DF4D1D" w:rsidP="00DF4D1D">
            <w:pPr>
              <w:pStyle w:val="TAL"/>
              <w:rPr>
                <w:lang w:eastAsia="en-US"/>
              </w:rPr>
            </w:pPr>
            <w:r w:rsidRPr="00DF4D1D">
              <w:rPr>
                <w:lang w:eastAsia="en-US"/>
              </w:rPr>
              <w:t>Update to default SIB24 message for NR channel BW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033F"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45977F5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2ED53AF9"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43B9F"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B02271" w14:textId="0F0B9B25" w:rsidR="00DF4D1D" w:rsidRPr="00886972" w:rsidRDefault="00DF4D1D" w:rsidP="00DF4D1D">
            <w:pPr>
              <w:pStyle w:val="TAL"/>
              <w:rPr>
                <w:lang w:eastAsia="en-US"/>
              </w:rPr>
            </w:pPr>
            <w:r w:rsidRPr="00DF4D1D">
              <w:rPr>
                <w:lang w:eastAsia="en-US"/>
              </w:rPr>
              <w:t>R5-255281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64788" w14:textId="1D7C09BC" w:rsidR="00DF4D1D" w:rsidRPr="00886972" w:rsidRDefault="00DF4D1D" w:rsidP="00DF4D1D">
            <w:pPr>
              <w:pStyle w:val="TAL"/>
              <w:rPr>
                <w:lang w:eastAsia="en-US"/>
              </w:rPr>
            </w:pPr>
            <w:r w:rsidRPr="00DF4D1D">
              <w:rPr>
                <w:lang w:eastAsia="en-US"/>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2F743" w14:textId="3A8E3602"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48A6D" w14:textId="7CBAB3DA"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F3D34" w14:textId="33FC373F" w:rsidR="00DF4D1D" w:rsidRPr="00886972" w:rsidRDefault="00DF4D1D" w:rsidP="00DF4D1D">
            <w:pPr>
              <w:pStyle w:val="TAL"/>
              <w:rPr>
                <w:lang w:eastAsia="en-US"/>
              </w:rPr>
            </w:pPr>
            <w:r w:rsidRPr="00DF4D1D">
              <w:rPr>
                <w:lang w:eastAsia="en-US"/>
              </w:rPr>
              <w:t>Update description of Common test environment and NB-IoT Common contents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BEA46"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5A9CD9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FFCBC1D"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99560"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7472D8" w14:textId="4B4B8CB8" w:rsidR="00DF4D1D" w:rsidRPr="00886972" w:rsidRDefault="00DF4D1D" w:rsidP="00DF4D1D">
            <w:pPr>
              <w:pStyle w:val="TAL"/>
              <w:rPr>
                <w:lang w:eastAsia="en-US"/>
              </w:rPr>
            </w:pPr>
            <w:r w:rsidRPr="00DF4D1D">
              <w:rPr>
                <w:lang w:eastAsia="en-US"/>
              </w:rPr>
              <w:t>R5-255282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6A2C2" w14:textId="2192BD31" w:rsidR="00DF4D1D" w:rsidRPr="00886972" w:rsidRDefault="00DF4D1D" w:rsidP="00DF4D1D">
            <w:pPr>
              <w:pStyle w:val="TAL"/>
              <w:rPr>
                <w:lang w:eastAsia="en-US"/>
              </w:rPr>
            </w:pPr>
            <w:r w:rsidRPr="00DF4D1D">
              <w:rPr>
                <w:lang w:eastAsia="en-US"/>
              </w:rPr>
              <w:t>1544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EC198" w14:textId="1570B22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5CB3F" w14:textId="1F705D17"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3005C" w14:textId="4CA3E77D" w:rsidR="00DF4D1D" w:rsidRPr="00886972" w:rsidRDefault="00DF4D1D" w:rsidP="00DF4D1D">
            <w:pPr>
              <w:pStyle w:val="TAL"/>
              <w:rPr>
                <w:lang w:eastAsia="en-US"/>
              </w:rPr>
            </w:pPr>
            <w:r w:rsidRPr="00DF4D1D">
              <w:rPr>
                <w:lang w:eastAsia="en-US"/>
              </w:rPr>
              <w:t>IoT NTN - Test frequencies definition update for bands 254 and bands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1A668"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448F5472"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E4092E3"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FEC6D"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DE2E4" w14:textId="2C62441D" w:rsidR="00DF4D1D" w:rsidRPr="00886972" w:rsidRDefault="00DF4D1D" w:rsidP="00DF4D1D">
            <w:pPr>
              <w:pStyle w:val="TAL"/>
              <w:rPr>
                <w:lang w:eastAsia="en-US"/>
              </w:rPr>
            </w:pPr>
            <w:r w:rsidRPr="00DF4D1D">
              <w:rPr>
                <w:lang w:eastAsia="en-US"/>
              </w:rPr>
              <w:t>R5-255283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6481B" w14:textId="34AFEEAF" w:rsidR="00DF4D1D" w:rsidRPr="00886972" w:rsidRDefault="00DF4D1D" w:rsidP="00DF4D1D">
            <w:pPr>
              <w:pStyle w:val="TAL"/>
              <w:rPr>
                <w:lang w:eastAsia="en-US"/>
              </w:rPr>
            </w:pPr>
            <w:r w:rsidRPr="00DF4D1D">
              <w:rPr>
                <w:lang w:eastAsia="en-US"/>
              </w:rPr>
              <w:t>1546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F047" w14:textId="5C64734F"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69DAB" w14:textId="14A87F55"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AD12" w14:textId="2C816D94" w:rsidR="00DF4D1D" w:rsidRPr="00886972" w:rsidRDefault="00DF4D1D" w:rsidP="00DF4D1D">
            <w:pPr>
              <w:pStyle w:val="TAL"/>
              <w:rPr>
                <w:lang w:eastAsia="en-US"/>
              </w:rPr>
            </w:pPr>
            <w:r w:rsidRPr="00DF4D1D">
              <w:rPr>
                <w:lang w:eastAsia="en-US"/>
              </w:rPr>
              <w:t>Addition of RF test frequencies and conditions for variable Tx-Rx spacing for NB-IoT for NTN bands 253, 254 and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B606F"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bl>
    <w:p w14:paraId="5E8DCF15" w14:textId="77777777" w:rsidR="00C855C3" w:rsidRPr="0048078F" w:rsidRDefault="00C855C3" w:rsidP="000749E2"/>
    <w:sectPr w:rsidR="00C855C3" w:rsidRPr="0048078F" w:rsidSect="00C025A1">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9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F32234" w14:textId="77777777" w:rsidR="00327E24" w:rsidRDefault="00327E24" w:rsidP="000749E2">
      <w:r>
        <w:separator/>
      </w:r>
    </w:p>
  </w:endnote>
  <w:endnote w:type="continuationSeparator" w:id="0">
    <w:p w14:paraId="363FB1C8" w14:textId="77777777" w:rsidR="00327E24" w:rsidRDefault="00327E24"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B98A32" w14:textId="77777777" w:rsidR="00327E24" w:rsidRDefault="00327E24" w:rsidP="000749E2">
      <w:r>
        <w:separator/>
      </w:r>
    </w:p>
  </w:footnote>
  <w:footnote w:type="continuationSeparator" w:id="0">
    <w:p w14:paraId="21DEE9C8" w14:textId="77777777" w:rsidR="00327E24" w:rsidRDefault="00327E24"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81" w:name="_Hlk95374999"/>
    <w:r>
      <w:rPr>
        <w:rFonts w:ascii="Arial" w:hAnsi="Arial" w:cs="Arial"/>
        <w:b/>
        <w:bCs/>
        <w:noProof/>
        <w:sz w:val="18"/>
        <w:szCs w:val="18"/>
        <w:lang w:val="en-US"/>
      </w:rPr>
      <w:t>Release 1</w:t>
    </w:r>
    <w:bookmarkEnd w:id="81"/>
    <w:r w:rsidR="007217BD">
      <w:rPr>
        <w:rFonts w:ascii="Arial" w:hAnsi="Arial" w:cs="Arial"/>
        <w:b/>
        <w:bCs/>
        <w:noProof/>
        <w:sz w:val="18"/>
        <w:szCs w:val="18"/>
        <w:lang w:val="en-US"/>
      </w:rPr>
      <w:t>8</w:t>
    </w:r>
  </w:p>
  <w:p w14:paraId="3C2D5006" w14:textId="4E68D3B8"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363331">
      <w:rPr>
        <w:rFonts w:ascii="Arial" w:hAnsi="Arial" w:cs="Arial"/>
        <w:b/>
        <w:bCs/>
        <w:noProof/>
        <w:sz w:val="18"/>
        <w:szCs w:val="18"/>
        <w:lang w:val="en-US"/>
      </w:rPr>
      <w:t>10</w:t>
    </w:r>
    <w:r>
      <w:rPr>
        <w:rFonts w:ascii="Arial" w:hAnsi="Arial" w:cs="Arial"/>
        <w:b/>
        <w:bCs/>
        <w:noProof/>
        <w:sz w:val="18"/>
        <w:szCs w:val="18"/>
        <w:lang w:val="en-US"/>
      </w:rPr>
      <w:t>.0 (202</w:t>
    </w:r>
    <w:r w:rsidR="006D2AB2">
      <w:rPr>
        <w:rFonts w:ascii="Arial" w:hAnsi="Arial" w:cs="Arial"/>
        <w:b/>
        <w:bCs/>
        <w:noProof/>
        <w:sz w:val="18"/>
        <w:szCs w:val="18"/>
        <w:lang w:val="en-US"/>
      </w:rPr>
      <w:t>5</w:t>
    </w:r>
    <w:r>
      <w:rPr>
        <w:rFonts w:ascii="Arial" w:hAnsi="Arial" w:cs="Arial"/>
        <w:b/>
        <w:bCs/>
        <w:noProof/>
        <w:sz w:val="18"/>
        <w:szCs w:val="18"/>
        <w:lang w:val="en-US"/>
      </w:rPr>
      <w:t>-</w:t>
    </w:r>
    <w:r w:rsidR="006D2AB2">
      <w:rPr>
        <w:rFonts w:ascii="Arial" w:hAnsi="Arial" w:cs="Arial"/>
        <w:b/>
        <w:bCs/>
        <w:noProof/>
        <w:sz w:val="18"/>
        <w:szCs w:val="18"/>
        <w:lang w:val="en-US"/>
      </w:rPr>
      <w:t>0</w:t>
    </w:r>
    <w:r w:rsidR="00363331">
      <w:rPr>
        <w:rFonts w:ascii="Arial" w:hAnsi="Arial" w:cs="Arial"/>
        <w:b/>
        <w:bCs/>
        <w:noProof/>
        <w:sz w:val="18"/>
        <w:szCs w:val="18"/>
        <w:lang w:val="en-US"/>
      </w:rPr>
      <w:t>9</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B2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802"/>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1548"/>
    <w:rsid w:val="00095D17"/>
    <w:rsid w:val="000970B3"/>
    <w:rsid w:val="000970DC"/>
    <w:rsid w:val="00097758"/>
    <w:rsid w:val="000A1281"/>
    <w:rsid w:val="000A1859"/>
    <w:rsid w:val="000A1DEE"/>
    <w:rsid w:val="000A26AF"/>
    <w:rsid w:val="000A3223"/>
    <w:rsid w:val="000A35F7"/>
    <w:rsid w:val="000A3B2B"/>
    <w:rsid w:val="000A43BC"/>
    <w:rsid w:val="000A5123"/>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4B65"/>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12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4203"/>
    <w:rsid w:val="001B6EAD"/>
    <w:rsid w:val="001B70A6"/>
    <w:rsid w:val="001B78FD"/>
    <w:rsid w:val="001C0D29"/>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6B36"/>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2A6F"/>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3291"/>
    <w:rsid w:val="002740D6"/>
    <w:rsid w:val="0027444E"/>
    <w:rsid w:val="0027470A"/>
    <w:rsid w:val="00274954"/>
    <w:rsid w:val="00274989"/>
    <w:rsid w:val="00275577"/>
    <w:rsid w:val="00275648"/>
    <w:rsid w:val="00275C75"/>
    <w:rsid w:val="00276B22"/>
    <w:rsid w:val="00276E66"/>
    <w:rsid w:val="00276E96"/>
    <w:rsid w:val="0027717F"/>
    <w:rsid w:val="00280590"/>
    <w:rsid w:val="00280D90"/>
    <w:rsid w:val="002813EC"/>
    <w:rsid w:val="002821D0"/>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97A47"/>
    <w:rsid w:val="002A0172"/>
    <w:rsid w:val="002A04AE"/>
    <w:rsid w:val="002A2A65"/>
    <w:rsid w:val="002A5B8D"/>
    <w:rsid w:val="002A5E17"/>
    <w:rsid w:val="002A7FC3"/>
    <w:rsid w:val="002B0BA6"/>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27E24"/>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0307"/>
    <w:rsid w:val="00351637"/>
    <w:rsid w:val="00351987"/>
    <w:rsid w:val="0035242A"/>
    <w:rsid w:val="00353DFA"/>
    <w:rsid w:val="0035463E"/>
    <w:rsid w:val="00354765"/>
    <w:rsid w:val="00354FD7"/>
    <w:rsid w:val="00356BF6"/>
    <w:rsid w:val="0035700B"/>
    <w:rsid w:val="003575F5"/>
    <w:rsid w:val="0035799C"/>
    <w:rsid w:val="00360928"/>
    <w:rsid w:val="003616F3"/>
    <w:rsid w:val="00361BCE"/>
    <w:rsid w:val="003623FB"/>
    <w:rsid w:val="00363331"/>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050F"/>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D7B1C"/>
    <w:rsid w:val="003E234A"/>
    <w:rsid w:val="003E2780"/>
    <w:rsid w:val="003E2C9E"/>
    <w:rsid w:val="003E30E9"/>
    <w:rsid w:val="003E3FDC"/>
    <w:rsid w:val="003E4543"/>
    <w:rsid w:val="003E4743"/>
    <w:rsid w:val="003E501C"/>
    <w:rsid w:val="003E52E2"/>
    <w:rsid w:val="003E6695"/>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0372"/>
    <w:rsid w:val="00420447"/>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67AB7"/>
    <w:rsid w:val="00470151"/>
    <w:rsid w:val="00470534"/>
    <w:rsid w:val="004724B2"/>
    <w:rsid w:val="00473654"/>
    <w:rsid w:val="00473D95"/>
    <w:rsid w:val="00473F37"/>
    <w:rsid w:val="00474772"/>
    <w:rsid w:val="00474804"/>
    <w:rsid w:val="004766D5"/>
    <w:rsid w:val="0048078F"/>
    <w:rsid w:val="00481436"/>
    <w:rsid w:val="0048493A"/>
    <w:rsid w:val="00484FE2"/>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6E5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09B2"/>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5927"/>
    <w:rsid w:val="005565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357"/>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C82"/>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CDD"/>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494"/>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2677B"/>
    <w:rsid w:val="00630880"/>
    <w:rsid w:val="0063242A"/>
    <w:rsid w:val="00635D2E"/>
    <w:rsid w:val="00635E24"/>
    <w:rsid w:val="00636384"/>
    <w:rsid w:val="006364B7"/>
    <w:rsid w:val="00640C90"/>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0DA0"/>
    <w:rsid w:val="00691BF5"/>
    <w:rsid w:val="0069266C"/>
    <w:rsid w:val="0069308F"/>
    <w:rsid w:val="0069331B"/>
    <w:rsid w:val="0069446A"/>
    <w:rsid w:val="00695083"/>
    <w:rsid w:val="006A16E1"/>
    <w:rsid w:val="006A1D41"/>
    <w:rsid w:val="006A2457"/>
    <w:rsid w:val="006A2B35"/>
    <w:rsid w:val="006A31AE"/>
    <w:rsid w:val="006A3425"/>
    <w:rsid w:val="006A41F4"/>
    <w:rsid w:val="006A4217"/>
    <w:rsid w:val="006A4C01"/>
    <w:rsid w:val="006A63F4"/>
    <w:rsid w:val="006A73F5"/>
    <w:rsid w:val="006A787E"/>
    <w:rsid w:val="006A7990"/>
    <w:rsid w:val="006B06ED"/>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2AB2"/>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6F7911"/>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3765B"/>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99B"/>
    <w:rsid w:val="007C5B42"/>
    <w:rsid w:val="007C6035"/>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060E"/>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7C9"/>
    <w:rsid w:val="00843C57"/>
    <w:rsid w:val="00846E39"/>
    <w:rsid w:val="00852065"/>
    <w:rsid w:val="00852414"/>
    <w:rsid w:val="0085281B"/>
    <w:rsid w:val="00853A7F"/>
    <w:rsid w:val="0085407B"/>
    <w:rsid w:val="00855A34"/>
    <w:rsid w:val="00855DC3"/>
    <w:rsid w:val="0085689E"/>
    <w:rsid w:val="0085696A"/>
    <w:rsid w:val="00856C3E"/>
    <w:rsid w:val="0085732B"/>
    <w:rsid w:val="00860102"/>
    <w:rsid w:val="008609C2"/>
    <w:rsid w:val="008610E5"/>
    <w:rsid w:val="00863BCA"/>
    <w:rsid w:val="008644C5"/>
    <w:rsid w:val="00865060"/>
    <w:rsid w:val="00865FAB"/>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1D18"/>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1"/>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3EC"/>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18"/>
    <w:rsid w:val="0091739C"/>
    <w:rsid w:val="00921085"/>
    <w:rsid w:val="009234DD"/>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5275"/>
    <w:rsid w:val="00947FBB"/>
    <w:rsid w:val="00950441"/>
    <w:rsid w:val="0095068C"/>
    <w:rsid w:val="009506DB"/>
    <w:rsid w:val="00951433"/>
    <w:rsid w:val="00956354"/>
    <w:rsid w:val="009601F0"/>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3AEB"/>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1FAC"/>
    <w:rsid w:val="009C3012"/>
    <w:rsid w:val="009C3ACA"/>
    <w:rsid w:val="009C4195"/>
    <w:rsid w:val="009C4F36"/>
    <w:rsid w:val="009C51C8"/>
    <w:rsid w:val="009C60B8"/>
    <w:rsid w:val="009C78E7"/>
    <w:rsid w:val="009C7E2C"/>
    <w:rsid w:val="009D0336"/>
    <w:rsid w:val="009D1AB3"/>
    <w:rsid w:val="009D1AE6"/>
    <w:rsid w:val="009D21DB"/>
    <w:rsid w:val="009D2811"/>
    <w:rsid w:val="009D2C2E"/>
    <w:rsid w:val="009D411F"/>
    <w:rsid w:val="009D51DE"/>
    <w:rsid w:val="009D745B"/>
    <w:rsid w:val="009D7EF4"/>
    <w:rsid w:val="009E1649"/>
    <w:rsid w:val="009E1E1D"/>
    <w:rsid w:val="009E3F21"/>
    <w:rsid w:val="009E401E"/>
    <w:rsid w:val="009E4C47"/>
    <w:rsid w:val="009E508A"/>
    <w:rsid w:val="009E7821"/>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841"/>
    <w:rsid w:val="00B20BDF"/>
    <w:rsid w:val="00B21365"/>
    <w:rsid w:val="00B22008"/>
    <w:rsid w:val="00B22399"/>
    <w:rsid w:val="00B250BC"/>
    <w:rsid w:val="00B25B1E"/>
    <w:rsid w:val="00B2665D"/>
    <w:rsid w:val="00B266F5"/>
    <w:rsid w:val="00B26BB5"/>
    <w:rsid w:val="00B26E87"/>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209F"/>
    <w:rsid w:val="00B93675"/>
    <w:rsid w:val="00B94161"/>
    <w:rsid w:val="00B94313"/>
    <w:rsid w:val="00B94F25"/>
    <w:rsid w:val="00B95164"/>
    <w:rsid w:val="00B95F87"/>
    <w:rsid w:val="00B96B02"/>
    <w:rsid w:val="00BA14D6"/>
    <w:rsid w:val="00BA170D"/>
    <w:rsid w:val="00BA26DA"/>
    <w:rsid w:val="00BA4767"/>
    <w:rsid w:val="00BA5380"/>
    <w:rsid w:val="00BB0176"/>
    <w:rsid w:val="00BB02FF"/>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3F38"/>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25A1"/>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2F54"/>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4C7A"/>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21A"/>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2550"/>
    <w:rsid w:val="00D23D09"/>
    <w:rsid w:val="00D2493A"/>
    <w:rsid w:val="00D2624C"/>
    <w:rsid w:val="00D26399"/>
    <w:rsid w:val="00D27E9E"/>
    <w:rsid w:val="00D304FB"/>
    <w:rsid w:val="00D3176C"/>
    <w:rsid w:val="00D31966"/>
    <w:rsid w:val="00D34799"/>
    <w:rsid w:val="00D360F5"/>
    <w:rsid w:val="00D37BA7"/>
    <w:rsid w:val="00D40C4A"/>
    <w:rsid w:val="00D4113C"/>
    <w:rsid w:val="00D42B44"/>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BD5"/>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155"/>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2F3B"/>
    <w:rsid w:val="00DF44D5"/>
    <w:rsid w:val="00DF455A"/>
    <w:rsid w:val="00DF4B4E"/>
    <w:rsid w:val="00DF4C83"/>
    <w:rsid w:val="00DF4D1D"/>
    <w:rsid w:val="00DF4FF6"/>
    <w:rsid w:val="00DF56E9"/>
    <w:rsid w:val="00DF5B5E"/>
    <w:rsid w:val="00DF6F41"/>
    <w:rsid w:val="00DF73FB"/>
    <w:rsid w:val="00DF76B1"/>
    <w:rsid w:val="00DF7C27"/>
    <w:rsid w:val="00E0257D"/>
    <w:rsid w:val="00E02DF0"/>
    <w:rsid w:val="00E0380A"/>
    <w:rsid w:val="00E04EED"/>
    <w:rsid w:val="00E05B1E"/>
    <w:rsid w:val="00E064D4"/>
    <w:rsid w:val="00E06BE4"/>
    <w:rsid w:val="00E1160E"/>
    <w:rsid w:val="00E1287F"/>
    <w:rsid w:val="00E13049"/>
    <w:rsid w:val="00E134F5"/>
    <w:rsid w:val="00E1570F"/>
    <w:rsid w:val="00E1603B"/>
    <w:rsid w:val="00E17984"/>
    <w:rsid w:val="00E20166"/>
    <w:rsid w:val="00E21B7D"/>
    <w:rsid w:val="00E22939"/>
    <w:rsid w:val="00E24349"/>
    <w:rsid w:val="00E26D71"/>
    <w:rsid w:val="00E273F4"/>
    <w:rsid w:val="00E27A9A"/>
    <w:rsid w:val="00E30244"/>
    <w:rsid w:val="00E30588"/>
    <w:rsid w:val="00E31B65"/>
    <w:rsid w:val="00E31DDB"/>
    <w:rsid w:val="00E326C3"/>
    <w:rsid w:val="00E32C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81D"/>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692F"/>
    <w:rsid w:val="00EA7018"/>
    <w:rsid w:val="00EA7767"/>
    <w:rsid w:val="00EB0936"/>
    <w:rsid w:val="00EB1FD5"/>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AD5"/>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5A5"/>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287"/>
    <w:rsid w:val="00F6131A"/>
    <w:rsid w:val="00F6223B"/>
    <w:rsid w:val="00F62BB8"/>
    <w:rsid w:val="00F62BF4"/>
    <w:rsid w:val="00F65164"/>
    <w:rsid w:val="00F662DA"/>
    <w:rsid w:val="00F6740F"/>
    <w:rsid w:val="00F67C12"/>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913"/>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1FD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B1F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EB1FD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EB1FD5"/>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EB1FD5"/>
    <w:pPr>
      <w:ind w:left="1418" w:hanging="1418"/>
      <w:outlineLvl w:val="3"/>
    </w:pPr>
    <w:rPr>
      <w:sz w:val="24"/>
    </w:rPr>
  </w:style>
  <w:style w:type="paragraph" w:styleId="Heading5">
    <w:name w:val="heading 5"/>
    <w:basedOn w:val="Heading4"/>
    <w:next w:val="Normal"/>
    <w:link w:val="Heading5Char"/>
    <w:qFormat/>
    <w:rsid w:val="00EB1FD5"/>
    <w:pPr>
      <w:ind w:left="1701" w:hanging="1701"/>
      <w:outlineLvl w:val="4"/>
    </w:pPr>
    <w:rPr>
      <w:sz w:val="22"/>
    </w:rPr>
  </w:style>
  <w:style w:type="paragraph" w:styleId="Heading6">
    <w:name w:val="heading 6"/>
    <w:aliases w:val="T1,Header 6"/>
    <w:basedOn w:val="H6"/>
    <w:next w:val="Normal"/>
    <w:link w:val="Heading6Char"/>
    <w:qFormat/>
    <w:rsid w:val="00EB1FD5"/>
    <w:pPr>
      <w:outlineLvl w:val="5"/>
    </w:pPr>
  </w:style>
  <w:style w:type="paragraph" w:styleId="Heading7">
    <w:name w:val="heading 7"/>
    <w:basedOn w:val="H6"/>
    <w:next w:val="Normal"/>
    <w:link w:val="Heading7Char"/>
    <w:qFormat/>
    <w:rsid w:val="00EB1FD5"/>
    <w:pPr>
      <w:outlineLvl w:val="6"/>
    </w:pPr>
  </w:style>
  <w:style w:type="paragraph" w:styleId="Heading8">
    <w:name w:val="heading 8"/>
    <w:basedOn w:val="Heading1"/>
    <w:next w:val="Normal"/>
    <w:link w:val="Heading8Char"/>
    <w:qFormat/>
    <w:rsid w:val="00EB1FD5"/>
    <w:pPr>
      <w:ind w:left="0" w:firstLine="0"/>
      <w:outlineLvl w:val="7"/>
    </w:pPr>
  </w:style>
  <w:style w:type="paragraph" w:styleId="Heading9">
    <w:name w:val="heading 9"/>
    <w:basedOn w:val="Heading8"/>
    <w:next w:val="Normal"/>
    <w:link w:val="Heading9Char"/>
    <w:qFormat/>
    <w:rsid w:val="00EB1FD5"/>
    <w:pPr>
      <w:outlineLvl w:val="8"/>
    </w:pPr>
  </w:style>
  <w:style w:type="character" w:default="1" w:styleId="DefaultParagraphFont">
    <w:name w:val="Default Paragraph Font"/>
    <w:semiHidden/>
    <w:rsid w:val="00EB1FD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B1FD5"/>
  </w:style>
  <w:style w:type="paragraph" w:customStyle="1" w:styleId="H6">
    <w:name w:val="H6"/>
    <w:basedOn w:val="Heading5"/>
    <w:next w:val="Normal"/>
    <w:link w:val="H6Char"/>
    <w:rsid w:val="00EB1FD5"/>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EB1FD5"/>
  </w:style>
  <w:style w:type="paragraph" w:styleId="List3">
    <w:name w:val="List 3"/>
    <w:basedOn w:val="List2"/>
    <w:rsid w:val="00EB1FD5"/>
    <w:pPr>
      <w:ind w:left="1135"/>
    </w:pPr>
  </w:style>
  <w:style w:type="paragraph" w:styleId="List2">
    <w:name w:val="List 2"/>
    <w:basedOn w:val="List"/>
    <w:rsid w:val="00EB1FD5"/>
    <w:pPr>
      <w:ind w:left="851"/>
    </w:pPr>
  </w:style>
  <w:style w:type="paragraph" w:styleId="List">
    <w:name w:val="List"/>
    <w:basedOn w:val="Normal"/>
    <w:rsid w:val="00EB1FD5"/>
    <w:pPr>
      <w:ind w:left="568" w:hanging="284"/>
    </w:pPr>
  </w:style>
  <w:style w:type="paragraph" w:customStyle="1" w:styleId="B4">
    <w:name w:val="B4"/>
    <w:basedOn w:val="List4"/>
    <w:rsid w:val="00EB1FD5"/>
  </w:style>
  <w:style w:type="paragraph" w:styleId="List4">
    <w:name w:val="List 4"/>
    <w:basedOn w:val="List3"/>
    <w:rsid w:val="00EB1FD5"/>
    <w:pPr>
      <w:ind w:left="1418"/>
    </w:pPr>
  </w:style>
  <w:style w:type="paragraph" w:customStyle="1" w:styleId="B5">
    <w:name w:val="B5"/>
    <w:basedOn w:val="List5"/>
    <w:rsid w:val="00EB1FD5"/>
  </w:style>
  <w:style w:type="paragraph" w:styleId="List5">
    <w:name w:val="List 5"/>
    <w:basedOn w:val="List4"/>
    <w:rsid w:val="00EB1FD5"/>
    <w:pPr>
      <w:ind w:left="1702"/>
    </w:pPr>
  </w:style>
  <w:style w:type="paragraph" w:styleId="Header">
    <w:name w:val="header"/>
    <w:link w:val="HeaderChar"/>
    <w:rsid w:val="00EB1FD5"/>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EB1FD5"/>
    <w:rPr>
      <w:b/>
      <w:position w:val="6"/>
      <w:sz w:val="16"/>
    </w:rPr>
  </w:style>
  <w:style w:type="paragraph" w:styleId="FootnoteText">
    <w:name w:val="footnote text"/>
    <w:basedOn w:val="Normal"/>
    <w:link w:val="FootnoteTextChar"/>
    <w:semiHidden/>
    <w:rsid w:val="00EB1FD5"/>
    <w:pPr>
      <w:keepLines/>
      <w:spacing w:after="0"/>
      <w:ind w:left="454" w:hanging="454"/>
    </w:pPr>
    <w:rPr>
      <w:sz w:val="16"/>
    </w:rPr>
  </w:style>
  <w:style w:type="paragraph" w:styleId="TOC8">
    <w:name w:val="toc 8"/>
    <w:basedOn w:val="TOC1"/>
    <w:rsid w:val="00EB1FD5"/>
    <w:pPr>
      <w:spacing w:before="180"/>
      <w:ind w:left="2693" w:hanging="2693"/>
    </w:pPr>
    <w:rPr>
      <w:b/>
    </w:rPr>
  </w:style>
  <w:style w:type="paragraph" w:styleId="TOC1">
    <w:name w:val="toc 1"/>
    <w:rsid w:val="00EB1FD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B1FD5"/>
    <w:pPr>
      <w:keepLines/>
      <w:tabs>
        <w:tab w:val="center" w:pos="4536"/>
        <w:tab w:val="right" w:pos="9072"/>
      </w:tabs>
    </w:pPr>
    <w:rPr>
      <w:noProof/>
    </w:rPr>
  </w:style>
  <w:style w:type="character" w:customStyle="1" w:styleId="ZGSM">
    <w:name w:val="ZGSM"/>
    <w:rsid w:val="00EB1FD5"/>
  </w:style>
  <w:style w:type="paragraph" w:styleId="Index1">
    <w:name w:val="index 1"/>
    <w:basedOn w:val="Normal"/>
    <w:semiHidden/>
    <w:rsid w:val="00EB1FD5"/>
    <w:pPr>
      <w:keepLines/>
      <w:spacing w:after="0"/>
    </w:pPr>
  </w:style>
  <w:style w:type="paragraph" w:customStyle="1" w:styleId="ZD">
    <w:name w:val="ZD"/>
    <w:rsid w:val="00EB1FD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B1FD5"/>
    <w:pPr>
      <w:ind w:left="1701" w:hanging="1701"/>
    </w:pPr>
  </w:style>
  <w:style w:type="paragraph" w:styleId="TOC4">
    <w:name w:val="toc 4"/>
    <w:basedOn w:val="TOC3"/>
    <w:rsid w:val="00EB1FD5"/>
    <w:pPr>
      <w:ind w:left="1418" w:hanging="1418"/>
    </w:pPr>
  </w:style>
  <w:style w:type="paragraph" w:styleId="TOC3">
    <w:name w:val="toc 3"/>
    <w:basedOn w:val="TOC2"/>
    <w:rsid w:val="00EB1FD5"/>
    <w:pPr>
      <w:ind w:left="1134" w:hanging="1134"/>
    </w:pPr>
  </w:style>
  <w:style w:type="paragraph" w:styleId="TOC2">
    <w:name w:val="toc 2"/>
    <w:basedOn w:val="TOC1"/>
    <w:rsid w:val="00EB1FD5"/>
    <w:pPr>
      <w:keepNext w:val="0"/>
      <w:spacing w:before="0"/>
      <w:ind w:left="851" w:hanging="851"/>
    </w:pPr>
    <w:rPr>
      <w:sz w:val="20"/>
    </w:rPr>
  </w:style>
  <w:style w:type="paragraph" w:styleId="Index2">
    <w:name w:val="index 2"/>
    <w:basedOn w:val="Index1"/>
    <w:semiHidden/>
    <w:rsid w:val="00EB1FD5"/>
    <w:pPr>
      <w:ind w:left="284"/>
    </w:pPr>
  </w:style>
  <w:style w:type="paragraph" w:customStyle="1" w:styleId="TT">
    <w:name w:val="TT"/>
    <w:basedOn w:val="Heading1"/>
    <w:next w:val="Normal"/>
    <w:rsid w:val="00EB1FD5"/>
    <w:pPr>
      <w:outlineLvl w:val="9"/>
    </w:pPr>
  </w:style>
  <w:style w:type="paragraph" w:customStyle="1" w:styleId="B1">
    <w:name w:val="B1"/>
    <w:basedOn w:val="List"/>
    <w:link w:val="B1Char"/>
    <w:rsid w:val="00EB1FD5"/>
  </w:style>
  <w:style w:type="paragraph" w:styleId="Footer">
    <w:name w:val="footer"/>
    <w:basedOn w:val="Header"/>
    <w:link w:val="FooterChar"/>
    <w:rsid w:val="00EB1FD5"/>
    <w:pPr>
      <w:jc w:val="center"/>
    </w:pPr>
    <w:rPr>
      <w:i/>
    </w:rPr>
  </w:style>
  <w:style w:type="paragraph" w:customStyle="1" w:styleId="B2">
    <w:name w:val="B2"/>
    <w:basedOn w:val="List2"/>
    <w:link w:val="B2Char"/>
    <w:rsid w:val="00EB1FD5"/>
  </w:style>
  <w:style w:type="paragraph" w:customStyle="1" w:styleId="NF">
    <w:name w:val="NF"/>
    <w:basedOn w:val="NO"/>
    <w:rsid w:val="00EB1FD5"/>
    <w:pPr>
      <w:keepNext/>
      <w:spacing w:after="0"/>
    </w:pPr>
    <w:rPr>
      <w:rFonts w:ascii="Arial" w:hAnsi="Arial"/>
      <w:sz w:val="18"/>
    </w:rPr>
  </w:style>
  <w:style w:type="paragraph" w:customStyle="1" w:styleId="NO">
    <w:name w:val="NO"/>
    <w:basedOn w:val="Normal"/>
    <w:link w:val="NOChar"/>
    <w:rsid w:val="00EB1FD5"/>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EB1F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EB1FD5"/>
    <w:pPr>
      <w:jc w:val="right"/>
    </w:pPr>
  </w:style>
  <w:style w:type="paragraph" w:customStyle="1" w:styleId="TAL">
    <w:name w:val="TAL"/>
    <w:basedOn w:val="Normal"/>
    <w:link w:val="TAL0"/>
    <w:rsid w:val="00EB1FD5"/>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EB1FD5"/>
    <w:pPr>
      <w:ind w:left="851"/>
    </w:pPr>
  </w:style>
  <w:style w:type="paragraph" w:styleId="ListNumber">
    <w:name w:val="List Number"/>
    <w:basedOn w:val="List"/>
    <w:rsid w:val="00EB1FD5"/>
  </w:style>
  <w:style w:type="paragraph" w:customStyle="1" w:styleId="TAH">
    <w:name w:val="TAH"/>
    <w:basedOn w:val="TAC"/>
    <w:link w:val="TAHCar"/>
    <w:rsid w:val="00EB1FD5"/>
    <w:rPr>
      <w:b/>
    </w:rPr>
  </w:style>
  <w:style w:type="paragraph" w:customStyle="1" w:styleId="TAC">
    <w:name w:val="TAC"/>
    <w:basedOn w:val="TAL"/>
    <w:link w:val="TACCar"/>
    <w:rsid w:val="00EB1FD5"/>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EB1FD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B1FD5"/>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EB1FD5"/>
    <w:pPr>
      <w:spacing w:after="0"/>
    </w:pPr>
  </w:style>
  <w:style w:type="paragraph" w:customStyle="1" w:styleId="NW">
    <w:name w:val="NW"/>
    <w:basedOn w:val="NO"/>
    <w:rsid w:val="00EB1FD5"/>
    <w:pPr>
      <w:spacing w:after="0"/>
    </w:pPr>
  </w:style>
  <w:style w:type="paragraph" w:customStyle="1" w:styleId="EW">
    <w:name w:val="EW"/>
    <w:basedOn w:val="EX"/>
    <w:rsid w:val="00EB1FD5"/>
    <w:pPr>
      <w:spacing w:after="0"/>
    </w:pPr>
  </w:style>
  <w:style w:type="paragraph" w:styleId="TOC6">
    <w:name w:val="toc 6"/>
    <w:basedOn w:val="TOC5"/>
    <w:next w:val="Normal"/>
    <w:rsid w:val="00EB1FD5"/>
    <w:pPr>
      <w:ind w:left="1985" w:hanging="1985"/>
    </w:pPr>
  </w:style>
  <w:style w:type="paragraph" w:styleId="TOC7">
    <w:name w:val="toc 7"/>
    <w:basedOn w:val="TOC6"/>
    <w:next w:val="Normal"/>
    <w:rsid w:val="00EB1FD5"/>
    <w:pPr>
      <w:ind w:left="2268" w:hanging="2268"/>
    </w:pPr>
  </w:style>
  <w:style w:type="paragraph" w:styleId="ListBullet2">
    <w:name w:val="List Bullet 2"/>
    <w:basedOn w:val="ListBullet"/>
    <w:rsid w:val="00EB1FD5"/>
    <w:pPr>
      <w:ind w:left="851"/>
    </w:pPr>
  </w:style>
  <w:style w:type="paragraph" w:styleId="ListBullet">
    <w:name w:val="List Bullet"/>
    <w:basedOn w:val="List"/>
    <w:rsid w:val="00EB1FD5"/>
  </w:style>
  <w:style w:type="paragraph" w:customStyle="1" w:styleId="EditorsNote">
    <w:name w:val="Editor's Note"/>
    <w:aliases w:val="EN"/>
    <w:basedOn w:val="NO"/>
    <w:link w:val="EditorsNoteChar"/>
    <w:rsid w:val="00EB1FD5"/>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EB1FD5"/>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EB1F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B1F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B1FD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B1F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B1FD5"/>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EB1FD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EB1FD5"/>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EB1FD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B1FD5"/>
    <w:pPr>
      <w:ind w:left="1135"/>
    </w:pPr>
  </w:style>
  <w:style w:type="paragraph" w:styleId="ListBullet4">
    <w:name w:val="List Bullet 4"/>
    <w:basedOn w:val="ListBullet3"/>
    <w:rsid w:val="00EB1FD5"/>
    <w:pPr>
      <w:ind w:left="1418"/>
    </w:pPr>
  </w:style>
  <w:style w:type="paragraph" w:styleId="ListBullet5">
    <w:name w:val="List Bullet 5"/>
    <w:basedOn w:val="ListBullet4"/>
    <w:rsid w:val="00EB1FD5"/>
    <w:pPr>
      <w:ind w:left="1702"/>
    </w:pPr>
  </w:style>
  <w:style w:type="paragraph" w:customStyle="1" w:styleId="ZTD">
    <w:name w:val="ZTD"/>
    <w:basedOn w:val="ZB"/>
    <w:rsid w:val="00EB1FD5"/>
    <w:pPr>
      <w:framePr w:hRule="auto" w:wrap="notBeside" w:y="852"/>
    </w:pPr>
    <w:rPr>
      <w:i w:val="0"/>
      <w:sz w:val="40"/>
    </w:rPr>
  </w:style>
  <w:style w:type="paragraph" w:customStyle="1" w:styleId="ZV">
    <w:name w:val="ZV"/>
    <w:basedOn w:val="ZU"/>
    <w:rsid w:val="00EB1FD5"/>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EB1FD5"/>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826</TotalTime>
  <Pages>1</Pages>
  <Words>27605</Words>
  <Characters>157352</Characters>
  <Application>Microsoft Office Word</Application>
  <DocSecurity>0</DocSecurity>
  <Lines>1311</Lines>
  <Paragraphs>369</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184588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4987</cp:lastModifiedBy>
  <cp:revision>107</cp:revision>
  <cp:lastPrinted>2008-11-20T16:42:00Z</cp:lastPrinted>
  <dcterms:created xsi:type="dcterms:W3CDTF">2021-04-11T16:58:00Z</dcterms:created>
  <dcterms:modified xsi:type="dcterms:W3CDTF">2025-10-02T18:12:00Z</dcterms:modified>
</cp:coreProperties>
</file>