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F8D8" w14:textId="15689A50" w:rsidR="00BF46E1" w:rsidRPr="005307A3" w:rsidRDefault="00BF46E1" w:rsidP="00BF46E1">
      <w:pPr>
        <w:pStyle w:val="Heading8"/>
      </w:pPr>
      <w:bookmarkStart w:id="0" w:name="_Toc146313260"/>
      <w:r w:rsidRPr="005307A3">
        <w:t>Annex A (normative):</w:t>
      </w:r>
      <w:r w:rsidRPr="005307A3">
        <w:br/>
        <w:t>Details of Test-SIM (TestSIM)</w:t>
      </w:r>
      <w:bookmarkEnd w:id="0"/>
    </w:p>
    <w:p w14:paraId="173867EA" w14:textId="77777777" w:rsidR="00BF46E1" w:rsidRPr="005307A3" w:rsidRDefault="00BF46E1" w:rsidP="00BF46E1">
      <w:r w:rsidRPr="005307A3">
        <w:t>The TestSIM shall be able to present the following data:</w:t>
      </w:r>
    </w:p>
    <w:p w14:paraId="69F72FA2" w14:textId="77777777" w:rsidR="00BF46E1" w:rsidRPr="005307A3" w:rsidRDefault="00BF46E1" w:rsidP="00BF46E1">
      <w:r w:rsidRPr="005307A3">
        <w:t>ANSWER TO RESET</w:t>
      </w:r>
    </w:p>
    <w:p w14:paraId="4AEB3976" w14:textId="77777777" w:rsidR="00BF46E1" w:rsidRPr="005307A3" w:rsidRDefault="00BF46E1" w:rsidP="00BF46E1">
      <w:r w:rsidRPr="005307A3">
        <w:t>Logically:</w:t>
      </w:r>
    </w:p>
    <w:p w14:paraId="3D083504" w14:textId="77777777" w:rsidR="00BF46E1" w:rsidRPr="005307A3" w:rsidRDefault="00BF46E1" w:rsidP="0041528A">
      <w:pPr>
        <w:pStyle w:val="EW"/>
      </w:pPr>
      <w:r w:rsidRPr="005307A3">
        <w:t>TS (Initial character):</w:t>
      </w:r>
      <w:r w:rsidRPr="005307A3">
        <w:tab/>
        <w:t>'3B'</w:t>
      </w:r>
    </w:p>
    <w:p w14:paraId="7EE6A96D" w14:textId="77777777" w:rsidR="00BF46E1" w:rsidRPr="005307A3" w:rsidRDefault="00BF46E1" w:rsidP="0041528A">
      <w:pPr>
        <w:pStyle w:val="EW"/>
      </w:pPr>
      <w:r w:rsidRPr="005307A3">
        <w:t>T0 (Format character):</w:t>
      </w:r>
      <w:r w:rsidRPr="005307A3">
        <w:tab/>
        <w:t>'86' (Following interface characters: TD(1), number of historical characters: 6)</w:t>
      </w:r>
    </w:p>
    <w:p w14:paraId="71FEA5AB" w14:textId="77777777" w:rsidR="00BF46E1" w:rsidRPr="005307A3" w:rsidRDefault="00BF46E1" w:rsidP="0041528A">
      <w:pPr>
        <w:pStyle w:val="EW"/>
      </w:pPr>
      <w:r w:rsidRPr="005307A3">
        <w:t>TD1:</w:t>
      </w:r>
      <w:r w:rsidRPr="005307A3">
        <w:tab/>
        <w:t>'00' (Following interface characters: none, Transfer protocol: T=0)</w:t>
      </w:r>
    </w:p>
    <w:p w14:paraId="512680B0" w14:textId="77777777" w:rsidR="00BF46E1" w:rsidRPr="005307A3" w:rsidRDefault="00BF46E1" w:rsidP="0041528A">
      <w:pPr>
        <w:pStyle w:val="EW"/>
      </w:pPr>
      <w:r w:rsidRPr="005307A3">
        <w:t>T1:</w:t>
      </w:r>
      <w:r w:rsidRPr="005307A3">
        <w:tab/>
        <w:t>91</w:t>
      </w:r>
    </w:p>
    <w:p w14:paraId="4D23CB9C" w14:textId="77777777" w:rsidR="00BF46E1" w:rsidRPr="005307A3" w:rsidRDefault="00BF46E1" w:rsidP="0041528A">
      <w:pPr>
        <w:pStyle w:val="EW"/>
      </w:pPr>
      <w:r w:rsidRPr="005307A3">
        <w:t>T2:</w:t>
      </w:r>
      <w:r w:rsidRPr="005307A3">
        <w:tab/>
        <w:t>99</w:t>
      </w:r>
    </w:p>
    <w:p w14:paraId="7146FA2F" w14:textId="77777777" w:rsidR="00BF46E1" w:rsidRPr="005307A3" w:rsidRDefault="00BF46E1" w:rsidP="0041528A">
      <w:pPr>
        <w:pStyle w:val="EW"/>
      </w:pPr>
      <w:r w:rsidRPr="005307A3">
        <w:t>T3:</w:t>
      </w:r>
      <w:r w:rsidRPr="005307A3">
        <w:tab/>
        <w:t>00</w:t>
      </w:r>
    </w:p>
    <w:p w14:paraId="4AF8C719" w14:textId="77777777" w:rsidR="00BF46E1" w:rsidRPr="005307A3" w:rsidRDefault="00BF46E1" w:rsidP="0041528A">
      <w:pPr>
        <w:pStyle w:val="EW"/>
      </w:pPr>
      <w:r w:rsidRPr="005307A3">
        <w:t>T4:</w:t>
      </w:r>
      <w:r w:rsidRPr="005307A3">
        <w:tab/>
        <w:t>12</w:t>
      </w:r>
    </w:p>
    <w:p w14:paraId="44FAE4D2" w14:textId="77777777" w:rsidR="00BF46E1" w:rsidRPr="005307A3" w:rsidRDefault="00BF46E1" w:rsidP="0041528A">
      <w:pPr>
        <w:pStyle w:val="EW"/>
      </w:pPr>
      <w:r w:rsidRPr="005307A3">
        <w:t>T5:</w:t>
      </w:r>
      <w:r w:rsidRPr="005307A3">
        <w:tab/>
        <w:t>C1</w:t>
      </w:r>
    </w:p>
    <w:p w14:paraId="682924DA" w14:textId="77777777" w:rsidR="00BF46E1" w:rsidRPr="005307A3" w:rsidRDefault="00BF46E1" w:rsidP="0041528A">
      <w:pPr>
        <w:pStyle w:val="EX"/>
      </w:pPr>
      <w:r w:rsidRPr="005307A3">
        <w:t>T6:</w:t>
      </w:r>
      <w:r w:rsidRPr="005307A3">
        <w:tab/>
        <w:t>00</w:t>
      </w:r>
    </w:p>
    <w:p w14:paraId="0D77B3DD" w14:textId="77777777" w:rsidR="00BF46E1" w:rsidRPr="005307A3" w:rsidRDefault="00BF46E1" w:rsidP="00BF46E1">
      <w:r w:rsidRPr="005307A3">
        <w:t>Coding:</w:t>
      </w:r>
    </w:p>
    <w:p w14:paraId="443BD1A5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7BBC145D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CC" w14:textId="77777777" w:rsidR="00BF46E1" w:rsidRPr="005307A3" w:rsidRDefault="00BF46E1" w:rsidP="0092045E">
            <w:pPr>
              <w:pStyle w:val="TAL"/>
            </w:pPr>
            <w:r w:rsidRPr="005307A3">
              <w:t>Coding: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95E" w14:textId="77777777" w:rsidR="00BF46E1" w:rsidRPr="005307A3" w:rsidRDefault="00BF46E1" w:rsidP="0092045E">
            <w:pPr>
              <w:pStyle w:val="TAC"/>
            </w:pPr>
            <w:r w:rsidRPr="005307A3"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26" w14:textId="77777777" w:rsidR="00BF46E1" w:rsidRPr="005307A3" w:rsidRDefault="00BF46E1" w:rsidP="0092045E">
            <w:pPr>
              <w:pStyle w:val="TAC"/>
            </w:pPr>
            <w:r w:rsidRPr="005307A3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ED8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6B" w14:textId="77777777" w:rsidR="00BF46E1" w:rsidRPr="005307A3" w:rsidRDefault="00BF46E1" w:rsidP="0092045E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40" w14:textId="77777777" w:rsidR="00BF46E1" w:rsidRPr="005307A3" w:rsidRDefault="00BF46E1" w:rsidP="0092045E">
            <w:pPr>
              <w:pStyle w:val="TAC"/>
            </w:pPr>
            <w:r w:rsidRPr="005307A3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F2C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05F" w14:textId="77777777" w:rsidR="00BF46E1" w:rsidRPr="005307A3" w:rsidRDefault="00BF46E1" w:rsidP="0092045E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7A1" w14:textId="77777777" w:rsidR="00BF46E1" w:rsidRPr="005307A3" w:rsidRDefault="00BF46E1" w:rsidP="0092045E">
            <w:pPr>
              <w:pStyle w:val="TAC"/>
            </w:pPr>
            <w:r w:rsidRPr="005307A3"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16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</w:tbl>
    <w:p w14:paraId="7966284C" w14:textId="77777777" w:rsidR="00BF46E1" w:rsidRPr="005307A3" w:rsidRDefault="00BF46E1" w:rsidP="00BF46E1">
      <w:pPr>
        <w:pStyle w:val="FP"/>
      </w:pPr>
    </w:p>
    <w:p w14:paraId="5F24D6D5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MasterFile" the TestSIM shall send SW1/SW2 "9F 1B".</w:t>
      </w:r>
    </w:p>
    <w:p w14:paraId="23528086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"Get Response with Length 1B" on the MasterFile the TestSIM shall respond:</w:t>
      </w:r>
    </w:p>
    <w:p w14:paraId="2F1951AC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'00 00'</w:t>
      </w:r>
    </w:p>
    <w:p w14:paraId="795F07C7" w14:textId="77777777" w:rsidR="00BF46E1" w:rsidRPr="005307A3" w:rsidRDefault="00BF46E1" w:rsidP="0041528A">
      <w:pPr>
        <w:pStyle w:val="EW"/>
      </w:pPr>
      <w:r w:rsidRPr="005307A3">
        <w:t>Not allocated memory:</w:t>
      </w:r>
      <w:r w:rsidRPr="005307A3">
        <w:tab/>
        <w:t>'653 bytes'</w:t>
      </w:r>
    </w:p>
    <w:p w14:paraId="4DBA4465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Master File</w:t>
      </w:r>
    </w:p>
    <w:p w14:paraId="7DDEAE21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MF</w:t>
      </w:r>
    </w:p>
    <w:p w14:paraId="62CB273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 00 22 FF 01'</w:t>
      </w:r>
    </w:p>
    <w:p w14:paraId="26AC534E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14 bytes'</w:t>
      </w:r>
    </w:p>
    <w:p w14:paraId="3C04A783" w14:textId="77777777" w:rsidR="00BF46E1" w:rsidRPr="005307A3" w:rsidRDefault="00BF46E1" w:rsidP="0041528A">
      <w:pPr>
        <w:pStyle w:val="EW"/>
      </w:pPr>
      <w:r w:rsidRPr="005307A3">
        <w:t>File characteristics:</w:t>
      </w:r>
    </w:p>
    <w:p w14:paraId="199B0DB5" w14:textId="77777777" w:rsidR="00BF46E1" w:rsidRPr="005307A3" w:rsidRDefault="00BF46E1" w:rsidP="0041528A">
      <w:pPr>
        <w:pStyle w:val="EW"/>
      </w:pPr>
      <w:r w:rsidRPr="005307A3">
        <w:t>Clock Stop:</w:t>
      </w:r>
      <w:r w:rsidRPr="005307A3">
        <w:tab/>
        <w:t>Not allowed</w:t>
      </w:r>
    </w:p>
    <w:p w14:paraId="6C69864F" w14:textId="77777777" w:rsidR="00BF46E1" w:rsidRPr="005307A3" w:rsidRDefault="00BF46E1" w:rsidP="0041528A">
      <w:pPr>
        <w:pStyle w:val="EW"/>
      </w:pPr>
      <w:r w:rsidRPr="005307A3">
        <w:t>Min. frequency for GSM algorithm:</w:t>
      </w:r>
      <w:r w:rsidRPr="005307A3">
        <w:tab/>
        <w:t>13/8 MHz</w:t>
      </w:r>
    </w:p>
    <w:p w14:paraId="27526F53" w14:textId="77777777" w:rsidR="00BF46E1" w:rsidRPr="005307A3" w:rsidRDefault="00BF46E1" w:rsidP="0041528A">
      <w:pPr>
        <w:pStyle w:val="EW"/>
      </w:pPr>
      <w:r w:rsidRPr="005307A3">
        <w:t>Technology identification:</w:t>
      </w:r>
      <w:r w:rsidRPr="005307A3">
        <w:tab/>
        <w:t>3V Technology SIM</w:t>
      </w:r>
    </w:p>
    <w:p w14:paraId="208588EA" w14:textId="77777777" w:rsidR="00BF46E1" w:rsidRPr="005307A3" w:rsidRDefault="00BF46E1" w:rsidP="0041528A">
      <w:pPr>
        <w:pStyle w:val="EW"/>
      </w:pPr>
      <w:r w:rsidRPr="005307A3">
        <w:t>CHV1:</w:t>
      </w:r>
      <w:r w:rsidRPr="005307A3">
        <w:tab/>
        <w:t>disabled</w:t>
      </w:r>
    </w:p>
    <w:p w14:paraId="3DE2309B" w14:textId="77777777" w:rsidR="00BF46E1" w:rsidRPr="005307A3" w:rsidRDefault="00BF46E1" w:rsidP="0041528A">
      <w:pPr>
        <w:pStyle w:val="EW"/>
      </w:pPr>
      <w:r w:rsidRPr="005307A3">
        <w:t>DFs in current directory:</w:t>
      </w:r>
      <w:r w:rsidRPr="005307A3">
        <w:tab/>
        <w:t>2</w:t>
      </w:r>
    </w:p>
    <w:p w14:paraId="296F7B9C" w14:textId="77777777" w:rsidR="00BF46E1" w:rsidRPr="005307A3" w:rsidRDefault="00BF46E1" w:rsidP="0041528A">
      <w:pPr>
        <w:pStyle w:val="EW"/>
      </w:pPr>
      <w:r w:rsidRPr="005307A3">
        <w:t>EFs in current directory:</w:t>
      </w:r>
      <w:r w:rsidRPr="005307A3">
        <w:tab/>
        <w:t>8</w:t>
      </w:r>
    </w:p>
    <w:p w14:paraId="34E5C638" w14:textId="77777777" w:rsidR="00BF46E1" w:rsidRPr="005307A3" w:rsidRDefault="00BF46E1" w:rsidP="0041528A">
      <w:pPr>
        <w:pStyle w:val="EW"/>
      </w:pPr>
      <w:r w:rsidRPr="005307A3">
        <w:t>Number of CHV and admin. Codes:</w:t>
      </w:r>
      <w:r w:rsidRPr="005307A3">
        <w:tab/>
        <w:t>3</w:t>
      </w:r>
    </w:p>
    <w:p w14:paraId="6DF2352C" w14:textId="77777777" w:rsidR="00BF46E1" w:rsidRPr="005307A3" w:rsidRDefault="00BF46E1" w:rsidP="0041528A">
      <w:pPr>
        <w:pStyle w:val="EW"/>
      </w:pPr>
      <w:r w:rsidRPr="005307A3">
        <w:t>RFU byte 18:</w:t>
      </w:r>
      <w:r w:rsidRPr="005307A3">
        <w:tab/>
        <w:t>00</w:t>
      </w:r>
    </w:p>
    <w:p w14:paraId="7FEEC939" w14:textId="77777777" w:rsidR="00BF46E1" w:rsidRPr="005307A3" w:rsidRDefault="00BF46E1" w:rsidP="0041528A">
      <w:pPr>
        <w:pStyle w:val="EW"/>
      </w:pPr>
      <w:r w:rsidRPr="005307A3">
        <w:t>CHV1 status:</w:t>
      </w:r>
    </w:p>
    <w:p w14:paraId="06AA93C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58F528A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5025F20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5AC1C796" w14:textId="77777777" w:rsidR="00BF46E1" w:rsidRPr="005307A3" w:rsidRDefault="00BF46E1" w:rsidP="0041528A">
      <w:pPr>
        <w:pStyle w:val="EW"/>
      </w:pPr>
      <w:r w:rsidRPr="005307A3">
        <w:t>Unlock CHV1 status:</w:t>
      </w:r>
    </w:p>
    <w:p w14:paraId="57129A4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7FB6BA36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012B0F1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081AC2D4" w14:textId="77777777" w:rsidR="00BF46E1" w:rsidRPr="005307A3" w:rsidRDefault="00BF46E1" w:rsidP="0041528A">
      <w:pPr>
        <w:pStyle w:val="EW"/>
      </w:pPr>
      <w:r w:rsidRPr="005307A3">
        <w:t>CHV2 status:</w:t>
      </w:r>
    </w:p>
    <w:p w14:paraId="05B0F81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712B33BE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16CFD9B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6D49E744" w14:textId="77777777" w:rsidR="00BF46E1" w:rsidRPr="005307A3" w:rsidRDefault="00BF46E1" w:rsidP="0041528A">
      <w:pPr>
        <w:pStyle w:val="EW"/>
      </w:pPr>
      <w:r w:rsidRPr="005307A3">
        <w:t>Unlock CHV2 status:</w:t>
      </w:r>
    </w:p>
    <w:p w14:paraId="473A123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19DA95C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71B121E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336D70C2" w14:textId="77777777" w:rsidR="00BF46E1" w:rsidRPr="005307A3" w:rsidRDefault="00BF46E1" w:rsidP="0041528A">
      <w:pPr>
        <w:pStyle w:val="EW"/>
      </w:pPr>
      <w:r w:rsidRPr="005307A3">
        <w:t>RFU bytes 23:</w:t>
      </w:r>
      <w:r w:rsidRPr="005307A3">
        <w:tab/>
        <w:t>00</w:t>
      </w:r>
    </w:p>
    <w:p w14:paraId="088B88FD" w14:textId="77777777" w:rsidR="00BF46E1" w:rsidRPr="005307A3" w:rsidRDefault="00BF46E1" w:rsidP="0041528A">
      <w:pPr>
        <w:pStyle w:val="EW"/>
      </w:pPr>
      <w:r w:rsidRPr="005307A3">
        <w:lastRenderedPageBreak/>
        <w:t>Reserved for admin. management:</w:t>
      </w:r>
      <w:r w:rsidRPr="005307A3">
        <w:tab/>
        <w:t>00 83 00 FF</w:t>
      </w:r>
    </w:p>
    <w:p w14:paraId="6C130276" w14:textId="77777777" w:rsidR="00BF46E1" w:rsidRPr="005307A3" w:rsidRDefault="00BF46E1" w:rsidP="0041528A">
      <w:pPr>
        <w:pStyle w:val="EW"/>
      </w:pPr>
      <w:r w:rsidRPr="005307A3">
        <w:t>Status Words</w:t>
      </w:r>
    </w:p>
    <w:p w14:paraId="30525DAF" w14:textId="77777777" w:rsidR="00BF46E1" w:rsidRPr="005307A3" w:rsidRDefault="00BF46E1" w:rsidP="0041528A">
      <w:pPr>
        <w:pStyle w:val="EW"/>
      </w:pPr>
      <w:r w:rsidRPr="005307A3">
        <w:t>SW1 / SW2:</w:t>
      </w:r>
      <w:r w:rsidRPr="005307A3">
        <w:tab/>
        <w:t>Normal ending of command</w:t>
      </w:r>
    </w:p>
    <w:p w14:paraId="62E0BCF1" w14:textId="77777777" w:rsidR="00BF46E1" w:rsidRPr="005307A3" w:rsidRDefault="00BF46E1" w:rsidP="0041528A">
      <w:pPr>
        <w:pStyle w:val="EW"/>
      </w:pPr>
    </w:p>
    <w:p w14:paraId="62BD567F" w14:textId="77777777" w:rsidR="00BF46E1" w:rsidRPr="005307A3" w:rsidRDefault="00BF46E1" w:rsidP="00BF46E1">
      <w:r w:rsidRPr="005307A3">
        <w:t>Coding:</w:t>
      </w:r>
    </w:p>
    <w:p w14:paraId="14AC2406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1F4B493A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483" w14:textId="77777777" w:rsidR="00BF46E1" w:rsidRPr="005307A3" w:rsidRDefault="00BF46E1" w:rsidP="0092045E">
            <w:pPr>
              <w:pStyle w:val="TAL"/>
            </w:pPr>
            <w:r w:rsidRPr="005307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04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66E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DBA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479" w14:textId="77777777" w:rsidR="00BF46E1" w:rsidRPr="005307A3" w:rsidRDefault="00BF46E1" w:rsidP="0092045E">
            <w:pPr>
              <w:pStyle w:val="TAC"/>
            </w:pPr>
            <w:r w:rsidRPr="005307A3"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DF" w14:textId="77777777" w:rsidR="00BF46E1" w:rsidRPr="005307A3" w:rsidRDefault="00BF46E1" w:rsidP="0092045E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A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F0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F1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F5A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B8D" w14:textId="77777777" w:rsidR="00BF46E1" w:rsidRPr="005307A3" w:rsidRDefault="00BF46E1" w:rsidP="0092045E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3CE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AC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</w:tr>
      <w:tr w:rsidR="00BF46E1" w:rsidRPr="005307A3" w14:paraId="335816AC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44E846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B" w14:textId="77777777" w:rsidR="00BF46E1" w:rsidRPr="005307A3" w:rsidRDefault="00BF46E1" w:rsidP="0092045E">
            <w:pPr>
              <w:pStyle w:val="TAC"/>
            </w:pPr>
            <w:r w:rsidRPr="005307A3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FA7" w14:textId="77777777" w:rsidR="00BF46E1" w:rsidRPr="005307A3" w:rsidRDefault="00BF46E1" w:rsidP="0092045E">
            <w:pPr>
              <w:pStyle w:val="TAC"/>
            </w:pPr>
            <w:r w:rsidRPr="005307A3"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E3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CC" w14:textId="77777777" w:rsidR="00BF46E1" w:rsidRPr="005307A3" w:rsidRDefault="00BF46E1" w:rsidP="0092045E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A13" w14:textId="77777777" w:rsidR="00BF46E1" w:rsidRPr="005307A3" w:rsidRDefault="00BF46E1" w:rsidP="0092045E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E3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E66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A47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CF0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2F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902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27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  <w:tr w:rsidR="00BF46E1" w:rsidRPr="005307A3" w14:paraId="22680C13" w14:textId="77777777" w:rsidTr="00195D7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9D59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81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277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897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5AA" w14:textId="77777777" w:rsidR="00BF46E1" w:rsidRPr="005307A3" w:rsidRDefault="00BF46E1" w:rsidP="0092045E">
            <w:pPr>
              <w:pStyle w:val="TAC"/>
            </w:pPr>
            <w:r w:rsidRPr="005307A3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61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C58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F36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340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905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DF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19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3C4" w14:textId="77777777" w:rsidR="00BF46E1" w:rsidRPr="005307A3" w:rsidRDefault="00BF46E1" w:rsidP="0092045E">
            <w:pPr>
              <w:pStyle w:val="TAC"/>
            </w:pPr>
          </w:p>
        </w:tc>
      </w:tr>
    </w:tbl>
    <w:p w14:paraId="0CA3EE87" w14:textId="77777777" w:rsidR="00BF46E1" w:rsidRPr="005307A3" w:rsidRDefault="00BF46E1" w:rsidP="00BF46E1"/>
    <w:p w14:paraId="0802584F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GSM" the TestSIM shall send SW1/SW2 "9F 1B".</w:t>
      </w:r>
    </w:p>
    <w:p w14:paraId="5D028911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"Select PLMN" the TestSIM shall send SW1/SW2 "9F 0F".</w:t>
      </w:r>
    </w:p>
    <w:p w14:paraId="45513E1F" w14:textId="77777777" w:rsidR="00BF46E1" w:rsidRPr="005307A3" w:rsidRDefault="00BF46E1" w:rsidP="00BF46E1">
      <w:pPr>
        <w:pStyle w:val="B1"/>
      </w:pPr>
      <w:r w:rsidRPr="005307A3">
        <w:t>3.</w:t>
      </w:r>
      <w:r w:rsidRPr="005307A3">
        <w:tab/>
        <w:t>EF</w:t>
      </w:r>
      <w:r w:rsidRPr="005307A3">
        <w:rPr>
          <w:vertAlign w:val="subscript"/>
        </w:rPr>
        <w:t>PLMN</w:t>
      </w:r>
      <w:r w:rsidRPr="005307A3">
        <w:t xml:space="preserve"> Information:</w:t>
      </w:r>
    </w:p>
    <w:p w14:paraId="58C90925" w14:textId="77777777" w:rsidR="00BF46E1" w:rsidRPr="005307A3" w:rsidRDefault="00BF46E1" w:rsidP="0041528A">
      <w:pPr>
        <w:pStyle w:val="EW"/>
      </w:pPr>
      <w:r w:rsidRPr="005307A3">
        <w:t>RFU-Bytes 1-2:</w:t>
      </w:r>
      <w:r w:rsidRPr="005307A3">
        <w:tab/>
        <w:t>00 00</w:t>
      </w:r>
    </w:p>
    <w:p w14:paraId="3370C122" w14:textId="77777777" w:rsidR="00BF46E1" w:rsidRPr="005307A3" w:rsidRDefault="00BF46E1" w:rsidP="0041528A">
      <w:pPr>
        <w:pStyle w:val="EW"/>
      </w:pPr>
      <w:r w:rsidRPr="005307A3">
        <w:t>File size:</w:t>
      </w:r>
      <w:r w:rsidRPr="005307A3">
        <w:tab/>
        <w:t>102 bytes</w:t>
      </w:r>
    </w:p>
    <w:p w14:paraId="07AE1663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6F30</w:t>
      </w:r>
    </w:p>
    <w:p w14:paraId="3C9D900F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Elementary file</w:t>
      </w:r>
    </w:p>
    <w:p w14:paraId="03AC5CDB" w14:textId="77777777" w:rsidR="00BF46E1" w:rsidRPr="005307A3" w:rsidRDefault="00BF46E1" w:rsidP="0041528A">
      <w:pPr>
        <w:pStyle w:val="EW"/>
      </w:pPr>
      <w:r w:rsidRPr="005307A3">
        <w:t>Byte 8</w:t>
      </w:r>
    </w:p>
    <w:p w14:paraId="0672E30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</w:t>
      </w:r>
    </w:p>
    <w:p w14:paraId="007C3021" w14:textId="77777777" w:rsidR="00BF46E1" w:rsidRPr="005307A3" w:rsidRDefault="00BF46E1" w:rsidP="0041528A">
      <w:pPr>
        <w:pStyle w:val="EW"/>
      </w:pPr>
      <w:r w:rsidRPr="005307A3">
        <w:t>Access Condition:</w:t>
      </w:r>
    </w:p>
    <w:p w14:paraId="374F1863" w14:textId="77777777" w:rsidR="00BF46E1" w:rsidRPr="005307A3" w:rsidRDefault="00BF46E1" w:rsidP="0041528A">
      <w:pPr>
        <w:pStyle w:val="EW"/>
      </w:pPr>
      <w:r w:rsidRPr="005307A3">
        <w:t>UPDATE:</w:t>
      </w:r>
      <w:r w:rsidRPr="005307A3">
        <w:tab/>
        <w:t>CHV1</w:t>
      </w:r>
    </w:p>
    <w:p w14:paraId="706762DB" w14:textId="77777777" w:rsidR="00BF46E1" w:rsidRPr="005307A3" w:rsidRDefault="00BF46E1" w:rsidP="0041528A">
      <w:pPr>
        <w:pStyle w:val="EW"/>
      </w:pPr>
      <w:r w:rsidRPr="005307A3">
        <w:t>READ/SEEK:</w:t>
      </w:r>
      <w:r w:rsidRPr="005307A3">
        <w:tab/>
        <w:t>CHV1</w:t>
      </w:r>
    </w:p>
    <w:p w14:paraId="49486F82" w14:textId="77777777" w:rsidR="00BF46E1" w:rsidRPr="005307A3" w:rsidRDefault="00BF46E1" w:rsidP="0041528A">
      <w:pPr>
        <w:pStyle w:val="EW"/>
      </w:pPr>
      <w:r w:rsidRPr="005307A3">
        <w:t>RFU-bits 4-1:</w:t>
      </w:r>
      <w:r w:rsidRPr="005307A3">
        <w:tab/>
        <w:t>1111</w:t>
      </w:r>
    </w:p>
    <w:p w14:paraId="7AEAA31E" w14:textId="77777777" w:rsidR="00BF46E1" w:rsidRPr="005307A3" w:rsidRDefault="00BF46E1" w:rsidP="0041528A">
      <w:pPr>
        <w:pStyle w:val="EW"/>
      </w:pPr>
      <w:r w:rsidRPr="005307A3">
        <w:t>INCREASE:</w:t>
      </w:r>
      <w:r w:rsidRPr="005307A3">
        <w:tab/>
        <w:t>NEVER</w:t>
      </w:r>
    </w:p>
    <w:p w14:paraId="1680AE63" w14:textId="77777777" w:rsidR="00BF46E1" w:rsidRPr="005307A3" w:rsidRDefault="00BF46E1" w:rsidP="0041528A">
      <w:pPr>
        <w:pStyle w:val="EW"/>
      </w:pPr>
      <w:r w:rsidRPr="005307A3">
        <w:t>INVALIDATE:</w:t>
      </w:r>
      <w:r w:rsidRPr="005307A3">
        <w:tab/>
        <w:t>NEVER</w:t>
      </w:r>
    </w:p>
    <w:p w14:paraId="61AEC270" w14:textId="77777777" w:rsidR="00BF46E1" w:rsidRPr="005307A3" w:rsidRDefault="00BF46E1" w:rsidP="0041528A">
      <w:pPr>
        <w:pStyle w:val="EW"/>
      </w:pPr>
      <w:r w:rsidRPr="005307A3">
        <w:t>REHABILITATE:</w:t>
      </w:r>
      <w:r w:rsidRPr="005307A3">
        <w:tab/>
        <w:t>NEVER</w:t>
      </w:r>
    </w:p>
    <w:p w14:paraId="08661E8E" w14:textId="77777777" w:rsidR="00BF46E1" w:rsidRPr="005307A3" w:rsidRDefault="00BF46E1" w:rsidP="0041528A">
      <w:pPr>
        <w:pStyle w:val="EW"/>
      </w:pPr>
      <w:r w:rsidRPr="005307A3">
        <w:t>File Status:</w:t>
      </w:r>
    </w:p>
    <w:p w14:paraId="50AED539" w14:textId="77777777" w:rsidR="00BF46E1" w:rsidRPr="005307A3" w:rsidRDefault="00BF46E1" w:rsidP="0041528A">
      <w:pPr>
        <w:pStyle w:val="EW"/>
      </w:pPr>
      <w:r w:rsidRPr="005307A3">
        <w:t>Invalidation status:</w:t>
      </w:r>
      <w:r w:rsidRPr="005307A3">
        <w:tab/>
        <w:t>File not invalidated</w:t>
      </w:r>
    </w:p>
    <w:p w14:paraId="5E36C8EB" w14:textId="77777777" w:rsidR="00BF46E1" w:rsidRPr="005307A3" w:rsidRDefault="00BF46E1" w:rsidP="0041528A">
      <w:pPr>
        <w:pStyle w:val="EW"/>
      </w:pPr>
      <w:r w:rsidRPr="005307A3">
        <w:t>Readable/updateable:</w:t>
      </w:r>
      <w:r w:rsidRPr="005307A3">
        <w:tab/>
        <w:t>Not readable/updatable when invalidated</w:t>
      </w:r>
    </w:p>
    <w:p w14:paraId="76C6B7B5" w14:textId="77777777" w:rsidR="00BF46E1" w:rsidRPr="005307A3" w:rsidRDefault="00BF46E1" w:rsidP="0041528A">
      <w:pPr>
        <w:pStyle w:val="EW"/>
      </w:pPr>
      <w:r w:rsidRPr="005307A3">
        <w:t>RFU-bits 8-4, 2:</w:t>
      </w:r>
      <w:r w:rsidRPr="005307A3">
        <w:tab/>
        <w:t>0000 0</w:t>
      </w:r>
    </w:p>
    <w:p w14:paraId="4082A0E0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2 bytes</w:t>
      </w:r>
    </w:p>
    <w:p w14:paraId="6E62909B" w14:textId="77777777" w:rsidR="00BF46E1" w:rsidRPr="005307A3" w:rsidRDefault="00BF46E1" w:rsidP="0041528A">
      <w:pPr>
        <w:pStyle w:val="EW"/>
      </w:pPr>
      <w:r w:rsidRPr="005307A3">
        <w:t>Structure:</w:t>
      </w:r>
      <w:r w:rsidRPr="005307A3">
        <w:tab/>
        <w:t>Transparent</w:t>
      </w:r>
    </w:p>
    <w:p w14:paraId="56528557" w14:textId="77777777" w:rsidR="00BF46E1" w:rsidRPr="005307A3" w:rsidRDefault="00BF46E1" w:rsidP="0041528A">
      <w:pPr>
        <w:pStyle w:val="EW"/>
      </w:pPr>
      <w:r w:rsidRPr="005307A3">
        <w:t>Length of record:</w:t>
      </w:r>
      <w:r w:rsidRPr="005307A3">
        <w:tab/>
        <w:t>00</w:t>
      </w:r>
    </w:p>
    <w:p w14:paraId="36D23E56" w14:textId="77777777" w:rsidR="00BF46E1" w:rsidRPr="005307A3" w:rsidRDefault="00BF46E1" w:rsidP="0041528A">
      <w:pPr>
        <w:pStyle w:val="EW"/>
      </w:pPr>
    </w:p>
    <w:p w14:paraId="3AAE3A04" w14:textId="77777777" w:rsidR="00BF46E1" w:rsidRPr="005307A3" w:rsidRDefault="00BF46E1" w:rsidP="00BF46E1">
      <w:r w:rsidRPr="005307A3">
        <w:t>The initial coding of the EF</w:t>
      </w:r>
      <w:r w:rsidRPr="005307A3">
        <w:softHyphen/>
      </w:r>
      <w:r w:rsidRPr="005307A3">
        <w:rPr>
          <w:rFonts w:ascii="Times" w:hAnsi="Times"/>
          <w:vertAlign w:val="subscript"/>
        </w:rPr>
        <w:t>PLMN</w:t>
      </w:r>
      <w:r w:rsidRPr="005307A3">
        <w:t xml:space="preserve"> shall be FF FF ... FF (logically: Empty).</w:t>
      </w:r>
    </w:p>
    <w:p w14:paraId="48F47DF3" w14:textId="77777777" w:rsidR="00BF46E1" w:rsidRPr="005307A3" w:rsidRDefault="00BF46E1" w:rsidP="009448FB">
      <w:pPr>
        <w:pStyle w:val="Heading8"/>
      </w:pPr>
      <w:r w:rsidRPr="005307A3">
        <w:br w:type="page"/>
      </w: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90AC97" w14:textId="77777777" w:rsidR="00BF46E1" w:rsidRPr="005307A3" w:rsidRDefault="00BF46E1" w:rsidP="00BF46E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BF46E1" w:rsidRPr="005307A3" w14:paraId="23541500" w14:textId="77777777" w:rsidTr="000A458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0A79" w14:textId="77777777" w:rsidR="00BF46E1" w:rsidRPr="005307A3" w:rsidRDefault="00BF46E1" w:rsidP="00195D76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BA31" w14:textId="77777777" w:rsidR="00BF46E1" w:rsidRPr="005307A3" w:rsidRDefault="00BF46E1" w:rsidP="00195D76">
            <w:pPr>
              <w:pStyle w:val="TAH"/>
              <w:rPr>
                <w:sz w:val="16"/>
              </w:rPr>
            </w:pPr>
            <w:r w:rsidRPr="005307A3">
              <w:rPr>
                <w:sz w:val="16"/>
              </w:rPr>
              <w:t>Byte.bit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DBC4" w14:textId="77777777" w:rsidR="00BF46E1" w:rsidRPr="005307A3" w:rsidRDefault="00BF46E1" w:rsidP="00195D76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D29B" w14:textId="77777777" w:rsidR="00BF46E1" w:rsidRPr="005307A3" w:rsidRDefault="00BF46E1" w:rsidP="00195D76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6D6E" w14:textId="77777777" w:rsidR="00BF46E1" w:rsidRPr="005307A3" w:rsidRDefault="00BF46E1" w:rsidP="00195D76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0F18" w14:textId="77777777" w:rsidR="00BF46E1" w:rsidRPr="005307A3" w:rsidRDefault="00BF46E1" w:rsidP="00195D76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E868" w14:textId="77777777" w:rsidR="00BF46E1" w:rsidRPr="005307A3" w:rsidRDefault="00BF46E1" w:rsidP="00195D76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ABB5" w14:textId="77777777" w:rsidR="00BF46E1" w:rsidRPr="005307A3" w:rsidRDefault="00BF46E1" w:rsidP="00195D76">
            <w:pPr>
              <w:pStyle w:val="TAH"/>
            </w:pPr>
            <w:r w:rsidRPr="005307A3">
              <w:t>Mnemonic</w:t>
            </w:r>
          </w:p>
        </w:tc>
      </w:tr>
      <w:tr w:rsidR="00BF46E1" w:rsidRPr="005307A3" w14:paraId="68944C4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5719" w14:textId="77777777" w:rsidR="00BF46E1" w:rsidRPr="005307A3" w:rsidRDefault="00BF46E1" w:rsidP="00195D76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3977" w14:textId="77777777" w:rsidR="00BF46E1" w:rsidRPr="005307A3" w:rsidRDefault="00BF46E1" w:rsidP="00195D76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6CEA" w14:textId="77777777" w:rsidR="00BF46E1" w:rsidRPr="005307A3" w:rsidRDefault="00BF46E1" w:rsidP="00195D76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08F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8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361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C11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96C7" w14:textId="41247637" w:rsidR="00BF46E1" w:rsidRPr="005307A3" w:rsidRDefault="00BF46E1" w:rsidP="00195D76">
            <w:pPr>
              <w:pStyle w:val="TAL"/>
            </w:pPr>
            <w:r w:rsidRPr="005307A3">
              <w:t>PD_Pro_D</w:t>
            </w:r>
            <w:r w:rsidR="00D8286F">
              <w:t>w</w:t>
            </w:r>
            <w:r w:rsidRPr="005307A3">
              <w:t>nl</w:t>
            </w:r>
          </w:p>
        </w:tc>
      </w:tr>
      <w:tr w:rsidR="00BF46E1" w:rsidRPr="005307A3" w14:paraId="1893B0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F10E" w14:textId="77777777" w:rsidR="00BF46E1" w:rsidRPr="005307A3" w:rsidRDefault="00BF46E1" w:rsidP="00195D76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59B6" w14:textId="77777777" w:rsidR="00BF46E1" w:rsidRPr="005307A3" w:rsidRDefault="00BF46E1" w:rsidP="00195D76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7ABA" w14:textId="77777777" w:rsidR="00BF46E1" w:rsidRPr="005307A3" w:rsidRDefault="00BF46E1" w:rsidP="00195D76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02B7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1BD2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C25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E4D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B8C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12726BC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E619" w14:textId="77777777" w:rsidR="00BF46E1" w:rsidRPr="005307A3" w:rsidRDefault="00BF46E1" w:rsidP="00195D76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4F29" w14:textId="77777777" w:rsidR="00BF46E1" w:rsidRPr="005307A3" w:rsidRDefault="00BF46E1" w:rsidP="00195D76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7F6" w14:textId="77777777" w:rsidR="00BF46E1" w:rsidRPr="005307A3" w:rsidRDefault="00BF46E1" w:rsidP="00195D76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777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9B17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CE87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BD53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0067" w14:textId="77777777" w:rsidR="00BF46E1" w:rsidRPr="005307A3" w:rsidRDefault="00BF46E1" w:rsidP="00195D76">
            <w:pPr>
              <w:pStyle w:val="TAL"/>
            </w:pPr>
            <w:r w:rsidRPr="005307A3">
              <w:t>PD_CB</w:t>
            </w:r>
          </w:p>
        </w:tc>
      </w:tr>
      <w:tr w:rsidR="00BF46E1" w:rsidRPr="005307A3" w14:paraId="6790811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5F07" w14:textId="77777777" w:rsidR="00BF46E1" w:rsidRPr="005307A3" w:rsidRDefault="00BF46E1" w:rsidP="00195D76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B4A" w14:textId="77777777" w:rsidR="00BF46E1" w:rsidRPr="005307A3" w:rsidRDefault="00BF46E1" w:rsidP="00195D76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A75D" w14:textId="77777777" w:rsidR="00BF46E1" w:rsidRPr="005307A3" w:rsidRDefault="00BF46E1" w:rsidP="00195D76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0B1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BAF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6E6" w14:textId="77777777" w:rsidR="00BF46E1" w:rsidRPr="005307A3" w:rsidRDefault="00BF46E1" w:rsidP="00195D76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360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7BB" w14:textId="77777777" w:rsidR="00BF46E1" w:rsidRPr="005307A3" w:rsidRDefault="00BF46E1" w:rsidP="00195D76">
            <w:pPr>
              <w:pStyle w:val="TAL"/>
            </w:pPr>
            <w:r w:rsidRPr="005307A3">
              <w:t>PD_Menu_sel</w:t>
            </w:r>
          </w:p>
        </w:tc>
      </w:tr>
      <w:tr w:rsidR="00BF46E1" w:rsidRPr="005307A3" w14:paraId="0A00FFB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5320" w14:textId="77777777" w:rsidR="00BF46E1" w:rsidRPr="005307A3" w:rsidRDefault="00BF46E1" w:rsidP="00195D76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C651" w14:textId="77777777" w:rsidR="00BF46E1" w:rsidRPr="005307A3" w:rsidRDefault="00BF46E1" w:rsidP="00195D76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0D81" w14:textId="77777777" w:rsidR="00BF46E1" w:rsidRPr="005307A3" w:rsidRDefault="00BF46E1" w:rsidP="00195D76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64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815F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0076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9EBC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737A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48F2F0C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D4A3" w14:textId="77777777" w:rsidR="00BF46E1" w:rsidRPr="005307A3" w:rsidRDefault="00BF46E1" w:rsidP="00195D76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6428" w14:textId="77777777" w:rsidR="00BF46E1" w:rsidRPr="005307A3" w:rsidRDefault="00BF46E1" w:rsidP="00195D76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1E6F" w14:textId="77777777" w:rsidR="00BF46E1" w:rsidRPr="005307A3" w:rsidRDefault="00BF46E1" w:rsidP="00195D76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623E" w14:textId="77777777" w:rsidR="00BF46E1" w:rsidRPr="005307A3" w:rsidRDefault="00BF46E1" w:rsidP="00195D76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96CD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0BBD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469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305C" w14:textId="77777777" w:rsidR="00BF46E1" w:rsidRPr="005307A3" w:rsidRDefault="00BF46E1" w:rsidP="00195D76">
            <w:pPr>
              <w:pStyle w:val="TAL"/>
            </w:pPr>
            <w:r w:rsidRPr="005307A3">
              <w:t>PD_TExpir</w:t>
            </w:r>
          </w:p>
        </w:tc>
      </w:tr>
      <w:tr w:rsidR="00BF46E1" w:rsidRPr="005307A3" w14:paraId="50B283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7E81" w14:textId="77777777" w:rsidR="00BF46E1" w:rsidRPr="005307A3" w:rsidRDefault="00BF46E1" w:rsidP="00195D76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DDC7" w14:textId="77777777" w:rsidR="00BF46E1" w:rsidRPr="005307A3" w:rsidRDefault="00BF46E1" w:rsidP="00195D76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D6A3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FA8" w14:textId="77777777" w:rsidR="00BF46E1" w:rsidRPr="005307A3" w:rsidRDefault="00BF46E1" w:rsidP="00195D76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C511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12BE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B65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5E6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7F26F7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2BC4" w14:textId="77777777" w:rsidR="00BF46E1" w:rsidRPr="005307A3" w:rsidRDefault="00BF46E1" w:rsidP="00195D76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FE55" w14:textId="77777777" w:rsidR="00BF46E1" w:rsidRPr="005307A3" w:rsidRDefault="00BF46E1" w:rsidP="00195D76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CDBB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6A62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F736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A2A5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471E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260F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38DC21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7E2" w14:textId="77777777" w:rsidR="00BF46E1" w:rsidRPr="005307A3" w:rsidRDefault="00BF46E1" w:rsidP="00195D76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C95" w14:textId="77777777" w:rsidR="00BF46E1" w:rsidRPr="005307A3" w:rsidRDefault="00BF46E1" w:rsidP="00195D76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9B71" w14:textId="77777777" w:rsidR="00BF46E1" w:rsidRPr="005307A3" w:rsidRDefault="00BF46E1" w:rsidP="00195D76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11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5A7E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5F87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8A06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C2B2" w14:textId="77777777" w:rsidR="00BF46E1" w:rsidRPr="005307A3" w:rsidRDefault="00BF46E1" w:rsidP="00195D76">
            <w:pPr>
              <w:pStyle w:val="TAL"/>
            </w:pPr>
            <w:r w:rsidRPr="005307A3">
              <w:t>PD_Cmd_Res</w:t>
            </w:r>
          </w:p>
        </w:tc>
      </w:tr>
      <w:tr w:rsidR="00BF46E1" w:rsidRPr="005307A3" w14:paraId="7A309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D80" w14:textId="77777777" w:rsidR="00BF46E1" w:rsidRPr="005307A3" w:rsidRDefault="00BF46E1" w:rsidP="00195D76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8F1" w14:textId="77777777" w:rsidR="00BF46E1" w:rsidRPr="005307A3" w:rsidRDefault="00BF46E1" w:rsidP="00195D76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2FB0" w14:textId="77777777" w:rsidR="00BF46E1" w:rsidRPr="005307A3" w:rsidRDefault="00BF46E1" w:rsidP="00195D76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607B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3E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491C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9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F09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077B0B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6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0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23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AA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57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EC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41E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025F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6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C1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F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D1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0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750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FB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BF46E1" w:rsidRPr="005307A3" w14:paraId="3FBC53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17D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ED5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0D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5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E3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E8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735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4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528BE2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B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E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CF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5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8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8C3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7A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BF46E1" w:rsidRPr="005307A3" w14:paraId="49C664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E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86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F96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8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7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B4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1B0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20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BF46E1" w:rsidRPr="005307A3" w14:paraId="31D8B8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F0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F2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23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F8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2A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E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47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C4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1C07B0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AF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79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41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8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B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7C7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0A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574C85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8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98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8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B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5A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9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1844450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5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D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2E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A5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B62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E4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PD_Get_Input</w:t>
            </w:r>
          </w:p>
        </w:tc>
      </w:tr>
      <w:tr w:rsidR="00BF46E1" w:rsidRPr="005307A3" w14:paraId="26E482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E0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DE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EE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4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12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5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115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F5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PD_More_Time</w:t>
            </w:r>
          </w:p>
        </w:tc>
      </w:tr>
      <w:tr w:rsidR="00BF46E1" w:rsidRPr="005307A3" w14:paraId="386550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B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53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6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5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FF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E557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23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PD_Play_Tone</w:t>
            </w:r>
          </w:p>
        </w:tc>
      </w:tr>
      <w:tr w:rsidR="00BF46E1" w:rsidRPr="005307A3" w14:paraId="112D82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F9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3B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2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71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47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2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BA7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8A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PD_Poll_interval</w:t>
            </w:r>
          </w:p>
        </w:tc>
      </w:tr>
      <w:tr w:rsidR="00BF46E1" w:rsidRPr="005307A3" w14:paraId="38B6E1A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242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E5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3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13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F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60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5E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D5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PD_Polling_Off</w:t>
            </w:r>
          </w:p>
        </w:tc>
      </w:tr>
      <w:tr w:rsidR="00BF46E1" w:rsidRPr="005307A3" w14:paraId="512105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C1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2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82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3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E0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84E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7C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PD_Refresh</w:t>
            </w:r>
          </w:p>
        </w:tc>
      </w:tr>
      <w:tr w:rsidR="00BF46E1" w:rsidRPr="005307A3" w14:paraId="38C4D5C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1B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A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E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7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A0A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0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PD_Select_Item</w:t>
            </w:r>
          </w:p>
        </w:tc>
      </w:tr>
      <w:tr w:rsidR="00BF46E1" w:rsidRPr="005307A3" w14:paraId="72CB25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7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E2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9D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D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5A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F9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B91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D7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PD_Send_SMS</w:t>
            </w:r>
          </w:p>
        </w:tc>
      </w:tr>
      <w:tr w:rsidR="000F4749" w:rsidRPr="005307A3" w14:paraId="6E092E6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7528" w14:textId="67E59541" w:rsidR="000F4749" w:rsidRPr="005307A3" w:rsidRDefault="000F4749" w:rsidP="000F4749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C8D" w14:textId="0C58D0C9" w:rsidR="000F4749" w:rsidRPr="005307A3" w:rsidRDefault="000F4749" w:rsidP="000F4749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226" w14:textId="4B3ED01D" w:rsidR="000F4749" w:rsidRPr="005307A3" w:rsidRDefault="000F4749" w:rsidP="000F4749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9F59" w14:textId="239BD80C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D067" w14:textId="43D48AC2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ECAA" w14:textId="00181561" w:rsidR="000F4749" w:rsidRPr="005307A3" w:rsidRDefault="000F4749" w:rsidP="000F4749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  <w:r>
              <w:br/>
              <w:t>OR</w:t>
            </w:r>
            <w:r>
              <w:br/>
              <w:t>C318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0927" w14:textId="77777777" w:rsidR="000F4749" w:rsidRPr="005307A3" w:rsidRDefault="000F4749" w:rsidP="000F4749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FD61" w14:textId="178D47E7" w:rsidR="000F4749" w:rsidRPr="005307A3" w:rsidRDefault="000F4749" w:rsidP="000F4749">
            <w:pPr>
              <w:pStyle w:val="TAL"/>
              <w:keepNext w:val="0"/>
            </w:pPr>
            <w:r w:rsidRPr="005307A3">
              <w:t>PD_Send_SS</w:t>
            </w:r>
          </w:p>
        </w:tc>
      </w:tr>
      <w:tr w:rsidR="00BF46E1" w:rsidRPr="005307A3" w14:paraId="4EE4285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20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40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7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04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9E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77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76A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C8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PD_Send_USSD</w:t>
            </w:r>
          </w:p>
        </w:tc>
      </w:tr>
      <w:tr w:rsidR="00BF46E1" w:rsidRPr="005307A3" w14:paraId="24D446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04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97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CF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F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2C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5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52AC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4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193A7B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1EF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15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C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E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F1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F548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80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PD_SetUp_Menu</w:t>
            </w:r>
          </w:p>
        </w:tc>
      </w:tr>
      <w:tr w:rsidR="00BF46E1" w:rsidRPr="005307A3" w14:paraId="33083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B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BA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95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7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B4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1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2C3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2D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609A6A6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F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B8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71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2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05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69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64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E724A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F2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4A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B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0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6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F1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7B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7C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PD_Setup_Evt_List</w:t>
            </w:r>
          </w:p>
        </w:tc>
      </w:tr>
      <w:tr w:rsidR="00BF46E1" w:rsidRPr="005307A3" w14:paraId="3D4DAE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DF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7C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4F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C6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2B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20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C6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PD_MT_Call</w:t>
            </w:r>
          </w:p>
        </w:tc>
      </w:tr>
      <w:tr w:rsidR="00BF46E1" w:rsidRPr="005307A3" w14:paraId="0EE269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8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C6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E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EE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F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44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9E94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A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PD_Call_Conn</w:t>
            </w:r>
          </w:p>
        </w:tc>
      </w:tr>
      <w:tr w:rsidR="00BF46E1" w:rsidRPr="005307A3" w14:paraId="23C12A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2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F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2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53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26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5E96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87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PD_Call_Disc</w:t>
            </w:r>
          </w:p>
        </w:tc>
      </w:tr>
      <w:tr w:rsidR="00BF46E1" w:rsidRPr="005307A3" w14:paraId="647624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E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3A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E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8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E5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C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0C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6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PD_Loc_Status</w:t>
            </w:r>
          </w:p>
        </w:tc>
      </w:tr>
      <w:tr w:rsidR="00BF46E1" w:rsidRPr="005307A3" w14:paraId="3A492B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F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19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EA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8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2F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949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C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PD_User_Act</w:t>
            </w:r>
          </w:p>
        </w:tc>
      </w:tr>
      <w:tr w:rsidR="00BF46E1" w:rsidRPr="005307A3" w14:paraId="458811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8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D9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7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A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B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C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226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8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PD_Idle_Scr_Avail</w:t>
            </w:r>
          </w:p>
        </w:tc>
      </w:tr>
      <w:tr w:rsidR="00BF46E1" w:rsidRPr="005307A3" w14:paraId="2D7594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64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B1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9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D7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9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A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PD_Evt_Rdr_Status</w:t>
            </w:r>
          </w:p>
        </w:tc>
      </w:tr>
      <w:tr w:rsidR="00BF46E1" w:rsidRPr="005307A3" w14:paraId="718972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43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0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A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2B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31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DD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5EC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3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PD_Lang_Select</w:t>
            </w:r>
          </w:p>
        </w:tc>
      </w:tr>
      <w:tr w:rsidR="000F4749" w:rsidRPr="005307A3" w14:paraId="0E358A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1CF3" w14:textId="27DE4C2E" w:rsidR="000F4749" w:rsidRPr="005307A3" w:rsidRDefault="000F4749" w:rsidP="000F4749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7B0E" w14:textId="7CA6A1BB" w:rsidR="000F4749" w:rsidRPr="005307A3" w:rsidRDefault="000F4749" w:rsidP="000F4749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DB0" w14:textId="123B4B4A" w:rsidR="000F4749" w:rsidRPr="005307A3" w:rsidRDefault="000F4749" w:rsidP="000F4749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1E78" w14:textId="0956E130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9CA" w14:textId="3F642ADC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D0F" w14:textId="2827DDC2" w:rsidR="000F4749" w:rsidRPr="005307A3" w:rsidRDefault="000F4749" w:rsidP="000F4749">
            <w:pPr>
              <w:pStyle w:val="TAC"/>
              <w:keepNext w:val="0"/>
            </w:pPr>
            <w:r w:rsidRPr="005307A3">
              <w:t>C212 AND C267 AND C268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C319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F132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D1AC" w14:textId="798AD209" w:rsidR="000F4749" w:rsidRPr="005307A3" w:rsidRDefault="000F4749" w:rsidP="000F4749">
            <w:pPr>
              <w:pStyle w:val="TAL"/>
              <w:keepNext w:val="0"/>
            </w:pPr>
            <w:r w:rsidRPr="005307A3">
              <w:t>PD_Browser_Term</w:t>
            </w:r>
          </w:p>
        </w:tc>
      </w:tr>
      <w:tr w:rsidR="000F4749" w:rsidRPr="005307A3" w14:paraId="5C0F4B7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5FDE" w14:textId="28A2B592" w:rsidR="000F4749" w:rsidRPr="005307A3" w:rsidRDefault="000F4749" w:rsidP="000F4749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A84E" w14:textId="2C260DD3" w:rsidR="000F4749" w:rsidRPr="005307A3" w:rsidRDefault="000F4749" w:rsidP="000F4749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9E50" w14:textId="04D90B42" w:rsidR="000F4749" w:rsidRPr="005307A3" w:rsidRDefault="000F4749" w:rsidP="000F4749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4511" w14:textId="0AA7EFF3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8D7E" w14:textId="70B6CC9E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F53" w14:textId="11668959" w:rsidR="000F4749" w:rsidRPr="005307A3" w:rsidRDefault="000F4749" w:rsidP="000F4749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A5E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6B41" w14:textId="6597C19E" w:rsidR="000F4749" w:rsidRPr="005307A3" w:rsidRDefault="000F4749" w:rsidP="000F4749">
            <w:pPr>
              <w:pStyle w:val="TAL"/>
              <w:keepNext w:val="0"/>
            </w:pPr>
            <w:r w:rsidRPr="005307A3">
              <w:t>PD_Data_Avail</w:t>
            </w:r>
          </w:p>
        </w:tc>
      </w:tr>
      <w:tr w:rsidR="000F4749" w:rsidRPr="005307A3" w14:paraId="3BF418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C0B" w14:textId="33BA3F49" w:rsidR="000F4749" w:rsidRPr="005307A3" w:rsidRDefault="000F4749" w:rsidP="000F4749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C4B6" w14:textId="17712B81" w:rsidR="000F4749" w:rsidRPr="005307A3" w:rsidRDefault="000F4749" w:rsidP="000F4749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577A" w14:textId="4301C9B2" w:rsidR="000F4749" w:rsidRPr="005307A3" w:rsidRDefault="000F4749" w:rsidP="000F4749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C9C0" w14:textId="3C9B94FB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89D8" w14:textId="59D6D713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4B3" w14:textId="53064B74" w:rsidR="000F4749" w:rsidRPr="005307A3" w:rsidRDefault="000F4749" w:rsidP="000F4749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9777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922A" w14:textId="3EBDE425" w:rsidR="000F4749" w:rsidRPr="005307A3" w:rsidRDefault="000F4749" w:rsidP="000F4749">
            <w:pPr>
              <w:pStyle w:val="TAL"/>
              <w:keepNext w:val="0"/>
            </w:pPr>
            <w:r w:rsidRPr="005307A3">
              <w:t>PD_Evt_Ch_Status</w:t>
            </w:r>
          </w:p>
        </w:tc>
      </w:tr>
      <w:tr w:rsidR="000F4749" w:rsidRPr="005307A3" w14:paraId="69AAD1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EB33" w14:textId="3CFF4784" w:rsidR="000F4749" w:rsidRPr="005307A3" w:rsidRDefault="000F4749" w:rsidP="000F4749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D9" w14:textId="243B289C" w:rsidR="000F4749" w:rsidRPr="005307A3" w:rsidRDefault="000F4749" w:rsidP="000F4749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213E" w14:textId="4942ADED" w:rsidR="000F4749" w:rsidRPr="005307A3" w:rsidRDefault="000F4749" w:rsidP="000F4749">
            <w:pPr>
              <w:pStyle w:val="TAL"/>
              <w:keepNext w:val="0"/>
            </w:pPr>
            <w:r w:rsidRPr="005307A3">
              <w:t>Event:</w:t>
            </w:r>
            <w:r>
              <w:t xml:space="preserve"> </w:t>
            </w:r>
            <w:r w:rsidRPr="005307A3">
              <w:t>Access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39A4" w14:textId="79E8BAC6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148E" w14:textId="1B748F24" w:rsidR="000F4749" w:rsidRPr="005307A3" w:rsidRDefault="000F4749" w:rsidP="000F4749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C79" w14:textId="6D171B5C" w:rsidR="000F4749" w:rsidRPr="005307A3" w:rsidRDefault="000F4749" w:rsidP="000F4749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0C1D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8A2E" w14:textId="464AE095" w:rsidR="000F4749" w:rsidRPr="005307A3" w:rsidRDefault="000F4749" w:rsidP="000F4749">
            <w:pPr>
              <w:pStyle w:val="TAL"/>
              <w:keepNext w:val="0"/>
            </w:pPr>
            <w:r w:rsidRPr="005307A3">
              <w:t>PD_Evt_ATC</w:t>
            </w:r>
          </w:p>
        </w:tc>
      </w:tr>
      <w:tr w:rsidR="00BF46E1" w:rsidRPr="005307A3" w14:paraId="188C57D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E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A79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0A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BF46E1" w:rsidRPr="005307A3" w14:paraId="07D03E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B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FB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6D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76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A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04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26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PD_Evt_LC</w:t>
            </w:r>
          </w:p>
        </w:tc>
      </w:tr>
      <w:tr w:rsidR="00BF46E1" w:rsidRPr="005307A3" w14:paraId="00A5AD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EE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4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14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C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E6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EF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C9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PD_Evt_NSMC</w:t>
            </w:r>
          </w:p>
        </w:tc>
      </w:tr>
      <w:tr w:rsidR="00BF46E1" w:rsidRPr="005307A3" w14:paraId="181D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8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7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6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DD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7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4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354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E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PD_C_On</w:t>
            </w:r>
          </w:p>
        </w:tc>
      </w:tr>
      <w:tr w:rsidR="00BF46E1" w:rsidRPr="005307A3" w14:paraId="5E94F0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C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45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5E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D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B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A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CD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0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PD_C_Off</w:t>
            </w:r>
          </w:p>
        </w:tc>
      </w:tr>
      <w:tr w:rsidR="00BF46E1" w:rsidRPr="005307A3" w14:paraId="179946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21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6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1E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80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5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77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6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BF46E1" w:rsidRPr="005307A3" w14:paraId="1A43A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F6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4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F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53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F1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D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B90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783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PD_Get_Rdr_Status</w:t>
            </w:r>
          </w:p>
        </w:tc>
      </w:tr>
      <w:tr w:rsidR="00BF46E1" w:rsidRPr="005307A3" w14:paraId="32348FA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80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FA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C6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C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64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E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E99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PD_Get_Rdr_Id</w:t>
            </w:r>
          </w:p>
        </w:tc>
      </w:tr>
      <w:tr w:rsidR="00BF46E1" w:rsidRPr="005307A3" w14:paraId="4D55CE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39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DD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292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C7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2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27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D2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88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BF46E1" w:rsidRPr="005307A3" w14:paraId="41D975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66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5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684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42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9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D8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841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AC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BF46E1" w:rsidRPr="005307A3" w14:paraId="387EA0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E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A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CE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3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0C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7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0C0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BF46E1" w:rsidRPr="005307A3" w14:paraId="4625A2E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D0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2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1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3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4D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C1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97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3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PD_Timer_Mgt_Start_Stop</w:t>
            </w:r>
          </w:p>
        </w:tc>
      </w:tr>
      <w:tr w:rsidR="00BF46E1" w:rsidRPr="005307A3" w14:paraId="40A26CF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A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91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2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CF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8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83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B4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67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PD_Timer_Val</w:t>
            </w:r>
          </w:p>
        </w:tc>
      </w:tr>
      <w:tr w:rsidR="00BF46E1" w:rsidRPr="005307A3" w14:paraId="045E30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E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04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D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C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72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D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AC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F8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PD_Provide_Local_D_Time</w:t>
            </w:r>
          </w:p>
        </w:tc>
      </w:tr>
      <w:tr w:rsidR="00BF46E1" w:rsidRPr="005307A3" w14:paraId="3F0183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A4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1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D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E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B8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A0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3A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49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53063C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5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4C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C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2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6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24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F2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DB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PD_Stup_Id_Mod_Txt</w:t>
            </w:r>
          </w:p>
        </w:tc>
      </w:tr>
      <w:tr w:rsidR="00BF46E1" w:rsidRPr="005307A3" w14:paraId="12F7AC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8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A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C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5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94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3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E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PD_Run_AT</w:t>
            </w:r>
          </w:p>
        </w:tc>
      </w:tr>
      <w:tr w:rsidR="00BF46E1" w:rsidRPr="005307A3" w14:paraId="7538C0F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F0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7A5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3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Set UpCall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53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86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53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D3D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54F02B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4F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8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9D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0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0F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3E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A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12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C45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59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D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5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4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A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EA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6E7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8C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7F9AAB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1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2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AC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3C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CC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D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2F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PD_Send_DTMF</w:t>
            </w:r>
          </w:p>
        </w:tc>
      </w:tr>
      <w:tr w:rsidR="00BF46E1" w:rsidRPr="005307A3" w14:paraId="3EF24C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22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BC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76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13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24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5A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7A105E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D0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06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85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A0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B2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99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71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PD_Provide_Local_LS</w:t>
            </w:r>
          </w:p>
        </w:tc>
      </w:tr>
      <w:tr w:rsidR="00BF46E1" w:rsidRPr="005307A3" w14:paraId="1EC743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AF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BA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9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A9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0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CF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5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PD_Provide_Local_TA</w:t>
            </w:r>
          </w:p>
        </w:tc>
      </w:tr>
      <w:tr w:rsidR="00BF46E1" w:rsidRPr="005307A3" w14:paraId="0A8C2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8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70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B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5A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1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F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3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5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PD_Lang_Notif</w:t>
            </w:r>
          </w:p>
        </w:tc>
      </w:tr>
      <w:tr w:rsidR="00BF46E1" w:rsidRPr="005307A3" w14:paraId="70157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40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D6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4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6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82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6F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DD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D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PD_Launch_Brws</w:t>
            </w:r>
          </w:p>
        </w:tc>
      </w:tr>
      <w:tr w:rsidR="00BF46E1" w:rsidRPr="005307A3" w14:paraId="0EBA40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F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9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2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9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4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1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31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PD_Provide_Local_AT</w:t>
            </w:r>
          </w:p>
        </w:tc>
      </w:tr>
      <w:tr w:rsidR="00BF46E1" w:rsidRPr="005307A3" w14:paraId="2DEA788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18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35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4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D5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5C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31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3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PD_Softkey_Select_Item</w:t>
            </w:r>
          </w:p>
        </w:tc>
      </w:tr>
      <w:tr w:rsidR="00BF46E1" w:rsidRPr="005307A3" w14:paraId="31AC8B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6D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B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46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D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2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53E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D1D4" w14:textId="1C7326EF" w:rsidR="00BF46E1" w:rsidRPr="005307A3" w:rsidRDefault="00BF46E1" w:rsidP="00967173">
            <w:pPr>
              <w:pStyle w:val="TAL"/>
              <w:keepNext w:val="0"/>
            </w:pPr>
            <w:r w:rsidRPr="005307A3">
              <w:t>PD_Softkey_SetUp_Menu</w:t>
            </w:r>
          </w:p>
        </w:tc>
      </w:tr>
      <w:tr w:rsidR="00BF46E1" w:rsidRPr="005307A3" w14:paraId="0C11A69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2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0A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0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99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42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A0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3B5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1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BF46E1" w:rsidRPr="005307A3" w14:paraId="77A7D25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88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B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4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DE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25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0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4D5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2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BF46E1" w:rsidRPr="005307A3" w14:paraId="311B1C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0D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1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9C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1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7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B0D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DA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BF46E1" w:rsidRPr="005307A3" w14:paraId="3E272D1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50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C89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8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1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B5B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F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BF46E1" w:rsidRPr="005307A3" w14:paraId="4450BD2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4B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01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1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78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90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9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D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BF46E1" w:rsidRPr="005307A3" w14:paraId="398612D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D2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B8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40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6E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2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35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BF46E1" w:rsidRPr="005307A3" w14:paraId="3495BC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6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64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51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3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6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00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5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BB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1257352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6C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6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0D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11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FC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29D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F9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7C0FD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9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9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66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C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DB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F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C4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32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07338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0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D2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3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0C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19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28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E8F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CEF790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A7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8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B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19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4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B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2E0431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05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6E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CA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44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62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3A8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F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7729EAB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0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3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81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D1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A6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74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D2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682FA2F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3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3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3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A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5A1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87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059979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05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0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AC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FA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06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25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268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59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</w:t>
            </w:r>
          </w:p>
        </w:tc>
      </w:tr>
      <w:tr w:rsidR="00BF46E1" w:rsidRPr="005307A3" w14:paraId="39658B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DD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2C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F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53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A2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58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6E6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7E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PD_Close_Ch</w:t>
            </w:r>
          </w:p>
        </w:tc>
      </w:tr>
      <w:tr w:rsidR="00BF46E1" w:rsidRPr="005307A3" w14:paraId="60D2AD1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77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C3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4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D5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1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8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C01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55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PD_Rx_Data</w:t>
            </w:r>
          </w:p>
        </w:tc>
      </w:tr>
      <w:tr w:rsidR="00BF46E1" w:rsidRPr="005307A3" w14:paraId="5D75CB9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66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8F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D7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17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7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9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9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24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PD_Send_Data</w:t>
            </w:r>
          </w:p>
        </w:tc>
      </w:tr>
      <w:tr w:rsidR="00BF46E1" w:rsidRPr="005307A3" w14:paraId="6F8A03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4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E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90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70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02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6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E2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PD_Get_Ch_Status</w:t>
            </w:r>
          </w:p>
        </w:tc>
      </w:tr>
      <w:tr w:rsidR="00BF46E1" w:rsidRPr="005307A3" w14:paraId="77A62E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B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1D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9F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554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88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36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43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75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PD_Serv_Search</w:t>
            </w:r>
          </w:p>
        </w:tc>
      </w:tr>
      <w:tr w:rsidR="00BF46E1" w:rsidRPr="005307A3" w14:paraId="3B98AA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E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BC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9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DB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2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5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00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PD_Get_Serv_Info</w:t>
            </w:r>
          </w:p>
        </w:tc>
      </w:tr>
      <w:tr w:rsidR="00BF46E1" w:rsidRPr="005307A3" w14:paraId="7765EC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7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4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3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7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A8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8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EC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9E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PD_Declare_Serv</w:t>
            </w:r>
          </w:p>
        </w:tc>
      </w:tr>
      <w:tr w:rsidR="00AF5F53" w:rsidRPr="005307A3" w14:paraId="3A6690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41E4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92FB" w14:textId="6F544A29" w:rsidR="00AF5F53" w:rsidRPr="005307A3" w:rsidRDefault="00AF5F53" w:rsidP="00AF5F53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824" w14:textId="200024E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A891" w14:textId="29D47820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9433" w14:textId="489E505D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33FA" w14:textId="02CAC409" w:rsidR="00AF5F53" w:rsidRPr="005307A3" w:rsidRDefault="00AF5F53" w:rsidP="00AF5F53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AA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3D1" w14:textId="23168688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CSD</w:t>
            </w:r>
          </w:p>
        </w:tc>
      </w:tr>
      <w:tr w:rsidR="00AF5F53" w:rsidRPr="005307A3" w14:paraId="29136E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9C87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A023" w14:textId="09322DF9" w:rsidR="00AF5F53" w:rsidRPr="005307A3" w:rsidRDefault="00AF5F53" w:rsidP="00AF5F53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484A" w14:textId="3ECDF59C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1619" w14:textId="7FE3891D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A768" w14:textId="1E80025C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10F4" w14:textId="577C2155" w:rsidR="00AF5F53" w:rsidRPr="005307A3" w:rsidRDefault="00AF5F53" w:rsidP="00AF5F53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481D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7AE4" w14:textId="367EC98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GPRS</w:t>
            </w:r>
          </w:p>
        </w:tc>
      </w:tr>
      <w:tr w:rsidR="00AF5F53" w:rsidRPr="005307A3" w14:paraId="2803132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BD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413C" w14:textId="16194386" w:rsidR="00AF5F53" w:rsidRPr="005307A3" w:rsidRDefault="00AF5F53" w:rsidP="00AF5F53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F50" w14:textId="20C8C1A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Bluetooth supported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4D8" w14:textId="238FBA47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8EE" w14:textId="3B10A66C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62F8" w14:textId="4A7AEF97" w:rsidR="00AF5F53" w:rsidRPr="005307A3" w:rsidRDefault="00AF5F53" w:rsidP="00AF5F53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C23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E99" w14:textId="478D097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BT</w:t>
            </w:r>
          </w:p>
        </w:tc>
      </w:tr>
      <w:tr w:rsidR="00AF5F53" w:rsidRPr="005307A3" w14:paraId="360D9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47B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16D6" w14:textId="6539F3B0" w:rsidR="00AF5F53" w:rsidRPr="005307A3" w:rsidRDefault="00AF5F53" w:rsidP="00AF5F53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368" w14:textId="16BBA617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IrDA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F116" w14:textId="7D21A983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843A" w14:textId="7C248240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777D" w14:textId="37D13BEB" w:rsidR="00AF5F53" w:rsidRPr="005307A3" w:rsidRDefault="00AF5F53" w:rsidP="00AF5F53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EF1F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3B7" w14:textId="6FD5FE8D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IrDA</w:t>
            </w:r>
          </w:p>
        </w:tc>
      </w:tr>
      <w:tr w:rsidR="00AF5F53" w:rsidRPr="005307A3" w14:paraId="0823D26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CA48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FF2D" w14:textId="5560CD6E" w:rsidR="00AF5F53" w:rsidRPr="005307A3" w:rsidRDefault="00AF5F53" w:rsidP="00AF5F53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4513" w14:textId="157F209E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RS232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11E" w14:textId="7AF7D6EE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F12" w14:textId="6140FA8F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8810" w14:textId="6B42E393" w:rsidR="00AF5F53" w:rsidRPr="005307A3" w:rsidRDefault="00AF5F53" w:rsidP="00AF5F53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B7D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6768" w14:textId="1C5C9C2A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RS232</w:t>
            </w:r>
          </w:p>
        </w:tc>
      </w:tr>
      <w:tr w:rsidR="00BF46E1" w:rsidRPr="005307A3" w14:paraId="4C175F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A5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16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42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3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5E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00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DF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AC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71990A8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78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78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8F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81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55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96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02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54EAC0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7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C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D8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52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9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E2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DA6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5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60B7C82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5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44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99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1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0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4F5C7A1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8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85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05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D8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E0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637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E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37D8441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5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4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E56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0B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46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BE1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C3A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F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6555E7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04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4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1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9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0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35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5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0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00F56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F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35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DC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B7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96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288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B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24FBE39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A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E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A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display capability (i.e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8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F9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03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CC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65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PD_Type_ND</w:t>
            </w:r>
          </w:p>
        </w:tc>
      </w:tr>
      <w:tr w:rsidR="00BF46E1" w:rsidRPr="005307A3" w14:paraId="6D3B35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B3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F6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3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B5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7D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A8A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71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28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PD_Type_NK</w:t>
            </w:r>
          </w:p>
        </w:tc>
      </w:tr>
      <w:tr w:rsidR="00BF46E1" w:rsidRPr="005307A3" w14:paraId="77FE4E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C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21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C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9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4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C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00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E9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PD_Screen_Siz</w:t>
            </w:r>
          </w:p>
        </w:tc>
      </w:tr>
      <w:tr w:rsidR="00BF46E1" w:rsidRPr="005307A3" w14:paraId="1B8497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B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AC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BC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3A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DF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2A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FA7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F2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5FAAAEF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CA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A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F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86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DA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361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A8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2FB7E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8E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C5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11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79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BC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E9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6EA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0A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3BB129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56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5C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E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8B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A5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F5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67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99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31C96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0D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4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4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9F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8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02E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C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F20B4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3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5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C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53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51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D6C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FB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53EA6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37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8D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0B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57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20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E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D4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9C1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199A3D5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1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A2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8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84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DE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DB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PD_Var_Font</w:t>
            </w:r>
          </w:p>
        </w:tc>
      </w:tr>
      <w:tr w:rsidR="00BF46E1" w:rsidRPr="005307A3" w14:paraId="4B67A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6D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B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CC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813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2A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1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5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241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6A6E71" w:rsidRPr="005307A3" w14:paraId="6AC94A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E8CD" w14:textId="6CA121C3" w:rsidR="006A6E71" w:rsidRPr="005307A3" w:rsidRDefault="006A6E71" w:rsidP="006A6E71">
            <w:pPr>
              <w:pStyle w:val="TAC"/>
              <w:keepNext w:val="0"/>
            </w:pPr>
            <w:r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FEBA" w14:textId="1D450F8A" w:rsidR="006A6E71" w:rsidRPr="005307A3" w:rsidRDefault="006A6E71" w:rsidP="006A6E71">
            <w:pPr>
              <w:pStyle w:val="TAC"/>
              <w:keepNext w:val="0"/>
            </w:pPr>
            <w:r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01E2" w14:textId="130D3550" w:rsidR="006A6E71" w:rsidRPr="005307A3" w:rsidRDefault="006A6E71" w:rsidP="006A6E71">
            <w:pPr>
              <w:pStyle w:val="TAL"/>
              <w:keepNext w:val="0"/>
            </w:pPr>
            <w:r w:rsidRPr="00313AA1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0C8C" w14:textId="5E7C8402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1B6" w14:textId="7FB8D0D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758" w14:textId="49131627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D59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0A1" w14:textId="0CB75226" w:rsidR="006A6E71" w:rsidRPr="005307A3" w:rsidRDefault="006A6E71" w:rsidP="006A6E71">
            <w:pPr>
              <w:pStyle w:val="TAL"/>
              <w:keepNext w:val="0"/>
            </w:pPr>
            <w:r w:rsidRPr="00313AA1">
              <w:t>PD_Txt_Wrap</w:t>
            </w:r>
          </w:p>
        </w:tc>
      </w:tr>
      <w:tr w:rsidR="006A6E71" w:rsidRPr="005307A3" w14:paraId="400FE6A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0A2" w14:textId="2FDE5091" w:rsidR="006A6E71" w:rsidRPr="005307A3" w:rsidRDefault="006A6E71" w:rsidP="006A6E71">
            <w:pPr>
              <w:pStyle w:val="TAC"/>
              <w:keepNext w:val="0"/>
            </w:pPr>
            <w:r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8F0" w14:textId="7E6AB773" w:rsidR="006A6E71" w:rsidRPr="005307A3" w:rsidRDefault="006A6E71" w:rsidP="006A6E71">
            <w:pPr>
              <w:pStyle w:val="TAC"/>
              <w:keepNext w:val="0"/>
            </w:pPr>
            <w:r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E9BF" w14:textId="06BA8297" w:rsidR="006A6E71" w:rsidRPr="005307A3" w:rsidRDefault="006A6E71" w:rsidP="006A6E71">
            <w:pPr>
              <w:pStyle w:val="TAL"/>
              <w:keepNext w:val="0"/>
            </w:pPr>
            <w:r w:rsidRPr="00313AA1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24D2" w14:textId="2B61609E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6BD3" w14:textId="72B16F4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7D6" w14:textId="7C45BE51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897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1A8" w14:textId="499B54D9" w:rsidR="006A6E71" w:rsidRPr="005307A3" w:rsidRDefault="006A6E71" w:rsidP="006A6E71">
            <w:pPr>
              <w:pStyle w:val="TAL"/>
              <w:keepNext w:val="0"/>
            </w:pPr>
            <w:r w:rsidRPr="00313AA1">
              <w:t>PD_Txt_Scroll</w:t>
            </w:r>
          </w:p>
        </w:tc>
      </w:tr>
      <w:tr w:rsidR="00BF46E1" w:rsidRPr="005307A3" w14:paraId="3EB3A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9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DD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13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0F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7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ED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D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2F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</w:t>
            </w:r>
          </w:p>
        </w:tc>
      </w:tr>
      <w:tr w:rsidR="00BF46E1" w:rsidRPr="005307A3" w14:paraId="3EBB2E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D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DE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3D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71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5E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2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BF46E1" w:rsidRPr="005307A3" w14:paraId="6A8BF4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89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70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3D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48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AC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1F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ED4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9B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43E845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75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AE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4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A0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B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6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84D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2B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56DF770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4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0F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A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CB3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D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D1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E1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37895A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04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2F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E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6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2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E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005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512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BF46E1" w:rsidRPr="005307A3" w14:paraId="7F1BFE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E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10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AC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14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B0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9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C9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F3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BF46E1" w:rsidRPr="005307A3" w14:paraId="095046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7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49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11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9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21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7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DA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0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PD_TCP_UICC_ServerMode</w:t>
            </w:r>
            <w:r w:rsidRPr="005307A3" w:rsidDel="00B21C48">
              <w:t xml:space="preserve"> </w:t>
            </w:r>
          </w:p>
        </w:tc>
      </w:tr>
      <w:tr w:rsidR="00BF46E1" w:rsidRPr="005307A3" w14:paraId="4C0C6F5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04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7D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F8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F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C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D7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3E98E7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72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9D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06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3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04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3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75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E8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1A9D8B5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C8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5E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A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4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C6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92B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F74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Direct_Com_Channel</w:t>
            </w:r>
          </w:p>
        </w:tc>
      </w:tr>
      <w:tr w:rsidR="00BF46E1" w:rsidRPr="005307A3" w14:paraId="29CD62E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0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1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4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8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CA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4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70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BF46E1" w:rsidRPr="005307A3" w14:paraId="1E59D92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A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72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29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5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D2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A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BD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E200" w14:textId="08A94EEF" w:rsidR="00BF46E1" w:rsidRPr="005307A3" w:rsidRDefault="00BF46E1" w:rsidP="00967173">
            <w:pPr>
              <w:pStyle w:val="TAL"/>
              <w:keepNext w:val="0"/>
            </w:pPr>
            <w:r w:rsidRPr="005307A3">
              <w:t>PD_HSDPA</w:t>
            </w:r>
          </w:p>
        </w:tc>
      </w:tr>
      <w:tr w:rsidR="00BF46E1" w:rsidRPr="005307A3" w14:paraId="4407C3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E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7A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6E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42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F6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A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C5A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A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PD_Disp_Var_Timeout</w:t>
            </w:r>
          </w:p>
        </w:tc>
      </w:tr>
      <w:tr w:rsidR="00BF46E1" w:rsidRPr="005307A3" w14:paraId="54D3D0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21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AA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93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51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8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DA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2F3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PD_Get_Inkey_Help</w:t>
            </w:r>
          </w:p>
        </w:tc>
      </w:tr>
      <w:tr w:rsidR="00BF46E1" w:rsidRPr="005307A3" w14:paraId="487124E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4E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0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9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796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0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FC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D5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BF46E1" w:rsidRPr="005307A3" w14:paraId="5F52F0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A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6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1C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F0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5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5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66B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65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PD_Get_Inkey_Var_Timeout</w:t>
            </w:r>
          </w:p>
        </w:tc>
      </w:tr>
      <w:tr w:rsidR="00BF46E1" w:rsidRPr="005307A3" w14:paraId="7E62AC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1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A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E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7C46F5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3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91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5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E3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12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BCD73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F4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6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F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19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0B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2C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30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BF46E1" w:rsidRPr="005307A3" w14:paraId="04AFA5F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5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7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75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D4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CE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B3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E03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F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PD_Provide_Local_SV</w:t>
            </w:r>
          </w:p>
        </w:tc>
      </w:tr>
      <w:tr w:rsidR="00BF46E1" w:rsidRPr="005307A3" w14:paraId="158403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70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AA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A8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6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7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3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13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79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PD_Provide_Local_SMC</w:t>
            </w:r>
          </w:p>
        </w:tc>
      </w:tr>
      <w:tr w:rsidR="00BF46E1" w:rsidRPr="005307A3" w14:paraId="6FCD98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4F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B3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9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091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0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340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466627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A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9B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97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4B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D0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69D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97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E3DB1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E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8D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E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B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A1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9C2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9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6B539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B4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68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74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DE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BD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7B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F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87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99CE7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D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38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8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7E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57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003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2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BF46E1" w:rsidRPr="005307A3" w14:paraId="00A5D9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B1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55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E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7E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6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5F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71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A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BF46E1" w:rsidRPr="005307A3" w14:paraId="268BD6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52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6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B2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2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FB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2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9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BF46E1" w:rsidRPr="005307A3" w14:paraId="3DEB0F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5F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3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20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D2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51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89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0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8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BF46E1" w:rsidRPr="005307A3" w14:paraId="574AA05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D9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8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B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A2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6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D6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8B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8E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798DC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B8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B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44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F3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BF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4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36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5AC6E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C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5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56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6C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79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CA7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FF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36C2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E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D4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1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6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2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10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7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7E379B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3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D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22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B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81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2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3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89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841D16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65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F6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6D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5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F5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A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D3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3AF206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53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A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C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E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16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5E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0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E0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BDA518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FC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77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E6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21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230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8C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66F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A5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7A575A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5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9B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64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5F8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27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0B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EA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4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BF46E1" w:rsidRPr="005307A3" w14:paraId="6E2018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13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16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3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E3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F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5D0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D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BF46E1" w:rsidRPr="005307A3" w14:paraId="275DF3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C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E5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6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04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AF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F8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FA2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7F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BF46E1" w:rsidRPr="005307A3" w14:paraId="05C5AED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1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4F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1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F4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B4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D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5B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BF46E1" w:rsidRPr="005307A3" w14:paraId="24015D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1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6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9D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CF6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EA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BF46E1" w:rsidRPr="005307A3" w14:paraId="0D6A06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A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D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A4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15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D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3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15F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BF46E1" w:rsidRPr="005307A3" w14:paraId="1F7A8E4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0B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EE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20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3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A9C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7BF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F8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BF46E1" w:rsidRPr="005307A3" w14:paraId="5F849E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D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F9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6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13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4D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55D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4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BF46E1" w:rsidRPr="005307A3" w14:paraId="2ACEE1D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32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A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EC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A7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10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F7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4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PD_UTRAN_PS_Ext_Param</w:t>
            </w:r>
          </w:p>
        </w:tc>
      </w:tr>
      <w:tr w:rsidR="00BF46E1" w:rsidRPr="005307A3" w14:paraId="3DDDDC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F1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2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9E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1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2D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9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C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PD_Provide_Local_Batt</w:t>
            </w:r>
          </w:p>
        </w:tc>
      </w:tr>
      <w:tr w:rsidR="00BF46E1" w:rsidRPr="005307A3" w14:paraId="316E42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6A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71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79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51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03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2A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7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PD_M_T_Tones</w:t>
            </w:r>
          </w:p>
        </w:tc>
      </w:tr>
      <w:tr w:rsidR="00BF46E1" w:rsidRPr="005307A3" w14:paraId="59CFDF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EB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D2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E1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76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8A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C2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3B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0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PD_Xmedia_Call</w:t>
            </w:r>
          </w:p>
        </w:tc>
      </w:tr>
      <w:tr w:rsidR="00BF46E1" w:rsidRPr="005307A3" w14:paraId="567B57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8A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21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F4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1A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0A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78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0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PD_Toolkit_GBA</w:t>
            </w:r>
          </w:p>
        </w:tc>
      </w:tr>
      <w:tr w:rsidR="00BF46E1" w:rsidRPr="005307A3" w14:paraId="25A413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9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6C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913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6DE205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06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0E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C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D09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1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PD_Retrieve_MMS</w:t>
            </w:r>
          </w:p>
        </w:tc>
      </w:tr>
      <w:tr w:rsidR="00BF46E1" w:rsidRPr="005307A3" w14:paraId="5CA83D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E3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9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0D99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D9376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2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DC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82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30B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9D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PD_Submit_MMS</w:t>
            </w:r>
          </w:p>
        </w:tc>
      </w:tr>
      <w:tr w:rsidR="00BF46E1" w:rsidRPr="005307A3" w14:paraId="02B74E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2C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9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88C1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31E232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7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C3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ED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CA4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D8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PD_Display_MMS</w:t>
            </w:r>
          </w:p>
        </w:tc>
      </w:tr>
      <w:tr w:rsidR="00BF46E1" w:rsidRPr="005307A3" w14:paraId="2E5EDF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6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9B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0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62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3C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F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76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89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PD_Set_Frames</w:t>
            </w:r>
          </w:p>
        </w:tc>
      </w:tr>
      <w:tr w:rsidR="00BF46E1" w:rsidRPr="005307A3" w14:paraId="6F035E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51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43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FE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FRAMES STATUS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0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81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D6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07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66B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PD_Get_Frames_Stat</w:t>
            </w:r>
          </w:p>
        </w:tc>
      </w:tr>
      <w:tr w:rsidR="00BF46E1" w:rsidRPr="005307A3" w14:paraId="3F76EB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74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75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105C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93977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FC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6F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6E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F4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97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PD_MMS_Notification</w:t>
            </w:r>
          </w:p>
        </w:tc>
      </w:tr>
      <w:tr w:rsidR="00A539E1" w:rsidRPr="005307A3" w14:paraId="536FAC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6C1A" w14:textId="5157E0E9" w:rsidR="00A539E1" w:rsidRPr="005307A3" w:rsidRDefault="00A539E1" w:rsidP="00A539E1">
            <w:pPr>
              <w:pStyle w:val="TAC"/>
              <w:keepNext w:val="0"/>
            </w:pPr>
            <w: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416" w14:textId="732F60DA" w:rsidR="00A539E1" w:rsidRPr="005307A3" w:rsidRDefault="00A539E1" w:rsidP="00A539E1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D7AA6" w14:textId="77777777" w:rsidR="00A539E1" w:rsidRPr="005307A3" w:rsidRDefault="00A539E1" w:rsidP="00A539E1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6E66A7FF" w14:textId="1AA315B3" w:rsidR="00A539E1" w:rsidRPr="005307A3" w:rsidRDefault="00A539E1" w:rsidP="00A539E1">
            <w:pPr>
              <w:pStyle w:val="TAL"/>
              <w:keepNext w:val="0"/>
            </w:pP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F24" w14:textId="6BAC3156" w:rsidR="00A539E1" w:rsidRPr="005307A3" w:rsidRDefault="00A539E1" w:rsidP="00A539E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4B83" w14:textId="047CF867" w:rsidR="00A539E1" w:rsidRPr="005307A3" w:rsidRDefault="00A539E1" w:rsidP="00A539E1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9591" w14:textId="747EBFC8" w:rsidR="00A539E1" w:rsidRPr="005307A3" w:rsidRDefault="00A539E1" w:rsidP="00A539E1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9F42" w14:textId="77777777" w:rsidR="00A539E1" w:rsidRPr="005307A3" w:rsidRDefault="00A539E1" w:rsidP="00A539E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A108" w14:textId="63215B1F" w:rsidR="00A539E1" w:rsidRPr="005307A3" w:rsidRDefault="00A539E1" w:rsidP="00A539E1">
            <w:pPr>
              <w:pStyle w:val="TAL"/>
              <w:keepNext w:val="0"/>
            </w:pPr>
            <w:r w:rsidRPr="005307A3">
              <w:t>PD_Refresh_AlphaIdentifier</w:t>
            </w:r>
            <w:r w:rsidRPr="005307A3" w:rsidDel="00B21C48">
              <w:t xml:space="preserve"> </w:t>
            </w:r>
          </w:p>
        </w:tc>
      </w:tr>
      <w:tr w:rsidR="00BF46E1" w:rsidRPr="005307A3" w14:paraId="78BF20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BA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8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0B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B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9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FF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3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EB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PD_Geo_Loaction_Reporting</w:t>
            </w:r>
          </w:p>
        </w:tc>
      </w:tr>
      <w:tr w:rsidR="00BF46E1" w:rsidRPr="005307A3" w14:paraId="4EF280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FA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F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3AE3C7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AD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5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A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8E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F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0F4749" w:rsidRPr="005307A3" w14:paraId="223E172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93A3" w14:textId="132492B5" w:rsidR="000F4749" w:rsidRPr="005307A3" w:rsidRDefault="000F4749" w:rsidP="000F4749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BC12" w14:textId="58B042F9" w:rsidR="000F4749" w:rsidRPr="005307A3" w:rsidRDefault="000F4749" w:rsidP="000F4749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A893" w14:textId="72182D58" w:rsidR="000F4749" w:rsidRPr="005307A3" w:rsidRDefault="000F4749" w:rsidP="000F4749">
            <w:pPr>
              <w:pStyle w:val="TAL"/>
              <w:keepNext w:val="0"/>
            </w:pPr>
            <w:r w:rsidRPr="005307A3">
              <w:t>PROVIDE LOCAL INFORMATION (NMR (UTRAN/E</w:t>
            </w:r>
            <w:r>
              <w:softHyphen/>
            </w:r>
            <w:r w:rsidRPr="005307A3">
              <w:t>UTRAN</w:t>
            </w:r>
            <w:r>
              <w:t>/Satellite E-UTRAN/NG-RAN/Satellite NG-RAN</w:t>
            </w:r>
            <w:r w:rsidRPr="005307A3">
              <w:t>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E56B" w14:textId="56B4BCB3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27CB" w14:textId="2182DD74" w:rsidR="000F4749" w:rsidRPr="005307A3" w:rsidRDefault="000F4749" w:rsidP="000F4749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5C22" w14:textId="3F4EC015" w:rsidR="000F4749" w:rsidRPr="005307A3" w:rsidRDefault="000F4749" w:rsidP="000F4749">
            <w:pPr>
              <w:pStyle w:val="TAC"/>
              <w:keepNext w:val="0"/>
            </w:pPr>
            <w:r w:rsidRPr="005307A3">
              <w:t>C278</w:t>
            </w:r>
            <w:r>
              <w:t xml:space="preserve"> OR 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F79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C480" w14:textId="69E41EAD" w:rsidR="000F4749" w:rsidRPr="005307A3" w:rsidRDefault="000F4749" w:rsidP="000F4749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87647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F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FC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4B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13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5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EFB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E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BF46E1" w:rsidRPr="005307A3" w14:paraId="2538CB5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2C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03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6A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8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A2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C5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0A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9F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126703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99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91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24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FE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2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F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92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8852C2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B2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5E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59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8A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0A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2C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10FF3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5E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3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9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E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8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BE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920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6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0461E8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2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00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3C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4C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B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D3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9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A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BF46E1" w:rsidRPr="005307A3" w14:paraId="24EBB4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36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7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65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9F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2E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D7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DBE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BF46E1" w:rsidRPr="005307A3" w14:paraId="1826B2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0C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EB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2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C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8C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8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72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BF46E1" w:rsidRPr="005307A3" w14:paraId="367CBC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F4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0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90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C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C2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6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6D9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BC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8286F" w:rsidRPr="005307A3" w14:paraId="0FBE3FE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11E" w14:textId="3FF1D552" w:rsidR="00D8286F" w:rsidRPr="005307A3" w:rsidRDefault="00D8286F" w:rsidP="00967173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61A7" w14:textId="55584BAA" w:rsidR="00D8286F" w:rsidRPr="005307A3" w:rsidRDefault="00D8286F" w:rsidP="00967173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10C5" w14:textId="4FE2BFF1" w:rsidR="00D8286F" w:rsidRPr="005307A3" w:rsidRDefault="00D8286F" w:rsidP="00967173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2BE1" w14:textId="63102F30" w:rsidR="00D8286F" w:rsidRPr="005307A3" w:rsidRDefault="00D8286F" w:rsidP="00967173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88" w14:textId="368BD9EA" w:rsidR="00D8286F" w:rsidRPr="005307A3" w:rsidRDefault="00D8286F" w:rsidP="00967173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CBE" w14:textId="109ECD2A" w:rsidR="00D8286F" w:rsidRPr="005307A3" w:rsidRDefault="00D8286F" w:rsidP="00967173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EF9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A28" w14:textId="019CE406" w:rsidR="00D8286F" w:rsidRPr="005307A3" w:rsidRDefault="00D8286F" w:rsidP="00967173">
            <w:pPr>
              <w:pStyle w:val="TAL"/>
              <w:keepNext w:val="0"/>
            </w:pPr>
            <w:r w:rsidRPr="0012747F">
              <w:t>PD_Browser_Stat</w:t>
            </w:r>
          </w:p>
        </w:tc>
      </w:tr>
      <w:tr w:rsidR="00BF46E1" w:rsidRPr="005307A3" w14:paraId="4F62F6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9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AC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E47D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4CB85D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0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03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3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DA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B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BF46E1" w:rsidRPr="005307A3" w14:paraId="5FDA3F5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75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BB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FF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 Frame parameters changed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6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71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1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239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CC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PD_Event_Frames</w:t>
            </w:r>
          </w:p>
        </w:tc>
      </w:tr>
      <w:tr w:rsidR="00BF46E1" w:rsidRPr="005307A3" w14:paraId="5467079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9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6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A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C2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C7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22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PD_RFU_Event_I-WLAN</w:t>
            </w:r>
          </w:p>
        </w:tc>
      </w:tr>
      <w:tr w:rsidR="00BF46E1" w:rsidRPr="005307A3" w14:paraId="6E337EA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4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89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35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B9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224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2A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PD_Event_NW_Rejection</w:t>
            </w:r>
          </w:p>
        </w:tc>
      </w:tr>
      <w:tr w:rsidR="00BF46E1" w:rsidRPr="005307A3" w14:paraId="39FE5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B7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5C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3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0B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1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8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CE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57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0F4749" w:rsidRPr="005307A3" w14:paraId="46EFD8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CEC" w14:textId="5506B27A" w:rsidR="000F4749" w:rsidRPr="005307A3" w:rsidRDefault="000F4749" w:rsidP="000F4749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FE98" w14:textId="1A55C1D0" w:rsidR="000F4749" w:rsidRPr="005307A3" w:rsidRDefault="000F4749" w:rsidP="000F4749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AD37" w14:textId="7BBE3CB6" w:rsidR="000F4749" w:rsidRPr="005307A3" w:rsidRDefault="000F4749" w:rsidP="000F4749">
            <w:pPr>
              <w:pStyle w:val="TAL"/>
              <w:keepNext w:val="0"/>
            </w:pPr>
            <w:r w:rsidRPr="00726460">
              <w:t>Event: Network Rejection for E-UTRAN</w:t>
            </w:r>
            <w:r>
              <w:t>/Satellite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DFF7" w14:textId="514EEAF7" w:rsidR="000F4749" w:rsidRPr="005307A3" w:rsidRDefault="000F4749" w:rsidP="000F4749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C571" w14:textId="16B0E894" w:rsidR="000F4749" w:rsidRPr="005307A3" w:rsidRDefault="000F4749" w:rsidP="000F4749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8188" w14:textId="2B330038" w:rsidR="000F4749" w:rsidRPr="005307A3" w:rsidRDefault="000F4749" w:rsidP="000F4749">
            <w:pPr>
              <w:pStyle w:val="TAC"/>
              <w:keepNext w:val="0"/>
            </w:pPr>
            <w:r w:rsidRPr="00726460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ED16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50D" w14:textId="28B75D85" w:rsidR="000F4749" w:rsidRPr="005307A3" w:rsidRDefault="000F4749" w:rsidP="000F4749">
            <w:pPr>
              <w:pStyle w:val="TAL"/>
              <w:keepNext w:val="0"/>
            </w:pPr>
            <w:r w:rsidRPr="00726460">
              <w:t>PD_Event_NW_Rejection_E_UTRAN</w:t>
            </w:r>
          </w:p>
        </w:tc>
      </w:tr>
      <w:tr w:rsidR="00BF46E1" w:rsidRPr="005307A3" w14:paraId="2AF5D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8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DE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21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D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1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0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58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0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PD_Multiple_ACT</w:t>
            </w:r>
          </w:p>
        </w:tc>
      </w:tr>
      <w:tr w:rsidR="00BF46E1" w:rsidRPr="005307A3" w14:paraId="7F1D54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31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2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5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71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2D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CE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F45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07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PD_Event_CSG_Cell_Selection</w:t>
            </w:r>
          </w:p>
        </w:tc>
      </w:tr>
      <w:tr w:rsidR="00BF46E1" w:rsidRPr="005307A3" w14:paraId="1C961B8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AB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39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6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A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41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CA3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0CA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2B59EF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51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09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20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D8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7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4C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0BE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BF46E1" w:rsidRPr="005307A3" w14:paraId="1C5FB8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87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5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2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75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6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4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4D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C2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BF46E1" w:rsidRPr="005307A3" w14:paraId="308656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A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7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96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C5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9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5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1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BF46E1" w:rsidRPr="005307A3" w14:paraId="43CC46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17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0C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E6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19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BB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330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C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BF46E1" w:rsidRPr="005307A3" w14:paraId="33E863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D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CB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F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3E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5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AE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D7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2E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BF46E1" w:rsidRPr="005307A3" w14:paraId="31D3DB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C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0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1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F5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E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193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C7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BF46E1" w:rsidRPr="005307A3" w14:paraId="319AE2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4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8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86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79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66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7E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BF46E1" w:rsidRPr="005307A3" w14:paraId="1715CC3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1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B5D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10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8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CD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2B5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64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BF46E1" w:rsidRPr="005307A3" w14:paraId="7EF9A9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E8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2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A4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4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B2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35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D9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77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BF46E1" w:rsidRPr="005307A3" w14:paraId="0F2962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C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D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66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FF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61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3A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BF46E1" w:rsidRPr="005307A3" w14:paraId="10773B7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27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B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FC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F9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8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41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C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BF46E1" w:rsidRPr="005307A3" w14:paraId="5575470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DC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E0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0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86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02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6B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14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F9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BF46E1" w:rsidRPr="005307A3" w14:paraId="5349C8F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5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7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05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FF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6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5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9D5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54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BF46E1" w:rsidRPr="005307A3" w14:paraId="5B8724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BF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F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9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55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D2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73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E8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2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BF46E1" w:rsidRPr="005307A3" w14:paraId="1128F9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4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6A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B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51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486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CD6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6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PD_Text_Attrib_Left</w:t>
            </w:r>
          </w:p>
        </w:tc>
      </w:tr>
      <w:tr w:rsidR="00BF46E1" w:rsidRPr="005307A3" w14:paraId="36C73C9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5B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1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BE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center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17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A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F9E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B7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PD_Text_Attrib_Center</w:t>
            </w:r>
          </w:p>
        </w:tc>
      </w:tr>
      <w:tr w:rsidR="00BF46E1" w:rsidRPr="005307A3" w14:paraId="2F8D433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35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4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B3B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D3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2C1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3E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PD_Text_Attrib_Right</w:t>
            </w:r>
          </w:p>
        </w:tc>
      </w:tr>
      <w:tr w:rsidR="00BF46E1" w:rsidRPr="005307A3" w14:paraId="205267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E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E4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1E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2F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9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8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E9F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2C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PD_Text_Attrib_Normal</w:t>
            </w:r>
          </w:p>
        </w:tc>
      </w:tr>
      <w:tr w:rsidR="00BF46E1" w:rsidRPr="005307A3" w14:paraId="0FD3C5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91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14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D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B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C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15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6A1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02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PD_Text_Attrib_Large</w:t>
            </w:r>
          </w:p>
        </w:tc>
      </w:tr>
      <w:tr w:rsidR="00BF46E1" w:rsidRPr="005307A3" w14:paraId="6F95F0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8A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9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129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A6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DC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3C2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8D0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PD_Text_Attrib_Small</w:t>
            </w:r>
          </w:p>
        </w:tc>
      </w:tr>
      <w:tr w:rsidR="00BF46E1" w:rsidRPr="005307A3" w14:paraId="302688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4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6F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9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9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85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07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043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8F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BF46E1" w:rsidRPr="005307A3" w14:paraId="16BFBB4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B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85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6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FD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6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04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E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4A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0A03C36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8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A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3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96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C4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538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01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PD_Text_Attrib_Styl_Norm</w:t>
            </w:r>
          </w:p>
        </w:tc>
      </w:tr>
      <w:tr w:rsidR="00BF46E1" w:rsidRPr="005307A3" w14:paraId="1088E1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9C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39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B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8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89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4E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BE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58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PD_Text_Attrib_Styl_Bold</w:t>
            </w:r>
          </w:p>
        </w:tc>
      </w:tr>
      <w:tr w:rsidR="00BF46E1" w:rsidRPr="005307A3" w14:paraId="35CF3D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80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4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4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2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D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0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3E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3B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PD_Text_Attrib_Styl_Italic</w:t>
            </w:r>
          </w:p>
        </w:tc>
      </w:tr>
      <w:tr w:rsidR="00BF46E1" w:rsidRPr="005307A3" w14:paraId="7107026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4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C58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ED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4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52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7B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75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PD_Text_Attrib_Styl_Underl</w:t>
            </w:r>
          </w:p>
        </w:tc>
      </w:tr>
      <w:tr w:rsidR="00BF46E1" w:rsidRPr="005307A3" w14:paraId="648B4A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19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A0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6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2C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7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36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24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50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PD_Text_Attrib_Styl_Strik</w:t>
            </w:r>
          </w:p>
        </w:tc>
      </w:tr>
      <w:tr w:rsidR="00BF46E1" w:rsidRPr="005307A3" w14:paraId="3EDB87F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C7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7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A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A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7A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D5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13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33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PD_Text_Attrib_Styl_Text_Fore</w:t>
            </w:r>
          </w:p>
        </w:tc>
      </w:tr>
      <w:tr w:rsidR="00BF46E1" w:rsidRPr="005307A3" w14:paraId="202762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CA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7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91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F1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34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1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60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PD_Text_Attrib_Styl_Text_Back</w:t>
            </w:r>
          </w:p>
        </w:tc>
      </w:tr>
      <w:tr w:rsidR="00880805" w:rsidRPr="005307A3" w14:paraId="3FB528E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CFB4" w14:textId="2C0A619E" w:rsidR="00880805" w:rsidRPr="005307A3" w:rsidRDefault="00880805" w:rsidP="00880805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94F" w14:textId="007E65F5" w:rsidR="00880805" w:rsidRPr="005307A3" w:rsidRDefault="00880805" w:rsidP="00880805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4907" w14:textId="5F441EE0" w:rsidR="00880805" w:rsidRPr="005307A3" w:rsidRDefault="00880805" w:rsidP="0088080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667" w14:textId="587C80DB" w:rsidR="00880805" w:rsidRPr="005307A3" w:rsidRDefault="00880805" w:rsidP="0088080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847C" w14:textId="27C5A92D" w:rsidR="00880805" w:rsidRPr="005307A3" w:rsidRDefault="00880805" w:rsidP="0088080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570" w14:textId="1457DE8D" w:rsidR="00880805" w:rsidRPr="005307A3" w:rsidRDefault="00880805" w:rsidP="0088080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BBD" w14:textId="77777777" w:rsidR="00880805" w:rsidRPr="005307A3" w:rsidRDefault="00880805" w:rsidP="0088080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862" w14:textId="7D8439A2" w:rsidR="00880805" w:rsidRPr="005307A3" w:rsidRDefault="00880805" w:rsidP="00880805">
            <w:pPr>
              <w:pStyle w:val="TAL"/>
              <w:keepNext w:val="0"/>
            </w:pPr>
            <w:r w:rsidRPr="005307A3">
              <w:t>PD_RFU_2</w:t>
            </w:r>
            <w:r>
              <w:t>32</w:t>
            </w:r>
          </w:p>
        </w:tc>
      </w:tr>
      <w:tr w:rsidR="00BF46E1" w:rsidRPr="005307A3" w14:paraId="1229DA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9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D7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79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EE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B10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A57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6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BF46E1" w:rsidRPr="005307A3" w14:paraId="1674BD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F8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33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A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FF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25D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9D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4D6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3A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PD_Provide_Local_WSID_WLAN</w:t>
            </w:r>
          </w:p>
        </w:tc>
      </w:tr>
      <w:tr w:rsidR="00BF46E1" w:rsidRPr="005307A3" w14:paraId="666EE0B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53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BD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4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D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3B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0D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4C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8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PD_Terminal_Applications</w:t>
            </w:r>
          </w:p>
        </w:tc>
      </w:tr>
      <w:tr w:rsidR="00BF46E1" w:rsidRPr="005307A3" w14:paraId="53D252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0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BF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5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F7A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7E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875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CF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</w:t>
            </w:r>
          </w:p>
        </w:tc>
      </w:tr>
      <w:tr w:rsidR="00BF46E1" w:rsidRPr="005307A3" w14:paraId="6F8D4C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8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39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17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0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160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0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F9E52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35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AB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102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A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48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03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PD_Geo_Loaction_Request</w:t>
            </w:r>
          </w:p>
        </w:tc>
      </w:tr>
      <w:tr w:rsidR="00BF46E1" w:rsidRPr="005307A3" w14:paraId="5DACF4E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71E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83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74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53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FA1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9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895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4C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89404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A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43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D8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2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20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3884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01F6" w14:textId="1D8B7369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PD_Steering_Of_Roaming_I-WLAN</w:t>
            </w:r>
          </w:p>
        </w:tc>
      </w:tr>
      <w:tr w:rsidR="00BF46E1" w:rsidRPr="005307A3" w14:paraId="43829F0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258" w14:textId="77777777" w:rsidR="00BF46E1" w:rsidRPr="005307A3" w:rsidRDefault="00BF46E1" w:rsidP="00967173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DA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9D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C6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2DE8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F0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088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B0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C715B9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BE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C9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7D9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EC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CBA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98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PS_CSG_Cell_Discovery</w:t>
            </w:r>
          </w:p>
        </w:tc>
      </w:tr>
      <w:tr w:rsidR="00BF46E1" w:rsidRPr="005307A3" w14:paraId="22325D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69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20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ED2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249C6A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F0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562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A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6A5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5E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PD_Open_Channel_Conf_Parameters</w:t>
            </w:r>
          </w:p>
        </w:tc>
      </w:tr>
      <w:tr w:rsidR="00BF46E1" w:rsidRPr="005307A3" w14:paraId="4A0F1D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C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0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21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DA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AF4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9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EC9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23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BF46E1" w:rsidRPr="005307A3" w14:paraId="27056C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60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77EF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6151D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1F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86A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919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BD9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60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PD_CAT_Modem_Interface</w:t>
            </w:r>
          </w:p>
        </w:tc>
      </w:tr>
      <w:tr w:rsidR="00BF46E1" w:rsidRPr="005307A3" w14:paraId="4762DC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72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12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9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AD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E1E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D9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656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38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PD_Incoming_IMS_Data_Event</w:t>
            </w:r>
          </w:p>
        </w:tc>
      </w:tr>
      <w:tr w:rsidR="00BF46E1" w:rsidRPr="005307A3" w14:paraId="1ED678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6E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76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135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C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18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05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4D1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3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PD_IMS_Reg_Event</w:t>
            </w:r>
          </w:p>
        </w:tc>
      </w:tr>
      <w:tr w:rsidR="00BF46E1" w:rsidRPr="005307A3" w14:paraId="340E796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AF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0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1E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5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4D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FE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DF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40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0F687A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CE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2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D2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6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66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8286F" w:rsidRPr="005307A3" w14:paraId="7E6CF82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468B" w14:textId="008D2924" w:rsidR="00D8286F" w:rsidRPr="005307A3" w:rsidRDefault="00D8286F" w:rsidP="00967173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1BBC" w14:textId="5BAFD5A8" w:rsidR="00D8286F" w:rsidRPr="005307A3" w:rsidRDefault="00D8286F" w:rsidP="00967173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FB45" w14:textId="209B11D0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77A9" w14:textId="61844B66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4FF5" w14:textId="55BF3CB0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15F" w14:textId="78071D92" w:rsidR="00D8286F" w:rsidRPr="005307A3" w:rsidRDefault="00D8286F" w:rsidP="00967173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B68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A313" w14:textId="41132D24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</w:p>
        </w:tc>
      </w:tr>
      <w:tr w:rsidR="00D8286F" w:rsidRPr="005307A3" w14:paraId="13A7133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6DE" w14:textId="3F7F84BC" w:rsidR="00D8286F" w:rsidRPr="005307A3" w:rsidRDefault="00D8286F" w:rsidP="00967173">
            <w:pPr>
              <w:pStyle w:val="TAC"/>
              <w:keepNext w:val="0"/>
            </w:pPr>
            <w:r w:rsidRPr="00B919BA">
              <w:lastRenderedPageBreak/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436" w14:textId="0B3664FA" w:rsidR="00D8286F" w:rsidRPr="005307A3" w:rsidRDefault="00D8286F" w:rsidP="00967173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EF71" w14:textId="0EFE9A5F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surrounding macrocells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B06B" w14:textId="2D92EE14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811" w14:textId="1ACE7681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CEE" w14:textId="5874F95D" w:rsidR="00D8286F" w:rsidRPr="005307A3" w:rsidRDefault="00D8286F" w:rsidP="00967173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3E9C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D318" w14:textId="0705D369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</w:p>
        </w:tc>
      </w:tr>
      <w:tr w:rsidR="00BF46E1" w:rsidRPr="005307A3" w14:paraId="3E8E81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F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8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33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6B7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D07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2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56E941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7B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5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A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7E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D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13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F3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B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8DA72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0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7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A4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5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16F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13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71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7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CB19B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02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D0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FD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4D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50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7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0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5A102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5BAF" w14:textId="08D7821C" w:rsidR="00D8286F" w:rsidRPr="005307A3" w:rsidRDefault="00D8286F" w:rsidP="00967173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54" w14:textId="7C08B9E3" w:rsidR="00D8286F" w:rsidRPr="005307A3" w:rsidRDefault="00D8286F" w:rsidP="00967173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471" w14:textId="50A8A236" w:rsidR="00D8286F" w:rsidRPr="005307A3" w:rsidRDefault="00D8286F" w:rsidP="00967173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458" w14:textId="41418500" w:rsidR="00D8286F" w:rsidRPr="005307A3" w:rsidRDefault="00D8286F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005" w14:textId="2F093C42" w:rsidR="00D8286F" w:rsidRPr="005307A3" w:rsidRDefault="00D8286F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77AB" w14:textId="5698A221" w:rsidR="00D8286F" w:rsidRPr="005307A3" w:rsidRDefault="00D8286F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B86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E356" w14:textId="68D41460" w:rsidR="00D8286F" w:rsidRPr="005307A3" w:rsidRDefault="00D8286F" w:rsidP="00967173">
            <w:pPr>
              <w:pStyle w:val="TAL"/>
              <w:keepNext w:val="0"/>
            </w:pPr>
            <w:r w:rsidRPr="005307A3">
              <w:t>PD_Refresh_Enforcement_Policy</w:t>
            </w:r>
          </w:p>
        </w:tc>
      </w:tr>
      <w:tr w:rsidR="00BF46E1" w:rsidRPr="005307A3" w14:paraId="131C56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7A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05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36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0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D3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1CE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F9E16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17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8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B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C5E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AE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ED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2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40ED8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42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7E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6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8A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26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334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EB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4D7CC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4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E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1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ProSe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23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280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E9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C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9B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PD_ProSE</w:t>
            </w:r>
          </w:p>
        </w:tc>
      </w:tr>
      <w:tr w:rsidR="00BF46E1" w:rsidRPr="005307A3" w14:paraId="10ABA7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1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FF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5E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5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1E2C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7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05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E6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BED96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87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64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52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83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BE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24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D6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PD_WLAN_Access_St</w:t>
            </w:r>
          </w:p>
        </w:tc>
      </w:tr>
      <w:tr w:rsidR="00BF46E1" w:rsidRPr="005307A3" w14:paraId="584A4A6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E2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32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FD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44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E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F6A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A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PD_WLAN_Bearer</w:t>
            </w:r>
          </w:p>
        </w:tc>
      </w:tr>
      <w:tr w:rsidR="00D8286F" w:rsidRPr="005307A3" w14:paraId="04F986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27B" w14:textId="122C6D6A" w:rsidR="00D8286F" w:rsidRPr="005307A3" w:rsidRDefault="00D8286F" w:rsidP="00967173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3C57" w14:textId="18497CFF" w:rsidR="00D8286F" w:rsidRPr="005307A3" w:rsidRDefault="00D8286F" w:rsidP="00967173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D6A1" w14:textId="62877CD3" w:rsidR="00D8286F" w:rsidRPr="005307A3" w:rsidRDefault="00D8286F" w:rsidP="00967173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D699" w14:textId="7E174402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8BF0" w14:textId="4F36309F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0728" w14:textId="2B1E830A" w:rsidR="00D8286F" w:rsidRPr="005307A3" w:rsidRDefault="00D8286F" w:rsidP="00967173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85A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E0F9" w14:textId="4C95DA25" w:rsidR="00D8286F" w:rsidRPr="005307A3" w:rsidRDefault="00D8286F" w:rsidP="00967173">
            <w:pPr>
              <w:pStyle w:val="TAL"/>
              <w:keepNext w:val="0"/>
            </w:pPr>
            <w:r w:rsidRPr="00B919BA">
              <w:t>PD_Provide_Local_WLAN_ID</w:t>
            </w:r>
          </w:p>
        </w:tc>
      </w:tr>
      <w:tr w:rsidR="00BF46E1" w:rsidRPr="005307A3" w14:paraId="5780B8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1D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E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F7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18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12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9E7F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20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PD_URI_Send_Short_IMS</w:t>
            </w:r>
          </w:p>
        </w:tc>
      </w:tr>
      <w:tr w:rsidR="00BF46E1" w:rsidRPr="005307A3" w14:paraId="472FB8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E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97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EE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4C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F7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38C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03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PD_IMS_URI_Setup_call</w:t>
            </w:r>
          </w:p>
        </w:tc>
      </w:tr>
      <w:tr w:rsidR="00BF46E1" w:rsidRPr="005307A3" w14:paraId="1ACAD8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D9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A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53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A9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F2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30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33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12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PD_Voice_Media_ USIM</w:t>
            </w:r>
          </w:p>
        </w:tc>
      </w:tr>
      <w:tr w:rsidR="00BF46E1" w:rsidRPr="005307A3" w14:paraId="47E4A76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7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E6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5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5C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EB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9F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35E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B2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PD_Video_Media_USIM</w:t>
            </w:r>
          </w:p>
        </w:tc>
      </w:tr>
      <w:tr w:rsidR="00BF46E1" w:rsidRPr="005307A3" w14:paraId="25A5F8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2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01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BB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65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6F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8E0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3E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 Provide_Local_EUTRAN_TA</w:t>
            </w:r>
          </w:p>
        </w:tc>
      </w:tr>
      <w:tr w:rsidR="00BF46E1" w:rsidRPr="005307A3" w14:paraId="510BEC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FA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A5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58C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FA1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F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3A6C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47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5F955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68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FD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8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5F9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1347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42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48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A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PD_EUTRAN_Extended_Reject_Cause_Code</w:t>
            </w:r>
          </w:p>
        </w:tc>
      </w:tr>
      <w:tr w:rsidR="00BF46E1" w:rsidRPr="005307A3" w14:paraId="4C2BA3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CF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7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B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EF9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D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E9E2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45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C84E70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FB5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44D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D3F6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2E67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126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DB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48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0A0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7DA9A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8C1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ABF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14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BD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293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1B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D7D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31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PD_Data_Connection_Status_Change_PDP</w:t>
            </w:r>
          </w:p>
        </w:tc>
      </w:tr>
      <w:tr w:rsidR="00BF46E1" w:rsidRPr="005307A3" w14:paraId="4D2F157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A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B75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2F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B58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50F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DC4B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EFA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B62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PD_Data_Connection_Status_Change_PDN</w:t>
            </w:r>
          </w:p>
        </w:tc>
      </w:tr>
      <w:tr w:rsidR="00BF46E1" w:rsidRPr="005307A3" w14:paraId="65FA82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568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C91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479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CD6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52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7A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074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4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0121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CE59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1EB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D3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8D9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7CF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FDA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B5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953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12E111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33C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7F9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6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CDA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F70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D20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441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5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8EF30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A7B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2A9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7F6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9A3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876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3A1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7A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7F9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374F027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C31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2E6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9B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FF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98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7E9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608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1D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E27BE7" w:rsidRPr="005307A3" w14:paraId="005D3D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42FD" w14:textId="6BA22A3A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104" w14:textId="38747A21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DA1" w14:textId="6C7BFD7D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6383" w14:textId="20BEC45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341" w14:textId="1077675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5637" w14:textId="5B0685DE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2809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D9FC" w14:textId="13AD1C7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</w:p>
        </w:tc>
      </w:tr>
      <w:tr w:rsidR="00E27BE7" w:rsidRPr="005307A3" w14:paraId="255B4E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6CB0" w14:textId="4AF6BDE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4C14" w14:textId="11386E6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68D1" w14:textId="0425D13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F3B1" w14:textId="1279494C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9801" w14:textId="0A84BC38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3BE0" w14:textId="4C642415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CE3A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5659" w14:textId="1A44CBA5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</w:p>
        </w:tc>
      </w:tr>
      <w:tr w:rsidR="00E27BE7" w:rsidRPr="005307A3" w14:paraId="5C77DCF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563B" w14:textId="6647053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FB8F" w14:textId="085DACD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8CE4" w14:textId="5745AD8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EF0D" w14:textId="67065AE1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909" w14:textId="1F2A94A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7D16" w14:textId="5458842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A7A1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C83F" w14:textId="314FDDB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</w:p>
        </w:tc>
      </w:tr>
      <w:tr w:rsidR="00E27BE7" w:rsidRPr="005307A3" w14:paraId="0AD464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0BE" w14:textId="7D78D977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7E9F" w14:textId="2DB562AC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6E81" w14:textId="1EF8B013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Support of PROVIDE LOCAL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356A" w14:textId="7EC04D19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E239" w14:textId="5D317C21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7FD3" w14:textId="37E415A3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757" w14:textId="77777777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53B" w14:textId="274E40FE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PD_PLI_Slice_Information</w:t>
            </w:r>
          </w:p>
        </w:tc>
      </w:tr>
      <w:tr w:rsidR="00B97B6F" w:rsidRPr="005307A3" w14:paraId="5EF5573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6E85" w14:textId="1479A42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A44D" w14:textId="583A760D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22D3" w14:textId="54A3F23D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REFRESH "Steering of Roaming" SOR-CMCI parameter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AE14" w14:textId="4EA90C5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FC4C" w14:textId="3090E7B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D0F2" w14:textId="51C90D4F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584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C3B" w14:textId="74528285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PD_Steering_Of_Roaming_CMCI</w:t>
            </w:r>
          </w:p>
        </w:tc>
      </w:tr>
      <w:tr w:rsidR="00B97B6F" w:rsidRPr="005307A3" w14:paraId="7174A0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0B6F" w14:textId="11FD1861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4E1" w14:textId="63CEE65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EE03" w14:textId="291082CA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Event: Network Rejection for Satellite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E4B9" w14:textId="5CA5174E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BF5" w14:textId="7976593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9C2B" w14:textId="40C4F52E" w:rsidR="00B97B6F" w:rsidRPr="00B97B6F" w:rsidRDefault="000F4749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979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40E7" w14:textId="60151F3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PD_Event_NW_Rejection_nonTerrestrial</w:t>
            </w:r>
          </w:p>
        </w:tc>
      </w:tr>
      <w:tr w:rsidR="000D40CE" w:rsidRPr="005307A3" w14:paraId="6D52D4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C6B9" w14:textId="6CD1B805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7BA7" w14:textId="076F852B" w:rsidR="000D40CE" w:rsidRPr="006B34EA" w:rsidRDefault="000D40CE" w:rsidP="000D40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8457" w14:textId="1FB4D374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32B" w14:textId="0CB117D3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923C" w14:textId="7720D929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EAEE" w14:textId="3571AF9B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</w:t>
            </w:r>
            <w:r w:rsidR="006724B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6BD9" w14:textId="77777777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74D" w14:textId="190765F9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PD_CAG_feature</w:t>
            </w:r>
          </w:p>
        </w:tc>
      </w:tr>
      <w:tr w:rsidR="00DF1F26" w:rsidRPr="005307A3" w14:paraId="2242D9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6B88" w14:textId="241F88BC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F561" w14:textId="2B324FF5" w:rsidR="00DF1F26" w:rsidRPr="006B34EA" w:rsidRDefault="00DF1F26" w:rsidP="00DF1F2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742F" w14:textId="4C49B161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Event: Slice Status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2921" w14:textId="11A74855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D311" w14:textId="4226AFC7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2B96" w14:textId="61324174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="00E1650D">
              <w:rPr>
                <w:rFonts w:ascii="Arial" w:hAnsi="Arial"/>
                <w:sz w:val="18"/>
              </w:rPr>
              <w:t>317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EF70" w14:textId="77777777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C47" w14:textId="6D60F5BC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PD_Event_Slices Status Change</w:t>
            </w:r>
          </w:p>
        </w:tc>
      </w:tr>
      <w:tr w:rsidR="00B05C0A" w:rsidRPr="005307A3" w14:paraId="6AE139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19B7" w14:textId="0C844EA8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6AE8" w14:textId="4A4F2E43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0FA3" w14:textId="6005E903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0D2091">
              <w:rPr>
                <w:rFonts w:ascii="Arial" w:hAnsi="Arial"/>
                <w:sz w:val="18"/>
              </w:rPr>
              <w:t>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B363" w14:textId="4E9117DD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844" w14:textId="5DC90B2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279A" w14:textId="04BEBD8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 xml:space="preserve"> 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BD4" w14:textId="77777777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F649" w14:textId="13B044E8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24DAD">
              <w:rPr>
                <w:rFonts w:ascii="Arial" w:hAnsi="Arial"/>
                <w:sz w:val="18"/>
              </w:rPr>
              <w:t>PD_PLI_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124DAD">
              <w:rPr>
                <w:rFonts w:ascii="Arial" w:hAnsi="Arial"/>
                <w:sz w:val="18"/>
              </w:rPr>
              <w:t>Slice_Information</w:t>
            </w:r>
          </w:p>
        </w:tc>
      </w:tr>
      <w:tr w:rsidR="00D8286F" w:rsidRPr="005307A3" w14:paraId="3309EC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C5DD" w14:textId="37E35EB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A466" w14:textId="4808563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B339" w14:textId="0E8F3D0A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6734" w14:textId="13216B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F308" w14:textId="5EAE61EC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5C22" w14:textId="1B826D19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8993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4BE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21A602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93BE" w14:textId="18AE95B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A6C1" w14:textId="49C6AB41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25F0" w14:textId="28256B8C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2A46" w14:textId="1C5AC0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A136" w14:textId="19E69AE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008" w14:textId="2B81549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D7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7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018E50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3A0A" w14:textId="1ACCEB0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803A" w14:textId="11FE37A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0ECE" w14:textId="3E9B9534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D797" w14:textId="3BAAF6D1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A521" w14:textId="2093F6D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4B1" w14:textId="195028B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B51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C1E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B6E810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9A6A" w14:textId="6451CA5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AEF4" w14:textId="0388B719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686F" w14:textId="71B7C05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4116" w14:textId="291748C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F63C" w14:textId="77A16F84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1E68" w14:textId="404AABB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67F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C6C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4A9EF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C141" w14:textId="034559CF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B5CD" w14:textId="251E396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557C" w14:textId="315A71E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51FB" w14:textId="53B7BD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0584" w14:textId="449F4EF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720B" w14:textId="0813345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B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A5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3D79D8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49BC" w14:textId="726E4D3A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1E0" w14:textId="62B827F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C86" w14:textId="75D113B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BD4" w14:textId="2EDCD7A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441E" w14:textId="4B109CD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ED0B" w14:textId="3D0E5AF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70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1E85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53936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E2E9" w14:textId="29A6B2A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FE8E" w14:textId="1095589C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55E" w14:textId="70EE616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170" w14:textId="5F0204B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8ACE" w14:textId="1A64B317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E7DD" w14:textId="73E2377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9D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5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E1268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5FCB" w14:textId="3D6A464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B88D" w14:textId="4A346EF7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CFD7" w14:textId="041B3AB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440B" w14:textId="42F7068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4B23" w14:textId="5DD482B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6257" w14:textId="27454213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A1B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917F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5FCF41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20B4" w14:textId="75B2113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9925" w14:textId="4BBFF89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EEBF" w14:textId="23A8E616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C1BF" w14:textId="547BBF4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843E" w14:textId="3527B50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FC7" w14:textId="288A43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0CA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A2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3719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10C" w14:textId="35659B6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FF0B" w14:textId="4852C46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FFD" w14:textId="218F9EC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0253" w14:textId="24E3AD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2D0E" w14:textId="4B86981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226" w14:textId="01D3A18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C142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D890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CEF4F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F41" w14:textId="19F2236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639A" w14:textId="0187E5D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CD42" w14:textId="1DCB086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D4C" w14:textId="14A1B1C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206" w14:textId="4A8856F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5BEF" w14:textId="5E99D77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BC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B85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F2D71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BBAE" w14:textId="350D31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F993" w14:textId="3ADFBF3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3D83" w14:textId="110DC4D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C4DF" w14:textId="156173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9A3" w14:textId="32165DE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7FA" w14:textId="20CE0E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96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7F2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D294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513C" w14:textId="245E96D6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5B0A" w14:textId="6CC68A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6C5E" w14:textId="58451DC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34E8" w14:textId="747AE83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6B31" w14:textId="05209F4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1882" w14:textId="3C07C29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07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202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A5C0DC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F614" w14:textId="2C56DC0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11CB" w14:textId="3EE37C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58E3" w14:textId="6E946BE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286" w14:textId="1AFBE4A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226" w14:textId="02C59E09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32FB" w14:textId="7AFA4E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A5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6CD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3B0C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7D49" w14:textId="20025DD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577A" w14:textId="7D445EA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3C3" w14:textId="4EFC6C7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2B68" w14:textId="68821CB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E21" w14:textId="21B9D63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C0A9" w14:textId="5452D1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0A2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768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F5D70" w:rsidRPr="005307A3" w14:paraId="1E8AED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AC0A" w14:textId="666252AA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DD1E" w14:textId="52576EA6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8770" w14:textId="54A05FBC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</w:t>
            </w:r>
            <w:r>
              <w:rPr>
                <w:rFonts w:ascii="Arial" w:hAnsi="Arial"/>
                <w:sz w:val="18"/>
              </w:rPr>
              <w:t>/</w:t>
            </w:r>
            <w:r w:rsidRPr="001A64B0">
              <w:rPr>
                <w:rFonts w:ascii="Arial" w:hAnsi="Arial"/>
                <w:sz w:val="18"/>
              </w:rPr>
              <w:t>Satellite NG-RAN</w:t>
            </w:r>
            <w:r w:rsidRPr="00E07D5E">
              <w:rPr>
                <w:rFonts w:ascii="Arial" w:hAnsi="Arial"/>
                <w:sz w:val="18"/>
              </w:rPr>
              <w:t xml:space="preserve">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AEBA" w14:textId="4B9136DE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E3A5" w14:textId="251F3123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4C53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  <w:p w14:paraId="219A011E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OR</w:t>
            </w:r>
          </w:p>
          <w:p w14:paraId="0DFE1520" w14:textId="77C6251A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1A7B" w14:textId="77777777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0D1" w14:textId="5C2092F6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5FC2">
              <w:rPr>
                <w:rFonts w:ascii="Arial" w:hAnsi="Arial"/>
                <w:sz w:val="18"/>
                <w:lang w:val="fr-FR"/>
              </w:rPr>
              <w:t>PD_Provide_Local_NR_TA</w:t>
            </w:r>
          </w:p>
        </w:tc>
      </w:tr>
      <w:tr w:rsidR="00D8286F" w:rsidRPr="005307A3" w14:paraId="651B32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ACE6" w14:textId="674787F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E141" w14:textId="7143BA1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2B18" w14:textId="44DABCB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FF33" w14:textId="0A39188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4F" w14:textId="4B6ECA1C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1F0" w14:textId="744C708E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89B7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0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742DC0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5AE" w14:textId="5BA634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015A" w14:textId="3E39EEB1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4B4" w14:textId="1686B95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D146" w14:textId="6750016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C7" w14:textId="0353FC6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F68D" w14:textId="4805F52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32E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6E5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345BC0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E194" w14:textId="6C329FB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A7D6" w14:textId="7432AB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1A4" w14:textId="4981C21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838F" w14:textId="064CDF2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DCC3" w14:textId="4E192A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08D" w14:textId="36902DB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706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F013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2B42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7F8A" w14:textId="7C57EEF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5CE" w14:textId="5D3E534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8D0E" w14:textId="11FF7A4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14ED" w14:textId="6759D67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7C78" w14:textId="7C85A856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0685" w14:textId="2E97D6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12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FFA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977CBF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1373" w14:textId="70A31D3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1A0F" w14:textId="0C7C31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B83F" w14:textId="110360D9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1A09" w14:textId="512296C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A3E" w14:textId="370049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2799" w14:textId="211B5B8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E1C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79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0E30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AB3" w14:textId="098058B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8F4" w14:textId="252844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DC2" w14:textId="49A710E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281" w14:textId="41CF6C6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6F6A" w14:textId="4D7D97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31A" w14:textId="662761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BC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697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DA8F5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F980" w14:textId="3AFD02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5BB" w14:textId="3654421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35CB" w14:textId="293FCD2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84EF" w14:textId="6A3168F3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BD03" w14:textId="04940F6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DD0E" w14:textId="3F2026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281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7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1DC6D9" w14:textId="77777777" w:rsidR="00BF46E1" w:rsidRPr="005307A3" w:rsidRDefault="00BF46E1" w:rsidP="00BF46E1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9A7DF3" w:rsidRPr="005307A3" w14:paraId="2DB75C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6134" w14:textId="39C6DA7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D0CC" w14:textId="34FCF4E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1D5" w14:textId="247A9BE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5D88407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EE6D" w14:textId="3D11698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B3FA" w14:textId="307EDCE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3259" w14:textId="0EBB799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72ED11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804" w14:textId="68C4271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4EC" w14:textId="37CB19D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E8EA" w14:textId="7537AF2D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O_Ucs2_Entry</w:t>
            </w:r>
          </w:p>
        </w:tc>
      </w:tr>
      <w:tr w:rsidR="009A7DF3" w:rsidRPr="005307A3" w14:paraId="43FB1F5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1AD5" w14:textId="1214C683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21A4" w14:textId="05F7E8B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643" w14:textId="1DEC45FF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O_Ucs2_Disp</w:t>
            </w:r>
          </w:p>
        </w:tc>
      </w:tr>
      <w:tr w:rsidR="009A7DF3" w:rsidRPr="005307A3" w14:paraId="5BFBC03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D54D" w14:textId="73C518F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A126" w14:textId="1B396BA6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EECB" w14:textId="4934175B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6A05F7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325" w14:textId="47B83B3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38DD" w14:textId="5994C5D9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21A" w14:textId="5CDB41E6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O_Dual_Slot</w:t>
            </w:r>
          </w:p>
        </w:tc>
      </w:tr>
      <w:tr w:rsidR="009A7DF3" w:rsidRPr="005307A3" w14:paraId="0289BAF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AD1" w14:textId="4A8BE6CC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9740" w14:textId="5910F35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C5A" w14:textId="00AC93A8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O_BIP_CSD</w:t>
            </w:r>
          </w:p>
        </w:tc>
      </w:tr>
      <w:tr w:rsidR="009A7DF3" w:rsidRPr="005307A3" w14:paraId="73B19F7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8080" w14:textId="3154B87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A87C" w14:textId="371AEA2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2DF" w14:textId="49310329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O_Dual_Slot AND O_Detach_Rdr</w:t>
            </w:r>
          </w:p>
        </w:tc>
      </w:tr>
      <w:tr w:rsidR="009A7DF3" w:rsidRPr="005307A3" w14:paraId="6EB3A2D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AC4" w14:textId="24FA300B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C64A" w14:textId="1F67ED4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1B8" w14:textId="79E344CE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O_Run_At</w:t>
            </w:r>
          </w:p>
        </w:tc>
      </w:tr>
      <w:tr w:rsidR="009A7DF3" w:rsidRPr="005307A3" w14:paraId="398C297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33C" w14:textId="332D55D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E274" w14:textId="62BBE67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4725" w14:textId="6E70C9CF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150822E7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7799" w14:textId="6F16611D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95B" w14:textId="1EAA1CF2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EA8D" w14:textId="77FAFC89" w:rsidR="009A7DF3" w:rsidRPr="005307A3" w:rsidRDefault="009A7DF3" w:rsidP="009A7DF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3FF9F1D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F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F13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E37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F2B62" w:rsidRPr="005307A3" w14:paraId="7034413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CC59" w14:textId="3DA0E7A9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6D37" w14:textId="25F7A03C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CA0" w14:textId="2F5487DB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</w:t>
            </w:r>
          </w:p>
        </w:tc>
      </w:tr>
      <w:tr w:rsidR="009F2B62" w:rsidRPr="005307A3" w14:paraId="3E16A6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41E2" w14:textId="09C293E3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346C" w14:textId="6AC4B102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C213 THEN M for at least one, but not for all of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B59" w14:textId="01E4D729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 (parameters)</w:t>
            </w:r>
          </w:p>
        </w:tc>
      </w:tr>
      <w:tr w:rsidR="00BF46E1" w:rsidRPr="005307A3" w14:paraId="13E060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34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80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6B9" w14:textId="6474CB11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4E8C000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5B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F3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40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O_Scr_Siz AND O_No_Type_ND</w:t>
            </w:r>
          </w:p>
        </w:tc>
      </w:tr>
      <w:tr w:rsidR="00BF46E1" w:rsidRPr="005307A3" w14:paraId="0FC535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9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4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23C5" w14:textId="408460F4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632B6A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EF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B2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A4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O_Scr_Resiz AND O_No_Type_ND</w:t>
            </w:r>
          </w:p>
        </w:tc>
      </w:tr>
      <w:tr w:rsidR="00BF46E1" w:rsidRPr="005307A3" w14:paraId="18C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29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BB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35F2" w14:textId="69E484D6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7CC55F3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C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54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80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BF46E1" w:rsidRPr="005307A3" w14:paraId="3F19DD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3CD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9E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52B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BF46E1" w:rsidRPr="005307A3" w14:paraId="7399613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89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C7F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5C2A0F" w:rsidRPr="005307A3" w14:paraId="1A7A02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8F0" w14:textId="535084E5" w:rsidR="005C2A0F" w:rsidRPr="005307A3" w:rsidRDefault="005C2A0F" w:rsidP="00967173">
            <w:pPr>
              <w:pStyle w:val="TAL"/>
              <w:keepNext w:val="0"/>
            </w:pPr>
            <w:r>
              <w:rPr>
                <w:lang w:val="en-US" w:eastAsia="fr-FR"/>
              </w:rPr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E6FF" w14:textId="56C1FF19" w:rsidR="005C2A0F" w:rsidRPr="005307A3" w:rsidRDefault="005C2A0F" w:rsidP="00967173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AF7C" w14:textId="0175263A" w:rsidR="005C2A0F" w:rsidRPr="005307A3" w:rsidRDefault="005C2A0F" w:rsidP="00967173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  <w:lang w:val="en-US" w:eastAsia="fr-FR"/>
              </w:rPr>
              <w:t xml:space="preserve">pc_BIP_eFDD OR pc_BIP_eTDD </w:t>
            </w:r>
            <w:r w:rsidRPr="00504C04">
              <w:rPr>
                <w:rFonts w:cs="Arial"/>
                <w:szCs w:val="18"/>
              </w:rPr>
              <w:t>OR (O_BIP_Local AND (O_BT OR O_IrDA OR O_RS232 OR O_USB))</w:t>
            </w:r>
          </w:p>
        </w:tc>
      </w:tr>
      <w:tr w:rsidR="00BF46E1" w:rsidRPr="005307A3" w14:paraId="1A1C467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9B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95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5F7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(O_BT OR O_IrDA OR O_RS232 OR O_USB)</w:t>
            </w:r>
          </w:p>
        </w:tc>
      </w:tr>
      <w:tr w:rsidR="00BF46E1" w:rsidRPr="005307A3" w14:paraId="4FA341C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8B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A9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1A" w14:textId="3188432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O_BT</w:t>
            </w:r>
          </w:p>
        </w:tc>
      </w:tr>
      <w:tr w:rsidR="00BF46E1" w:rsidRPr="005307A3" w14:paraId="2047EAF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9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95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BDB" w14:textId="53846F0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O_IrDA</w:t>
            </w:r>
          </w:p>
        </w:tc>
      </w:tr>
      <w:tr w:rsidR="00BF46E1" w:rsidRPr="005307A3" w14:paraId="2C76A98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9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6C68" w14:textId="1AA44D2A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O_RS232</w:t>
            </w:r>
          </w:p>
        </w:tc>
      </w:tr>
      <w:tr w:rsidR="00BF46E1" w:rsidRPr="005307A3" w14:paraId="1E0BD62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48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1A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080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 (O_TAT_AL OR O_TAT_AC OR O_TAT_AR OR O_TAT_FSN OR O_TAT_FSL OR O_TAT_FSS OR O_TAT_SN OR O_TAT_SB OR O_TAT_SI OR O_TAT_SU OR O_TAT_SS OR O_TAT_STFC OR O_TAT_STFB) AND O_No_Type_ND</w:t>
            </w:r>
          </w:p>
        </w:tc>
      </w:tr>
      <w:tr w:rsidR="00BF46E1" w:rsidRPr="005307A3" w14:paraId="49E5094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49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D6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27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O_Duration AND O_No_Type_ND</w:t>
            </w:r>
          </w:p>
        </w:tc>
      </w:tr>
      <w:tr w:rsidR="00BF46E1" w:rsidRPr="005307A3" w14:paraId="187F07B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3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2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59C0" w14:textId="708EDE08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54F9461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15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8C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DE4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O_Help AND ((O_Duration AND O_No_Type_ND) OR (O_Imm_Resp AND O_No_Type_NK))</w:t>
            </w:r>
          </w:p>
        </w:tc>
      </w:tr>
      <w:tr w:rsidR="00BF46E1" w:rsidRPr="005307A3" w14:paraId="10E845F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EE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C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EA1E" w14:textId="33E8D5E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O_USB</w:t>
            </w:r>
          </w:p>
        </w:tc>
      </w:tr>
      <w:tr w:rsidR="00BF46E1" w:rsidRPr="005307A3" w14:paraId="2C9F64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A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C0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12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BF46E1" w:rsidRPr="005307A3" w14:paraId="2EEBA74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5C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89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D63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BF46E1" w:rsidRPr="005307A3" w14:paraId="10FAED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9B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9A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AC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BF46E1" w:rsidRPr="005307A3" w14:paraId="176DFD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D3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69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0C6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BF46E1" w:rsidRPr="005307A3" w14:paraId="258478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69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2A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829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230321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10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20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8E9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BF46E1" w:rsidRPr="005307A3" w14:paraId="6F333CE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54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8DD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708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O_Batt</w:t>
            </w:r>
          </w:p>
        </w:tc>
      </w:tr>
      <w:tr w:rsidR="00BF46E1" w:rsidRPr="005307A3" w14:paraId="6AFE745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AE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3C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E3D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O_Xmedia_Call AND O_No_Type_ND AND O_No_Type_NK AND O_No_Type_NS</w:t>
            </w:r>
          </w:p>
        </w:tc>
      </w:tr>
      <w:tr w:rsidR="00BF46E1" w:rsidRPr="005307A3" w14:paraId="0E5085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27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41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F2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O_M_T_Tones AND O_No_Type_NA</w:t>
            </w:r>
          </w:p>
        </w:tc>
      </w:tr>
      <w:tr w:rsidR="00F45B11" w:rsidRPr="005307A3" w14:paraId="577CEA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C8A7" w14:textId="13F1D686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776" w14:textId="72B71B2A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76B6" w14:textId="7599FCC9" w:rsidR="00F45B11" w:rsidRPr="005307A3" w:rsidRDefault="00F45B11" w:rsidP="00F45B11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O_GPRS</w:t>
            </w:r>
          </w:p>
        </w:tc>
      </w:tr>
      <w:tr w:rsidR="00BF46E1" w:rsidRPr="005307A3" w14:paraId="4D555AA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13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7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24B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O_No_Type_ND </w:t>
            </w:r>
          </w:p>
        </w:tc>
      </w:tr>
      <w:tr w:rsidR="00BF46E1" w:rsidRPr="005307A3" w14:paraId="692713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73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0D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D4D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O_No_Type_ND </w:t>
            </w:r>
          </w:p>
        </w:tc>
      </w:tr>
      <w:tr w:rsidR="00BF46E1" w:rsidRPr="005307A3" w14:paraId="28DA73B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C1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B4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06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O_No_Type_ND </w:t>
            </w:r>
          </w:p>
        </w:tc>
      </w:tr>
      <w:tr w:rsidR="00BF46E1" w:rsidRPr="005307A3" w14:paraId="1A7502B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D8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56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6E8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O_No_Type_ND </w:t>
            </w:r>
          </w:p>
        </w:tc>
      </w:tr>
      <w:tr w:rsidR="00BF46E1" w:rsidRPr="005307A3" w14:paraId="6AFDC04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D9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77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571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O_No_Type_ND </w:t>
            </w:r>
          </w:p>
        </w:tc>
      </w:tr>
      <w:tr w:rsidR="00BF46E1" w:rsidRPr="005307A3" w14:paraId="2C51B3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EB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713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O_No_Type_ND </w:t>
            </w:r>
          </w:p>
        </w:tc>
      </w:tr>
      <w:tr w:rsidR="00BF46E1" w:rsidRPr="005307A3" w14:paraId="1BAAB6E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A6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8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66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O_No_Type_ND </w:t>
            </w:r>
          </w:p>
        </w:tc>
      </w:tr>
      <w:tr w:rsidR="00BF46E1" w:rsidRPr="005307A3" w14:paraId="44437E3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7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7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2BD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O_No_Type_ND </w:t>
            </w:r>
          </w:p>
        </w:tc>
      </w:tr>
      <w:tr w:rsidR="00BF46E1" w:rsidRPr="005307A3" w14:paraId="57AF957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D2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1C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A70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O_No_Type_ND </w:t>
            </w:r>
          </w:p>
        </w:tc>
      </w:tr>
      <w:tr w:rsidR="00BF46E1" w:rsidRPr="005307A3" w14:paraId="5E5F87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D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C7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125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O_No_Type_ND </w:t>
            </w:r>
          </w:p>
        </w:tc>
      </w:tr>
      <w:tr w:rsidR="00BF46E1" w:rsidRPr="005307A3" w14:paraId="1A209F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C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32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F08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O_No_Type_ND </w:t>
            </w:r>
          </w:p>
        </w:tc>
      </w:tr>
      <w:tr w:rsidR="00BF46E1" w:rsidRPr="005307A3" w14:paraId="27B8A8B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F6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1B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52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O_TAT_STFC AND O_No_Type_ND</w:t>
            </w:r>
          </w:p>
        </w:tc>
      </w:tr>
      <w:tr w:rsidR="00BF46E1" w:rsidRPr="005307A3" w14:paraId="2640CD0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E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32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48E9" w14:textId="65AAEA1D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O_TAT_STFB AND O_No_Type_ND</w:t>
            </w:r>
          </w:p>
        </w:tc>
      </w:tr>
      <w:tr w:rsidR="00BF46E1" w:rsidRPr="005307A3" w14:paraId="0819ECF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D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0C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4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71B1B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2F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9F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23D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O_BIP_CSD OR O_BIP_GPRS OR pc_BIP_eFDD OR pc_BIP_eTDD OR O_UICC_ACCESS_IMS OR (O_BIP_Local AND (O_BT OR O_IrDA OR O_RS232 OR O_USB))</w:t>
            </w:r>
          </w:p>
        </w:tc>
      </w:tr>
      <w:tr w:rsidR="00BF46E1" w:rsidRPr="005307A3" w14:paraId="041E48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F5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6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75E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BF46E1" w:rsidRPr="005307A3" w14:paraId="6966A00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B1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AE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E05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O_UTRAN_PS_Ext_Param</w:t>
            </w:r>
          </w:p>
        </w:tc>
      </w:tr>
      <w:tr w:rsidR="00BF46E1" w:rsidRPr="005307A3" w14:paraId="29C410D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1E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EC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D77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BF46E1" w:rsidRPr="005307A3" w14:paraId="616ADD3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25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F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C8B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O_Terminal_Applications</w:t>
            </w:r>
          </w:p>
        </w:tc>
      </w:tr>
      <w:tr w:rsidR="00BF46E1" w:rsidRPr="005307A3" w14:paraId="6DD05D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6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EE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O_TCP_UICC_ServerMode</w:t>
            </w:r>
          </w:p>
        </w:tc>
      </w:tr>
      <w:tr w:rsidR="00BF46E1" w:rsidRPr="005307A3" w14:paraId="52D89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F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77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61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</w:t>
            </w:r>
          </w:p>
        </w:tc>
      </w:tr>
      <w:tr w:rsidR="00BF46E1" w:rsidRPr="005307A3" w14:paraId="0D75998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7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AC2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O_UDP_Terminal_ServerMode</w:t>
            </w:r>
          </w:p>
        </w:tc>
      </w:tr>
      <w:tr w:rsidR="00BF46E1" w:rsidRPr="005307A3" w14:paraId="61F74B0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BA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7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188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O_Geo_Location_Discovery</w:t>
            </w:r>
          </w:p>
        </w:tc>
      </w:tr>
      <w:tr w:rsidR="00BF46E1" w:rsidRPr="005307A3" w14:paraId="7CFA370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7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E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D9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O_Toolkit_GBA</w:t>
            </w:r>
          </w:p>
        </w:tc>
      </w:tr>
      <w:tr w:rsidR="00BF46E1" w:rsidRPr="005307A3" w14:paraId="2AF2CB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E6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F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589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438DA4E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C3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792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1CD3E7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4D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2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48F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O_No_Type_NA</w:t>
            </w:r>
          </w:p>
        </w:tc>
      </w:tr>
      <w:tr w:rsidR="00BF46E1" w:rsidRPr="005307A3" w14:paraId="12935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F3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94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O_No_Type_NS</w:t>
            </w:r>
          </w:p>
        </w:tc>
      </w:tr>
      <w:tr w:rsidR="00BF46E1" w:rsidRPr="005307A3" w14:paraId="3DC937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B35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F4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17C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O_No_Type_NL AND O_Lang_Select</w:t>
            </w:r>
          </w:p>
        </w:tc>
      </w:tr>
      <w:tr w:rsidR="00BF46E1" w:rsidRPr="005307A3" w14:paraId="554D01F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A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E1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O_USSD_Data_DL</w:t>
            </w:r>
          </w:p>
        </w:tc>
      </w:tr>
      <w:tr w:rsidR="00E0758C" w:rsidRPr="005307A3" w14:paraId="34E183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459" w14:textId="6D0610E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FF3B" w14:textId="2F83A5D4" w:rsidR="00E0758C" w:rsidRPr="005307A3" w:rsidRDefault="00E0758C" w:rsidP="00E0758C">
            <w:pPr>
              <w:pStyle w:val="TAL"/>
              <w:keepNext w:val="0"/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D6A" w14:textId="325B295F" w:rsidR="00E0758C" w:rsidRPr="005307A3" w:rsidRDefault="00E0758C" w:rsidP="00E0758C">
            <w:pPr>
              <w:pStyle w:val="TAL"/>
              <w:keepNext w:val="0"/>
              <w:ind w:left="321" w:hanging="141"/>
            </w:pPr>
          </w:p>
        </w:tc>
      </w:tr>
      <w:tr w:rsidR="00E0758C" w:rsidRPr="005307A3" w14:paraId="05C244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DC7F" w14:textId="6CBCDCB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B4" w14:textId="6E4EF701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 xml:space="preserve">IF A.1/84 THEN </w:t>
            </w:r>
            <w:r>
              <w:rPr>
                <w:szCs w:val="18"/>
              </w:rPr>
              <w:t>O</w:t>
            </w:r>
            <w:r w:rsidRPr="005307A3">
              <w:rPr>
                <w:szCs w:val="18"/>
              </w:rPr>
              <w:t xml:space="preserve">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8DD" w14:textId="5B4B5698" w:rsidR="00E0758C" w:rsidRPr="005307A3" w:rsidRDefault="00E0758C" w:rsidP="00E0758C">
            <w:pPr>
              <w:pStyle w:val="TAL"/>
              <w:keepNext w:val="0"/>
              <w:ind w:left="321" w:hanging="141"/>
            </w:pPr>
            <w:r w:rsidRPr="005307A3">
              <w:rPr>
                <w:szCs w:val="18"/>
              </w:rPr>
              <w:t>-- O_No_Type_ND</w:t>
            </w:r>
          </w:p>
        </w:tc>
      </w:tr>
      <w:tr w:rsidR="00BF46E1" w:rsidRPr="005307A3" w14:paraId="1028543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5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83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A7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pc_BIP_eFDD OR pc_BIP_eTDD</w:t>
            </w:r>
          </w:p>
        </w:tc>
      </w:tr>
      <w:tr w:rsidR="00BF46E1" w:rsidRPr="005307A3" w14:paraId="237F08B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D4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DA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14338A2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61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32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0F8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3E2B696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F6E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80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D918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pc_eFDD OR pc_eTDD</w:t>
            </w:r>
          </w:p>
        </w:tc>
      </w:tr>
      <w:tr w:rsidR="000F4749" w:rsidRPr="005307A3" w14:paraId="241CD68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03E" w14:textId="6203DB7F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599" w14:textId="4604F037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 xml:space="preserve">IF NOT </w:t>
            </w:r>
            <w:r>
              <w:t>(</w:t>
            </w:r>
            <w:r w:rsidRPr="005307A3">
              <w:t xml:space="preserve">A.1/135 </w:t>
            </w:r>
            <w:r>
              <w:t>OR A.1/</w:t>
            </w:r>
            <w:r w:rsidR="0011577D">
              <w:t>201</w:t>
            </w:r>
            <w:r>
              <w:t xml:space="preserve">) </w:t>
            </w:r>
            <w:r w:rsidRPr="005307A3"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5EEF" w14:textId="28EC8B96" w:rsidR="000F4749" w:rsidRPr="005307A3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>
              <w:t>NOT (</w:t>
            </w:r>
            <w:r w:rsidRPr="005307A3">
              <w:t>O_EUTRAN_NO_UTRAN_NO_GERAN</w:t>
            </w:r>
            <w:r>
              <w:t xml:space="preserve"> OR pc_RedCap_NG_RAN_only)</w:t>
            </w:r>
          </w:p>
        </w:tc>
      </w:tr>
      <w:tr w:rsidR="003A3B2A" w:rsidRPr="005307A3" w14:paraId="1310B9C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1159" w14:textId="207531FE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27D3" w14:textId="19B3B0C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8EBE" w14:textId="6F68A35C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BF46E1" w:rsidRPr="005307A3" w14:paraId="3983932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993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AA1E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0C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O_Event_CSG_Cell_Selection</w:t>
            </w:r>
          </w:p>
        </w:tc>
      </w:tr>
      <w:tr w:rsidR="00BF46E1" w:rsidRPr="005307A3" w14:paraId="7026CAC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C11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6B1A" w14:textId="77777777" w:rsidR="00BF46E1" w:rsidRPr="005307A3" w:rsidRDefault="00BF46E1" w:rsidP="00967173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77B3" w14:textId="77777777" w:rsidR="00BF46E1" w:rsidRPr="005307A3" w:rsidRDefault="00BF46E1" w:rsidP="00967173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O_CSG_Cell_Discovery</w:t>
            </w:r>
          </w:p>
        </w:tc>
      </w:tr>
      <w:tr w:rsidR="00BF46E1" w:rsidRPr="005307A3" w14:paraId="62E855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8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2C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64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pc_eFDD OR pc_eTDD</w:t>
            </w:r>
          </w:p>
        </w:tc>
      </w:tr>
      <w:tr w:rsidR="00BF46E1" w:rsidRPr="005307A3" w14:paraId="54FD6DF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E2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O_Direct_Com_Channel</w:t>
            </w:r>
          </w:p>
        </w:tc>
      </w:tr>
      <w:tr w:rsidR="00BF46E1" w:rsidRPr="005307A3" w14:paraId="3CDF6E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A4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7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0A7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 AND O_No_Type_ND AND O_No_Type_NK</w:t>
            </w:r>
          </w:p>
        </w:tc>
      </w:tr>
      <w:tr w:rsidR="00BF46E1" w:rsidRPr="005307A3" w14:paraId="1CC3D9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98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2B9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BF46E1" w:rsidRPr="005307A3" w14:paraId="7DA82E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A2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BF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1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O_CAT_Modem_Interface</w:t>
            </w:r>
          </w:p>
        </w:tc>
      </w:tr>
      <w:tr w:rsidR="00BF46E1" w:rsidRPr="005307A3" w14:paraId="243E6EA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FE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D5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0B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O_Event_Incoming_IMS_Data</w:t>
            </w:r>
          </w:p>
        </w:tc>
      </w:tr>
      <w:tr w:rsidR="00BF46E1" w:rsidRPr="005307A3" w14:paraId="5D4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9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9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0D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O_Event_IMS_Registration</w:t>
            </w:r>
          </w:p>
        </w:tc>
      </w:tr>
      <w:tr w:rsidR="00BF46E1" w:rsidRPr="005307A3" w14:paraId="269479B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FAE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0F4749" w:rsidRPr="005307A3" w14:paraId="29F9D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37A" w14:textId="36C639B7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lastRenderedPageBreak/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46E9" w14:textId="03F2170F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 xml:space="preserve">A.1/84 AND A.1/85 AND A.1/87 AND NOT </w:t>
            </w:r>
            <w:r>
              <w:t>(</w:t>
            </w:r>
            <w:r w:rsidRPr="005307A3">
              <w:t>A.1/135</w:t>
            </w:r>
            <w:r>
              <w:t xml:space="preserve"> OR A.1/</w:t>
            </w:r>
            <w:r w:rsidR="0011577D">
              <w:t>201</w:t>
            </w:r>
            <w:r w:rsidRPr="005307A3">
              <w:t>)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F73" w14:textId="796B5BEF" w:rsidR="000F4749" w:rsidRPr="005307A3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O_No_Type_ND AND O_No_Type_NK AND O_No_Type_NS AND NOT </w:t>
            </w:r>
            <w:r>
              <w:rPr>
                <w:rFonts w:cs="Arial"/>
                <w:szCs w:val="18"/>
              </w:rPr>
              <w:t>(</w:t>
            </w:r>
            <w:r w:rsidRPr="005307A3">
              <w:rPr>
                <w:rFonts w:cs="Arial"/>
                <w:szCs w:val="18"/>
              </w:rPr>
              <w:t>O_EUTRAN_NO_UTRAN_NO_GERAN</w:t>
            </w:r>
            <w:r>
              <w:rPr>
                <w:rFonts w:cs="Arial"/>
                <w:szCs w:val="18"/>
              </w:rPr>
              <w:t xml:space="preserve"> OR pc_RedCap_NG_RAN_only</w:t>
            </w:r>
            <w:r w:rsidRPr="005307A3">
              <w:rPr>
                <w:rFonts w:cs="Arial"/>
                <w:szCs w:val="18"/>
              </w:rPr>
              <w:t>)</w:t>
            </w:r>
          </w:p>
        </w:tc>
      </w:tr>
      <w:tr w:rsidR="00BF46E1" w:rsidRPr="005307A3" w14:paraId="355ED8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4B5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B1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F4D9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O_Provide_Local_LS</w:t>
            </w:r>
          </w:p>
        </w:tc>
      </w:tr>
      <w:tr w:rsidR="00BF46E1" w:rsidRPr="005307A3" w14:paraId="24BF0C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FAF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C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6C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O_No_Type_NL AND O_Lang_Notif</w:t>
            </w:r>
          </w:p>
        </w:tc>
      </w:tr>
      <w:tr w:rsidR="00BF46E1" w:rsidRPr="005307A3" w14:paraId="568B326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99E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741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2DC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O_Refresh_AlphaIdentifier</w:t>
            </w:r>
          </w:p>
        </w:tc>
      </w:tr>
      <w:tr w:rsidR="00BF46E1" w:rsidRPr="005307A3" w14:paraId="50A9FC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130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8ED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A49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O_ProSE</w:t>
            </w:r>
          </w:p>
        </w:tc>
      </w:tr>
      <w:tr w:rsidR="00BF46E1" w:rsidRPr="005307A3" w14:paraId="61241FE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944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55A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32F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O_WLAN_Access_Status</w:t>
            </w:r>
          </w:p>
        </w:tc>
      </w:tr>
      <w:tr w:rsidR="00BF46E1" w:rsidRPr="005307A3" w14:paraId="4DA47A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9E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B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78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O_WLAN_Bearer</w:t>
            </w:r>
          </w:p>
        </w:tc>
      </w:tr>
      <w:tr w:rsidR="00BF46E1" w:rsidRPr="005307A3" w14:paraId="6F62A87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C8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D13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23EA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BF46E1" w:rsidRPr="005307A3" w14:paraId="626F9C1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82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BC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3E6C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O_SM-over-IP_without_MSISDN</w:t>
            </w:r>
          </w:p>
        </w:tc>
      </w:tr>
      <w:tr w:rsidR="00BF46E1" w:rsidRPr="005307A3" w14:paraId="09B512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DE12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5B1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5ED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O_No_Type_ND AND O_No_Type_NK AND O_No_Type_NS AND O_Voice_Call_with_URI</w:t>
            </w:r>
          </w:p>
        </w:tc>
      </w:tr>
      <w:tr w:rsidR="00D8286F" w:rsidRPr="005307A3" w14:paraId="2543F46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F162" w14:textId="49B53C3D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E8A8" w14:textId="26AF4FAA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6DBF" w14:textId="0FAF02B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O_Media_Type_Voice</w:t>
            </w:r>
          </w:p>
        </w:tc>
      </w:tr>
      <w:tr w:rsidR="00D8286F" w:rsidRPr="005307A3" w14:paraId="766DB1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0037" w14:textId="1F15111B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DEE" w14:textId="14A0B006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3608" w14:textId="48086912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O_Media_Type_Video</w:t>
            </w:r>
          </w:p>
        </w:tc>
      </w:tr>
      <w:tr w:rsidR="00D8286F" w:rsidRPr="005307A3" w14:paraId="48F7E7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7EF" w14:textId="37717E0F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326F" w14:textId="7E978C2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BAC5" w14:textId="77777777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5948" w:rsidRPr="005307A3" w14:paraId="2AF22FE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8586" w14:textId="0314C9D3" w:rsidR="00C05948" w:rsidRPr="005307A3" w:rsidRDefault="00C05948" w:rsidP="00C0594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45F6" w14:textId="6666C4DE" w:rsidR="00C05948" w:rsidRPr="005307A3" w:rsidRDefault="00C05948" w:rsidP="00C0594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7DE" w14:textId="71CA1A7D" w:rsidR="00C05948" w:rsidRPr="005307A3" w:rsidRDefault="00C05948" w:rsidP="00C05948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-- O_No_Type_NS</w:t>
            </w:r>
          </w:p>
        </w:tc>
      </w:tr>
      <w:tr w:rsidR="00D8286F" w:rsidRPr="005307A3" w14:paraId="7AEAD9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52A3" w14:textId="5A0DC429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0704" w14:textId="7837CBE7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  <w:r w:rsidR="003A3B2A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E917" w14:textId="250A7B48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8286F" w:rsidRPr="005307A3" w14:paraId="6E9BE43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85B5" w14:textId="0BD3F48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38C3" w14:textId="11E9BF2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59AB" w14:textId="3F2B9DA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O_NB-IoT_only</w:t>
            </w:r>
          </w:p>
        </w:tc>
      </w:tr>
      <w:tr w:rsidR="00D8286F" w:rsidRPr="005307A3" w14:paraId="3E8BDFF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E04F" w14:textId="1F5131A2" w:rsidR="00D8286F" w:rsidRPr="005307A3" w:rsidRDefault="00D8286F" w:rsidP="00967173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231F" w14:textId="0EB2AF1C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2FCE" w14:textId="78DF28C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O_PLI_HeNB_IP_Address</w:t>
            </w:r>
          </w:p>
        </w:tc>
      </w:tr>
      <w:tr w:rsidR="00D8286F" w:rsidRPr="005307A3" w14:paraId="7E64CF5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7AA0" w14:textId="02B8F89E" w:rsidR="00D8286F" w:rsidRPr="005307A3" w:rsidRDefault="00D8286F" w:rsidP="00967173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8D1" w14:textId="1748A2F1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18B6" w14:textId="013F97E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O_PLI_HeNB_Sur_Macrocells</w:t>
            </w:r>
          </w:p>
        </w:tc>
      </w:tr>
      <w:tr w:rsidR="00E72EA4" w:rsidRPr="005307A3" w14:paraId="07ABEC9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E614" w14:textId="39ED2EDF" w:rsidR="00E72EA4" w:rsidRDefault="00E72EA4" w:rsidP="00E72EA4">
            <w:pPr>
              <w:pStyle w:val="TAL"/>
              <w:keepNext w:val="0"/>
            </w:pPr>
            <w:r>
              <w:rPr>
                <w:szCs w:val="18"/>
              </w:rPr>
              <w:t>C309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6562" w14:textId="5B2C002B" w:rsidR="00E72EA4" w:rsidRPr="005307A3" w:rsidRDefault="00E72EA4" w:rsidP="00E72EA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C2B74" w14:textId="77777777" w:rsidR="00E72EA4" w:rsidRPr="005307A3" w:rsidRDefault="00E72EA4" w:rsidP="00E72EA4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D8286F" w:rsidRPr="005307A3" w14:paraId="034AC67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0751" w14:textId="44854C7C" w:rsidR="00D8286F" w:rsidRPr="005307A3" w:rsidRDefault="00D8286F" w:rsidP="00967173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90E" w14:textId="0876465E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E4A1" w14:textId="05B3A6AB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</w:p>
        </w:tc>
      </w:tr>
      <w:tr w:rsidR="00D8286F" w:rsidRPr="005307A3" w14:paraId="0964AFFB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BC4" w14:textId="6F01FD72" w:rsidR="00D8286F" w:rsidRDefault="00D8286F" w:rsidP="00967173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224E" w14:textId="4E74D18F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14F3" w14:textId="56F3FB1C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8925C8" w:rsidRPr="005307A3" w14:paraId="56CB911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54A" w14:textId="4143033F" w:rsidR="008925C8" w:rsidRDefault="008925C8" w:rsidP="00967173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3D3" w14:textId="40CE2C1D" w:rsidR="008925C8" w:rsidRPr="005307A3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E443" w14:textId="77777777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0F4749" w:rsidRPr="005307A3" w14:paraId="4C88DC9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12D4" w14:textId="6B607B3A" w:rsidR="000F4749" w:rsidRDefault="000F4749" w:rsidP="000F4749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9AE" w14:textId="06838E75" w:rsidR="000F4749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>NOT A.1/135</w:t>
            </w:r>
            <w:r>
              <w:rPr>
                <w:rFonts w:cs="Arial"/>
                <w:szCs w:val="18"/>
              </w:rPr>
              <w:t>)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</w:t>
            </w:r>
            <w:r w:rsidRPr="00A17F9A">
              <w:rPr>
                <w:rFonts w:cs="Arial"/>
                <w:szCs w:val="18"/>
              </w:rPr>
              <w:t xml:space="preserve"> THEN M ELSE O</w:t>
            </w:r>
            <w:r>
              <w:rPr>
                <w:rFonts w:cs="Arial"/>
                <w:szCs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C9CE" w14:textId="3B7343AB" w:rsidR="000F4749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(</w:t>
            </w:r>
            <w:r w:rsidRPr="00BB2368">
              <w:t>NOT O_EUTRAN_NO_UTRAN_NO_GERAN</w:t>
            </w:r>
            <w:r>
              <w:t xml:space="preserve">) AND </w:t>
            </w:r>
            <w:r w:rsidRPr="00BB7CB5">
              <w:t>O_AddInfo_SS</w:t>
            </w:r>
          </w:p>
        </w:tc>
      </w:tr>
      <w:tr w:rsidR="000D40CE" w:rsidRPr="005307A3" w14:paraId="6845E86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C582" w14:textId="3107D8AD" w:rsidR="000D40CE" w:rsidRDefault="000D40CE" w:rsidP="000D40CE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71F" w14:textId="4BDC5589" w:rsidR="000D40CE" w:rsidRPr="00A17F9A" w:rsidRDefault="000D40CE" w:rsidP="000D40CE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C143" w14:textId="04DBA93A" w:rsidR="000D40CE" w:rsidRDefault="000D40CE" w:rsidP="000D40CE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lang w:eastAsia="zh-CN"/>
              </w:rPr>
              <w:t>pc_CAG</w:t>
            </w:r>
          </w:p>
        </w:tc>
      </w:tr>
      <w:tr w:rsidR="00AF5D70" w:rsidRPr="005307A3" w14:paraId="6C99635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A876" w14:textId="64F44F7E" w:rsidR="00AF5D70" w:rsidRPr="009134F5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6D7E" w14:textId="65C9C1B8" w:rsidR="00AF5D70" w:rsidRPr="005307A3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 w:rsidRPr="008925C8">
              <w:t>IF A.1/</w:t>
            </w:r>
            <w:r w:rsidR="00841E56">
              <w:t>197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23E36" w14:textId="394CCF23" w:rsidR="00AF5D70" w:rsidRPr="005307A3" w:rsidRDefault="00AF5D70" w:rsidP="00AF5D70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 w:rsidRPr="008B62BC">
              <w:t>pc_nonTerrestrialNetwork_r17</w:t>
            </w:r>
          </w:p>
        </w:tc>
      </w:tr>
      <w:tr w:rsidR="00E41514" w:rsidRPr="005307A3" w14:paraId="2F480BB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C9504" w14:textId="422182BC" w:rsidR="00E41514" w:rsidRDefault="00E41514" w:rsidP="00E4151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="00AB5D45">
              <w:rPr>
                <w:rFonts w:cs="Arial"/>
                <w:szCs w:val="18"/>
              </w:rPr>
              <w:t>316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D8336" w14:textId="1D4D1824" w:rsidR="00E41514" w:rsidRPr="008925C8" w:rsidRDefault="00E41514" w:rsidP="00E41514">
            <w:pPr>
              <w:pStyle w:val="TAL"/>
              <w:keepNext w:val="0"/>
            </w:pPr>
            <w:r>
              <w:t xml:space="preserve">IF (A.1/199 AND A.1/187) THEN M </w:t>
            </w:r>
            <w:r w:rsidRPr="005307A3">
              <w:rPr>
                <w:rFonts w:cs="Arial"/>
                <w:szCs w:val="18"/>
              </w:rPr>
              <w:t>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F7068" w14:textId="60FFF274" w:rsidR="00E41514" w:rsidRDefault="00E41514" w:rsidP="00E41514">
            <w:pPr>
              <w:pStyle w:val="TAL"/>
              <w:keepNext w:val="0"/>
              <w:ind w:left="321" w:hanging="141"/>
            </w:pPr>
            <w:r>
              <w:t xml:space="preserve">-- </w:t>
            </w:r>
            <w:r>
              <w:rPr>
                <w:lang w:eastAsia="zh-CN"/>
              </w:rPr>
              <w:t xml:space="preserve">pc_NG_RAN AND </w:t>
            </w:r>
            <w:r w:rsidRPr="0056122D">
              <w:rPr>
                <w:lang w:eastAsia="zh-CN"/>
              </w:rPr>
              <w:t>pc_SORCMCI</w:t>
            </w:r>
          </w:p>
        </w:tc>
      </w:tr>
      <w:tr w:rsidR="00E1650D" w:rsidRPr="005307A3" w14:paraId="52C23102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EAC7" w14:textId="672F0811" w:rsidR="00E1650D" w:rsidRDefault="00E1650D" w:rsidP="00E1650D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B2A1" w14:textId="0F9E9D80" w:rsidR="00E1650D" w:rsidRDefault="00E1650D" w:rsidP="00E1650D">
            <w:pPr>
              <w:pStyle w:val="TAL"/>
              <w:keepNext w:val="0"/>
            </w:pPr>
            <w:r>
              <w:t>IF (A.1/187 AND A.1/</w:t>
            </w:r>
            <w:r>
              <w:rPr>
                <w:lang w:eastAsia="zh-CN"/>
              </w:rPr>
              <w:t>200)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9843" w14:textId="42E7D4E2" w:rsidR="00E1650D" w:rsidRDefault="00E1650D" w:rsidP="00E1650D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>
              <w:rPr>
                <w:lang w:eastAsia="zh-CN"/>
              </w:rPr>
              <w:t>pc_NG_RAN AND O_Slice_Status_change_Event</w:t>
            </w:r>
          </w:p>
        </w:tc>
      </w:tr>
      <w:tr w:rsidR="000F4749" w:rsidRPr="005307A3" w14:paraId="52D564DE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2776E" w14:textId="3C95903F" w:rsidR="000F4749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C7ADA" w14:textId="7A97AEA0" w:rsidR="000F4749" w:rsidRDefault="000F4749" w:rsidP="000F4749">
            <w:pPr>
              <w:pStyle w:val="TAL"/>
              <w:keepNext w:val="0"/>
            </w:pPr>
            <w:r>
              <w:t>IF (A</w:t>
            </w:r>
            <w:r w:rsidRPr="0011577D">
              <w:t>.1/201</w:t>
            </w:r>
            <w:r>
              <w:t xml:space="preserve"> AND A.1/78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A009" w14:textId="02738717" w:rsidR="000F4749" w:rsidRPr="005307A3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</w:t>
            </w:r>
            <w:r>
              <w:rPr>
                <w:rFonts w:cs="Arial"/>
                <w:szCs w:val="18"/>
              </w:rPr>
              <w:t xml:space="preserve"> pc_RedCap_NG_RAN_only AND </w:t>
            </w:r>
            <w:r w:rsidRPr="0041528A">
              <w:t>O_AddInfo_SS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1C4FD5" w:rsidRPr="005307A3" w14:paraId="46B7A036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8B57" w14:textId="23C594C4" w:rsidR="001C4FD5" w:rsidRDefault="001C4FD5" w:rsidP="001C4FD5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73348" w14:textId="58F41973" w:rsidR="001C4FD5" w:rsidRDefault="001C4FD5" w:rsidP="001C4FD5">
            <w:pPr>
              <w:pStyle w:val="TAL"/>
              <w:keepNext w:val="0"/>
            </w:pPr>
            <w:r w:rsidRPr="008925C8">
              <w:t>IF A.1/</w:t>
            </w:r>
            <w:r>
              <w:t>193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7027F" w14:textId="27812C1E" w:rsidR="001C4FD5" w:rsidRPr="005307A3" w:rsidRDefault="001C4FD5" w:rsidP="001C4FD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_Browser_Termination</w:t>
            </w:r>
          </w:p>
        </w:tc>
      </w:tr>
      <w:tr w:rsidR="00BF46E1" w:rsidRPr="005307A3" w14:paraId="48B4BB0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12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B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B404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</w:tbl>
    <w:p w14:paraId="1EA22231" w14:textId="77777777" w:rsidR="002675F0" w:rsidRPr="005307A3" w:rsidRDefault="002675F0" w:rsidP="002675F0"/>
    <w:p w14:paraId="4D067FA7" w14:textId="7A35839E" w:rsidR="00080512" w:rsidRPr="005307A3" w:rsidRDefault="00080512">
      <w:pPr>
        <w:pStyle w:val="Heading8"/>
      </w:pPr>
      <w:r w:rsidRPr="005307A3">
        <w:br w:type="page"/>
      </w:r>
      <w:bookmarkStart w:id="2" w:name="_Toc146313262"/>
      <w:r w:rsidRPr="005307A3">
        <w:lastRenderedPageBreak/>
        <w:t xml:space="preserve">Annex </w:t>
      </w:r>
      <w:r w:rsidR="00BF46E1" w:rsidRPr="005307A3">
        <w:t>C</w:t>
      </w:r>
      <w:r w:rsidRPr="005307A3">
        <w:t xml:space="preserve"> (informative):</w:t>
      </w:r>
      <w:r w:rsidRPr="005307A3">
        <w:br/>
        <w:t>Change history</w:t>
      </w:r>
      <w:bookmarkEnd w:id="2"/>
    </w:p>
    <w:tbl>
      <w:tblPr>
        <w:tblW w:w="9940" w:type="dxa"/>
        <w:jc w:val="center"/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699"/>
        <w:gridCol w:w="992"/>
        <w:gridCol w:w="567"/>
        <w:gridCol w:w="426"/>
        <w:gridCol w:w="708"/>
        <w:gridCol w:w="5131"/>
        <w:gridCol w:w="690"/>
      </w:tblGrid>
      <w:tr w:rsidR="00BF46E1" w:rsidRPr="005307A3" w14:paraId="62C16DEE" w14:textId="77777777" w:rsidTr="00D8286F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0A6A7F01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bookmarkStart w:id="3" w:name="historyclause"/>
            <w:bookmarkEnd w:id="3"/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3296F5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443A33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CP-doc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1D9C80E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ADC8EB6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2A5BBCD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CAT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C68BDDB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SUBJECT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794839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NEW_VERS</w:t>
            </w:r>
          </w:p>
        </w:tc>
      </w:tr>
      <w:tr w:rsidR="00BF46E1" w:rsidRPr="005307A3" w14:paraId="7E249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1A324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CD17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0998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TP-050016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1FEA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7F0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F749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504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Approved TP-27, March 2005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B3D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6.0.0</w:t>
            </w:r>
          </w:p>
        </w:tc>
      </w:tr>
      <w:tr w:rsidR="00BF46E1" w:rsidRPr="005307A3" w14:paraId="1F88F4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42D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94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CB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62BC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58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12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A5F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EDD0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18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9F4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1C8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0E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266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2C9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81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9D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67765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BDD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72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71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89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06F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3E4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FC3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AE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EE100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62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B73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A1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9F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753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14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07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846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BCD7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D4A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E91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325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0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48DB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1C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0D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Removal of GET RESPONSE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68A6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2AE1793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11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7E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088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1D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E7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60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2B8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Correction of release dependent EF values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F4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24EEF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0C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5E0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05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8C16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E12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C37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5D8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and terminal profile support tables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E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CA9B3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4E7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6F2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70F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790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B1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FE2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EF_BDN coding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AA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E4AAC2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3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EC4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BC2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E6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65D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1AD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6BE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Dialling Number string in clause 27.22.4.13.1 SEQ 1.9 for PCS 1900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4C1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B8CDA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3E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D1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21E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197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B7C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97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BE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display icons Setup Menu and Select Item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BD3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A8859C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5D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237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3A6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C25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733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003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6C6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Ti Flag value for SET UP 1.4.1 in clause 27.22.4.16.1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3CE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262FC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8F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999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226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D13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815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D1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42E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TP-MR (TP Message Reference) of the SMS SUBMIT TPDU submitted to the USS (Network)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624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5228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1F5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E0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6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330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71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42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01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Logical description and BER encoding in clause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AB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0016D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3A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C3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4AC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A0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BAD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5B9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7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DCS in SMS-CB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4739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EA3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1DF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A9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B0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5C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468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095D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USIM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0F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8C3E9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A1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5E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D8F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CF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894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B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620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BDN tests for terminals not supporting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1AD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04A62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0C5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044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743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A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435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E2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5A7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45E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A64F6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897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ED0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E37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02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5DD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769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1EF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SMS-PP 1.4.1 TPDU in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22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1BEC7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D73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89A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5D1F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552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CB8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0A1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252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Missing interactions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DCE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586679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611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E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842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D7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D2F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0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Refresh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1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726F47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071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B78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A1A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DC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D0E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0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801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Applicability of  TC 27.22.4.7.1 and TCs related to FDN and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79A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3D3834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2E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A09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D08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D94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DE7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BE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083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Terminal Profile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8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30E25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FC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2D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240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AAF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268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0C9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07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CB message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7BF9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21286D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ED4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1B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9A62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83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2D3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A74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A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Addition of new UCS2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17F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7049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CC7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202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CE35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F00F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829B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74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9CEF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Coding of SMS-PP (Data download) Message in clause 27.22.4.7.1 and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A906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83756E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8B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E5C3A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457E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1131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A9F9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D97C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69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2005-10: Editorial corrections due to the CRs approved at CP-29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79F8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6.2.1</w:t>
            </w:r>
          </w:p>
        </w:tc>
      </w:tr>
      <w:tr w:rsidR="00BF46E1" w:rsidRPr="005307A3" w14:paraId="626082D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8B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367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B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252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77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13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2826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Send SS (UCS2)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097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756B6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91B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24F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D8B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007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ED4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CA0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07D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CCA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5E53A2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89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97D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02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13A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E0D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6C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A0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Select Item (icons support)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B5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786109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B43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C7B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7A0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70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2C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32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4BC3F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27.22.7.4.1 Location Status Event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687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67B96A0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50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0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7AB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E15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B7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28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E05FE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Set Up Menu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8B1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0695D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519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DD0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05E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281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4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FA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137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 and related addition of missing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1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AB6F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56A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EA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B94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C74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8D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7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D40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in SMS-PP 1.4.1 TPDU of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2C7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0CCA5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AC8B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13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E5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35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16E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78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53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SMS-PP download message in Refresh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B0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4E9A2A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696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84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CBC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77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0BE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6E0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C91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MO SHORT MESSAGE CONTROL BY USIM Deletion of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ACC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FEAE4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5529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3484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BE26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C5C9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C7E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16E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E7BA17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SEQ 1.3 in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AB8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361970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91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D9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3A9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508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FE8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12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C24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Send Data test sequence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760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9CE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CE5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9C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B2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03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590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054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11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Provide Local Information (IMEI)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A0E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E681D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AF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771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BF5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B7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113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4E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EF0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1.8 of clause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D6B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BC912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9AB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253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DEA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234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6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4A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27.22.7.3.1 Call Disconnected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1BF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7AE4E8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4C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3E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39C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DF5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6D1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CC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5FA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3C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A5056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6BE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54E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70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12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9C3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5F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D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6D5B1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DC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8D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7B4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16F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D00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0F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6D2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9B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6826F3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B89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557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81B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9D3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8DF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D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43D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1.4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57F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A8C5F4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25A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626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08A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A1F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B9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5AF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43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FBD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DEF8D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000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98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72D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9C59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7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7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48F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F93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D1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CE9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595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2B9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B54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B8D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7A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TERMINAL RESPONSE coding of clause 27.22.4.31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8CB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786EC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986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962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469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316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1C6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813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Timer Expiration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217491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F38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080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E5B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4AD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D5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E58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3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BER-TLV suppressions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FA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5F208C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78C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F37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A7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13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C3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8C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E2C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 SMS PP Data Download RP-ERROR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ABFD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D4CBC8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824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FB0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B94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C335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5A5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DCD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FEC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1.7 of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E1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A7E0F0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9E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2C8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54A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7CB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A13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B3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B8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81F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42F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448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59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2F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44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40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1B2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F5B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Result TLV of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7F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5364AC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BA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369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1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4E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81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A39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D56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31.124 Rel-6: Insertion of missing REFRESH (IMSI changing procedure)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A3E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D87D2E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E060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554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A837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752C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4666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E2F5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5BC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722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87DF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298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478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9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6BC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4E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1A8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4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1F11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B6CCD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13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F8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12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BE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F0B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74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D2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cases 27.22.6.3 and 27.22.6.4 using record 2 in EF FDN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593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398182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C4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539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E61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57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60D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9D8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A8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TC 27.22.6.4 sequence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D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2BA0D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EF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AF4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0ED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2DA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B0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061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35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5D7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411C9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19B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C69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A1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5B1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A7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613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C57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text attributes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539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AD23A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85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EC5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47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E66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21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AC8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617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appropriate QoS in BIP test cases related to GPRS for 3G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97D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C15A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490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3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983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E7B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BEC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E4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966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 in 27.22.7.4.2, seq. 2.4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08A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E618AB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DDC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D2B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A08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AD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3A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804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088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E2D0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3ED8D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3FC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A64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BAF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E2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07B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724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08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ED6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5591F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AAE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A39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5C8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025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365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C83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BF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REGISTER 1.2B message coding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412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43F8F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9C0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D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9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8E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1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7FF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BFB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SET UP CALL, seq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B6E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F9A3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E412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C42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174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333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CE2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66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second card reader test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1E2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05CF29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92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F16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F6B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BA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3C0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3F4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461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TON/NPI coding for Call Control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D48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CF7D7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D291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25F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D81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E36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480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693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09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27.22.4.11.1 sequence. 1.2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02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92B42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0F14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9C32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582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EB59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DF1C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47D2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5C5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BIP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BEC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B4B1B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1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92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E3E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061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D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AB1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D85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Wrong reference inside test requirement of TC 27.22.7.2.2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C88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C3E57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67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18D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565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1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2A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4A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EAF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34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87D4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1FB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DA6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69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B0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292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4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1E7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IMEISV coding for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E2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286919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AE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A1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5A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80F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9CB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E4A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B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text attribute tests for Send USSD and Close channel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81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D38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B7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F6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788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AF2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EB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57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FAC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BA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C92AC6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E05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C1E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91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52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ACA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5A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D2E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the UCS2 coding in Setup Call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6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03AA5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D28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8FB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38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CA2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005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BA6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94F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RUN AT Command for text attribute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3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01980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0D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B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C18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6A1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FB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BA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3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RECEIVE DATA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8EBD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86F21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2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59B5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1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29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29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0E7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F7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terminology for USIM Service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F27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7527D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6F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0CC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167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2D8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F7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E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995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</w:t>
            </w:r>
            <w:r w:rsidRPr="005307A3">
              <w:rPr>
                <w:sz w:val="16"/>
                <w:szCs w:val="16"/>
                <w:vertAlign w:val="superscript"/>
              </w:rPr>
              <w:t>nd</w:t>
            </w:r>
            <w:r w:rsidRPr="005307A3">
              <w:rPr>
                <w:sz w:val="16"/>
                <w:szCs w:val="16"/>
              </w:rPr>
              <w:t xml:space="preserve"> alpha identifier usages in SET UP CALL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9D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A70D6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AE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8DA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11D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15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B5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CB8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BE5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various typographical errors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5A2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BEB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C2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AB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2CA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037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07E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28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5ED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OPEN CHANNEL text attribute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40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35C900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5FC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91AC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D2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955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FD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660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7EB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'Precedence class' values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28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956EBF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8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D98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EA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291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8E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E15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D7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PROVIDE LOCAL INFORMATION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372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B69F3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84E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5C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ABB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68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E6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B7F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C07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sequences using the TLV data object Location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1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1FE30DF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7F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7E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0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6BC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80C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46B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DA4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(UCS2 Display)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1E1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C051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C84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3F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755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D1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31A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2EF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D07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REFRESH(normal)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24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D9DEB9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F4E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9B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5F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EDE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D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DF2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45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display tests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22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0DE42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33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51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A9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90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3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E1D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395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MMI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ADF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A89FB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21E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9F5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70A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D41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064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1DA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96A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SET UP CALL test case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DF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DFCE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182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88C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25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E2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C6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F4B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C6F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CA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2CBAF9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501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9F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C2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AEE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008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636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MO SHORT MESSAGE CONTROL BY USIM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261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13580E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1C86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4EA7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48204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E1B5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0535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E716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B5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Set Up Call,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1477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07A2782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E4F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B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8847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F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A1B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6C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2FF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APN Coding in Open Channel test case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83D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20738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A8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52B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6F9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A3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452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1DA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A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BIP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42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BC564C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394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1FA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A9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B4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27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A06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4CA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Result TLV handling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B21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2F5E0C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7A0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8F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24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A88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213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324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194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expected sequence in OPEN CHANNEL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E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97E1A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8E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86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841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6C3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CB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8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787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Some of the Applicability table content is missing when printed or in Print Layout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F2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8A7C6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9AF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262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2C4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B31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82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EF6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FFD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SET UP CALL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0E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37BB76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ACF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294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354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72D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5D5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D9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C6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SEND SS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7A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A9DFB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D8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165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B8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C4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F90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597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F3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REFRESH USIM Application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E9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A643A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83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D4F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B7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7A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339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F66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10E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SS (UCS2 display)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3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6EBAEF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49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3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CA5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A29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95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6AC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47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REFRESH TC 27.22.4.7.1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8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0C6D778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81EE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98C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9C4D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4B04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EE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A84E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CFBD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interpretation of Katakana Character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A105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3228C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FE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C67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3A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6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BE9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AF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A1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27.22.5.2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75B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3CEE2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DE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F0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F75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B13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0B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F13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Terminal Profile Support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618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09123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22E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F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AEC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826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774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CF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CD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Expected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4EC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CC2165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20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E5B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A2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000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3B8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923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4481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27.22.4.7,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C8F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21CAC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F6C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5FED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2F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2A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F80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D90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CFE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TC 27.22.7.4.1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8D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47D7D8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72B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8C7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3AE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95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F68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104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8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27.22.6.2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78F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38D657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69F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875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07A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BD8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F44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2C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9AD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27.22.4.11.1 SEQ 1.4A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379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6B34B9D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BD9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3AB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1F7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05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80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3B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7DD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clarification of Network Simulator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8B4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AFFC4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BA1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1ED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D44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B6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03B1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37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12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C433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4ACD5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A7D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C4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210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EB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2A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1AA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F69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new expected sequence to the SMS-PP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CDA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12B6E8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7E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9B7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7725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EC04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665F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A3C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AEC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a new expected sequence to the SMS-CB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491B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4FD759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3E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935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67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13A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F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BC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101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3A8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4F8CF04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5D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AB8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F82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6BE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4A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56E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EFA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27.22.4.2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CD7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6A3176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BF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1EC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088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A1B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C35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EE4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B1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for 27.22.6.1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BF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7EFA8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B54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967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26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E4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B5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D54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244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E4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1CBF4A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09E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A50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97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F3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D05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A6D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0D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3FF8EE3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54B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243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122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8B7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23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009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4CC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27.22.4.11.1 sequence. 1.4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CBC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273B0C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D773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1D0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5CED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0A79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4D59B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CA36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978B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reference to ISO/IEC 7816-3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C80B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B5CD2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0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2DE8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30A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10F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C24AC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FF6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D5F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Update to Rel-7 version (MCC)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ADE5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7.0.0</w:t>
            </w:r>
          </w:p>
        </w:tc>
      </w:tr>
      <w:tr w:rsidR="00BF46E1" w:rsidRPr="005307A3" w14:paraId="68D80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01B6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905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C86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010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3D7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328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22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F9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B4F2EB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8B0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77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A7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D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6E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F6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196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variable timeout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046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F6B3B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F21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A1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6BA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F2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A60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C92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68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27.22.4.13.1,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7CD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44652F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091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D4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03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93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CE4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DA1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118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27.22.6.1, Seq.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B5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CA2B7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950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CAD3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481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56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3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AB6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3E9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F5B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855185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EC8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06B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01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D06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F0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CE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519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27.22.4.13.1,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D3D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170A00C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4E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6E2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A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899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EC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066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220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Test Cases dependant on Radio Access Clarification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8FD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E65FF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CBFC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295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413E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F48C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C75F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A04C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97BC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1DFC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5F276B5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61A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F0F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2C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5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834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E0A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9E4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sequence 1.3 in order to remove verification of the Alpha Identifier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51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2E71BA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E77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189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27C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1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9F1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835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7F43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 caring of the missing requirements in TS 31.111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F8E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C44F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C90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CF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5AB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A34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DFC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37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04B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27.22.4.26.2.4.2, seq. 2.2 in order to remove the possibility of retrieving a deleted previously visited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0A5D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75C083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AB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263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424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DD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AFE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3A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9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add optional support of Call Hold Supplementary Service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575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5BF03A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52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E10D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85B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4BC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430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F75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E3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terminal profile indication for Local Connection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2EB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E752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6B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923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3FD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B3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D43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24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BFF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9AA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03657D6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DE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80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D9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496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C5F4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95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1.7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E40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7BFC0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796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889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36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827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549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9B8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71B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1.12 and 1.13 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E6C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9F3B1F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914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0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F9B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F8F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021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FE5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094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27.22.4.28.2.1 correcting wrong implementation of CR 0078 rev1 in C6-060547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99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6E8A11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0016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727D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3A20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104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C1B1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C71C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97F7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Rel-7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F60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413550D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8EC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9B8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59A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488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8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FD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196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46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677A5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BF2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02A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1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96A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CE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4C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4A7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seq. 1.3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0A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7019E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97F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600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5A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9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424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534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65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regarding terminal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69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0CD4C0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2D2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27E47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88AE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AA5B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734B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348C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0E50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network dependency of several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470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1D811BF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8F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59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0B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48F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3DE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08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5F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icon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42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7EF655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1A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5EA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13E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BF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4E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9B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B25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0A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5E02D1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8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25B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65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59E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F0D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940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2E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of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286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122AD5B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683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502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4F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CE1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8A8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93D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F3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27.22.4.12.1 Seq. 1.6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72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01DA2A4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69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590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BB0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B9D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660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6FD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6A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F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7D402B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485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00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04F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4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23E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B7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6D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27.22.7.8.1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55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4FDE9025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357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17F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334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07E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36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3AA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9C8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27.22.6.5 seq. 5.1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455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F5624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B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5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53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C08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BE8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D2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F1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bearer parameters in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202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79A3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714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7CB1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3D6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C5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AA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29C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BE1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Pre-conditions for Launch browser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59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132D60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6D5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F9C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556C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A87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DB9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241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A9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27.22.4.26.2 Seq.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09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0F75B5A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14B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D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C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587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8AC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AC3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Upgrade to Rel-8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A88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8.0.0</w:t>
            </w:r>
          </w:p>
        </w:tc>
      </w:tr>
      <w:tr w:rsidR="00BF46E1" w:rsidRPr="005307A3" w14:paraId="14E8E42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702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DC2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C56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A6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7913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A5A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175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Rel-8 test case applicability and Rel-8 feature indication in the terminal profile content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F9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119706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68A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CA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8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B4B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2DF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4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32C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70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8F99D7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FA8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D47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71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23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A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AC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91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BIP tests - usage of ME's default channel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AEE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C20B22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BD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6349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3C1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CP-090459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E21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713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3F0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8D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16C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6F362E1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E48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1A6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043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80D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99D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34D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AEB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and test case applicability changes for terminals with reduced USAT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238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737258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283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FC5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713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4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8EFC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58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53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icon test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487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39D86C9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79D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2F9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EF7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4AA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3BE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E73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62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table E.1 regarding E-UTRAN support indication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9C0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69D8C6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F7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BD7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DD4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CC6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A67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31F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12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27.22.6.1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5FD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0D42C0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4E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D1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769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5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917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48D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6B9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27.22.4.7.3, Seq.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0A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4F3B49D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CF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27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81B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65E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D7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E02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7D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applicability and terminal profile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F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1062BC5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8D0E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D8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A51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A1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93EA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59603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20DC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inconsistency spotted at implementation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2A7F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8.3.1</w:t>
            </w:r>
          </w:p>
        </w:tc>
      </w:tr>
      <w:tr w:rsidR="00BF46E1" w:rsidRPr="005307A3" w14:paraId="0DD359E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0E6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D1D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4E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CP-090999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F38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099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56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62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847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563541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C85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BFB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71B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F57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D2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D8D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93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TS 31.124 for terminals supporting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9B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0A54132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0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0BB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05F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380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FF5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A81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D7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OPEN CHANNEL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9B9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209CC5A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AF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SA-46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1CC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914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165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E1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01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F4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Upgrade to Rel-9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D57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9.0.0</w:t>
            </w:r>
          </w:p>
        </w:tc>
      </w:tr>
      <w:tr w:rsidR="00BF46E1" w:rsidRPr="005307A3" w14:paraId="3DAA8DF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672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8F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C64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6A0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105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314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76F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BIP tests for E-UTRAN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53E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7F1C20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5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1B3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5C9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4C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170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A8E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A8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98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077B0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D1D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F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5D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29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B8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3D0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88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Provide Local Information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A6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128D42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F3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948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AC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BAC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00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EC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CB0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Event Download – Location Status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EA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46086C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EE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4C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123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C0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93F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760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BF7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Rel-9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2DB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30A31A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E4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58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47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5CC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32B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300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467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typo error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2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1801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B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06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32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C18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A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F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42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Dual Open Channel tests in TCP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25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B9DC37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87A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BA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F7E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1DE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F0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A45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E3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tests for TCP mode and Default Bearer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1E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5E401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8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049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E7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28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EBC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5D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A0A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optional features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3B0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E2D87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91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177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407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8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AC5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BC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28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for 'no alpha identifier presented'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E4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544CA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B6B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935F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CE7D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356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40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EDA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B3E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condition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BCCA1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6EA73D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3C1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75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4C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AC4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AB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43C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DD5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27.22.4.31.1 Seq. 1.5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686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14CC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EE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0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14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B5E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A8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BFD7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F01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 regarding Width reduction when in a menu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DEA2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B8B5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0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0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6AA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821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0A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D7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89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TAC coding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96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40629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64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E4A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33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C2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531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5BC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36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D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7A178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161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D5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A7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CC6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70B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60F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E35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27.22.4.27.2 Seq 2.10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EE7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64FA79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4C7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862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92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C47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1D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AE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D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F1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19423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D3C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147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0F5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886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DD0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B1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86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23F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F715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36F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6CC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93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2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DA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F98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80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Event download, 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AF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783E20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73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1FC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57E9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B394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57F5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6063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D49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8F8D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050A9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9CE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DEF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82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27F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5542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F06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D6B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Open Channel 27.22.4.27.2 sequence 2.4 test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C76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16FE7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38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34E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DD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3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DD8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23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F3E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B97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50C0E3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026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9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9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91C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D1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7F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031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applicability of letter class C features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696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AB9B3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B8A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9F3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12C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334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04F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75F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B1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27.22.4.28.3. Seq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037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3881A3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D92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5CA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68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26A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7E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1D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074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SET UP CALL 27.22.4.13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C5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BB2C9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BE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3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A70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CC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3A7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D0F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2DC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Access Technology change event download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59F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9D73B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F4A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ED0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1A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05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FAB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D28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E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Open Channel test related to E-UTRAN network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7F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52C7AB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11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1B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16F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13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735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541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FC3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Call Control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A5C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3014E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6C58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CE2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0232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9C7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14A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2A1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99AD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27.22.4.9.3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AC67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C9C68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24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64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46B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E36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B0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45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EA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 , discovery of surrounding CSG cell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E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14E39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71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A2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2E7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C38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68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20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7A1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'ELSE' parts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8F5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CC114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FC8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8C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84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92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EBE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FA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027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TCP/UDP referencing errors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5FD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4A4E8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DE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04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717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B6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B79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B0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4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LTE test cases - specifying that default E-UTRAN UICC should be used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1DD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70DF3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45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E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5AF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D79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AF5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9A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ECE1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SET UP CALL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62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47399C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010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0EA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B8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05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C2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136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C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56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CAA4F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45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A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4C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F0A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BB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B42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311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references to non-existent data items in CLOSE CHANNEL(E-UTRAN/EPC)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DD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07CE79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B9B3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71E6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A50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EBCC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1831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24C4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errors in implementation of CR 234 (MCC).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5D6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9.4.1</w:t>
            </w:r>
          </w:p>
        </w:tc>
      </w:tr>
      <w:tr w:rsidR="00BF46E1" w:rsidRPr="005307A3" w14:paraId="447F4DB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CEB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1A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8B0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C6C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DC4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6DC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43A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tests for multiple access technologies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0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053FEC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6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96F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37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6C5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448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95F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31E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D4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28140C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5462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DCE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43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FA5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FF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44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A1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FA219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0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DC9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830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6F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A1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81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77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SEND SMS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210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33F46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3EC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CBC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98B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D06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D4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BD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SMS PP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400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72D4E1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C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88A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2C8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17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30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0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BFC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Polling Off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6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1E134C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E8A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E95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E78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A852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6EAA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8E57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C61D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on BIP TCs for E-UTRAN/EPC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556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6A1889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FAA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541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A3E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204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4C3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475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4EF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2E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10.0.0</w:t>
            </w:r>
          </w:p>
        </w:tc>
      </w:tr>
      <w:tr w:rsidR="00BF46E1" w:rsidRPr="005307A3" w14:paraId="50236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5B78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C7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65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A9E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A4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FBB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D93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Event download test, CSG cell Selection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A60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E77F1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AA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2B8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69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7F1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862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992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FB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B0B7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7BCE91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6F5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3C92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D06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E4E7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8C8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686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9B5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141D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33604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15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C6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43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40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E04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CAC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44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the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28B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092F25A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9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AD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F0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0DD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BFD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EEF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58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7A9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63A6CA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4B6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2C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90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20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66A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831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26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Data Destination Address settings in BIP and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AE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511864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8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E65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34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34C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E0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975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322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Tag length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956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2062EA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598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0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660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66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FD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A0F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CC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E9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4BA52B4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20A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F147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577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BFA9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D22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804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80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 in CR 255r3 (MCC)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85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10.2.1</w:t>
            </w:r>
          </w:p>
        </w:tc>
      </w:tr>
      <w:tr w:rsidR="00BF46E1" w:rsidRPr="005307A3" w14:paraId="40CE2EA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B19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18F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B1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607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EA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642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FCD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SMS-PP Data Download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3C8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41004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1C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C40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421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C2E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0EA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19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C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Channel Status After Link Dropped in E-UTRA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E1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5A044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EB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888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5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36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1A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89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56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sequence content 4.3 and 4.4 for test case 27.22.4.1 of Table B.1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3A5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A36FE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245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EE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B61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195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4F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F08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AF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Steering of Roaming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868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7C0BCC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FEF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23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7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181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C2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18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476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SMS-CB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D64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305C88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84A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4D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3FD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06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692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C6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67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Play Tone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DE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4A8326B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FC1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2E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F4B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CB9D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6A54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4A8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EEA6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incorrect implementation of CR 255r3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6CE4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C38C07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06E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CT-55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93D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441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10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C48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31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482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of Open Channel with user rejection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C8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D0A603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B39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B4D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751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821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4A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EAA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A9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27.22.4.15 Seq. 1.15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EB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0F310F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1A1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DF6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1C92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18E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736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E6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C797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REFRESH with AID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FBA6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001DF4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E5F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089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16E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555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132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C35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6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for terminals operating in PS mode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B3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6B9D52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3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97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0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805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719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623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expected Terminal Reponse for unsuccessful Open Channel commands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9A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353786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2C6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4EA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A2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66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CA1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79C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A4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to the Network Rejection Event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BA2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207EB6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88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2E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9F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E7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46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2F4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C8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test cases for Send Short Message and  SMS PP data download over SGs (E-UTRAN)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03F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A89F3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A4C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E79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EA4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F2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0E1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7AA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Open Channel with Bearer type 0B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53D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986A83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6170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35E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4F8C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6BE4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D32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6E59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791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modification for Provide Local Information IMEI and IMEISV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968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8A75B5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C8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52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84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8D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0AB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16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873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30D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B1DABC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850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EE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26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626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F71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3E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897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5D2A4C8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434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E33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EB6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94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6A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7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D7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70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3ECE4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7CF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83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1A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488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A15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02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53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Discovery of surrounding CSG cells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82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0997BB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E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749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9FC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94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66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49D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D6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test sequence 27.22.7.18.1 for CSG Cell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A4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26CC7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45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E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AE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AE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DB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A1D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C43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simulator dependencies of the tests in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99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E0FF4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FEE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86E7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779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C3C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9E80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B891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A283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UICC Access to IMS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66F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3A05A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223B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5E9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048B5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751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44C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83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EC2F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to Rel-11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328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11.0.0</w:t>
            </w:r>
          </w:p>
        </w:tc>
      </w:tr>
      <w:tr w:rsidR="00BF46E1" w:rsidRPr="005307A3" w14:paraId="19738D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BC8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4C5D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38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CP-120875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0749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9700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FE0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8A8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TERMINAL RESPONSE in steering of roaming test steps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F2AA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11.1.0</w:t>
            </w:r>
          </w:p>
        </w:tc>
      </w:tr>
      <w:tr w:rsidR="00BF46E1" w:rsidRPr="005307A3" w14:paraId="54A1B8A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F8A4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D1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C5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8086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9A94D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170A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F1DA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Applicability of tests for MEs with reduced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45F3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11.2.0</w:t>
            </w:r>
          </w:p>
        </w:tc>
      </w:tr>
      <w:tr w:rsidR="00BF46E1" w:rsidRPr="005307A3" w14:paraId="4B8ED6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55D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16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6F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AD3E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57A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E2D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Superseding of OPEN CHANNEL test sequence 2.1 by Default Bearer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A19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DD15F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5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949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7D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D3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3E9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468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9BA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3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0041E1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A3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70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A8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75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BB6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FE6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1F9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27.22.4.7 seq.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F17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ADB78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2A3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E2F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D31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2C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4C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B0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58C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27.22.8 seq.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32F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1F87177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B89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BF5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B07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1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8CD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AB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877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E-UTRAN Intra-Frequency and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5C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867D97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B2F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A3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12B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9E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FB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A21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72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SMS-PP data download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B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4E3A58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F08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31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7F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0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4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C8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F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in LAUNCH BROWSER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38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49EEA8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D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B1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55B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F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B0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121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BD4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NMR, 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89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70CC99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C6F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0C4E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3E9C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02A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881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0E99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151C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and test procedure of test case 27.22.4.10 Seq 1.9 &amp; 27.22.5.1 Seq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E48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8D908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7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A32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C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56F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F0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6C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15C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4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029EFF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9AF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16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5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3ED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A0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D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2A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chapter numbering in 27.22.7.15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95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2E2D25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8C34B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310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7A73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A3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008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A4A5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602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information of test case 27.22.4.15 seq 1.10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0753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5C39891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08C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C757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C8B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3EC9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C9A9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881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0B7E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 for SET UP CALL bit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FB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790367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4E39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038D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518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1810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405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B68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2B4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27.22.5.2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879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DCB49D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AD41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BF2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AEE4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8229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7808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ECF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4AC6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status of A.1/154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A9DE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E77C0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DCC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655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F34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0CFB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0F99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890F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F1211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Generic Test Procedure 1 (SMS-PP Data Download)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2BB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593E82E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11D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7B8D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EAFD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88E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71223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E3A5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564B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URL in test cases for LAUNCH BROWSER command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AB00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11.6.0</w:t>
            </w:r>
          </w:p>
        </w:tc>
      </w:tr>
      <w:tr w:rsidR="00BF46E1" w:rsidRPr="005307A3" w14:paraId="32B364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3049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84A4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B764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8ACA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919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7B5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620AD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test case for PROVIDE LOCAL INFORMATION, E-UTRAN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CB5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11.7.0</w:t>
            </w:r>
          </w:p>
        </w:tc>
      </w:tr>
      <w:tr w:rsidR="00BF46E1" w:rsidRPr="005307A3" w14:paraId="11752D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7D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66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39A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4C9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5E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753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7F2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validation of TI value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C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46874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507A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8190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880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567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EF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97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D2E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to test case 27.22.4.28.3 SEQ 3.2 (step 5)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3CB1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78671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8E8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7A8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1D3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CD0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97C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1F1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E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terminal response in case of modified parameters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3B8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30682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A68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E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A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B3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CDD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0C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09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FDA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1EDFC7F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36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92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A7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A4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13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E0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5E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C133, C135, C136, C137 and C138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DF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6CEEF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05F3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5AF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CF2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B0C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10D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3FA7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FA61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Dependency of the TBD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7913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7B185F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5EC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17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BD3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EC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4CC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7B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1A5EB4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749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8BBC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D76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8E14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BE94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27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EFE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5FD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7E3318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C9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31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61E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B1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4B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BA1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F0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EF1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42A9DBB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B76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E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F8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A9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A4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2C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9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9A1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7B2293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E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DE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D4E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7C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B0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EC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B66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1CE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18E9D68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73AB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9130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EC7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49C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F4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14A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5DD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620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0F8431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7C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F63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FB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0E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EEC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D1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19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mandatory clause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5D9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AF9A7D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644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042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F01C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7B72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DAA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A208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374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Making features optional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EEC4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EE6C72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866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77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6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1D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24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0E3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4B9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137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3B22E6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20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1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7E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CA4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FE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7A4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FB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7D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671C1E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820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6B0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505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8C4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684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46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68B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technical handling of features made optional by TR 31.901 within applicability table and terminal profile.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13C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7B982C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F88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B1D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5E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B2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0B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C1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9BF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0F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03EE8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9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A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26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A3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5FC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80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7C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71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2A5AA3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620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DD82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D7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0C34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51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832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C8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3B63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71032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32D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C439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5E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158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8DCA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8D9C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C47D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A0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13.2.0</w:t>
            </w:r>
          </w:p>
        </w:tc>
      </w:tr>
      <w:tr w:rsidR="00BF46E1" w:rsidRPr="005307A3" w14:paraId="63F1672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7D4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A42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B1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5D4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F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8F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F0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6B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7DBEB0F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FF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15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E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36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5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3F7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CF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RESPONSE coding in 27.22.4.7.2 sequence 2.3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4E5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512E9D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7F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C40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61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65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AA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135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53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Editorial corrections of 27.22.4.11.1 – Expected Sequence 1.5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3DC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EF124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4FB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55F2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42B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DB3A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6905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0128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86CE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Rel-12 and Rel-13 feature indication in the terminal profile support in Annex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2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1CEF28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24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6F5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38BE8" w14:textId="77777777" w:rsidR="00BF46E1" w:rsidRPr="005307A3" w:rsidRDefault="00B7406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9" w:history="1">
              <w:r w:rsidR="00BF46E1" w:rsidRPr="005307A3">
                <w:rPr>
                  <w:rFonts w:cs="Arial"/>
                  <w:sz w:val="16"/>
                  <w:szCs w:val="16"/>
                </w:rPr>
                <w:t>C6-160214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B34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B1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9B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6EF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execution parameter to the applicability of TC 27.22.4.28.3 sequence 3.2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CCF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46F3D9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A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FB2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F1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827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47A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809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C60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D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64AF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CA2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4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864F7" w14:textId="77777777" w:rsidR="00BF46E1" w:rsidRPr="005307A3" w:rsidRDefault="00B7406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0" w:history="1">
              <w:r w:rsidR="00BF46E1" w:rsidRPr="005307A3">
                <w:rPr>
                  <w:rFonts w:cs="Arial"/>
                  <w:sz w:val="16"/>
                  <w:szCs w:val="16"/>
                </w:rPr>
                <w:t>C6-160237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61E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E60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B32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A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D5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586FC27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B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23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570CD" w14:textId="77777777" w:rsidR="00BF46E1" w:rsidRPr="005307A3" w:rsidRDefault="00B7406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1" w:history="1">
              <w:r w:rsidR="00BF46E1" w:rsidRPr="005307A3">
                <w:rPr>
                  <w:rFonts w:cs="Arial"/>
                  <w:sz w:val="16"/>
                  <w:szCs w:val="16"/>
                </w:rPr>
                <w:t>C6-160262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52F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F2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45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FB4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note to TC 27.22.4.7.2 Seq. 2.6/7 and TC 27.22.4.7.5 Seq. 5.1/2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B4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331FD2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D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66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48F47" w14:textId="77777777" w:rsidR="00BF46E1" w:rsidRPr="005307A3" w:rsidRDefault="00B7406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2" w:history="1">
              <w:r w:rsidR="00BF46E1" w:rsidRPr="005307A3">
                <w:rPr>
                  <w:rFonts w:cs="Arial"/>
                  <w:sz w:val="16"/>
                  <w:szCs w:val="16"/>
                </w:rPr>
                <w:t>C6-160266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986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82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46F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A0A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4D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663CF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F95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806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BE443" w14:textId="77777777" w:rsidR="00BF46E1" w:rsidRPr="005307A3" w:rsidRDefault="00B7406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3" w:history="1">
              <w:r w:rsidR="00BF46E1" w:rsidRPr="005307A3">
                <w:rPr>
                  <w:rFonts w:cs="Arial"/>
                  <w:sz w:val="16"/>
                  <w:szCs w:val="16"/>
                </w:rPr>
                <w:t>C6-160278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0BC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E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B9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2D1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0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1895F4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434E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272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92C9D" w14:textId="77777777" w:rsidR="00BF46E1" w:rsidRPr="005307A3" w:rsidRDefault="00B7406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4" w:history="1">
              <w:r w:rsidR="00BF46E1" w:rsidRPr="005307A3">
                <w:rPr>
                  <w:rFonts w:cs="Arial"/>
                  <w:sz w:val="16"/>
                  <w:szCs w:val="16"/>
                </w:rPr>
                <w:t>C6-160280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0188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EF0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55F0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F1AD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8A3E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0D773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B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EBA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9153D" w14:textId="77777777" w:rsidR="00BF46E1" w:rsidRPr="005307A3" w:rsidRDefault="00B7406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5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08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816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42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332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Sequence 1.1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539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DB0493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27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245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A45CA" w14:textId="77777777" w:rsidR="00BF46E1" w:rsidRPr="005307A3" w:rsidRDefault="00B7406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6" w:history="1">
              <w:r w:rsidR="00BF46E1" w:rsidRPr="005307A3">
                <w:rPr>
                  <w:rFonts w:cs="Arial"/>
                  <w:sz w:val="16"/>
                  <w:szCs w:val="16"/>
                </w:rPr>
                <w:t>C6-160386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41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E75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4C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B4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on test case 27.22.4.7.3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FA3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9568D3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62D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E8AE1" w14:textId="77777777" w:rsidR="00BF46E1" w:rsidRPr="005307A3" w:rsidRDefault="00B7406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7" w:history="1">
              <w:r w:rsidR="00BF46E1" w:rsidRPr="005307A3">
                <w:rPr>
                  <w:rFonts w:cs="Arial"/>
                  <w:sz w:val="16"/>
                  <w:szCs w:val="16"/>
                </w:rPr>
                <w:t>C6-160373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2C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8E6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D44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867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behaviour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66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A9342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33A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D9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4DF5C" w14:textId="77777777" w:rsidR="00BF46E1" w:rsidRPr="005307A3" w:rsidRDefault="00B7406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8" w:history="1">
              <w:r w:rsidR="00BF46E1" w:rsidRPr="005307A3">
                <w:rPr>
                  <w:rFonts w:cs="Arial"/>
                  <w:sz w:val="16"/>
                  <w:szCs w:val="16"/>
                </w:rPr>
                <w:t>C6-160393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B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7BE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3D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32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number of BIP channels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AB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557A52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75C2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C306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D7EDBB" w14:textId="77777777" w:rsidR="00BF46E1" w:rsidRPr="005307A3" w:rsidRDefault="00B7406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9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C817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4880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676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CE49F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expected EVENT DOWNLOAD - Location Status content in test case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C99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39371DC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799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E0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E0EDB" w14:textId="77777777" w:rsidR="00BF46E1" w:rsidRPr="005307A3" w:rsidRDefault="00B7406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0" w:history="1">
              <w:r w:rsidR="00BF46E1" w:rsidRPr="005307A3">
                <w:t>C6-160515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CA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5A8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59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84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Bit in Terminal Profile for call control functionality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03B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2E5516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F10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B52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925FE" w14:textId="77777777" w:rsidR="00BF46E1" w:rsidRPr="005307A3" w:rsidRDefault="00B7406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1" w:history="1">
              <w:r w:rsidR="00BF46E1" w:rsidRPr="005307A3">
                <w:t>C6-160562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36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103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A6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on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EF3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001A9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432F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40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4F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73B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AAD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4310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E20E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in initial conditions for test case for Open Channel (related to 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95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FF157C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47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1E5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F8EF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646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8A4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120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3C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test cases 27.22.4.10.8 and 27.22.5.4 to test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D3E4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202F9E4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1C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E0F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94A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5FF6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80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76B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F42C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Updating some E-UTRAN test cases applicability to cover NB-IoT implementations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5EC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76A5CB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D8F3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E5A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E12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8D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36A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69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0453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Modification of E-UTRAN test sequences under cl. 27.22.4.15 and 27.22.4.14 to cover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FEAF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11B2FE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CFB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14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37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0E7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AC62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4654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355C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27.22.4.7.3 and 27.22.4.7.5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FB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23870F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870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54D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47E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BF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49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4A2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3F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Rel-14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873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</w:tr>
      <w:tr w:rsidR="00BF46E1" w:rsidRPr="005307A3" w14:paraId="2A61C6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52E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730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B6C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3E3B3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662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174B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ADC1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E5CF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14.0.1</w:t>
            </w:r>
          </w:p>
        </w:tc>
      </w:tr>
      <w:tr w:rsidR="00BF46E1" w:rsidRPr="005307A3" w14:paraId="1A09297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F81E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4A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7B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C6-170246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1F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24F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FC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5CE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BIP test sequences to verify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45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6B24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89A2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3F5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4E26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D8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96DB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D4E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74A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27.22.7.4 and 27.22.7.17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F1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C40D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C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02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4818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F0C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D6C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9232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5A8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118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603E40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0BD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C7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DD22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7CE2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73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C1E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4D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sequences related to Steering of roaming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20A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1BD60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46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60D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EA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DFC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DB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AD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F6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Conditions for URI support in SEND SHORT MESSAGE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B0C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72C62BB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1C8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82B9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24B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B88D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179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786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E4A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Response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F52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EC99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6FB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6160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1D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67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2A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07D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26D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of URI support in SET UP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62D7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9A6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ED4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4F4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83D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00B8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9FDF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7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test cases for OPEN CHANNEL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E0F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9B48B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0A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68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D0B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90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42D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961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783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5B6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A2267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57A8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DF8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5A6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E82C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64C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718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5364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sequences for EVENT DOWNLOAD in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3018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1A9904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8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52E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9C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D4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5C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66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420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of test case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BF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5DB87B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54B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79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665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298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3BD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5D8D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F8BF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Adding content to FFS test sequences under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D78F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6F093F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CC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B57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F037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9CE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DB99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87A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9308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PDP Context Activation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72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353D1D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6A5B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905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558E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425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DBD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36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8AB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Command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979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76E8D8B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98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9E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61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900D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65BD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D2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F3A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programmed USIM for execution of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5B76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46F729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CF6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A0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00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59AE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8B07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33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DE77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Fixed applicability table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4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88DB8E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8CA6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E083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70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48F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EE0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99C7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8D8D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call flow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AC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3A7A3F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C6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2288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DA8D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85B2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0F2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EDC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9921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2FB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4582DBD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91D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F06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E2AA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B53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BBEB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453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92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note about applicability of some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2C7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170DDA6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37A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EE54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390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E4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ED71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1B74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3F49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Clause number correction of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37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F123CD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0E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7B67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2D71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47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1D0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9A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A5F3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general definition and environment for E-UTRAN in NB-S1 mode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8E5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E50E9F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45C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3DDE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95A5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5B1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B7E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439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28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TC 27.22.4.31 and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67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7B16D3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D30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B41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20D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96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901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D55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9A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UICC interface in PSM &amp; eDRX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F8C5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2F55D13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B7F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5E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D01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52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3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09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CD74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implemenation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20F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6F71C65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71F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9D4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0D4D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71F8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5C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FF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A4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change eCall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51B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5305428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D272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7CF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88B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2E6B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04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3B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5BCE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</w:t>
            </w:r>
            <w:r w:rsidRPr="005307A3">
              <w:rPr>
                <w:rFonts w:cs="Arial"/>
                <w:sz w:val="16"/>
                <w:szCs w:val="16"/>
              </w:rPr>
              <w:noBreakHyphen/>
              <w:t>14 feature indication in the terminal profile support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26D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197028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D560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F332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4A0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129F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1E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8C97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0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 incorrectly implemented conditions for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814C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35E58FA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7A6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C1B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AE7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E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C4F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B1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00A4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release 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67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BF46E1" w:rsidRPr="005307A3" w14:paraId="474A31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592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80C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97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79A0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9AD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15DB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9018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expression of C291 in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16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4F939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48F8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639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27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741B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4B3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C1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169A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27.22.4.28 Seq. 3.2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26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3E484F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04A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B9C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4521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EE1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7CD4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669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3655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27.22.5.4 Seq 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7656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132F13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EEF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992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F5B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1A3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1954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C5C7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22D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27.22.8.1 Seq 1.10 to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37BB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D578F7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E1B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45EE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E87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FC1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246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E2B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E7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27.22.4.15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26B7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2F78599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278A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0926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A46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4AA7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0E8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255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4F6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TS 31.124: Adding applicability for Rel.15 terminals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49D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C11C1A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19B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62B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EBB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8FC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51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2AA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922E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 to cl.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1CA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A0C55A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3EF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0EDB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F4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31A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AB8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3D3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1E0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Terminal Response verification to Test Sequences 1.3, 1.4 and 1.5 under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E101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FCC561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3E9E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59C6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14DE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A9B8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22C5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E6D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B216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cases for 3GPP PS Data Off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B91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55D148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0F90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3266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43E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29F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749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F7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277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for Data Connection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542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69BDF0A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E08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B7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BB5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Tdoc#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C6-180218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1B3E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3D57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5CA8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827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ambiquity in Location Status Event and Access Technology Change Event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035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151A76C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C66C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4F3D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EFEA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F1B8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D1C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C81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B73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Network Rejection event code for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18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353C8C4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ADA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A49B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F04E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43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D4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69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DB7B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 0488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CA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2AC162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DF6E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9E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C5E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8E08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F6A0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FEB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9BB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of test case 27.22.7.4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DAF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AB1B43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A46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997E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A165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CE9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C6D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A1A5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443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Close channel with Command qualifier Set to 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CB9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1212BDF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C40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2F0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DE41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C5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9A0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4E7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901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Verify the maximum number of Open Channel requests handled by UE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1F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041E9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58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27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908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C6-191017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FA3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1F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92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32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Extend the scope of 31.124 to cover 5G aspects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97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15.5.0</w:t>
            </w:r>
          </w:p>
        </w:tc>
      </w:tr>
      <w:tr w:rsidR="00BF46E1" w:rsidRPr="005307A3" w14:paraId="11F71A6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F55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8EF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52B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7F31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B5C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5C3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D90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reference in TC 27.22.7.10.1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49DE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DE35E9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BCA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22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DD8D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44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396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9BE9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687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test spec to correctly reflect global phonebook support for certain devices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E25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032775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B12D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98C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0D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83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6D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11D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884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Update on Exceptions for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73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1109C8C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97C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0A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737D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A22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F35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9413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B96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conditional expected values in the TERMINAL PROFILE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44E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7CC74D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885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E7F8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2C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CP-193263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3C7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6A2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A9D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F00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terminal profile support in Annex B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DC4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4B9010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EFC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C47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0BE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6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A52D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CA1F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31EA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27.22.7.4 Seq 1.3_EVENT DOWNLOAD-LOCATION STATUS,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0624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7136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68F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7D94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DE4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E0B9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76E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9FE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CA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1.22_PLI_LOCATION_INFORMATION_NG-RAN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62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0871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82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727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8AB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55C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7B1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25B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2B3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27.22.7.12 Seq 1.4_EVENT DOWNLOAD-Access Tech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99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6A37E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F6D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743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900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C2BE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19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D4F9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B9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1.23_PLI_Acces_Technology_NG-RAN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5302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3292E41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CD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B856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60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4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E6A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9E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51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27.22.7.17 Seq 1.3&amp;1.4_EVENT DOWNLOAD-Registration_Reject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C9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0F2AD79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5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4B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35D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C29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780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6E93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2D30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27.22.4.27.8_Open_Channel_related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628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8A1B8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9EB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1015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0EC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6C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0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89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9EFB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EF_AD in the default ISIM values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0AB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C31504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25B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9069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18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2FF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BB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8C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2E9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27.22.7.12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D80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2BA0E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1B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93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56A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B605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592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CB3C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A32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scope of 31.124 to cover 5G aspects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F9A8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C032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D4BC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E0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EBA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922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5DE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44F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342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Cleanup of the feature options and applicability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DD31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D3883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EF5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57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8D95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45E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0E7E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08B4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06C1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05F22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F9D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A03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CCC2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5C6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41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C0DF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5451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81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023E6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465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698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896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F071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4D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02C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BA2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511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F22C74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5D91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F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DCFD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3EE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14A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798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B99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4B6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BD68D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44A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C44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9BFD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45D3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DD06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27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21F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BD9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0C0AE5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0B22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FD7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6E79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17B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B72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B2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90C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0B62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21DF3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DCA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7E6A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C82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BA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90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2E1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5A0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777D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2C16E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20B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AD3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7CD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28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E9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10C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ACF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 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85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28413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B8F2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96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E2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0E9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18D0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0E4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697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and not allowed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6C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68A93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E506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4794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51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7659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65EC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321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FB5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with modification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7AB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52B3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3FE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0988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BC7B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F5B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E5B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E7E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BAA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by OPEN CHANNEL for NG-RAN and which is allowed by the USIM.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BD39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A28EB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C56E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361A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E47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F988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BA3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15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AB11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D8F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F7394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D90F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298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DCA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31E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78D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3C6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A7D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Routing Indicator Data update via NAS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EE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65C876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25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6B2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84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51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F3B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1E7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A5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Rel-16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AA85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16.0.0</w:t>
            </w:r>
          </w:p>
        </w:tc>
      </w:tr>
      <w:tr w:rsidR="00BF46E1" w:rsidRPr="005307A3" w14:paraId="1EA4F82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7E6C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32C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AB8B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162F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70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370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039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 Case 27.22.4.27.8 / 27.22.13  - Correction on the coding of PDU session Type from Bearer description for NG-RAN in OPEN CHANNEL / TERMINAL RESPONSE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FD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3B2FF5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FAA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BEB1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37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D12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2B0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ABC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42E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C70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A18FD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FA2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7EE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880C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41A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ACE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CE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86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B53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518ED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BF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2C68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B572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E806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29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AE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FA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89A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D94E89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7D7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2A2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88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74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B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DC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7060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>31.124, clause 27.22.2D.1 Definition of NG-RAN 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2626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6D551E7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ABD6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456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F6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04D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E4F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3C9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2E1C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requirement of some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0AAB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955E51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7F4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A0D4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00D2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382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B93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941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30E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4F4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26D4F28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439D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766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056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08EE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276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50C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AB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27.22.7.12 Seq 1.4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5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3A0BD2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860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B8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3F9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C5A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6BE5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AF5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A26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Re-introduction of C6-200666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675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DF0B9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A81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9B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477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49ED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292C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00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800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27.22.4.29-RECEIVE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2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C98096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F8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4990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91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7C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613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5B3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1C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27.22.4.31,GET STATUS-after a link dropped during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2D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AB9E0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EDA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EF8F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506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F1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21F0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1D4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806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EF_EPSNSC in clause 27.22.2B.1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904B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BC0A1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587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3E7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19F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32F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3052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D8E8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4AB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– TC 27_22_7_21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68F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BFCD0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078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6499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D5C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A07C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1E2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F3A2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AD2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length bytes in TC 27.22.14.x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14F4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E565F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DCA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DFFF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FE25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EEFE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B397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46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27.22.4.29.1- RECEIVE DATA, the length of receive data exceeding the buffer size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189D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7D6E86C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8A0A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CD75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D01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A73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8792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077C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408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receiving 65535 Bytes of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C62B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332B9A7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34B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3E37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34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B17C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227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AD3E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40D0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send refresh after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882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07084B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D10F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5A3B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B6AD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A4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E8A3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D28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A8B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TC- SEND DATA(NG-RAN)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7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6A7FC4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D3E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42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79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A64B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67B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E20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2460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D5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DA64E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131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995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8A68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D47B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4A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B86E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4F2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long message passed to USIM in several commands (Rel16)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B51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03D047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073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CB2B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A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058A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184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60AE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059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5G USAT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3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1201B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E255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E3CB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63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F22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C926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C3B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9CCB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REGISTRATION ACCEPT message passed to USIM in ENVELOPE SMS-PP Data Download command(s)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D98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4C0A15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369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A40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280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A95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9ABD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582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205E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E023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0F2EC2C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FAD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FED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C358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E8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532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53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C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2 consecutive 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93B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C35D49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1F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AD9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8651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F3B9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123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09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F5B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table of optional feature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F9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3B2A34E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2958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4585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2D7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B648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12AA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1CF6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1D66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the Mnemonic of AER002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53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B9BF9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3D5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F21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5BD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770E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6B1A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DDB0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D86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TC 27.22.4.29.1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8475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3F96E47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17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6D9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328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5A6C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078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876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26E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9844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04B4EE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B8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F3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99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5CAA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90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4F8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32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27.22.4.27.8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B9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632A05F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51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C98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27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ED5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3F85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C9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AC04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27.22.4.29.1 Seq 1.3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and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27BA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3DD145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344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87F6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EE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9392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594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1798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523B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FC5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31658E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6D15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119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EA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0DBC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FD8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DF4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DFF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4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C79902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DF9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6E8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DF1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D7C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6AA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E371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88D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03B6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571B755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9C9A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E31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60D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4881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8BB8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F92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31D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9B6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70A6CD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270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514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F027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1FE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F274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728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AD5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27.22.4.27.8 OPEN CHANNEL Seq 8.3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6A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3AF8D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E7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811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FD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9B1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9B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486B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CE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27.22.13.1 CALL CONTROL Seq 1.6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3A5A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6EF55D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CE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F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987C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0D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992B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24E0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C937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55DC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A7DC2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DA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CB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C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3D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90C3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95C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4D46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terminal response in TC 27.22.7.10 Seq 1.3, 1.4 and 1.5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EE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D25CB3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B9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F11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809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786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2B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03EC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7F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Table E.1 Terminal Profile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781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530E23" w:rsidRPr="005307A3" w14:paraId="07AF535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689C3" w14:textId="096EFF2D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F007F0" w14:textId="024006A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D2CAD" w14:textId="6D4C6CC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579BF3" w14:textId="27F58036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68E7A" w14:textId="10445C7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947F96" w14:textId="299C8B6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9035" w14:textId="659B5F6E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MCC Editorial update to overcome processing problems and reformat some large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7C1E9D" w14:textId="2EA31E9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16.6.1</w:t>
            </w:r>
          </w:p>
        </w:tc>
      </w:tr>
      <w:tr w:rsidR="00604AE5" w:rsidRPr="005307A3" w14:paraId="6D2B6B0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FBDA3" w14:textId="0E6247B9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5AE0FF" w14:textId="47AB467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7654C0" w14:textId="0B6F574D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9E39D9" w14:textId="63A0A0D3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1DE31F" w14:textId="471ABFFE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9ED2F6" w14:textId="1EB3EA31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0FF1C5" w14:textId="748F7A3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BAFA91" w14:textId="2F18731F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035B4F" w:rsidRPr="005307A3" w14:paraId="038B54B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50216" w14:textId="133D94D3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4DE3CD" w14:textId="3C8319C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291933" w14:textId="51B65B1F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B87865" w14:textId="7C08264A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7D61" w14:textId="43167820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A9BF0A" w14:textId="57A40E09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2C371" w14:textId="6B0A67A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on TC 27.22.4.7.5 Seqence 5.1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E0939A" w14:textId="6DF87BF8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67DB4" w:rsidRPr="005307A3" w14:paraId="1AC09C3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4E29A" w14:textId="6A34EE6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5EF23" w14:textId="0BAB9149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C3C63D" w14:textId="53B1EA0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98F8AA" w14:textId="12E5EB7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8857D2" w14:textId="05690363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9DC066" w14:textId="1058071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AC9DE" w14:textId="0D30ADF5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TC 27.22.14.2 sequence 2.X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F280E" w14:textId="0770EFB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613C5D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D9A83" w14:textId="63CCE8A4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D5081" w14:textId="4705C3E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66588E" w14:textId="1350DBCB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600472" w14:textId="5FB57257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7607B" w14:textId="772D99A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5D2B13" w14:textId="1DDEDB33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4A29F5" w14:textId="5B5FD28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Always-on PDU session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85C5E" w14:textId="5DB1EE0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1EC971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735DE" w14:textId="310E951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A6C74" w14:textId="17795AF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DF59B6" w14:textId="6BD6CBC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15E1B" w14:textId="44024A62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03F41E" w14:textId="56D4405E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B91997" w14:textId="16610BC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175E8C" w14:textId="52F11A1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USAT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2C62C" w14:textId="55DB4DB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195D76" w:rsidRPr="005307A3" w14:paraId="76B67F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44B2E" w14:textId="52553E72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4509EA" w14:textId="2B49758E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9A268E" w14:textId="0AF7E6A9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C5F98B" w14:textId="47E499E5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0308F7" w14:textId="59AAA896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B996F" w14:textId="74418578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BA2FE2" w14:textId="6D519963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(IMSI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BD4FC" w14:textId="374049CF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76548D" w:rsidRPr="005307A3" w14:paraId="2BBF1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982DC5" w14:textId="5DBD112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0993C" w14:textId="39474D3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37542" w14:textId="6D91684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D6177A" w14:textId="5BAF253B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4F8D7E" w14:textId="1207D29A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F40373" w14:textId="64891A3F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5232D" w14:textId="52E0918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27.22.4.26-LAUNCH BROSWER,only NG-RAN bearer specified and gateway proxy identity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934B5E" w14:textId="56F4B3F6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2E76F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28BAF4" w14:textId="53BC555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91283" w14:textId="7B2294D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7E656" w14:textId="339F306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FC344F" w14:textId="6088A3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6F5D9E" w14:textId="3A6A53B9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67429A" w14:textId="4671C64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72DD60" w14:textId="74AA5AF5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(SUPI_NAI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34DAC" w14:textId="0D6671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8EE3F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894A95" w14:textId="06F5ECC8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ED992" w14:textId="23896F54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D8CA9" w14:textId="665C8056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9E1F8" w14:textId="54390ED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9ED83D" w14:textId="356D0AEB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DA5A6D" w14:textId="0549C4BA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CBDF43" w14:textId="57036B9E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command numbering in RECEIVE DATA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0FB1C" w14:textId="3B7F6B8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F2B62" w:rsidRPr="005307A3" w14:paraId="20920D8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F9990B" w14:textId="5424029B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0F0F1" w14:textId="633BBC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8455C" w14:textId="456E38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E9C545" w14:textId="1BCA660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41C2CF" w14:textId="5D07B14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B3167" w14:textId="41528307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030AB7" w14:textId="6F3F3C1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Applicability Table B.1 and Annex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BF0791" w14:textId="540FE4E3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19FDB0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CFC9FE" w14:textId="34771B4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50285" w14:textId="585F2CF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BE7BB6" w14:textId="7EFE394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9CD553" w14:textId="53A6D87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B0B3B0" w14:textId="08BD5729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EA14F2" w14:textId="4BF354A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324F9F" w14:textId="1EA8F545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55A16" w14:textId="61065CD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483A56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8A6B86" w14:textId="010EF9B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4BD757" w14:textId="368F68A1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90C80C" w14:textId="2C694BD5" w:rsidR="009F2B62" w:rsidRDefault="00134D55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74AFB" w14:textId="0E79A2D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E43D39" w14:textId="3CF823F2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0D9CD6" w14:textId="70ACA7CE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466B27" w14:textId="027A0FD6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96D7F" w14:textId="715A099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FD4491" w:rsidRPr="005307A3" w14:paraId="4A72E8B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16C9F" w14:textId="3556CBB0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0CDA8" w14:textId="5DD0E78B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8E5ADB" w14:textId="4973816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405F92" w14:textId="5B44A26A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9F3FFB" w14:textId="6E31407F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62ECA" w14:textId="56E68E37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1DD479" w14:textId="783A9606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 descriptions in 27.22.2x clauses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CFEAD" w14:textId="40E64CC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AC2462" w:rsidRPr="005307A3" w14:paraId="387DE6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4FDD0" w14:textId="50F7008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A0A6D" w14:textId="2EDB8492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6EC6CC" w14:textId="78AD4D71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D59B9" w14:textId="0E194875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F7F157" w14:textId="6658E13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255FF" w14:textId="55DE4E8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D9E4BE" w14:textId="33F7A128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BIP test cases (related to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8FCFA" w14:textId="40B7A42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522560" w:rsidRPr="005307A3" w14:paraId="2F2545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DB747B" w14:textId="42C5AA3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8A58" w14:textId="7516797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82EE2" w14:textId="71A3DE58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4B5091" w14:textId="01B8F53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5EBAEB" w14:textId="25C5EDA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5A6F5" w14:textId="0E0D45D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52D9D2" w14:textId="5C7A68C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27.22.4.31 Seq 1.6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B3ECE" w14:textId="1DD4CE1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57D02B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ED1ECB" w14:textId="68307A4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C320E0" w14:textId="26D0F02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D0F4A9" w14:textId="74BE296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46D594" w14:textId="11DD7A92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C74F7" w14:textId="27C1D19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EA3" w14:textId="6EA29C6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45D9C" w14:textId="27737DB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7F007" w14:textId="44A69EA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71FFC7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EFE11" w14:textId="7C9322D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595C3" w14:textId="33ADC9B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7F2D8A" w14:textId="11153565" w:rsidR="00522560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02B67D" w14:textId="344E9B7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1FAB75" w14:textId="388E1ADB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A017D5E" w14:textId="76476157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3857F" w14:textId="3E40C029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for TC 27.22.4.26 Seq. 8.1 and TC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526D7" w14:textId="530A72AD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35B5A02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C62CC" w14:textId="13CCE39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673801" w14:textId="3643C3EA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DC36A3" w14:textId="0A63595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28CE81" w14:textId="79AF36F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6E2B0" w14:textId="395A021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339C8" w14:textId="7814033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BC57D8" w14:textId="6EFC1E5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length of 5G-GUTI in EF5GS3GPPLOCI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82B70F" w14:textId="2CABBEF6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1E929F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2BC947" w14:textId="79EBCDA5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D58C13" w14:textId="663D27A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B824E" w14:textId="29370BB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72B62A" w14:textId="3908F184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33C35" w14:textId="7E14BC7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E973A6" w14:textId="1CEDCF73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6A290" w14:textId="215F5940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974083" w14:textId="65DD2C4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60C0E88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6BD3" w14:textId="63A6166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694716" w14:textId="75B65B8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8CAC4" w14:textId="19F7D01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E7AEBF" w14:textId="39808C6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27C4A7" w14:textId="2E23059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B030D4" w14:textId="15941BE2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E2016" w14:textId="556F610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31DB90" w14:textId="7A1FF2D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17B1EFA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FE2F9C" w14:textId="2042ADEF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4172" w14:textId="39177760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CA115" w14:textId="6D0284F4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9C8754" w14:textId="4374A8F6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0A683" w14:textId="4DC590B7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00D951" w14:textId="50B480A1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9DB74B" w14:textId="16F36223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27.22.4.26 Seq 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D7AEE" w14:textId="42DAD4BB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6FA9C6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7A40BC" w14:textId="5F3A6C9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22206" w14:textId="5F65E481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FFCBA" w14:textId="01225E44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F160D" w14:textId="2738EE45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7DF08E" w14:textId="4650848B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22691" w14:textId="192BCB09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0E5E3F" w14:textId="16B3FD5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tests in cl.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425AFF" w14:textId="2BC48AF0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D31239" w:rsidRPr="005307A3" w14:paraId="593273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A25502" w14:textId="7F7CA21C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A3EFF6" w14:textId="6B640507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39A015" w14:textId="0CFAC054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BF3F2A" w14:textId="27127940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E6F9B6" w14:textId="59CE6BD6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069196" w14:textId="62702769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0BF27F" w14:textId="6660891E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62C529" w14:textId="4C5FDE83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841B73" w:rsidRPr="005307A3" w14:paraId="559C568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8D7138" w14:textId="69B16D5C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D4111" w14:textId="56BD5237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F60D35" w14:textId="61773070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65709E" w14:textId="227FB68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E0004" w14:textId="7F8E445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737026" w14:textId="3344A303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229BC" w14:textId="6F66173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7F985" w14:textId="7862869E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ED3DBE" w:rsidRPr="005307A3" w14:paraId="7083B76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F4579D" w14:textId="3DFD7B9A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D2022A" w14:textId="5E943B36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AA0742" w14:textId="6CE868E4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E54E83" w14:textId="1DA4BBBD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01C1C5" w14:textId="7C7EEC23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7375AA" w14:textId="2E3297C2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75BF18" w14:textId="76FA4959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 and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0C85F" w14:textId="21415758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72E5C" w:rsidRPr="005307A3" w14:paraId="32B3BE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B603CD" w14:textId="34A015D5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C983A" w14:textId="7C726457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8D138" w14:textId="6117F526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EF3D9E" w14:textId="64BC37D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1B9BEF" w14:textId="2FAC4A10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39E8E2" w14:textId="06CFD96D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A7DD66" w14:textId="771ED328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27.22.14.1 Seqs 1.2 and 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E56DD8" w14:textId="39B57E6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83588" w:rsidRPr="005307A3" w14:paraId="6DC442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12626D" w14:textId="1D323304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56A1BA" w14:textId="29DBDC79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8723E8" w14:textId="0B556F3B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792BC3" w14:textId="27FDBA68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09F53" w14:textId="26463E7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CF191" w14:textId="0AA61DA0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0C2D47" w14:textId="0D47F49E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service 127 in initial conditions of the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31E253" w14:textId="3316259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F80AB5" w:rsidRPr="005307A3" w14:paraId="7915573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030832" w14:textId="42BECEF6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5E3BBB" w14:textId="2D169D64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265F68" w14:textId="52C6770F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26F6E5" w14:textId="5D5D6F08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DA6811" w14:textId="24151D9D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D7027C" w14:textId="6A4637B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872341" w14:textId="2707E47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NAI test case 27.22.4.7.7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606BD2" w14:textId="303E0EF0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A360CB" w:rsidRPr="005307A3" w14:paraId="11F3E37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A87440" w14:textId="546AF93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7B51" w14:textId="26E7A5C6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079184" w14:textId="033224B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664C8C" w14:textId="3113C83B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93574C" w14:textId="02A0047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88E08A" w14:textId="02E25748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1AF77C" w14:textId="3738248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51283" w14:textId="22E77323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2727DD" w:rsidRPr="005307A3" w14:paraId="19396F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4A970" w14:textId="4B79806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850488" w14:textId="0F403695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B9CE3" w14:textId="74A3237C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E953F" w14:textId="46A07493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05121" w14:textId="1859DD9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351E28" w14:textId="40BCFC0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D29CBB" w14:textId="0D64264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EFRouting_Indicator in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36E41" w14:textId="7EE10F9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41E145C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123FDB" w14:textId="7A3E55E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287CDE" w14:textId="4471853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B0EFD" w14:textId="78460A2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8ADE8C" w14:textId="7D25C19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6425" w14:textId="6E174C4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6BDA0" w14:textId="67F88D8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558954" w14:textId="5CF675C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822C10" w14:textId="6A99AB9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2674DB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058400" w14:textId="6C1587E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5BDCE" w14:textId="110B90E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F5E74" w14:textId="6390E67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76115" w14:textId="1C6409C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A42D69" w14:textId="6C3D643B" w:rsidR="00CA6728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6ED344" w14:textId="6DAFF85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B7B11" w14:textId="58F83E82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D3131" w14:textId="2E68BFD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E2B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DFEB70" w14:textId="3742EBCB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F53C" w14:textId="1D5C978D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7FEED" w14:textId="09291B5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AB94F4" w14:textId="25AC6F1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7E19B9" w14:textId="0FA0C73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ADBA2F" w14:textId="697F99D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CC46BD" w14:textId="465D93E0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27.22.4.7.6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C273D6" w14:textId="5371022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4B8C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3948A4" w14:textId="10658C4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4A467" w14:textId="22C39115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3E1AE" w14:textId="3CDA8A8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359706" w14:textId="38F5208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EF673F" w14:textId="7822F8F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5899DA" w14:textId="2FAC426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32259" w14:textId="2A93245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CALL CONTROL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9AE97" w14:textId="57BE4EB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692F0C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4ECFF" w14:textId="0E2BDA1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4BCE4" w14:textId="435B3984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F50E3" w14:textId="2362801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9F2168" w14:textId="6D62A94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15FE3" w14:textId="2E5A77B1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58376B" w14:textId="47D60D8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52E74D" w14:textId="6693972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MT Call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0503D" w14:textId="2B70E36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6388E2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0B33E" w14:textId="1556DDB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1004" w14:textId="40843B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882FA9" w14:textId="3B573BE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9947CD" w14:textId="7C2752A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646269" w14:textId="370D6D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200EF1" w14:textId="7632BA0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EA0140" w14:textId="319308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a Expected sequence-Trigger LAUNCH BROWSER during mobile originated call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EDBF4" w14:textId="03ACD62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169A0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B90D9D" w14:textId="0C2E2390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C23C5" w14:textId="6117030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04E70D" w14:textId="55B92A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20B731" w14:textId="5EF0EA9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081A1" w14:textId="3DBF3468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19EB7B" w14:textId="1E935FA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6BCBDC" w14:textId="2687F9A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during mobile terminated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8B2A1" w14:textId="38D313A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12DF9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B0484F" w14:textId="2BD52AE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D2DC5C" w14:textId="2BDBBC4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C9135" w14:textId="12EC81F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3B8BA6" w14:textId="1AA4B523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6940A3" w14:textId="2DB9CAF8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1852F" w14:textId="2EDDDE5C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BF18FE" w14:textId="2320A03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test 27.22.14.2 Seq.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2E959A" w14:textId="75A2487F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92D4A6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791168" w14:textId="798B849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D7D61" w14:textId="786B7444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FA75D" w14:textId="1185AB20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46C4F" w14:textId="43270DC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5BDE27" w14:textId="07CF641A" w:rsidR="000A458B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654A2" w14:textId="5DA40E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C9BC38" w14:textId="4838C2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468370" w14:textId="4B3B891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D8286F" w:rsidRPr="005307A3" w14:paraId="3105B9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D37651" w14:textId="2CA4523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6EF710" w14:textId="4F8A721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09018C" w14:textId="61E75C9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D1E71" w14:textId="3B970FA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D5B2F1" w14:textId="42D1C49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3E6B83" w14:textId="3D8A55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AF87FD" w14:textId="6D85B80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00C801" w14:textId="16BA86C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059F33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A0152" w14:textId="47785B3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18439" w14:textId="6F4F2C1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A6BF3" w14:textId="5727B6A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4C432F" w14:textId="2F9C01E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BA504B" w14:textId="7B032A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A72E81" w14:textId="6F2C2E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FDBDD" w14:textId="07C3F3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SOR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26E53" w14:textId="3337A07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34EA8D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6C401" w14:textId="254A22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A4703" w14:textId="280FF8F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30041" w14:textId="21233E5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BD8000" w14:textId="64CAE2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E4574A" w14:textId="1DA881D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F5A32D" w14:textId="316BC50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81C166" w14:textId="0025F1F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27.22.14.3 Seq. 3.3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54DE7" w14:textId="2A9A07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FA55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C0E59" w14:textId="73BC45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FF6EA2" w14:textId="18B8319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11E5" w14:textId="67C2D70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F5E3F" w14:textId="1C100B6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7F91D9" w14:textId="15DD037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0AE828" w14:textId="1C77D6E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791476" w14:textId="612D17F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12A2C0" w14:textId="01D95F4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4B4D2F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AEEF9C" w14:textId="6B1D699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2B35E5" w14:textId="626838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BF86B5" w14:textId="1832AD6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9F929C" w14:textId="1B66DE8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C8681A" w14:textId="5E2FBD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4E89FB" w14:textId="3F62C4F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04889" w14:textId="2C8A44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of test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BB8E42" w14:textId="081545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7CCA92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7ECD5" w14:textId="026990E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56D71" w14:textId="26E98FA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D43528" w14:textId="376A485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0826B5" w14:textId="6DADD96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C1CC3E" w14:textId="37BC725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C51BE0" w14:textId="3CA47C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B2070" w14:textId="5219444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84E24" w14:textId="5BB0D43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58E380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63D605" w14:textId="1C086E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1654E2" w14:textId="0A86541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C33E7E" w14:textId="404747D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4119D4" w14:textId="4343EE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889A62" w14:textId="7233E0F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975634" w14:textId="1C9BCF0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D2CFFF" w14:textId="5AE8176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251F0" w14:textId="4159632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258B5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EA6BE5" w14:textId="6E70625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39EB28" w14:textId="687AAF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F5BDC" w14:textId="5F0E646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73EA5A" w14:textId="55C50FD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F25A08" w14:textId="562930B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74CEDC" w14:textId="50ABE78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307B68" w14:textId="24EEB51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27.22.4.28.1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FB0212" w14:textId="097504D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19E526B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CDCBF" w14:textId="070ACB4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D7449" w14:textId="4424BD8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02F9C0" w14:textId="70FBD1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33FD6F" w14:textId="5820F12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8E7E7D" w14:textId="09C624A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76239" w14:textId="49AA48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9FCBE6" w14:textId="5A73C45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27.22.4.26.8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5DE9F4" w14:textId="7EFCCDB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2A342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46442" w14:textId="2C3CFE5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3715B7" w14:textId="3AF6A8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48C9E0" w14:textId="73A1DE3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755949" w14:textId="1EB5B26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EF273A" w14:textId="4CA11B2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C0B083" w14:textId="03D44F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086A1" w14:textId="76E4FBD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 Seq 8.5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99DAF" w14:textId="344109F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BCE7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38068" w14:textId="3F13686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F1D8FE" w14:textId="6699CF7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1E5F7D" w14:textId="223A3F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228BD" w14:textId="04D6D55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218479" w14:textId="3CA79B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E3D712" w14:textId="6A5BD8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EA175" w14:textId="1536235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27.22.7.9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4F020" w14:textId="4CD2FA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369CA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94907" w14:textId="326F046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938B26" w14:textId="68092FD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2984" w14:textId="3D3128E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B7868" w14:textId="18AEE13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670440" w14:textId="1BE310A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1AD641" w14:textId="317F323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9A4EA3" w14:textId="0A1828B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SoR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C78095" w14:textId="68113F0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18ED90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EEE4CA" w14:textId="6CD677C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CBE8BB" w14:textId="7ABDF45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AC357D" w14:textId="1A29DB2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8CB0F0" w14:textId="671986B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CA753" w14:textId="44BAB5E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5C0792" w14:textId="4FA45BF0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9B65F3" w14:textId="00BC4AB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 - test without or with several Served NSSAI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A2E310" w14:textId="003F0E9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4CAB5E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208A2E" w14:textId="656424B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1E0C7" w14:textId="4DE12E0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F8F281" w14:textId="38E22E1B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C3241" w14:textId="4A1BAE9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0B6F7" w14:textId="1B63F19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97E2EC" w14:textId="7DE9ACE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E92C43" w14:textId="37309D2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sequence  for 27.22.4.7- REFRESH (steering of roaming in NG-RAN context)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3D1FC" w14:textId="06F8553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68FFB5E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7D7E3" w14:textId="34F17CF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41FF12" w14:textId="2F54C03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E34D0D" w14:textId="6729D978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FBAB3" w14:textId="5654A51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7A29BC" w14:textId="24676F0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A000CB" w14:textId="3183996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B2A02" w14:textId="797B288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default ISIM values of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978CC1" w14:textId="6141301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200D3" w:rsidRPr="005307A3" w14:paraId="55D4B1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E5FA3C" w14:textId="40C0FF2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DAAA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49E213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72DF54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EE46B2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1B08C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2DC77E" w14:textId="4097A508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corrections in sections 3.4 and </w:t>
            </w:r>
            <w:r w:rsidRPr="005200D3">
              <w:rPr>
                <w:rFonts w:cs="Arial"/>
                <w:sz w:val="16"/>
                <w:szCs w:val="16"/>
              </w:rPr>
              <w:t>27.22.4.15.4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4ADB87" w14:textId="2DF2D88A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16.11.1</w:t>
            </w:r>
          </w:p>
        </w:tc>
      </w:tr>
      <w:tr w:rsidR="008925C8" w:rsidRPr="005307A3" w14:paraId="0C9464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450924" w14:textId="7179EBC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7C5A09" w14:textId="5E3C0A1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96C856" w14:textId="020C655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906682" w14:textId="243D915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B945D9" w14:textId="68FC99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B94749" w14:textId="3DA740B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090DD" w14:textId="7BE5128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25ADC" w14:textId="639F413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208A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417D0" w14:textId="5C5D94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F26499" w14:textId="0D17DD8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0A19D8" w14:textId="3A52EC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8E72A0" w14:textId="199E972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D0210A" w14:textId="37FAF08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1907053" w14:textId="024503B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31E502" w14:textId="402797EC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 seq 8.2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B7B28" w14:textId="5415EA6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657C7D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7289A0" w14:textId="73E0C9C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689E8" w14:textId="11A964A2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54766" w14:textId="54CBD6D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80DDC8" w14:textId="4976593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937AB" w14:textId="0C9D9A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697842" w14:textId="6197EA8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374D59" w14:textId="50AEED6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initial conditions for 27.22.4.26.8 test sequences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F3336" w14:textId="2A11A09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7A22F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E156D2" w14:textId="24073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C6C3D" w14:textId="43F185A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1319B" w14:textId="0BE278C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B8F228" w14:textId="12BAE10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2EC345" w14:textId="66C25B4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0606A1" w14:textId="1176EB8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94327" w14:textId="58D765D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Separation of NG-RAN UICC and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D201F7" w14:textId="13B800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F3A7B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36E695" w14:textId="71ACF00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8A57E" w14:textId="1281BE2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319190" w14:textId="769321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AA2364" w14:textId="0BB228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1CAA9E" w14:textId="3E419A9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CA2978" w14:textId="4FCADCE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A5B1AB" w14:textId="04F2DCE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 (for SS)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DB521" w14:textId="278E7FF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11584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517B01" w14:textId="6194E71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8B4D2" w14:textId="287355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6DC5DD" w14:textId="014E2F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4C8694" w14:textId="461F0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D3A6B1" w14:textId="43A4F21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AEC6B7" w14:textId="44BA46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0A4256" w14:textId="382BCF1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27.22.5.3 Editorial correction incorrect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F8747" w14:textId="4B6B9A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1517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BECCFA" w14:textId="7DAA9D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A5FC6" w14:textId="157310A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8F74F" w14:textId="79058F6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47D5F" w14:textId="4A2D8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0A8006" w14:textId="0FAF3F1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E5034" w14:textId="62EC37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7B5A1" w14:textId="0FB676A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27.22.4.10 (seq 7.2) and 27.22.5.3 (seq 3.2) dependent on SMS over IMS_UTRAN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FBA0D" w14:textId="0958C5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46C97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DBF61E" w14:textId="75090DE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7D8FED" w14:textId="776672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074553" w14:textId="2FF6D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FB4CE9" w14:textId="0A85AF8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C22C43" w14:textId="7E9DB78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28C0DB" w14:textId="48479B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7B8C70" w14:textId="3C07546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27.22.13_sequence 1.5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7A0B2" w14:textId="59A867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0E4CD3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7DC22" w14:textId="34A0E5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4E636" w14:textId="1B95617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7061A3" w14:textId="60F25A7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5E70A7" w14:textId="2BAAE8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146041" w14:textId="04BD93F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BD702F" w14:textId="1371D5C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859B5C" w14:textId="7E671A0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Timing Advance in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A5DB8E" w14:textId="1227ABD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8092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E85E3" w14:textId="7285CE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D30EEF" w14:textId="1258708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0CCE0" w14:textId="2CDCF12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F09659" w14:textId="62CFCBD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C4C09B" w14:textId="346584E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DBFD8" w14:textId="6F9542D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58A86" w14:textId="16E6E6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clause 27.22.4.7.7.4.1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01458" w14:textId="0714FF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1581B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7D387C" w14:textId="351EA45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CA40B" w14:textId="7393B3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E2047" w14:textId="5137A13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8F4F1" w14:textId="10DF779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A9C7BF" w14:textId="4ADE9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60D083" w14:textId="5A2708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2C2188" w14:textId="2D34AE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Modification to TC 27.22.4.26.8 seq 8.3 - Launch Browser, MT calls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0F46A2" w14:textId="76F1F58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3C5000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F84DBF" w14:textId="6442049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CB59F2" w14:textId="53B798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4696A4" w14:textId="15019C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0E09D6" w14:textId="593BF9F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9C4509" w14:textId="236F4F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1527F" w14:textId="6F9C46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969F16" w14:textId="17E114B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61FDBD" w14:textId="6C5D5BF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961A9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09DE25" w14:textId="52B7BE6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9BFA58" w14:textId="6E10136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DFF80F" w14:textId="4A4A4D1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151D" w14:textId="25D6878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02E62F" w14:textId="400C719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55B16" w14:textId="583A79F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435CF" w14:textId="015BE7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FF5F" w14:textId="57EDB4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4F7142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C402ED" w14:textId="65CC88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B12188" w14:textId="72A4991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60134F" w14:textId="223400C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D17A52" w14:textId="1E0102E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4E4D3D" w14:textId="49C57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F618DE" w14:textId="12BDB9A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4D24A" w14:textId="0D0C13F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5254" w14:textId="1B18448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C9408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24ADD" w14:textId="560842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4EB9E8" w14:textId="15F3210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EC6E8" w14:textId="38E4154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619303" w14:textId="2FAD571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51C71B" w14:textId="3D293C3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506206" w14:textId="46269A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CD6CE6" w14:textId="6DD3B22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7A2F9" w14:textId="4DF3715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1605B9" w:rsidRPr="005307A3" w14:paraId="3F423C9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1971D4" w14:textId="505411A2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309394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9A6C22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33D40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C1A57A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F6225E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916350" w14:textId="30242F1E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 in chapter </w:t>
            </w:r>
            <w:r w:rsidRPr="0041528A">
              <w:t>27.22.4.15.5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BD4DE" w14:textId="562F6753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16.12.1</w:t>
            </w:r>
          </w:p>
        </w:tc>
      </w:tr>
      <w:tr w:rsidR="006B6724" w:rsidRPr="005307A3" w14:paraId="51A7232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13693" w14:textId="60ECB229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78564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4F4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8825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16D870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7A1E93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F3B7BC" w14:textId="4E420314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t xml:space="preserve">ENVELOPE CALL CONTROL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/>
                <w:lang w:val="en-US" w:eastAsia="zh-CN"/>
              </w:rPr>
              <w:t>2</w:t>
            </w:r>
            <w:r>
              <w:t>.1 coding table fixed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C61F7" w14:textId="33CF475B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16.12.2</w:t>
            </w:r>
          </w:p>
        </w:tc>
      </w:tr>
      <w:tr w:rsidR="00EA784F" w:rsidRPr="005307A3" w14:paraId="67C9EB1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2976B5" w14:textId="4E3D1A2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BBF483" w14:textId="1DDC0F9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041F9" w14:textId="333D2D3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CP232080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FB504" w14:textId="3E01A0F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FD5" w14:textId="5F88046E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F2363A" w14:textId="001EE9B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170EAF" w14:textId="3B1C8D41" w:rsidR="00EA784F" w:rsidRDefault="00EA784F" w:rsidP="008925C8">
            <w:pPr>
              <w:pStyle w:val="TAL"/>
              <w:keepNext w:val="0"/>
            </w:pPr>
            <w: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B3196" w14:textId="2D236540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728493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28765B" w14:textId="6309A3C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514998" w14:textId="03DCC52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F91A" w14:textId="04E52C4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E12CB7" w14:textId="0FADDBB3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7D5341" w14:textId="64F48E84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FB83C" w14:textId="154E842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7BA48B" w14:textId="7FC07C7B" w:rsidR="00EA784F" w:rsidRDefault="00EA784F" w:rsidP="008925C8">
            <w:pPr>
              <w:pStyle w:val="TAL"/>
              <w:keepNext w:val="0"/>
            </w:pPr>
            <w:r>
              <w:t xml:space="preserve">Add Expected sequence of PROVIDE LOCAL INFORMATION about NG-RAN Intra-Frequency Measurements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646507" w14:textId="0AFAA8E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3230D6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8E8F1" w14:textId="16B04F95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D4DDA" w14:textId="04E9B27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00780B" w14:textId="10960A5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09FB4A" w14:textId="0C85B08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FA0FB1" w14:textId="125D6A8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8A98F" w14:textId="69E49D0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CD8587" w14:textId="23746548" w:rsidR="00EA784F" w:rsidRDefault="00EA784F" w:rsidP="008925C8">
            <w:pPr>
              <w:pStyle w:val="TAL"/>
              <w:keepNext w:val="0"/>
            </w:pPr>
            <w:r>
              <w:t>Add Expected sequence of PROVIDE LOCAL INFORMATION about NG-RAN Inter-Frequency Measurements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886252" w14:textId="6B970DB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FE563E" w:rsidRPr="005307A3" w14:paraId="695C3D2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B589A3" w14:textId="12A2596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6E1CB1" w14:textId="794D3D07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F6A1F" w14:textId="7585AA1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70D77" w14:textId="3C3621C8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BC5EC8" w14:textId="323DFB3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CDC40" w14:textId="15261CA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A4291" w14:textId="3F54DCDB" w:rsidR="00FE563E" w:rsidRDefault="00FE563E" w:rsidP="008925C8">
            <w:pPr>
              <w:pStyle w:val="TAL"/>
              <w:keepNext w:val="0"/>
            </w:pPr>
            <w:r>
              <w:t>New Applicability table for Rel-17 of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087AD0" w14:textId="27E29BA6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  <w:tr w:rsidR="00E148AF" w:rsidRPr="005307A3" w14:paraId="3E0903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255A46" w14:textId="2350857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4EB13" w14:textId="5D2042C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BB01DC" w14:textId="2F88CDE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43131D" w14:textId="03D5859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41103C" w14:textId="31727F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189954" w14:textId="1094C0B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BEE297" w14:textId="2F3FDBDF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of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781BC" w14:textId="1C7B644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4DEA07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C7104A" w14:textId="622CEED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C8EFC7" w14:textId="70D485C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A379BC" w14:textId="31789F79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21656" w14:textId="35B2A4B8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FB070" w14:textId="2165F81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40B8AB" w14:textId="5FEA7A1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F934E3" w14:textId="3FE2C624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on PROVIDE LOCAL INFORMATION to get CAG information list and corresponding human-readable network name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ECE37" w14:textId="2AB7599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7615147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2C76CF" w14:textId="69E38DD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D6A73D" w14:textId="59C5222F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DA7FF0" w14:textId="7ABD3DF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6AFD8C" w14:textId="415BB7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8D91C9" w14:textId="76A8EFB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1ED97B" w14:textId="4A00872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8A417D" w14:textId="79D81B88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FF315A" w14:textId="48FE0A5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5A927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F4A70" w14:textId="397B079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97747E" w14:textId="3FDEBA3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CDC64" w14:textId="5E9BB19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7FC144" w14:textId="114D0CC7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263ED8" w14:textId="53EFF7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45C8F2" w14:textId="37F98E9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3ADC02" w14:textId="72A5230B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170860" w14:textId="15F7E7B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ECBF13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DEC98" w14:textId="79919AF4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A44DB" w14:textId="61F279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D063E4" w14:textId="2E3990A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9515F8" w14:textId="7BE09FB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78938C" w14:textId="735CB77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C1547F" w14:textId="46F6B3F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D388E5" w14:textId="443E59E7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for Event Dowload CAG Cell selection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77D39" w14:textId="716F95E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5A2B464D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2F229F" w14:textId="7DB92BE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5009EC" w14:textId="43D663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998C9C" w14:textId="094F139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40979" w14:textId="1B34EA8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DC47C3" w14:textId="565EFE92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B9F7C0" w14:textId="7352EC7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6280E0" w14:textId="26E97E8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required for TC 27.22.14.2 (Seq 2.3)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70297" w14:textId="70758583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4C934B80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6BB267" w14:textId="7BDEDC5D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7CF84" w14:textId="2FB8D4C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0DA57" w14:textId="6FC3368B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54F7DA" w14:textId="33DE400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B51B2C" w14:textId="704B3614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E02A93" w14:textId="106684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DF6BB" w14:textId="09594D23" w:rsidR="007E3FEC" w:rsidRDefault="007E3FEC" w:rsidP="007E3FEC">
            <w:pPr>
              <w:pStyle w:val="TAL"/>
              <w:keepNext w:val="0"/>
              <w:rPr>
                <w:sz w:val="16"/>
                <w:szCs w:val="16"/>
              </w:rPr>
            </w:pPr>
            <w:r w:rsidRPr="007E3FEC">
              <w:rPr>
                <w:sz w:val="16"/>
                <w:szCs w:val="16"/>
              </w:rPr>
              <w:t>TC 27.22.5.3 - Correction of coding in ENVELOPE: SMS-PP DOWNLOAD 3.1.3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F6004" w14:textId="13CA4F31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D76AD6" w:rsidRPr="005307A3" w14:paraId="2F7B2A56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6679A" w14:textId="521891A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816E4A" w14:textId="14413A0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70E3B9" w14:textId="4C600C5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DD1E0C" w14:textId="042172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D6BD80" w14:textId="5E83B6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30BD2D" w14:textId="29DCE29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D653D8" w14:textId="11C39E2D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TC 27.22.7.22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5B5FE8" w14:textId="6E4289F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E18274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140407" w14:textId="286D42D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EB51C4" w14:textId="02AABFA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ACA225" w14:textId="6B861E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54C65" w14:textId="19ECBF1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E08832" w14:textId="74058A2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D5C745" w14:textId="68C6705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A8B7D" w14:textId="1897D953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D62A0E" w14:textId="7D2F78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4A95D3E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8114E" w14:textId="014BACF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CCBDB" w14:textId="4F37F5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56753" w14:textId="30D1DA9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29C207" w14:textId="1FD100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056F84" w14:textId="62C8DA0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40726" w14:textId="4FA2378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E321BD" w14:textId="147908BE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1F679" w14:textId="2138DC2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F7D253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630B27" w14:textId="0F41DE7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AFC1CA" w14:textId="6CFFD0E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A4E6E" w14:textId="2CFDC95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8FA91A" w14:textId="1D39354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572DCD" w14:textId="2083CB1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84E5C5" w14:textId="1F3A46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F774D" w14:textId="02510E5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40C2C7" w14:textId="1D61D19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3D868D9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A3993" w14:textId="1747193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FA0E2" w14:textId="1D9FD1E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DBC7D4" w14:textId="1743C90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8E0608" w14:textId="19B970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8A179A" w14:textId="7A12015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B85FB6" w14:textId="1FCA0B8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B11E" w14:textId="7AA08EC6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for TC 27.22.4.15 Seq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63AA3C" w14:textId="4CB2E5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6CC2358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208B5" w14:textId="3E45922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4EC74" w14:textId="0E05094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02323" w14:textId="7241051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0DF71" w14:textId="2529C27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48B0D6" w14:textId="4E16297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B50A30" w14:textId="4340C89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54A470" w14:textId="7C923A57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51DBB" w14:textId="060FB0B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75BF2EF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0D22D" w14:textId="1579A34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FBDE5D" w14:textId="767A2B3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8E83B4" w14:textId="47D9CFC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5F7C37" w14:textId="275B27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D0C25" w14:textId="6F05A9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37A9D4" w14:textId="4756493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7B184F" w14:textId="10D5087B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076ED" w14:textId="22FB38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58C6EE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79EE3C" w14:textId="51FE88E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B53D4D" w14:textId="2CD5C86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FD9414" w14:textId="769A6C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26ACB1" w14:textId="544481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BCBA9" w14:textId="631D6BC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0BF34" w14:textId="7ABC7A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3F931" w14:textId="57B30750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Seq 3_4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EBBBB2" w14:textId="1AB315B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1C3502D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7B2EB" w14:textId="355734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7A5C7" w14:textId="6D98BF2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FBD47" w14:textId="52C9357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9D1B8B" w14:textId="2BB445B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3679AA" w14:textId="3DE410D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E64441" w14:textId="7166F63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D52EC2" w14:textId="0A2C5D7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the NG-RAN UICC settings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F8458" w14:textId="6354BC1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A14CF1" w:rsidRPr="005307A3" w14:paraId="4D9FEDF8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BC4DF6" w14:textId="23DB95B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7880B" w14:textId="5409830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FAF83F" w14:textId="3D84BFD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125218" w14:textId="3678F30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E427F4" w14:textId="3843E28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DD8F30" w14:textId="3E8995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CAEC38" w14:textId="152FBC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 purpose of TC 27.22.8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4FAA1" w14:textId="52C3BD55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18E0EB5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92A20" w14:textId="6F6F8B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51B7BC" w14:textId="253B07F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028448" w14:textId="64ADD85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9A7F4" w14:textId="3F2FC0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CD27C3" w14:textId="25EC1E7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7B41E1" w14:textId="6E5A9EB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9B06A4" w14:textId="6364CC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TC 27.22.4.26.8 Launch Browser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5A9A5E" w14:textId="10FC5BAB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50F9C9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B1C86C" w14:textId="4BB7C84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279DA" w14:textId="648BFCC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E976E3" w14:textId="4AC7FC3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82C260" w14:textId="2586BAC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67A388" w14:textId="2F10A8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F97D42" w14:textId="5BFEB3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47398B" w14:textId="2D014ED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779157" w14:textId="3C55740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08DE03D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C1A23" w14:textId="73307E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437F17" w14:textId="267D786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6F6F0B" w14:textId="36800F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03E318" w14:textId="553E05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2BF159" w14:textId="0A561DF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D6D72C" w14:textId="6F04F1E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0985C9" w14:textId="2639C73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Test procedure in 27.22.4.7.3_seq_3.4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E187B" w14:textId="35521B1F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B23B4EA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60A9" w14:textId="21C2F75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A1747" w14:textId="4F986CF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7BB724" w14:textId="259868A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2DAA55" w14:textId="2BC1CD3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EC58F1" w14:textId="5FCD8B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1CFC21" w14:textId="516CBC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014B17" w14:textId="119CB5F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removal of hyperlink from few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AA87AC" w14:textId="29E74C87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FF9810F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05046" w14:textId="3B06FAE8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744A0D" w14:textId="15D464C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49862D" w14:textId="102C1A7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D41B0" w14:textId="5386C59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BDF8DF" w14:textId="74564F8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014720" w14:textId="2E36A21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124E5F" w14:textId="43FE94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5571BE" w14:textId="296FAFD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7F166CB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3DDBC" w14:textId="733AD18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E4BEA" w14:textId="32842E3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328F4" w14:textId="13ED9A4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36BD0F" w14:textId="00F482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FA690" w14:textId="3F35B8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A5D267" w14:textId="0AFF6B5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85AF6D" w14:textId="1890506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NG-RAN with bearer types 0x02 and 0x0B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A7EC07" w14:textId="3CB9619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4667F67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5637E0" w14:textId="539C577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AA532E" w14:textId="2FD5228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5FE80" w14:textId="1E9AD09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4158D4" w14:textId="03C69A64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F99F2C" w14:textId="3AC39BE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5C32E1" w14:textId="0E6A7B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1897B0" w14:textId="7368FAC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PLI-NMR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00C63" w14:textId="2EE17DDA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CFC07AC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66745E" w14:textId="481C45E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8B04C6" w14:textId="7FB197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431CD6" w14:textId="5B0A8CB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60FCA" w14:textId="260800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888E41" w14:textId="1BFF611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C60D3C" w14:textId="2F3C52C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F6846D" w14:textId="1D694DBB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27.22.7.22.1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303F7" w14:textId="1BA5DD2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4F6678" w:rsidRPr="005307A3" w14:paraId="32A77BB6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30FBB4" w14:textId="18254BC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53195" w14:textId="233C449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C1172" w14:textId="3D436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F6270C" w14:textId="4C52904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44A8A9" w14:textId="304C6A3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07492A" w14:textId="5B8AD88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8EAE11" w14:textId="4019791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TestCase 27.22.4.15 seq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8ABE6" w14:textId="543FE0A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72D329D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41B0D5" w14:textId="668B494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D2AB" w14:textId="08870BA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83A430" w14:textId="07B77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3EBCDF" w14:textId="78A29A7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6E0A587" w14:textId="110CFA7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3B2940" w14:textId="39F146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AA43CF" w14:textId="2C463D3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82196" w14:textId="29DAAA93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24AA821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B7093" w14:textId="3FD5C30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1A9271" w14:textId="06A6DA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70C720" w14:textId="1A29E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93FACD" w14:textId="783AC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098522" w14:textId="01BA32D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452A2B" w14:textId="5F3DB3A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6F6BAC" w14:textId="1DA66D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26ADE" w14:textId="44CE8A7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D912205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0DFE4" w14:textId="4A2A711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3A08DE" w14:textId="5941973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2FAB9" w14:textId="392D65A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096F63" w14:textId="5D22F5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02FD30" w14:textId="200B28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7D434" w14:textId="637993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54D0D0" w14:textId="14C7568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PLI slice info test cases 27.22.4.15 seq 1.24, 1.25, 1.26 to handle certain UE implementations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DBBA90" w14:textId="42A1DE0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404969B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D2EF63" w14:textId="4453B9C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66D13" w14:textId="5B09FC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035003" w14:textId="52D4F06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216253" w14:textId="4A21F95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5DED2" w14:textId="1535385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0201DE" w14:textId="74A63FF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0E8AD9" w14:textId="3E4F71F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satellite NG-RAN with Bearer Type values 0x02, 0x03, 0x0B and 0x0C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18192" w14:textId="56CE94B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D372D54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A8D1A9" w14:textId="292C71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801762" w14:textId="2909D4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0E0663" w14:textId="0BBB0B7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17BA23" w14:textId="28F16DA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CB712" w14:textId="5108880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17E5A9" w14:textId="4F57E8C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D2601A" w14:textId="08D464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on PROVIDE LOCAL INFORMATION to get Primary Timing Advance in Satellite NG-RAN and PROVIDE LOCAL INFORMATION in Satellite NG-RAN Access Technology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BDD23C" w14:textId="4E2D28B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67496CB3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2A7B6" w14:textId="7918A6D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78D3CB" w14:textId="41C4DE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621B6A" w14:textId="27EA49F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C29757" w14:textId="7A8B2CB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349250" w14:textId="483FF27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DDD943" w14:textId="58460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E4A83E" w14:textId="571122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7489D" w14:textId="357F0F2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516D74D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DBFBAD" w14:textId="388638E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2DDDC" w14:textId="10422D5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161BBC" w14:textId="0F21558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32DAD4" w14:textId="50CD76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01E790" w14:textId="7549D3F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1D2C0B" w14:textId="2C55954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2F8CB2" w14:textId="5C560D4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IMSI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355550" w14:textId="66761B5F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895A268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E5467" w14:textId="55D2559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08CC6F" w14:textId="012B87A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979011" w14:textId="331837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7EE2E5" w14:textId="6A4CAA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D35BCE" w14:textId="1A236AD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75EE44" w14:textId="5BC7937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4266EA" w14:textId="6C4933E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EFSUPI_NAI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31266" w14:textId="5C04E62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B6C9116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430F9" w14:textId="7DFF27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5774FB" w14:textId="40A0BDF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2FA7AF" w14:textId="75E89FE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0D0FE" w14:textId="1270839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9E9A2E" w14:textId="0174DF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8DC4DB" w14:textId="7B9D82C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C5DFFF" w14:textId="4F58816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EFSUPI_NAI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2F1CB1" w14:textId="42FF1DF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F89A113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8AD9A2" w14:textId="71A43D4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CBE402" w14:textId="44D01F3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F6F77F" w14:textId="62D0170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8183A7" w14:textId="64AE3D8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A46035" w14:textId="0B7BE6A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0B901F" w14:textId="2B4B358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A4B7F3" w14:textId="11692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IMSI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31B215" w14:textId="502C9F5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11338F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F540C0" w14:textId="7F49766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C1E07D" w14:textId="4051862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CDF3FA" w14:textId="4548C2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158C1F" w14:textId="7F517F1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AD53FC" w14:textId="748589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7BB267" w14:textId="41FE552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7FAAC" w14:textId="096389D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about SEND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88FD9" w14:textId="5AE9789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31F8097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C6FD5" w14:textId="1294232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B2900" w14:textId="5815E76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C0D10D" w14:textId="5BA5084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20905B" w14:textId="5516C89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4EA21D" w14:textId="661AEF0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AE0F11" w14:textId="325097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6850BE3" w14:textId="4AAC75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POLLING OFF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60876" w14:textId="49C4043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40F83B1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50603" w14:textId="5B5B893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145CF5" w14:textId="61AC46F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3F01DD" w14:textId="1C41CC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37537B" w14:textId="58D730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8A4125" w14:textId="526B52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F1E968" w14:textId="7A366F4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9400C4" w14:textId="5535812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Geographical location information discovery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EE2BB5" w14:textId="7FE3414B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CDF1D81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BD4F9" w14:textId="292C5EB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62CB9" w14:textId="263A16D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CE8DFF" w14:textId="01FB6774" w:rsidR="004F6678" w:rsidRDefault="00A0213A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A52D8" w14:textId="155781A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B8EED3" w14:textId="5915F0E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AF0400" w14:textId="39C7DD2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39247A" w14:textId="00A8B6D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REFRESH for Generic Bootstrapping Procedure Request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94A2B" w14:textId="4C4CCFB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A0213A" w:rsidRPr="005307A3" w14:paraId="1AC597ED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1BBDA" w14:textId="2FAE2935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908E8F" w14:textId="476F92DF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B9E129" w14:textId="70CC05A8" w:rsidR="00A0213A" w:rsidRPr="004F6678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</w:t>
            </w:r>
            <w:r>
              <w:rPr>
                <w:rFonts w:cs="Arial"/>
                <w:sz w:val="16"/>
                <w:szCs w:val="16"/>
              </w:rPr>
              <w:t>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FFBA3D" w14:textId="216F7333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986F8E" w14:textId="4BA32692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FC79AC" w14:textId="4D0B8DF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D48238" w14:textId="180EFDC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0213A">
              <w:rPr>
                <w:rFonts w:cs="Arial"/>
                <w:sz w:val="16"/>
                <w:szCs w:val="16"/>
              </w:rPr>
              <w:t>CAG Test Case correction for Rel 18 devices that support already available CAG cell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9463CE" w14:textId="378F975E" w:rsidR="00A0213A" w:rsidRPr="00E20CC7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18.0.0</w:t>
            </w:r>
          </w:p>
        </w:tc>
      </w:tr>
      <w:tr w:rsidR="00ED0975" w:rsidRPr="005307A3" w14:paraId="165367EA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D4712" w14:textId="15A1C24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C34B0" w14:textId="5B92B643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8E11CB" w14:textId="7C6251C9" w:rsidR="00ED0975" w:rsidRPr="004F6678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4D41A9" w14:textId="00DD278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CAA9E" w14:textId="7E0052D4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8A280B" w14:textId="7C1554EC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2F141F" w14:textId="3EEB42B9" w:rsidR="00ED0975" w:rsidRPr="00A0213A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3D947" w14:textId="51C198A9" w:rsidR="00ED0975" w:rsidRDefault="00826D8D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2AB4DE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63DCC" w14:textId="4F59D79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3D8105" w14:textId="44B1A7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8B625A" w14:textId="31EAAF81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48DFC1" w14:textId="5967D24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BCA669" w14:textId="79865BE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48E5EF" w14:textId="74CC6EE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A9C8DB" w14:textId="626B8DA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CLOSE CHANNEL testcase 27.22.4.28 seq 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B5AE4" w14:textId="7C23A9C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6A0FCC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992E5" w14:textId="6E6A672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354AE9" w14:textId="0304AE7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879FE4" w14:textId="60BBA11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0DC01A" w14:textId="61C77ED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8F69DA" w14:textId="033B06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DCCA2D" w14:textId="3BE9232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451576" w14:textId="5325D5FF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Geo location info method for 27.22.15 seq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552608" w14:textId="7F341BE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8B61B45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F2864" w14:textId="65A50C6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3D2B70" w14:textId="07D8AB3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B860D9" w14:textId="4BD8367E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684AAA" w14:textId="79F5C88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50977" w14:textId="264DE5C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48EC6D" w14:textId="352777A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2F567" w14:textId="6D8F766B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on Open Channel testcases related to satellite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D4828" w14:textId="0D1EDE7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5D988F0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40FFC2" w14:textId="1E2D8D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A07937" w14:textId="548F32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56EE41" w14:textId="2FC371AB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FEDABB" w14:textId="4625C65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19EFDC" w14:textId="3235CEF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13C723" w14:textId="5550D2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CB4B46" w14:textId="33BEDE7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3BA29" w14:textId="7449063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7128F08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675B6B" w14:textId="149E8DB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AF7DB" w14:textId="21AE977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735A30" w14:textId="0CFF47FA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579DCF" w14:textId="189F1E9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DD4C9" w14:textId="2B65874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E8DA8A" w14:textId="7103BBB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14D0D3" w14:textId="3C690472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27.22.4.15 seq 1.27 and 1.31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C0FAF" w14:textId="30816D4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4FE9E48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3C11C" w14:textId="41F68E9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D40605" w14:textId="2AC9448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F7C628" w14:textId="17FD56B8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79CC4A" w14:textId="3745E8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9F11F7" w14:textId="34A911E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811DD3" w14:textId="4CD121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21379" w14:textId="23DC705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1F17B" w14:textId="70497D2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BADBD8F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02D7C" w14:textId="065774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DDB38" w14:textId="642A4E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9FBFC5" w14:textId="40FA9F76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8CCCE6" w14:textId="0DEDCA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9D4F6C" w14:textId="7682A92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FCC118" w14:textId="0DA0E96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8DE8" w14:textId="5ACF8FA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B8F576" w14:textId="4E541F6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1A6A8D6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4DDD03" w14:textId="46246B64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246933" w14:textId="7E38B95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E48A57" w14:textId="3C8E57D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9C0A04" w14:textId="71270E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391032" w14:textId="696BBFD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2F38B6" w14:textId="5643620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F8333" w14:textId="67C6DAC6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tests 27.22.4.15 seq 1.24, 1.25, 1.26 to handle Rel 18 implementation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8F047" w14:textId="0C44CC2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9C5BD0C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B4CEC2" w14:textId="612BFD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CB6A0" w14:textId="6F97B4A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70346" w14:textId="18864E53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356488" w14:textId="7215496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5E6F8D" w14:textId="085A1ED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EA4C44" w14:textId="7D3DF4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7C9096" w14:textId="52C3C75A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for Slices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C3BA11" w14:textId="46585D3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54D93DF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F248E9" w14:textId="29FAA88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3CB10" w14:textId="1020746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F21C66" w14:textId="73777B5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384B00" w14:textId="4CE3D9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FF96" w14:textId="3B3EE4C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D70D5C" w14:textId="67E203B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286388" w14:textId="3BC3B75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7F1B78" w14:textId="46FDD70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45189F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2EC494" w14:textId="481E44B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383143" w14:textId="4C3F34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6CCD4" w14:textId="49C4042F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ACB3AA" w14:textId="64B6204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7541A5" w14:textId="3A0153F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643C51" w14:textId="5FFEA3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6AE67C" w14:textId="5E5D50C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 cases to handle allowed slices with mapping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914F0" w14:textId="132F410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0D4A4E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B374D2" w14:textId="2FD248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578AC" w14:textId="3141703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35D43" w14:textId="7FE16CD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5DBA10" w14:textId="46DD4DC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B7F923" w14:textId="32FE82C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DDA156" w14:textId="68EB9C7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3301E" w14:textId="3CF1E4A0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Refresh SOR-CMCI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D9BA81" w14:textId="16DD507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33105B" w:rsidRPr="005307A3" w14:paraId="356EB4FE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AC0FFC" w14:textId="2083D15A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E15C9" w14:textId="7C032569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66E54" w14:textId="06D3C7BF" w:rsidR="0033105B" w:rsidRPr="001E57E6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8349BB" w14:textId="70AB01B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07423" w14:textId="6B6DB16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641718" w14:textId="6A3BBA38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D6A5EC" w14:textId="1C3BC8AB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712D0">
              <w:rPr>
                <w:rFonts w:cs="Arial"/>
                <w:sz w:val="16"/>
                <w:szCs w:val="16"/>
              </w:rPr>
              <w:fldChar w:fldCharType="begin"/>
            </w:r>
            <w:r w:rsidRPr="00E712D0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E712D0">
              <w:rPr>
                <w:rFonts w:cs="Arial"/>
                <w:sz w:val="16"/>
                <w:szCs w:val="16"/>
              </w:rPr>
              <w:fldChar w:fldCharType="separate"/>
            </w:r>
            <w:r w:rsidRPr="00E712D0">
              <w:rPr>
                <w:rFonts w:cs="Arial"/>
                <w:sz w:val="16"/>
                <w:szCs w:val="16"/>
              </w:rPr>
              <w:t>PLI rejected slice info test case</w:t>
            </w:r>
            <w:r w:rsidRPr="00E712D0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A81D08" w14:textId="6114B1D9" w:rsidR="0033105B" w:rsidRPr="00C90CE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D108E6" w:rsidRPr="005307A3" w14:paraId="5F2AE0A3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CED138" w14:textId="32BAE388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3D1468" w14:textId="6F18F84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4A311" w14:textId="3925ABC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306905" w14:textId="5804690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98DE0" w14:textId="3C3E6B4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04B8E5" w14:textId="41A6DAB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35FFF5" w14:textId="18F7BF96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specification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A940E2" w14:textId="7649AF7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1485BC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F8B272" w14:textId="2962F85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2821B" w14:textId="54DEE15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A5EC3F" w14:textId="09B1B13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650DB3" w14:textId="39224AD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CB4A38" w14:textId="739F080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B170B" w14:textId="3704E00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DFCC87" w14:textId="737D8FD7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coding of Terminal response in allowed and rejected slice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60E1D" w14:textId="05770951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4D4D96D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5DB0D" w14:textId="42AD2BF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E161ED" w14:textId="087B62E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76C9FD" w14:textId="5D1EA15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2FE9B9" w14:textId="5112FF0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260686" w14:textId="60CF6A6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D4EB84" w14:textId="103161E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5C1791" w14:textId="33042DB5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00E81A" w14:textId="008E84D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37B7E20A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A61C58" w14:textId="768B4A8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9A1C1B" w14:textId="58B61041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35243A" w14:textId="7B1FB26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BBBEFA" w14:textId="5185EA7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9A6B0A" w14:textId="19814B6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093FE4" w14:textId="103746C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E4DED4" w14:textId="425A434F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452C0E" w14:textId="5B9A677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1F39FFC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676204" w14:textId="4D7F9ED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27F8C3" w14:textId="33FC6AF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7F2B5A" w14:textId="0A0B538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AF05B8" w14:textId="33A3F4C6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7B3E94" w14:textId="33F222A7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1CB2B1" w14:textId="6B282886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0251E" w14:textId="1BD4FD47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coding of Envelope in Slice status change event test case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9CAA32" w14:textId="759FE0D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3E3CD083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6574D" w14:textId="11827067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FEEED" w14:textId="541EEB78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1DDEA7" w14:textId="6F8F907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F37D5E" w14:textId="7EA77DEF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1D4AAD" w14:textId="7A97315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C6AC48" w14:textId="154C7F4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CC3366" w14:textId="55053C85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CAG test case to handle CAG only bit indication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DCC9F6" w14:textId="413C427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2F6D2DB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180C07" w14:textId="3FCDDFD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24B99" w14:textId="5810049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6B0B5D" w14:textId="71A546A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9FE660" w14:textId="32BC2C0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55A075" w14:textId="77F0C7F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F96917" w14:textId="6B34A2B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418739" w14:textId="44EFAF34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PLAY TONE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ED76E5" w14:textId="798C8FAF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F44224" w:rsidRPr="005307A3" w14:paraId="11F73501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2597A1" w14:textId="5A4D567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36F9AA" w14:textId="63FB31A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14EA78" w14:textId="3BDF7F51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73ACCC" w14:textId="12D5166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B8F896" w14:textId="13C81EF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254A3D" w14:textId="7F59C00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9DE565" w14:textId="698DBAB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Addion to Table A.1 and corrections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76285D" w14:textId="36ABC6E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1DAA19EE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B92A33" w14:textId="76F973F6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94C145" w14:textId="5AE2967B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72645" w14:textId="66153CA1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13F35D" w14:textId="3127B60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6C3B56" w14:textId="0072DB64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2D1229" w14:textId="1C577872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1E600B" w14:textId="7D3FF32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table for test case 27.22.7.9.1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578C32" w14:textId="41B3DF1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71D327EF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1890B" w14:textId="2C82A9E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E32CB6" w14:textId="2BBE063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7010E" w14:textId="11D72395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30661A" w14:textId="62B46AE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C9E27E" w14:textId="3E770B2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02B697" w14:textId="77F4613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23AF3F" w14:textId="19615EF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06FADF" w14:textId="34018EB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506E8AEF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FDD61" w14:textId="3ACD3D2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CCBF43" w14:textId="6EAEE05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D22BD4" w14:textId="2823CA9B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E85095" w14:textId="75433B3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686BFA" w14:textId="186DB4E7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031570" w14:textId="5A05DD5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5A2556" w14:textId="4784099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6F7D6" w14:textId="45E27DF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04C9AAEA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D4C386" w14:textId="1D085F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5DB734" w14:textId="653AFC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49B0" w14:textId="745B0469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45C9D"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F9D242" w14:textId="2E0A06DD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040857" w14:textId="51B60A1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C0CDB1" w14:textId="4FAE5BA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19FE236" w14:textId="2F717925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sequence-2 consecutive LAUNCH BROWSER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5DC1A" w14:textId="22EC39E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14750B0A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AE81D6" w14:textId="5B77440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B7DCBE" w14:textId="09791E2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C0B04" w14:textId="62C519CB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45C9D"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5F4F73" w14:textId="6EFF68E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77D50D" w14:textId="5767CE64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3551AD" w14:textId="4465AAF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8B40B9" w14:textId="2F4141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Steering of Roaming via DL NAS TRANSPORT message secured packet AES protected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EE21B" w14:textId="068689B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</w:tbl>
    <w:p w14:paraId="100E29E9" w14:textId="77777777" w:rsidR="00BF46E1" w:rsidRPr="0041528A" w:rsidRDefault="00BF46E1"/>
    <w:sectPr w:rsidR="00BF46E1" w:rsidRPr="0041528A" w:rsidSect="00B7406F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45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8F40B" w14:textId="77777777" w:rsidR="00845B5E" w:rsidRDefault="00845B5E">
      <w:r>
        <w:separator/>
      </w:r>
    </w:p>
  </w:endnote>
  <w:endnote w:type="continuationSeparator" w:id="0">
    <w:p w14:paraId="19EA0112" w14:textId="77777777" w:rsidR="00845B5E" w:rsidRDefault="0084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11708" w14:textId="77777777" w:rsidR="00B7406F" w:rsidRDefault="00B740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55156625" w:rsidR="00597B11" w:rsidRDefault="00B7406F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F031E" w14:textId="77777777" w:rsidR="00B7406F" w:rsidRDefault="00B74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D75C2" w14:textId="77777777" w:rsidR="00845B5E" w:rsidRDefault="00845B5E">
      <w:r>
        <w:separator/>
      </w:r>
    </w:p>
  </w:footnote>
  <w:footnote w:type="continuationSeparator" w:id="0">
    <w:p w14:paraId="17FD5C70" w14:textId="77777777" w:rsidR="00845B5E" w:rsidRDefault="0084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08F67" w14:textId="77777777" w:rsidR="00B7406F" w:rsidRDefault="00B740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61B15979" w:rsidR="00597B11" w:rsidRDefault="00B7406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V18.3.0 (2025-06)</w:t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19014F84" w:rsidR="00597B11" w:rsidRDefault="00B7406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27FD4B71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ABDE3" w14:textId="77777777" w:rsidR="00B7406F" w:rsidRDefault="00B740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5"/>
  </w:num>
  <w:num w:numId="3" w16cid:durableId="502597190">
    <w:abstractNumId w:val="22"/>
  </w:num>
  <w:num w:numId="4" w16cid:durableId="260453621">
    <w:abstractNumId w:val="40"/>
  </w:num>
  <w:num w:numId="5" w16cid:durableId="101805067">
    <w:abstractNumId w:val="18"/>
  </w:num>
  <w:num w:numId="6" w16cid:durableId="1725567856">
    <w:abstractNumId w:val="20"/>
  </w:num>
  <w:num w:numId="7" w16cid:durableId="1163818421">
    <w:abstractNumId w:val="29"/>
  </w:num>
  <w:num w:numId="8" w16cid:durableId="29767143">
    <w:abstractNumId w:val="26"/>
  </w:num>
  <w:num w:numId="9" w16cid:durableId="1983384384">
    <w:abstractNumId w:val="14"/>
  </w:num>
  <w:num w:numId="10" w16cid:durableId="487668982">
    <w:abstractNumId w:val="8"/>
  </w:num>
  <w:num w:numId="11" w16cid:durableId="104008938">
    <w:abstractNumId w:val="7"/>
  </w:num>
  <w:num w:numId="12" w16cid:durableId="294026576">
    <w:abstractNumId w:val="6"/>
  </w:num>
  <w:num w:numId="13" w16cid:durableId="1570576861">
    <w:abstractNumId w:val="5"/>
  </w:num>
  <w:num w:numId="14" w16cid:durableId="1403605844">
    <w:abstractNumId w:val="4"/>
  </w:num>
  <w:num w:numId="15" w16cid:durableId="652829963">
    <w:abstractNumId w:val="3"/>
  </w:num>
  <w:num w:numId="16" w16cid:durableId="394084462">
    <w:abstractNumId w:val="2"/>
  </w:num>
  <w:num w:numId="17" w16cid:durableId="637338394">
    <w:abstractNumId w:val="1"/>
  </w:num>
  <w:num w:numId="18" w16cid:durableId="207183226">
    <w:abstractNumId w:val="0"/>
  </w:num>
  <w:num w:numId="19" w16cid:durableId="1523081535">
    <w:abstractNumId w:val="19"/>
  </w:num>
  <w:num w:numId="20" w16cid:durableId="935864248">
    <w:abstractNumId w:val="30"/>
  </w:num>
  <w:num w:numId="21" w16cid:durableId="165636526">
    <w:abstractNumId w:val="31"/>
  </w:num>
  <w:num w:numId="22" w16cid:durableId="1475946425">
    <w:abstractNumId w:val="32"/>
  </w:num>
  <w:num w:numId="23" w16cid:durableId="1681079871">
    <w:abstractNumId w:val="39"/>
  </w:num>
  <w:num w:numId="24" w16cid:durableId="103774941">
    <w:abstractNumId w:val="37"/>
  </w:num>
  <w:num w:numId="25" w16cid:durableId="1286616348">
    <w:abstractNumId w:val="34"/>
  </w:num>
  <w:num w:numId="26" w16cid:durableId="798842663">
    <w:abstractNumId w:val="12"/>
  </w:num>
  <w:num w:numId="27" w16cid:durableId="95559633">
    <w:abstractNumId w:val="25"/>
  </w:num>
  <w:num w:numId="28" w16cid:durableId="1953854183">
    <w:abstractNumId w:val="11"/>
  </w:num>
  <w:num w:numId="29" w16cid:durableId="179778116">
    <w:abstractNumId w:val="17"/>
  </w:num>
  <w:num w:numId="30" w16cid:durableId="1254898551">
    <w:abstractNumId w:val="21"/>
  </w:num>
  <w:num w:numId="31" w16cid:durableId="265700636">
    <w:abstractNumId w:val="36"/>
  </w:num>
  <w:num w:numId="32" w16cid:durableId="225534460">
    <w:abstractNumId w:val="10"/>
  </w:num>
  <w:num w:numId="33" w16cid:durableId="15336906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9194854">
    <w:abstractNumId w:val="27"/>
  </w:num>
  <w:num w:numId="35" w16cid:durableId="1461722851">
    <w:abstractNumId w:val="16"/>
  </w:num>
  <w:num w:numId="36" w16cid:durableId="660892776">
    <w:abstractNumId w:val="23"/>
  </w:num>
  <w:num w:numId="37" w16cid:durableId="653724180">
    <w:abstractNumId w:val="33"/>
  </w:num>
  <w:num w:numId="38" w16cid:durableId="505559972">
    <w:abstractNumId w:val="15"/>
  </w:num>
  <w:num w:numId="39" w16cid:durableId="153496464">
    <w:abstractNumId w:val="24"/>
  </w:num>
  <w:num w:numId="40" w16cid:durableId="1770853788">
    <w:abstractNumId w:val="13"/>
  </w:num>
  <w:num w:numId="41" w16cid:durableId="93606106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F2"/>
    <w:rsid w:val="00017C00"/>
    <w:rsid w:val="0002188D"/>
    <w:rsid w:val="00033397"/>
    <w:rsid w:val="000334B6"/>
    <w:rsid w:val="00035B4F"/>
    <w:rsid w:val="00040095"/>
    <w:rsid w:val="00041A30"/>
    <w:rsid w:val="00051834"/>
    <w:rsid w:val="00052257"/>
    <w:rsid w:val="00054A22"/>
    <w:rsid w:val="00054DF5"/>
    <w:rsid w:val="00062023"/>
    <w:rsid w:val="000655A6"/>
    <w:rsid w:val="00080512"/>
    <w:rsid w:val="00083588"/>
    <w:rsid w:val="00092350"/>
    <w:rsid w:val="000949CB"/>
    <w:rsid w:val="00097251"/>
    <w:rsid w:val="000A0D1F"/>
    <w:rsid w:val="000A458B"/>
    <w:rsid w:val="000C47C3"/>
    <w:rsid w:val="000D40CE"/>
    <w:rsid w:val="000D428C"/>
    <w:rsid w:val="000D4760"/>
    <w:rsid w:val="000D58AB"/>
    <w:rsid w:val="000F021F"/>
    <w:rsid w:val="000F06BA"/>
    <w:rsid w:val="000F4749"/>
    <w:rsid w:val="0011577D"/>
    <w:rsid w:val="00124119"/>
    <w:rsid w:val="00132674"/>
    <w:rsid w:val="00133525"/>
    <w:rsid w:val="00134D55"/>
    <w:rsid w:val="001605B9"/>
    <w:rsid w:val="00166206"/>
    <w:rsid w:val="00195D76"/>
    <w:rsid w:val="001A4C42"/>
    <w:rsid w:val="001A7420"/>
    <w:rsid w:val="001B2950"/>
    <w:rsid w:val="001B38B9"/>
    <w:rsid w:val="001B52E8"/>
    <w:rsid w:val="001B6637"/>
    <w:rsid w:val="001C1953"/>
    <w:rsid w:val="001C21C3"/>
    <w:rsid w:val="001C4FD5"/>
    <w:rsid w:val="001C75F8"/>
    <w:rsid w:val="001D02C2"/>
    <w:rsid w:val="001F0C1D"/>
    <w:rsid w:val="001F1132"/>
    <w:rsid w:val="001F168B"/>
    <w:rsid w:val="00200BBF"/>
    <w:rsid w:val="00213C19"/>
    <w:rsid w:val="00213EA6"/>
    <w:rsid w:val="0021575D"/>
    <w:rsid w:val="002347A2"/>
    <w:rsid w:val="00237B26"/>
    <w:rsid w:val="002555D8"/>
    <w:rsid w:val="002675F0"/>
    <w:rsid w:val="002727DD"/>
    <w:rsid w:val="00275C64"/>
    <w:rsid w:val="00277CAE"/>
    <w:rsid w:val="002B11B9"/>
    <w:rsid w:val="002B6339"/>
    <w:rsid w:val="002D71D5"/>
    <w:rsid w:val="002E00EE"/>
    <w:rsid w:val="002E1C50"/>
    <w:rsid w:val="002F1091"/>
    <w:rsid w:val="0030384C"/>
    <w:rsid w:val="003172DC"/>
    <w:rsid w:val="0033105B"/>
    <w:rsid w:val="0035462D"/>
    <w:rsid w:val="003765B8"/>
    <w:rsid w:val="00390CEC"/>
    <w:rsid w:val="00391D40"/>
    <w:rsid w:val="003A287E"/>
    <w:rsid w:val="003A3B2A"/>
    <w:rsid w:val="003B220F"/>
    <w:rsid w:val="003B5354"/>
    <w:rsid w:val="003C2525"/>
    <w:rsid w:val="003C3971"/>
    <w:rsid w:val="003D7E7B"/>
    <w:rsid w:val="003F7214"/>
    <w:rsid w:val="00407696"/>
    <w:rsid w:val="0041503E"/>
    <w:rsid w:val="0041528A"/>
    <w:rsid w:val="004217E9"/>
    <w:rsid w:val="00423334"/>
    <w:rsid w:val="004332FD"/>
    <w:rsid w:val="004345EC"/>
    <w:rsid w:val="00437231"/>
    <w:rsid w:val="004424D7"/>
    <w:rsid w:val="0044330B"/>
    <w:rsid w:val="00447E8E"/>
    <w:rsid w:val="00465515"/>
    <w:rsid w:val="00470323"/>
    <w:rsid w:val="00496700"/>
    <w:rsid w:val="004A7FAF"/>
    <w:rsid w:val="004B482B"/>
    <w:rsid w:val="004B4E23"/>
    <w:rsid w:val="004D31F5"/>
    <w:rsid w:val="004D3578"/>
    <w:rsid w:val="004D7F90"/>
    <w:rsid w:val="004E06F2"/>
    <w:rsid w:val="004E213A"/>
    <w:rsid w:val="004E6566"/>
    <w:rsid w:val="004F0988"/>
    <w:rsid w:val="004F3340"/>
    <w:rsid w:val="004F6678"/>
    <w:rsid w:val="00506B0D"/>
    <w:rsid w:val="005200D3"/>
    <w:rsid w:val="00520F87"/>
    <w:rsid w:val="00522560"/>
    <w:rsid w:val="00522FBF"/>
    <w:rsid w:val="005307A3"/>
    <w:rsid w:val="00530E23"/>
    <w:rsid w:val="0053388B"/>
    <w:rsid w:val="00535773"/>
    <w:rsid w:val="0054394A"/>
    <w:rsid w:val="00543E6C"/>
    <w:rsid w:val="00561326"/>
    <w:rsid w:val="00565087"/>
    <w:rsid w:val="00582B54"/>
    <w:rsid w:val="005859F8"/>
    <w:rsid w:val="00597B11"/>
    <w:rsid w:val="005A4ECD"/>
    <w:rsid w:val="005B3C1D"/>
    <w:rsid w:val="005B7335"/>
    <w:rsid w:val="005C2A0F"/>
    <w:rsid w:val="005C2FBF"/>
    <w:rsid w:val="005D2E01"/>
    <w:rsid w:val="005D45B7"/>
    <w:rsid w:val="005D7526"/>
    <w:rsid w:val="005E40A6"/>
    <w:rsid w:val="005E4BB2"/>
    <w:rsid w:val="00602AEA"/>
    <w:rsid w:val="00604AE5"/>
    <w:rsid w:val="006059B8"/>
    <w:rsid w:val="00614FDF"/>
    <w:rsid w:val="00615DBF"/>
    <w:rsid w:val="00621500"/>
    <w:rsid w:val="00627C5F"/>
    <w:rsid w:val="0063543D"/>
    <w:rsid w:val="00635D50"/>
    <w:rsid w:val="00635DF4"/>
    <w:rsid w:val="00647114"/>
    <w:rsid w:val="00647117"/>
    <w:rsid w:val="006546F5"/>
    <w:rsid w:val="00662483"/>
    <w:rsid w:val="006724B3"/>
    <w:rsid w:val="00672E5C"/>
    <w:rsid w:val="006A323F"/>
    <w:rsid w:val="006A534B"/>
    <w:rsid w:val="006A6E71"/>
    <w:rsid w:val="006B30D0"/>
    <w:rsid w:val="006B6724"/>
    <w:rsid w:val="006C3D95"/>
    <w:rsid w:val="006C6407"/>
    <w:rsid w:val="006E5C86"/>
    <w:rsid w:val="006E6D76"/>
    <w:rsid w:val="006F70E9"/>
    <w:rsid w:val="00701116"/>
    <w:rsid w:val="00704DEE"/>
    <w:rsid w:val="00713C44"/>
    <w:rsid w:val="0071712A"/>
    <w:rsid w:val="00734A5B"/>
    <w:rsid w:val="0074026F"/>
    <w:rsid w:val="007429F6"/>
    <w:rsid w:val="00744E76"/>
    <w:rsid w:val="0076548D"/>
    <w:rsid w:val="00774DA4"/>
    <w:rsid w:val="00780332"/>
    <w:rsid w:val="00781F0F"/>
    <w:rsid w:val="007944FC"/>
    <w:rsid w:val="007B600E"/>
    <w:rsid w:val="007B74F7"/>
    <w:rsid w:val="007D6196"/>
    <w:rsid w:val="007E3FEC"/>
    <w:rsid w:val="007F0F4A"/>
    <w:rsid w:val="008028A4"/>
    <w:rsid w:val="00811A6D"/>
    <w:rsid w:val="008263DF"/>
    <w:rsid w:val="00826D8D"/>
    <w:rsid w:val="00830747"/>
    <w:rsid w:val="00841B73"/>
    <w:rsid w:val="00841E56"/>
    <w:rsid w:val="00845B5E"/>
    <w:rsid w:val="0086706B"/>
    <w:rsid w:val="008768CA"/>
    <w:rsid w:val="00880805"/>
    <w:rsid w:val="0088711E"/>
    <w:rsid w:val="008904FA"/>
    <w:rsid w:val="008925C8"/>
    <w:rsid w:val="008C384C"/>
    <w:rsid w:val="0090271F"/>
    <w:rsid w:val="00902E23"/>
    <w:rsid w:val="009114D7"/>
    <w:rsid w:val="0091348E"/>
    <w:rsid w:val="00916A70"/>
    <w:rsid w:val="009173A9"/>
    <w:rsid w:val="00917CCB"/>
    <w:rsid w:val="0092045E"/>
    <w:rsid w:val="009251AC"/>
    <w:rsid w:val="0092621E"/>
    <w:rsid w:val="00930F2E"/>
    <w:rsid w:val="009327BF"/>
    <w:rsid w:val="00941AC8"/>
    <w:rsid w:val="00942EC2"/>
    <w:rsid w:val="009448FB"/>
    <w:rsid w:val="0096110F"/>
    <w:rsid w:val="00967173"/>
    <w:rsid w:val="00967DB4"/>
    <w:rsid w:val="00993668"/>
    <w:rsid w:val="009A7DF3"/>
    <w:rsid w:val="009B537F"/>
    <w:rsid w:val="009B654C"/>
    <w:rsid w:val="009C21DD"/>
    <w:rsid w:val="009D7413"/>
    <w:rsid w:val="009F069A"/>
    <w:rsid w:val="009F2B62"/>
    <w:rsid w:val="009F2C04"/>
    <w:rsid w:val="009F37B7"/>
    <w:rsid w:val="00A0213A"/>
    <w:rsid w:val="00A10F02"/>
    <w:rsid w:val="00A14CF1"/>
    <w:rsid w:val="00A164B4"/>
    <w:rsid w:val="00A26956"/>
    <w:rsid w:val="00A27486"/>
    <w:rsid w:val="00A33235"/>
    <w:rsid w:val="00A360CB"/>
    <w:rsid w:val="00A53724"/>
    <w:rsid w:val="00A539E1"/>
    <w:rsid w:val="00A56066"/>
    <w:rsid w:val="00A73129"/>
    <w:rsid w:val="00A773C5"/>
    <w:rsid w:val="00A82346"/>
    <w:rsid w:val="00A86604"/>
    <w:rsid w:val="00A86EBA"/>
    <w:rsid w:val="00A92BA1"/>
    <w:rsid w:val="00A94B5C"/>
    <w:rsid w:val="00AA2892"/>
    <w:rsid w:val="00AB3B06"/>
    <w:rsid w:val="00AB4EEA"/>
    <w:rsid w:val="00AB5D45"/>
    <w:rsid w:val="00AC2462"/>
    <w:rsid w:val="00AC37F1"/>
    <w:rsid w:val="00AC4D4E"/>
    <w:rsid w:val="00AC5A70"/>
    <w:rsid w:val="00AC6BC6"/>
    <w:rsid w:val="00AD2C23"/>
    <w:rsid w:val="00AD71EA"/>
    <w:rsid w:val="00AD77CE"/>
    <w:rsid w:val="00AE65E2"/>
    <w:rsid w:val="00AE7CCE"/>
    <w:rsid w:val="00AF5D70"/>
    <w:rsid w:val="00AF5F53"/>
    <w:rsid w:val="00B05C0A"/>
    <w:rsid w:val="00B11AE8"/>
    <w:rsid w:val="00B15449"/>
    <w:rsid w:val="00B27DEC"/>
    <w:rsid w:val="00B30B13"/>
    <w:rsid w:val="00B55E08"/>
    <w:rsid w:val="00B7406F"/>
    <w:rsid w:val="00B927FC"/>
    <w:rsid w:val="00B93086"/>
    <w:rsid w:val="00B930EE"/>
    <w:rsid w:val="00B97B6F"/>
    <w:rsid w:val="00BA19ED"/>
    <w:rsid w:val="00BA4B8D"/>
    <w:rsid w:val="00BB4C6C"/>
    <w:rsid w:val="00BB604C"/>
    <w:rsid w:val="00BB7378"/>
    <w:rsid w:val="00BC0F7D"/>
    <w:rsid w:val="00BD7D31"/>
    <w:rsid w:val="00BE3255"/>
    <w:rsid w:val="00BF128E"/>
    <w:rsid w:val="00BF46E1"/>
    <w:rsid w:val="00C05948"/>
    <w:rsid w:val="00C074DD"/>
    <w:rsid w:val="00C1496A"/>
    <w:rsid w:val="00C16341"/>
    <w:rsid w:val="00C2347B"/>
    <w:rsid w:val="00C33079"/>
    <w:rsid w:val="00C41016"/>
    <w:rsid w:val="00C45231"/>
    <w:rsid w:val="00C6133D"/>
    <w:rsid w:val="00C6433C"/>
    <w:rsid w:val="00C6551D"/>
    <w:rsid w:val="00C72628"/>
    <w:rsid w:val="00C72833"/>
    <w:rsid w:val="00C80F1D"/>
    <w:rsid w:val="00C93F40"/>
    <w:rsid w:val="00CA3D0C"/>
    <w:rsid w:val="00CA6728"/>
    <w:rsid w:val="00CE2ABF"/>
    <w:rsid w:val="00CF021B"/>
    <w:rsid w:val="00CF38BD"/>
    <w:rsid w:val="00D06AE0"/>
    <w:rsid w:val="00D108E6"/>
    <w:rsid w:val="00D31239"/>
    <w:rsid w:val="00D417E3"/>
    <w:rsid w:val="00D57972"/>
    <w:rsid w:val="00D675A9"/>
    <w:rsid w:val="00D738D6"/>
    <w:rsid w:val="00D755EB"/>
    <w:rsid w:val="00D76048"/>
    <w:rsid w:val="00D76AD6"/>
    <w:rsid w:val="00D77BFB"/>
    <w:rsid w:val="00D8286F"/>
    <w:rsid w:val="00D87E00"/>
    <w:rsid w:val="00D9134D"/>
    <w:rsid w:val="00DA1565"/>
    <w:rsid w:val="00DA1F84"/>
    <w:rsid w:val="00DA7A03"/>
    <w:rsid w:val="00DB1818"/>
    <w:rsid w:val="00DB2ECE"/>
    <w:rsid w:val="00DB54C0"/>
    <w:rsid w:val="00DC1005"/>
    <w:rsid w:val="00DC309B"/>
    <w:rsid w:val="00DC4DA2"/>
    <w:rsid w:val="00DC60CD"/>
    <w:rsid w:val="00DD30EB"/>
    <w:rsid w:val="00DD4C17"/>
    <w:rsid w:val="00DD6B30"/>
    <w:rsid w:val="00DD74A5"/>
    <w:rsid w:val="00DE0063"/>
    <w:rsid w:val="00DF1F26"/>
    <w:rsid w:val="00DF2B1F"/>
    <w:rsid w:val="00DF62CD"/>
    <w:rsid w:val="00E0758C"/>
    <w:rsid w:val="00E148AF"/>
    <w:rsid w:val="00E16509"/>
    <w:rsid w:val="00E1650D"/>
    <w:rsid w:val="00E2245F"/>
    <w:rsid w:val="00E27B95"/>
    <w:rsid w:val="00E27BE7"/>
    <w:rsid w:val="00E301C0"/>
    <w:rsid w:val="00E41514"/>
    <w:rsid w:val="00E44582"/>
    <w:rsid w:val="00E62F43"/>
    <w:rsid w:val="00E712D0"/>
    <w:rsid w:val="00E72EA4"/>
    <w:rsid w:val="00E77645"/>
    <w:rsid w:val="00E822FC"/>
    <w:rsid w:val="00E85E6D"/>
    <w:rsid w:val="00EA15B0"/>
    <w:rsid w:val="00EA5EA7"/>
    <w:rsid w:val="00EA784F"/>
    <w:rsid w:val="00EB05F5"/>
    <w:rsid w:val="00EC064D"/>
    <w:rsid w:val="00EC4A25"/>
    <w:rsid w:val="00ED0975"/>
    <w:rsid w:val="00ED2D5E"/>
    <w:rsid w:val="00ED31F8"/>
    <w:rsid w:val="00ED3DBE"/>
    <w:rsid w:val="00EE38C4"/>
    <w:rsid w:val="00F025A2"/>
    <w:rsid w:val="00F04712"/>
    <w:rsid w:val="00F13360"/>
    <w:rsid w:val="00F21C1D"/>
    <w:rsid w:val="00F22EC7"/>
    <w:rsid w:val="00F2660C"/>
    <w:rsid w:val="00F325C8"/>
    <w:rsid w:val="00F44224"/>
    <w:rsid w:val="00F44CA0"/>
    <w:rsid w:val="00F45B11"/>
    <w:rsid w:val="00F653B8"/>
    <w:rsid w:val="00F80AB5"/>
    <w:rsid w:val="00F81791"/>
    <w:rsid w:val="00F9008D"/>
    <w:rsid w:val="00FA1266"/>
    <w:rsid w:val="00FC1192"/>
    <w:rsid w:val="00FD4491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3BF98A"/>
  <w15:chartTrackingRefBased/>
  <w15:docId w15:val="{625CC4CF-68C7-4E11-95D1-AA748BE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uiPriority w:val="99"/>
    <w:pPr>
      <w:ind w:left="1418" w:hanging="284"/>
    </w:pPr>
  </w:style>
  <w:style w:type="paragraph" w:customStyle="1" w:styleId="B5">
    <w:name w:val="B5"/>
    <w:basedOn w:val="Normal"/>
    <w:link w:val="B5Char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paragraph" w:styleId="List2">
    <w:name w:val="List 2"/>
    <w:basedOn w:val="Normal"/>
    <w:uiPriority w:val="99"/>
    <w:rsid w:val="00BF46E1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color w:val="000000"/>
      <w:lang w:eastAsia="ja-JP"/>
    </w:rPr>
  </w:style>
  <w:style w:type="paragraph" w:styleId="List3">
    <w:name w:val="List 3"/>
    <w:basedOn w:val="Normal"/>
    <w:uiPriority w:val="99"/>
    <w:rsid w:val="00BF46E1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color w:val="000000"/>
      <w:lang w:eastAsia="ja-JP"/>
    </w:rPr>
  </w:style>
  <w:style w:type="paragraph" w:styleId="List4">
    <w:name w:val="List 4"/>
    <w:basedOn w:val="Normal"/>
    <w:uiPriority w:val="99"/>
    <w:rsid w:val="00BF46E1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color w:val="000000"/>
      <w:lang w:eastAsia="ja-JP"/>
    </w:rPr>
  </w:style>
  <w:style w:type="paragraph" w:styleId="List5">
    <w:name w:val="List 5"/>
    <w:basedOn w:val="Normal"/>
    <w:uiPriority w:val="99"/>
    <w:rsid w:val="00BF46E1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rsid w:val="00BF46E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46E1"/>
    <w:rPr>
      <w:color w:val="000000"/>
      <w:lang w:eastAsia="ja-JP"/>
    </w:rPr>
  </w:style>
  <w:style w:type="character" w:customStyle="1" w:styleId="Heading1Char">
    <w:name w:val="Heading 1 Char"/>
    <w:link w:val="Heading1"/>
    <w:rsid w:val="00BF46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46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46E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46E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46E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46E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46E1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9"/>
    <w:rsid w:val="00BF46E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rsid w:val="00BF46E1"/>
    <w:rPr>
      <w:rFonts w:ascii="Arial" w:hAnsi="Arial"/>
      <w:sz w:val="36"/>
      <w:lang w:eastAsia="en-US"/>
    </w:rPr>
  </w:style>
  <w:style w:type="character" w:customStyle="1" w:styleId="H6Char1">
    <w:name w:val="H6 Char1"/>
    <w:link w:val="H6"/>
    <w:rsid w:val="00BF46E1"/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BF46E1"/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BF46E1"/>
    <w:rPr>
      <w:rFonts w:ascii="Arial" w:hAnsi="Arial"/>
      <w:sz w:val="18"/>
      <w:lang w:eastAsia="en-US"/>
    </w:rPr>
  </w:style>
  <w:style w:type="paragraph" w:styleId="ListNumber">
    <w:name w:val="List Number"/>
    <w:basedOn w:val="List"/>
    <w:uiPriority w:val="99"/>
    <w:rsid w:val="00BF46E1"/>
  </w:style>
  <w:style w:type="paragraph" w:styleId="List">
    <w:name w:val="List"/>
    <w:basedOn w:val="Normal"/>
    <w:uiPriority w:val="99"/>
    <w:rsid w:val="00BF46E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TACCar">
    <w:name w:val="TAC Car"/>
    <w:link w:val="TAC"/>
    <w:qFormat/>
    <w:locked/>
    <w:rsid w:val="00BF46E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locked/>
    <w:rsid w:val="00BF46E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F46E1"/>
    <w:rPr>
      <w:lang w:eastAsia="en-US"/>
    </w:rPr>
  </w:style>
  <w:style w:type="character" w:customStyle="1" w:styleId="THChar">
    <w:name w:val="TH Char"/>
    <w:link w:val="TH"/>
    <w:qFormat/>
    <w:rsid w:val="00BF46E1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BF46E1"/>
    <w:rPr>
      <w:lang w:eastAsia="en-US"/>
    </w:rPr>
  </w:style>
  <w:style w:type="paragraph" w:styleId="ListParagraph">
    <w:name w:val="List Paragraph"/>
    <w:basedOn w:val="Normal"/>
    <w:uiPriority w:val="34"/>
    <w:qFormat/>
    <w:rsid w:val="00BF46E1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46E1"/>
    <w:rPr>
      <w:lang w:eastAsia="en-US"/>
    </w:rPr>
  </w:style>
  <w:style w:type="character" w:customStyle="1" w:styleId="NOChar">
    <w:name w:val="NO Char"/>
    <w:link w:val="NO"/>
    <w:qFormat/>
    <w:rsid w:val="00BF46E1"/>
    <w:rPr>
      <w:lang w:eastAsia="en-US"/>
    </w:rPr>
  </w:style>
  <w:style w:type="character" w:customStyle="1" w:styleId="TFChar">
    <w:name w:val="TF Char"/>
    <w:link w:val="TF"/>
    <w:qFormat/>
    <w:locked/>
    <w:rsid w:val="00BF46E1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BF46E1"/>
    <w:rPr>
      <w:lang w:eastAsia="en-US"/>
    </w:rPr>
  </w:style>
  <w:style w:type="character" w:customStyle="1" w:styleId="B3Char">
    <w:name w:val="B3 Char"/>
    <w:link w:val="B30"/>
    <w:qFormat/>
    <w:rsid w:val="00BF46E1"/>
    <w:rPr>
      <w:lang w:eastAsia="en-US"/>
    </w:rPr>
  </w:style>
  <w:style w:type="character" w:customStyle="1" w:styleId="B5Char">
    <w:name w:val="B5 Char"/>
    <w:link w:val="B5"/>
    <w:uiPriority w:val="99"/>
    <w:qFormat/>
    <w:rsid w:val="00BF46E1"/>
    <w:rPr>
      <w:lang w:eastAsia="en-US"/>
    </w:rPr>
  </w:style>
  <w:style w:type="character" w:customStyle="1" w:styleId="PLChar">
    <w:name w:val="PL Char"/>
    <w:link w:val="PL"/>
    <w:qFormat/>
    <w:locked/>
    <w:rsid w:val="00BF46E1"/>
    <w:rPr>
      <w:rFonts w:ascii="Courier New" w:hAnsi="Courier New"/>
      <w:sz w:val="16"/>
      <w:lang w:eastAsia="en-US"/>
    </w:rPr>
  </w:style>
  <w:style w:type="character" w:customStyle="1" w:styleId="B4Char">
    <w:name w:val="B4 Char"/>
    <w:link w:val="B4"/>
    <w:uiPriority w:val="99"/>
    <w:qFormat/>
    <w:locked/>
    <w:rsid w:val="00BF46E1"/>
    <w:rPr>
      <w:lang w:eastAsia="en-US"/>
    </w:rPr>
  </w:style>
  <w:style w:type="character" w:customStyle="1" w:styleId="TANChar">
    <w:name w:val="TAN Char"/>
    <w:link w:val="TAN"/>
    <w:qFormat/>
    <w:rsid w:val="00BF46E1"/>
    <w:rPr>
      <w:rFonts w:ascii="Arial" w:hAnsi="Arial"/>
      <w:sz w:val="18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BF46E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46E1"/>
    <w:rPr>
      <w:rFonts w:eastAsia="Malgun Gothic"/>
      <w:color w:val="000000"/>
      <w:lang w:eastAsia="ja-JP"/>
    </w:rPr>
  </w:style>
  <w:style w:type="character" w:customStyle="1" w:styleId="EWChar">
    <w:name w:val="EW Char"/>
    <w:link w:val="EW"/>
    <w:qFormat/>
    <w:locked/>
    <w:rsid w:val="00BF46E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4AE5"/>
  </w:style>
  <w:style w:type="paragraph" w:styleId="BlockText">
    <w:name w:val="Block Text"/>
    <w:basedOn w:val="Normal"/>
    <w:rsid w:val="00604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04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4AE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04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4AE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04AE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4AE5"/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04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4AE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04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4AE5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04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4AE5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4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4AE5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4A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4A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4AE5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604AE5"/>
  </w:style>
  <w:style w:type="character" w:customStyle="1" w:styleId="CommentTextChar">
    <w:name w:val="Comment Text Char"/>
    <w:basedOn w:val="DefaultParagraphFont"/>
    <w:link w:val="CommentText"/>
    <w:uiPriority w:val="99"/>
    <w:rsid w:val="00604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4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4AE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04AE5"/>
  </w:style>
  <w:style w:type="character" w:customStyle="1" w:styleId="DateChar">
    <w:name w:val="Date Char"/>
    <w:basedOn w:val="DefaultParagraphFont"/>
    <w:link w:val="Date"/>
    <w:rsid w:val="00604AE5"/>
    <w:rPr>
      <w:lang w:eastAsia="en-US"/>
    </w:rPr>
  </w:style>
  <w:style w:type="paragraph" w:styleId="DocumentMap">
    <w:name w:val="Document Map"/>
    <w:basedOn w:val="Normal"/>
    <w:link w:val="DocumentMapChar"/>
    <w:uiPriority w:val="99"/>
    <w:rsid w:val="00604A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4AE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04A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4AE5"/>
    <w:rPr>
      <w:lang w:eastAsia="en-US"/>
    </w:rPr>
  </w:style>
  <w:style w:type="paragraph" w:styleId="EndnoteText">
    <w:name w:val="endnote text"/>
    <w:basedOn w:val="Normal"/>
    <w:link w:val="EndnoteTextChar"/>
    <w:rsid w:val="00604A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AE5"/>
    <w:rPr>
      <w:lang w:eastAsia="en-US"/>
    </w:rPr>
  </w:style>
  <w:style w:type="paragraph" w:styleId="EnvelopeAddress">
    <w:name w:val="envelope address"/>
    <w:basedOn w:val="Normal"/>
    <w:rsid w:val="00604A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4AE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rsid w:val="00604AE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04AE5"/>
    <w:rPr>
      <w:lang w:eastAsia="en-US"/>
    </w:rPr>
  </w:style>
  <w:style w:type="paragraph" w:styleId="HTMLAddress">
    <w:name w:val="HTML Address"/>
    <w:basedOn w:val="Normal"/>
    <w:link w:val="HTMLAddressChar"/>
    <w:rsid w:val="00604A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4AE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04A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AE5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uiPriority w:val="99"/>
    <w:rsid w:val="00604AE5"/>
    <w:pPr>
      <w:spacing w:after="0"/>
      <w:ind w:left="200" w:hanging="200"/>
    </w:pPr>
  </w:style>
  <w:style w:type="paragraph" w:styleId="Index2">
    <w:name w:val="index 2"/>
    <w:basedOn w:val="Normal"/>
    <w:next w:val="Normal"/>
    <w:uiPriority w:val="99"/>
    <w:rsid w:val="00604AE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04AE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4AE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4AE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4AE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4AE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4AE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4A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4A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AE5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uiPriority w:val="99"/>
    <w:rsid w:val="00604AE5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rsid w:val="00604AE5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rsid w:val="00604AE5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rsid w:val="00604AE5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rsid w:val="00604AE5"/>
    <w:pPr>
      <w:numPr>
        <w:numId w:val="14"/>
      </w:numPr>
      <w:contextualSpacing/>
    </w:pPr>
  </w:style>
  <w:style w:type="paragraph" w:styleId="ListContinue">
    <w:name w:val="List Continue"/>
    <w:basedOn w:val="Normal"/>
    <w:rsid w:val="00604AE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4AE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4AE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4AE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4AE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rsid w:val="00604AE5"/>
    <w:pPr>
      <w:numPr>
        <w:numId w:val="15"/>
      </w:numPr>
      <w:contextualSpacing/>
    </w:pPr>
  </w:style>
  <w:style w:type="paragraph" w:styleId="ListNumber3">
    <w:name w:val="List Number 3"/>
    <w:basedOn w:val="Normal"/>
    <w:uiPriority w:val="99"/>
    <w:rsid w:val="00604AE5"/>
    <w:pPr>
      <w:numPr>
        <w:numId w:val="16"/>
      </w:numPr>
      <w:contextualSpacing/>
    </w:pPr>
  </w:style>
  <w:style w:type="paragraph" w:styleId="ListNumber4">
    <w:name w:val="List Number 4"/>
    <w:basedOn w:val="Normal"/>
    <w:rsid w:val="00604AE5"/>
    <w:pPr>
      <w:numPr>
        <w:numId w:val="17"/>
      </w:numPr>
      <w:contextualSpacing/>
    </w:pPr>
  </w:style>
  <w:style w:type="paragraph" w:styleId="ListNumber5">
    <w:name w:val="List Number 5"/>
    <w:basedOn w:val="Normal"/>
    <w:rsid w:val="00604AE5"/>
    <w:pPr>
      <w:numPr>
        <w:numId w:val="18"/>
      </w:numPr>
      <w:contextualSpacing/>
    </w:pPr>
  </w:style>
  <w:style w:type="paragraph" w:styleId="MacroText">
    <w:name w:val="macro"/>
    <w:link w:val="MacroTextChar"/>
    <w:rsid w:val="00604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04AE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04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4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04AE5"/>
    <w:rPr>
      <w:lang w:eastAsia="en-US"/>
    </w:rPr>
  </w:style>
  <w:style w:type="paragraph" w:styleId="NormalWeb">
    <w:name w:val="Normal (Web)"/>
    <w:basedOn w:val="Normal"/>
    <w:uiPriority w:val="99"/>
    <w:rsid w:val="00604AE5"/>
    <w:rPr>
      <w:sz w:val="24"/>
      <w:szCs w:val="24"/>
    </w:rPr>
  </w:style>
  <w:style w:type="paragraph" w:styleId="NormalIndent">
    <w:name w:val="Normal Indent"/>
    <w:basedOn w:val="Normal"/>
    <w:uiPriority w:val="99"/>
    <w:rsid w:val="00604AE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4A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4AE5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604A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4AE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4A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AE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04AE5"/>
  </w:style>
  <w:style w:type="character" w:customStyle="1" w:styleId="SalutationChar">
    <w:name w:val="Salutation Char"/>
    <w:basedOn w:val="DefaultParagraphFont"/>
    <w:link w:val="Salutation"/>
    <w:rsid w:val="00604AE5"/>
    <w:rPr>
      <w:lang w:eastAsia="en-US"/>
    </w:rPr>
  </w:style>
  <w:style w:type="paragraph" w:styleId="Signature">
    <w:name w:val="Signature"/>
    <w:basedOn w:val="Normal"/>
    <w:link w:val="SignatureChar"/>
    <w:rsid w:val="00604A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4AE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04A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4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04A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4A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4A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04A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A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3Char2">
    <w:name w:val="B3 Char2"/>
    <w:uiPriority w:val="99"/>
    <w:rsid w:val="0076548D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rsid w:val="00AC4D4E"/>
    <w:rPr>
      <w:sz w:val="16"/>
    </w:rPr>
  </w:style>
  <w:style w:type="numbering" w:customStyle="1" w:styleId="NoList1">
    <w:name w:val="No List1"/>
    <w:next w:val="NoList"/>
    <w:uiPriority w:val="99"/>
    <w:semiHidden/>
    <w:rsid w:val="00AC4D4E"/>
  </w:style>
  <w:style w:type="character" w:customStyle="1" w:styleId="Heading1Char1">
    <w:name w:val="Heading 1 Char1"/>
    <w:rsid w:val="00AC4D4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C4D4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C4D4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C4D4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C4D4E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AC4D4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C4D4E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rsid w:val="00AC4D4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AC4D4E"/>
    <w:rPr>
      <w:rFonts w:ascii="Arial" w:hAnsi="Arial"/>
      <w:noProof/>
      <w:sz w:val="24"/>
      <w:lang w:eastAsia="en-US"/>
    </w:rPr>
  </w:style>
  <w:style w:type="paragraph" w:customStyle="1" w:styleId="IB3">
    <w:name w:val="IB3"/>
    <w:basedOn w:val="Normal"/>
    <w:uiPriority w:val="99"/>
    <w:rsid w:val="00AC4D4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C4D4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C4D4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C4D4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C4D4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C4D4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C4D4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C4D4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C4D4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C4D4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C4D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C4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C4D4E"/>
    <w:rPr>
      <w:lang w:val="en-GB" w:eastAsia="en-US" w:bidi="ar-SA"/>
    </w:rPr>
  </w:style>
  <w:style w:type="character" w:customStyle="1" w:styleId="ListBulletChar">
    <w:name w:val="List Bullet Char"/>
    <w:basedOn w:val="ListChar"/>
    <w:rsid w:val="00AC4D4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C4D4E"/>
    <w:rPr>
      <w:rFonts w:ascii="Arial" w:eastAsiaTheme="majorEastAsia" w:hAnsi="Arial" w:cstheme="majorBidi"/>
      <w:color w:val="2F5496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C4D4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C4D4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C4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C4D4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AC4D4E"/>
  </w:style>
  <w:style w:type="character" w:customStyle="1" w:styleId="berschrift1H1HuvudrubrikChar1">
    <w:name w:val="Überschrift 1.H1.Huvudrubrik Char1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C4D4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C4D4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C4D4E"/>
    <w:pPr>
      <w:spacing w:after="0"/>
    </w:pPr>
  </w:style>
  <w:style w:type="paragraph" w:customStyle="1" w:styleId="EXCharChar">
    <w:name w:val="EX Char Char"/>
    <w:basedOn w:val="Normal"/>
    <w:uiPriority w:val="99"/>
    <w:rsid w:val="00AC4D4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C4D4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C4D4E"/>
    <w:rPr>
      <w:lang w:val="en-GB" w:eastAsia="en-US" w:bidi="ar-SA"/>
    </w:rPr>
  </w:style>
  <w:style w:type="character" w:customStyle="1" w:styleId="EXChar">
    <w:name w:val="EX Char"/>
    <w:rsid w:val="00AC4D4E"/>
    <w:rPr>
      <w:lang w:val="en-GB" w:eastAsia="en-US" w:bidi="ar-SA"/>
    </w:rPr>
  </w:style>
  <w:style w:type="paragraph" w:customStyle="1" w:styleId="H8">
    <w:name w:val="H8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C4D4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C4D4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C4D4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C4D4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C4D4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C4D4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C4D4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C4D4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C4D4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C4D4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C4D4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C4D4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C4D4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C4D4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C4D4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C4D4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C4D4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C4D4E"/>
  </w:style>
  <w:style w:type="character" w:customStyle="1" w:styleId="B1Char1">
    <w:name w:val="B1 Char1"/>
    <w:qFormat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C4D4E"/>
  </w:style>
  <w:style w:type="character" w:customStyle="1" w:styleId="berschrift35">
    <w:name w:val="Überschrift 35"/>
    <w:rsid w:val="00AC4D4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C4D4E"/>
  </w:style>
  <w:style w:type="numbering" w:customStyle="1" w:styleId="NoList111">
    <w:name w:val="No List111"/>
    <w:next w:val="NoList"/>
    <w:uiPriority w:val="99"/>
    <w:semiHidden/>
    <w:rsid w:val="00AC4D4E"/>
  </w:style>
  <w:style w:type="numbering" w:customStyle="1" w:styleId="NoList2">
    <w:name w:val="No List2"/>
    <w:next w:val="NoList"/>
    <w:uiPriority w:val="99"/>
    <w:semiHidden/>
    <w:unhideWhenUsed/>
    <w:rsid w:val="00AC4D4E"/>
  </w:style>
  <w:style w:type="numbering" w:customStyle="1" w:styleId="NoList12">
    <w:name w:val="No List12"/>
    <w:next w:val="NoList"/>
    <w:uiPriority w:val="99"/>
    <w:semiHidden/>
    <w:rsid w:val="00AC4D4E"/>
  </w:style>
  <w:style w:type="character" w:customStyle="1" w:styleId="TAL0">
    <w:name w:val="TAL (文字)"/>
    <w:rsid w:val="00AC4D4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C4D4E"/>
  </w:style>
  <w:style w:type="numbering" w:customStyle="1" w:styleId="NoList4">
    <w:name w:val="No List4"/>
    <w:next w:val="NoList"/>
    <w:uiPriority w:val="99"/>
    <w:semiHidden/>
    <w:rsid w:val="00AC4D4E"/>
  </w:style>
  <w:style w:type="numbering" w:customStyle="1" w:styleId="NoList5">
    <w:name w:val="No List5"/>
    <w:next w:val="NoList"/>
    <w:uiPriority w:val="99"/>
    <w:semiHidden/>
    <w:rsid w:val="00AC4D4E"/>
  </w:style>
  <w:style w:type="numbering" w:customStyle="1" w:styleId="NoList6">
    <w:name w:val="No List6"/>
    <w:next w:val="NoList"/>
    <w:uiPriority w:val="99"/>
    <w:semiHidden/>
    <w:rsid w:val="00AC4D4E"/>
  </w:style>
  <w:style w:type="numbering" w:customStyle="1" w:styleId="NoList7">
    <w:name w:val="No List7"/>
    <w:next w:val="NoList"/>
    <w:uiPriority w:val="99"/>
    <w:semiHidden/>
    <w:rsid w:val="00AC4D4E"/>
  </w:style>
  <w:style w:type="numbering" w:customStyle="1" w:styleId="NoList8">
    <w:name w:val="No List8"/>
    <w:next w:val="NoList"/>
    <w:uiPriority w:val="99"/>
    <w:semiHidden/>
    <w:rsid w:val="00AC4D4E"/>
  </w:style>
  <w:style w:type="numbering" w:customStyle="1" w:styleId="NoList9">
    <w:name w:val="No List9"/>
    <w:next w:val="NoList"/>
    <w:uiPriority w:val="99"/>
    <w:semiHidden/>
    <w:rsid w:val="00AC4D4E"/>
  </w:style>
  <w:style w:type="paragraph" w:customStyle="1" w:styleId="B7">
    <w:name w:val="B7"/>
    <w:basedOn w:val="B6"/>
    <w:link w:val="B7Char"/>
    <w:uiPriority w:val="99"/>
    <w:rsid w:val="00AC4D4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C4D4E"/>
    <w:rPr>
      <w:rFonts w:eastAsia="Malgun Gothic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C4D4E"/>
  </w:style>
  <w:style w:type="numbering" w:customStyle="1" w:styleId="NoList1111">
    <w:name w:val="No List1111"/>
    <w:next w:val="NoList"/>
    <w:uiPriority w:val="99"/>
    <w:semiHidden/>
    <w:unhideWhenUsed/>
    <w:rsid w:val="00AC4D4E"/>
  </w:style>
  <w:style w:type="numbering" w:customStyle="1" w:styleId="NoList11111">
    <w:name w:val="No List11111"/>
    <w:next w:val="NoList"/>
    <w:uiPriority w:val="99"/>
    <w:semiHidden/>
    <w:rsid w:val="00AC4D4E"/>
  </w:style>
  <w:style w:type="numbering" w:customStyle="1" w:styleId="NoList21">
    <w:name w:val="No List21"/>
    <w:next w:val="NoList"/>
    <w:uiPriority w:val="99"/>
    <w:semiHidden/>
    <w:unhideWhenUsed/>
    <w:rsid w:val="00AC4D4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C4D4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C4D4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C4D4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C4D4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C4D4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C4D4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AC4D4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C4D4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C4D4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AC4D4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C4D4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C4D4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C4D4E"/>
    <w:rPr>
      <w:color w:val="808080"/>
    </w:rPr>
  </w:style>
  <w:style w:type="character" w:customStyle="1" w:styleId="fontstyle01">
    <w:name w:val="fontstyle01"/>
    <w:basedOn w:val="DefaultParagraphFont"/>
    <w:qFormat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C4D4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C4D4E"/>
  </w:style>
  <w:style w:type="character" w:customStyle="1" w:styleId="TALZchn">
    <w:name w:val="TAL Zchn"/>
    <w:rsid w:val="00AC4D4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C4D4E"/>
    <w:rPr>
      <w:lang w:val="en-GB"/>
    </w:rPr>
  </w:style>
  <w:style w:type="character" w:customStyle="1" w:styleId="EditorsNoteChar">
    <w:name w:val="Editor's Note Char"/>
    <w:link w:val="EditorsNote"/>
    <w:rsid w:val="00AC4D4E"/>
    <w:rPr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AC4D4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C4D4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C4D4E"/>
    <w:rPr>
      <w:color w:val="0563C1"/>
      <w:u w:val="single"/>
    </w:rPr>
  </w:style>
  <w:style w:type="character" w:customStyle="1" w:styleId="FollowedHyperlink1">
    <w:name w:val="FollowedHyperlink1"/>
    <w:rsid w:val="00AC4D4E"/>
    <w:rPr>
      <w:color w:val="954F72"/>
      <w:u w:val="single"/>
    </w:rPr>
  </w:style>
  <w:style w:type="character" w:customStyle="1" w:styleId="EditorsNoteCharChar">
    <w:name w:val="Editor's Note Char Char"/>
    <w:rsid w:val="00AC4D4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C4D4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C4D4E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C4D4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C4D4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C4D4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C4D4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C4D4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C4D4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C4D4E"/>
  </w:style>
  <w:style w:type="character" w:customStyle="1" w:styleId="CharChar">
    <w:name w:val="Char Char"/>
    <w:rsid w:val="00AC4D4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C4D4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C4D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C4D4E"/>
    <w:rPr>
      <w:rFonts w:ascii="CG Times (WN)" w:hAnsi="CG Times (WN)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27C5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27C5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27C5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27C5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27C5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27C5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27C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27C5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27C5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27C5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27C5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27C5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27C5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27C5F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27C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27C5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27C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27C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FE56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FE563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E563E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FE56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FE56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FE563E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FE563E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FE563E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FE563E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FE563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E2245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2245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0/Docs/C6-160278.zip" TargetMode="External"/><Relationship Id="rId18" Type="http://schemas.openxmlformats.org/officeDocument/2006/relationships/hyperlink" Target="http://www.3gpp.org/ftp/tsg_ct/WG6_smartcard_Ex-T3/CT6-81/Docs/C6-160393.zip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ct/WG6_Smartcard_Ex-T3/CT6-82/Docs/C6-1605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0/Docs/C6-160266.zip" TargetMode="External"/><Relationship Id="rId17" Type="http://schemas.openxmlformats.org/officeDocument/2006/relationships/hyperlink" Target="http://www.3gpp.org/ftp/tsg_ct/WG6_smartcard_Ex-T3/CT6-81/Docs/C6-160373.zi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1/Docs/C6-160386.zip" TargetMode="External"/><Relationship Id="rId20" Type="http://schemas.openxmlformats.org/officeDocument/2006/relationships/hyperlink" Target="http://www.3gpp.org/ftp/tsg_ct/WG6_Smartcard_Ex-T3/CT6-82/Docs/C6-160515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0/Docs/C6-160262.zip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1/Docs/C6-160402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ct/WG6_smartcard_Ex-T3/CT6-80/Docs/C6-160237.zip" TargetMode="External"/><Relationship Id="rId19" Type="http://schemas.openxmlformats.org/officeDocument/2006/relationships/hyperlink" Target="http://www.3gpp.org/ftp/tsg_ct/WG6_smartcard_Ex-T3/CT6-81/Docs/C6-160402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0/Docs/C6-160214.zip" TargetMode="External"/><Relationship Id="rId14" Type="http://schemas.openxmlformats.org/officeDocument/2006/relationships/hyperlink" Target="http://www.3gpp.org/ftp/tsg_ct/WG6_smartcard_Ex-T3/CT6-80/Docs/C6-160280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26</Pages>
  <Words>13968</Words>
  <Characters>79619</Characters>
  <Application>Microsoft Office Word</Application>
  <DocSecurity>0</DocSecurity>
  <Lines>663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31.124</vt:lpstr>
    </vt:vector>
  </TitlesOfParts>
  <Company>ETSI</Company>
  <LinksUpToDate>false</LinksUpToDate>
  <CharactersWithSpaces>93401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31.124</dc:title>
  <dc:subject>Mobile Equipment (ME) conformance test specification; Universal Subscriber Identity Module Application Toolkit (USAT) conformance test specification (Release 16)</dc:subject>
  <dc:creator>MCC Support</dc:creator>
  <cp:keywords/>
  <dc:description/>
  <cp:lastModifiedBy>31.130_CR0105R1_(Rel-18)_GBA_U_APIs</cp:lastModifiedBy>
  <cp:revision>60</cp:revision>
  <cp:lastPrinted>2019-02-25T14:05:00Z</cp:lastPrinted>
  <dcterms:created xsi:type="dcterms:W3CDTF">2023-09-25T10:14:00Z</dcterms:created>
  <dcterms:modified xsi:type="dcterms:W3CDTF">2025-05-28T12:40:00Z</dcterms:modified>
</cp:coreProperties>
</file>