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Year" w:val="1998"/>
          <w:attr w:name="Day" w:val="1"/>
          <w:attr w:name="Month" w:val="1"/>
        </w:smartTagPr>
        <w:r w:rsidRPr="005307A3">
          <w:t>01/01/98</w:t>
        </w:r>
      </w:smartTag>
      <w:r w:rsidRPr="005307A3">
        <w:t xml:space="preserve"> 00:</w:t>
      </w:r>
      <w:smartTag w:uri="urn:schemas-microsoft-com:office:smarttags" w:element="time">
        <w:smartTagPr>
          <w:attr w:name="Minute" w:val="0"/>
          <w:attr w:name="Hour"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Minute" w:val="0"/>
          <w:attr w:name="Hour"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lastRenderedPageBreak/>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r w:rsidRPr="008369CD">
        <w:rPr>
          <w:lang w:val="fr-FR"/>
        </w:rPr>
        <w:t>Device identities</w:t>
      </w:r>
      <w:r>
        <w:rPr>
          <w:lang w:val="fr-FR"/>
        </w:rPr>
        <w:t>:</w:t>
      </w:r>
    </w:p>
    <w:p w14:paraId="1799CB1D"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18"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19" w:name="MCCQCTEMPBM_00000090"/>
      <w:bookmarkEnd w:id="118"/>
      <w:r w:rsidRPr="005307A3">
        <w:t>TI flag is 0.</w:t>
      </w:r>
    </w:p>
    <w:p w14:paraId="4809D77F" w14:textId="77777777" w:rsidR="00B652E2" w:rsidRDefault="00B652E2" w:rsidP="00B652E2">
      <w:pPr>
        <w:pStyle w:val="B1"/>
        <w:contextualSpacing/>
      </w:pPr>
      <w:bookmarkStart w:id="120" w:name="_Hlk146312350"/>
      <w:bookmarkEnd w:id="119"/>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0"/>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1"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2" w:name="MCCQCTEMPBM_00000092"/>
      <w:bookmarkEnd w:id="121"/>
      <w:r w:rsidRPr="005307A3">
        <w:t>TI flag is 0.</w:t>
      </w:r>
    </w:p>
    <w:bookmarkEnd w:id="122"/>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lastRenderedPageBreak/>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r w:rsidRPr="008369CD">
        <w:rPr>
          <w:lang w:val="fr-FR"/>
        </w:rPr>
        <w:t>Device identities</w:t>
      </w:r>
      <w:r>
        <w:rPr>
          <w:lang w:val="fr-FR"/>
        </w:rPr>
        <w:t>:</w:t>
      </w:r>
    </w:p>
    <w:p w14:paraId="51A3A7F6"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23"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24" w:name="MCCQCTEMPBM_00000094"/>
      <w:bookmarkEnd w:id="123"/>
      <w:r>
        <w:t>TI flag is 0.</w:t>
      </w:r>
    </w:p>
    <w:bookmarkEnd w:id="124"/>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lastRenderedPageBreak/>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r w:rsidRPr="008369CD">
        <w:rPr>
          <w:lang w:val="fr-FR"/>
        </w:rPr>
        <w:t>Device identities</w:t>
      </w:r>
      <w:r>
        <w:rPr>
          <w:lang w:val="fr-FR"/>
        </w:rPr>
        <w:t>:</w:t>
      </w:r>
    </w:p>
    <w:p w14:paraId="624E5791"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25"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26" w:name="MCCQCTEMPBM_00000096"/>
      <w:bookmarkEnd w:id="125"/>
      <w:r w:rsidRPr="005307A3">
        <w:t>TI flag is 0.</w:t>
      </w:r>
    </w:p>
    <w:bookmarkEnd w:id="126"/>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lastRenderedPageBreak/>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lastRenderedPageBreak/>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lastRenderedPageBreak/>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lastRenderedPageBreak/>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lastRenderedPageBreak/>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lastRenderedPageBreak/>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lastRenderedPageBreak/>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lastRenderedPageBreak/>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lastRenderedPageBreak/>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A4C0B42"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1FE3AE4"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lastRenderedPageBreak/>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55662573"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lastRenderedPageBreak/>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898FBEB"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lastRenderedPageBreak/>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EE28138"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5F7BA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CEA4" w14:textId="77777777" w:rsidR="000E20D4" w:rsidRDefault="000E20D4">
      <w:r>
        <w:separator/>
      </w:r>
    </w:p>
  </w:endnote>
  <w:endnote w:type="continuationSeparator" w:id="0">
    <w:p w14:paraId="3CBFC1B1" w14:textId="77777777" w:rsidR="000E20D4" w:rsidRDefault="000E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549D" w14:textId="77777777" w:rsidR="0039324E" w:rsidRDefault="00393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526AD9D" w:rsidR="00597B11" w:rsidRDefault="005F7BA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7207" w14:textId="77777777" w:rsidR="0039324E" w:rsidRDefault="00393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D6A4" w14:textId="77777777" w:rsidR="000E20D4" w:rsidRDefault="000E20D4">
      <w:r>
        <w:separator/>
      </w:r>
    </w:p>
  </w:footnote>
  <w:footnote w:type="continuationSeparator" w:id="0">
    <w:p w14:paraId="3E09E11E" w14:textId="77777777" w:rsidR="000E20D4" w:rsidRDefault="000E2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806B" w14:textId="77777777" w:rsidR="0039324E" w:rsidRDefault="00393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B95959F" w:rsidR="00597B11" w:rsidRDefault="005F7BA7">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1BEF4D3" w:rsidR="00597B11" w:rsidRDefault="005F7BA7">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8936" w14:textId="77777777" w:rsidR="0039324E" w:rsidRDefault="00393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47C3"/>
    <w:rsid w:val="000C738A"/>
    <w:rsid w:val="000D58AB"/>
    <w:rsid w:val="000E20D4"/>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C7E3B"/>
    <w:rsid w:val="002E00EE"/>
    <w:rsid w:val="002E1C50"/>
    <w:rsid w:val="0030384C"/>
    <w:rsid w:val="00313ED2"/>
    <w:rsid w:val="003172DC"/>
    <w:rsid w:val="00334A91"/>
    <w:rsid w:val="0035462D"/>
    <w:rsid w:val="00355148"/>
    <w:rsid w:val="003631C7"/>
    <w:rsid w:val="00370408"/>
    <w:rsid w:val="003765B8"/>
    <w:rsid w:val="00390CEC"/>
    <w:rsid w:val="00391D40"/>
    <w:rsid w:val="0039324E"/>
    <w:rsid w:val="003959F7"/>
    <w:rsid w:val="003C3971"/>
    <w:rsid w:val="003C612D"/>
    <w:rsid w:val="003D7E7B"/>
    <w:rsid w:val="003F7214"/>
    <w:rsid w:val="00400ED7"/>
    <w:rsid w:val="0041503E"/>
    <w:rsid w:val="0041528A"/>
    <w:rsid w:val="004217E9"/>
    <w:rsid w:val="00423334"/>
    <w:rsid w:val="004345EC"/>
    <w:rsid w:val="00434906"/>
    <w:rsid w:val="00437231"/>
    <w:rsid w:val="00447E8E"/>
    <w:rsid w:val="00465515"/>
    <w:rsid w:val="00470323"/>
    <w:rsid w:val="00470BE7"/>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859F8"/>
    <w:rsid w:val="00597B11"/>
    <w:rsid w:val="005A400E"/>
    <w:rsid w:val="005B3C1D"/>
    <w:rsid w:val="005B7335"/>
    <w:rsid w:val="005C2A0F"/>
    <w:rsid w:val="005C2FBF"/>
    <w:rsid w:val="005C7B4C"/>
    <w:rsid w:val="005D2E01"/>
    <w:rsid w:val="005D5551"/>
    <w:rsid w:val="005D7526"/>
    <w:rsid w:val="005E40A6"/>
    <w:rsid w:val="005E4BB2"/>
    <w:rsid w:val="005F7BA7"/>
    <w:rsid w:val="00602AEA"/>
    <w:rsid w:val="00604AE5"/>
    <w:rsid w:val="00613387"/>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44FC"/>
    <w:rsid w:val="007B600E"/>
    <w:rsid w:val="007B74F7"/>
    <w:rsid w:val="007F0F4A"/>
    <w:rsid w:val="008028A4"/>
    <w:rsid w:val="008176A4"/>
    <w:rsid w:val="008263DF"/>
    <w:rsid w:val="00830747"/>
    <w:rsid w:val="00833D10"/>
    <w:rsid w:val="00841B73"/>
    <w:rsid w:val="00860D00"/>
    <w:rsid w:val="00862811"/>
    <w:rsid w:val="008768CA"/>
    <w:rsid w:val="0088711E"/>
    <w:rsid w:val="008904FA"/>
    <w:rsid w:val="008925C8"/>
    <w:rsid w:val="00897B2C"/>
    <w:rsid w:val="008C384C"/>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7DB4"/>
    <w:rsid w:val="00993668"/>
    <w:rsid w:val="009B537F"/>
    <w:rsid w:val="009C21DD"/>
    <w:rsid w:val="009C5A7D"/>
    <w:rsid w:val="009D7413"/>
    <w:rsid w:val="009F069A"/>
    <w:rsid w:val="009F2B62"/>
    <w:rsid w:val="009F2C04"/>
    <w:rsid w:val="009F37B7"/>
    <w:rsid w:val="009F45E8"/>
    <w:rsid w:val="00A10F02"/>
    <w:rsid w:val="00A164B4"/>
    <w:rsid w:val="00A26956"/>
    <w:rsid w:val="00A27486"/>
    <w:rsid w:val="00A33235"/>
    <w:rsid w:val="00A360CB"/>
    <w:rsid w:val="00A53724"/>
    <w:rsid w:val="00A56066"/>
    <w:rsid w:val="00A572AC"/>
    <w:rsid w:val="00A73129"/>
    <w:rsid w:val="00A773C5"/>
    <w:rsid w:val="00A82346"/>
    <w:rsid w:val="00A86604"/>
    <w:rsid w:val="00A92BA1"/>
    <w:rsid w:val="00A94B5C"/>
    <w:rsid w:val="00AB03C2"/>
    <w:rsid w:val="00AC2462"/>
    <w:rsid w:val="00AC37F1"/>
    <w:rsid w:val="00AC4D4E"/>
    <w:rsid w:val="00AC5A70"/>
    <w:rsid w:val="00AC6BC6"/>
    <w:rsid w:val="00AD2C23"/>
    <w:rsid w:val="00AD71EA"/>
    <w:rsid w:val="00AE65E2"/>
    <w:rsid w:val="00B15449"/>
    <w:rsid w:val="00B27DEC"/>
    <w:rsid w:val="00B55E08"/>
    <w:rsid w:val="00B652E2"/>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F02399"/>
    <w:rsid w:val="00F025A2"/>
    <w:rsid w:val="00F04712"/>
    <w:rsid w:val="00F13360"/>
    <w:rsid w:val="00F21C1D"/>
    <w:rsid w:val="00F22EC7"/>
    <w:rsid w:val="00F2660C"/>
    <w:rsid w:val="00F325C8"/>
    <w:rsid w:val="00F43928"/>
    <w:rsid w:val="00F57160"/>
    <w:rsid w:val="00F653B8"/>
    <w:rsid w:val="00F716BD"/>
    <w:rsid w:val="00F80AB5"/>
    <w:rsid w:val="00F81791"/>
    <w:rsid w:val="00F9008D"/>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163</Pages>
  <Words>39465</Words>
  <Characters>224955</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263893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39</cp:revision>
  <cp:lastPrinted>2019-02-25T14:05:00Z</cp:lastPrinted>
  <dcterms:created xsi:type="dcterms:W3CDTF">2023-09-25T10:05:00Z</dcterms:created>
  <dcterms:modified xsi:type="dcterms:W3CDTF">2025-05-28T12:40:00Z</dcterms:modified>
</cp:coreProperties>
</file>