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6DE3836D" w14:textId="77777777" w:rsidR="00F95962" w:rsidRDefault="00F95962" w:rsidP="00F95962">
      <w:r>
        <w:t>For sequence 1.2:</w:t>
      </w:r>
    </w:p>
    <w:p w14:paraId="4C35D2CD" w14:textId="77777777" w:rsidR="00F95962" w:rsidRDefault="00F95962" w:rsidP="00F95962">
      <w:pPr>
        <w:pStyle w:val="B1"/>
      </w:pPr>
      <w:r>
        <w:t>-</w:t>
      </w:r>
      <w:r>
        <w:tab/>
        <w:t>The default E-UTRAN/EPC UICC, the default E-UTRAN parameters are used.</w:t>
      </w:r>
    </w:p>
    <w:p w14:paraId="47E4D305" w14:textId="77777777" w:rsidR="00F95962" w:rsidRDefault="00F95962" w:rsidP="00F95962">
      <w:pPr>
        <w:pStyle w:val="B1"/>
      </w:pPr>
      <w:r>
        <w:t>-</w:t>
      </w:r>
      <w:r>
        <w:tab/>
        <w:t>The ME is connected to the USIM Simulator and to the E-USS/NB-SS.</w:t>
      </w:r>
    </w:p>
    <w:p w14:paraId="30804AC6" w14:textId="7B43CA71" w:rsidR="00F95962" w:rsidRDefault="00F95962" w:rsidP="00F95962">
      <w:r>
        <w:t>For sequence 1.</w:t>
      </w:r>
      <w:r>
        <w:rPr>
          <w:rFonts w:eastAsia="SimSun"/>
          <w:lang w:val="en-US" w:eastAsia="zh-CN"/>
        </w:rPr>
        <w:t>3</w:t>
      </w:r>
      <w:r>
        <w:t>:</w:t>
      </w:r>
    </w:p>
    <w:p w14:paraId="44C14D3E" w14:textId="77777777" w:rsidR="00F95962" w:rsidRDefault="00F95962" w:rsidP="00F95962">
      <w:pPr>
        <w:pStyle w:val="B1"/>
      </w:pPr>
      <w:r>
        <w:t>-</w:t>
      </w:r>
      <w:r>
        <w:tab/>
        <w:t xml:space="preserve">The default  </w:t>
      </w:r>
      <w:r>
        <w:rPr>
          <w:lang w:val="en-US" w:eastAsia="fr-FR"/>
        </w:rPr>
        <w:t>NG-RAN UICC</w:t>
      </w:r>
      <w:r>
        <w:t xml:space="preserve"> , the default </w:t>
      </w:r>
      <w:r>
        <w:rPr>
          <w:rFonts w:eastAsia="SimSun" w:hint="eastAsia"/>
          <w:lang w:val="en-US" w:eastAsia="zh-CN"/>
        </w:rPr>
        <w:t>NG-RAN</w:t>
      </w:r>
      <w:r>
        <w:t xml:space="preserve"> parameters are used.</w:t>
      </w:r>
    </w:p>
    <w:p w14:paraId="46BD3005" w14:textId="77777777" w:rsidR="00F95962" w:rsidRDefault="00F95962" w:rsidP="00F95962">
      <w:pPr>
        <w:pStyle w:val="B1"/>
      </w:pPr>
      <w:r>
        <w:t>-</w:t>
      </w:r>
      <w:r>
        <w:tab/>
        <w:t>The ME is connected to the USIM Simulator and to the NG-SS.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6C98DF8C" w14:textId="7893E700" w:rsidR="00F95962" w:rsidRDefault="00F95962" w:rsidP="00F95962">
      <w:pPr>
        <w:pStyle w:val="TH"/>
      </w:pPr>
      <w:bookmarkStart w:id="43" w:name="_Toc146313001"/>
      <w:r>
        <w:lastRenderedPageBreak/>
        <w:t>Expected Sequence 1.</w:t>
      </w:r>
      <w:r>
        <w:rPr>
          <w:rFonts w:eastAsia="SimSun"/>
          <w:lang w:val="en-US" w:eastAsia="zh-CN"/>
        </w:rPr>
        <w:t>3</w:t>
      </w:r>
      <w:r>
        <w:t xml:space="preserve"> (POLLING OFF,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F95962" w14:paraId="012962D8" w14:textId="77777777" w:rsidTr="0030403A">
        <w:trPr>
          <w:cantSplit/>
          <w:jc w:val="center"/>
        </w:trPr>
        <w:tc>
          <w:tcPr>
            <w:tcW w:w="737" w:type="dxa"/>
            <w:tcBorders>
              <w:top w:val="single" w:sz="6" w:space="0" w:color="auto"/>
              <w:left w:val="single" w:sz="6" w:space="0" w:color="auto"/>
              <w:bottom w:val="single" w:sz="4" w:space="0" w:color="auto"/>
              <w:right w:val="single" w:sz="6" w:space="0" w:color="auto"/>
            </w:tcBorders>
          </w:tcPr>
          <w:p w14:paraId="3FC501BC" w14:textId="77777777" w:rsidR="00F95962" w:rsidRDefault="00F95962" w:rsidP="0030403A">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E05727" w14:textId="77777777" w:rsidR="00F95962" w:rsidRDefault="00F95962" w:rsidP="0030403A">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507C1C14" w14:textId="77777777" w:rsidR="00F95962" w:rsidRDefault="00F95962" w:rsidP="0030403A">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444E0BD9" w14:textId="77777777" w:rsidR="00F95962" w:rsidRDefault="00F95962" w:rsidP="0030403A">
            <w:pPr>
              <w:pStyle w:val="TAH"/>
            </w:pPr>
            <w:r>
              <w:t>Comments</w:t>
            </w:r>
          </w:p>
        </w:tc>
      </w:tr>
      <w:tr w:rsidR="00F95962" w14:paraId="4B23F3EF"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2BC1B83C" w14:textId="77777777" w:rsidR="00F95962" w:rsidRDefault="00F95962" w:rsidP="0030403A">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41C59F61" w14:textId="77777777" w:rsidR="00F95962" w:rsidRDefault="00F95962" w:rsidP="0030403A">
            <w:pPr>
              <w:pStyle w:val="TAC"/>
            </w:pPr>
            <w:r>
              <w:t xml:space="preserve">ME </w:t>
            </w:r>
            <w:r>
              <w:sym w:font="Symbol" w:char="F0AE"/>
            </w:r>
            <w:r>
              <w:t xml:space="preserve"> NG-SS </w:t>
            </w:r>
          </w:p>
        </w:tc>
        <w:tc>
          <w:tcPr>
            <w:tcW w:w="2609" w:type="dxa"/>
            <w:tcBorders>
              <w:top w:val="single" w:sz="4" w:space="0" w:color="auto"/>
              <w:left w:val="single" w:sz="4" w:space="0" w:color="auto"/>
              <w:bottom w:val="single" w:sz="4" w:space="0" w:color="auto"/>
              <w:right w:val="single" w:sz="4" w:space="0" w:color="auto"/>
            </w:tcBorders>
          </w:tcPr>
          <w:p w14:paraId="55801973" w14:textId="77777777" w:rsidR="00F95962" w:rsidRDefault="00F95962" w:rsidP="0030403A">
            <w:pPr>
              <w:pStyle w:val="TAL"/>
              <w:rPr>
                <w:lang w:val="en-US" w:eastAsia="zh-CN"/>
              </w:rPr>
            </w:pPr>
            <w:r>
              <w:t>ME successfully REGISTER with NG-RAN cell</w:t>
            </w:r>
            <w:r>
              <w:rPr>
                <w:rFonts w:eastAsia="SimSun" w:hint="eastAsia"/>
                <w:lang w:val="en-US" w:eastAsia="zh-CN"/>
              </w:rPr>
              <w:t>, and a</w:t>
            </w:r>
            <w:r>
              <w:t>n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2E5D44C5" w14:textId="77777777" w:rsidR="00F95962" w:rsidRDefault="00F95962" w:rsidP="0030403A">
            <w:pPr>
              <w:pStyle w:val="TAL"/>
            </w:pPr>
          </w:p>
        </w:tc>
      </w:tr>
      <w:tr w:rsidR="00F95962" w14:paraId="3CEC87A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D5204C5" w14:textId="77777777" w:rsidR="00F95962" w:rsidRDefault="00F95962" w:rsidP="0030403A">
            <w:pPr>
              <w:pStyle w:val="TAC"/>
            </w:pPr>
            <w:r>
              <w:t>2</w:t>
            </w:r>
          </w:p>
        </w:tc>
        <w:tc>
          <w:tcPr>
            <w:tcW w:w="1282" w:type="dxa"/>
            <w:tcBorders>
              <w:top w:val="single" w:sz="4" w:space="0" w:color="auto"/>
              <w:left w:val="single" w:sz="4" w:space="0" w:color="auto"/>
              <w:bottom w:val="single" w:sz="4" w:space="0" w:color="auto"/>
              <w:right w:val="single" w:sz="4" w:space="0" w:color="auto"/>
            </w:tcBorders>
          </w:tcPr>
          <w:p w14:paraId="0E8DD774"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728F4777" w14:textId="77777777" w:rsidR="00F95962" w:rsidRDefault="00F95962" w:rsidP="0030403A">
            <w:pPr>
              <w:pStyle w:val="TAL"/>
            </w:pPr>
            <w:r>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7DB5A79F" w14:textId="77777777" w:rsidR="00F95962" w:rsidRDefault="00F95962" w:rsidP="0030403A">
            <w:pPr>
              <w:pStyle w:val="TAL"/>
            </w:pPr>
          </w:p>
        </w:tc>
      </w:tr>
      <w:tr w:rsidR="00F95962" w14:paraId="49640C3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91D0C79" w14:textId="77777777" w:rsidR="00F95962" w:rsidRDefault="00F95962" w:rsidP="0030403A">
            <w:pPr>
              <w:pStyle w:val="TAC"/>
            </w:pPr>
            <w:r>
              <w:t>3</w:t>
            </w:r>
          </w:p>
        </w:tc>
        <w:tc>
          <w:tcPr>
            <w:tcW w:w="1282" w:type="dxa"/>
            <w:tcBorders>
              <w:top w:val="single" w:sz="4" w:space="0" w:color="auto"/>
              <w:left w:val="single" w:sz="4" w:space="0" w:color="auto"/>
              <w:bottom w:val="single" w:sz="4" w:space="0" w:color="auto"/>
              <w:right w:val="single" w:sz="4" w:space="0" w:color="auto"/>
            </w:tcBorders>
          </w:tcPr>
          <w:p w14:paraId="4A7472FF"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06C6FD5"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0B0B3E5C" w14:textId="77777777" w:rsidR="00F95962" w:rsidRDefault="00F95962" w:rsidP="0030403A">
            <w:pPr>
              <w:pStyle w:val="TAL"/>
            </w:pPr>
          </w:p>
        </w:tc>
      </w:tr>
      <w:tr w:rsidR="00F95962" w14:paraId="30EFF45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1E347331" w14:textId="77777777" w:rsidR="00F95962" w:rsidRDefault="00F95962" w:rsidP="0030403A">
            <w:pPr>
              <w:pStyle w:val="TAC"/>
            </w:pPr>
            <w:r>
              <w:t>4</w:t>
            </w:r>
          </w:p>
        </w:tc>
        <w:tc>
          <w:tcPr>
            <w:tcW w:w="1282" w:type="dxa"/>
            <w:tcBorders>
              <w:top w:val="single" w:sz="4" w:space="0" w:color="auto"/>
              <w:left w:val="single" w:sz="4" w:space="0" w:color="auto"/>
              <w:bottom w:val="single" w:sz="4" w:space="0" w:color="auto"/>
              <w:right w:val="single" w:sz="4" w:space="0" w:color="auto"/>
            </w:tcBorders>
          </w:tcPr>
          <w:p w14:paraId="5D33EBE7"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BEDD33D" w14:textId="77777777" w:rsidR="00F95962" w:rsidRDefault="00F95962" w:rsidP="0030403A">
            <w:pPr>
              <w:pStyle w:val="TAL"/>
            </w:pPr>
            <w:r>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5DCD883A" w14:textId="77777777" w:rsidR="00F95962" w:rsidRDefault="00F95962" w:rsidP="0030403A">
            <w:pPr>
              <w:pStyle w:val="TAL"/>
            </w:pPr>
            <w:r>
              <w:t>Interval = 1 min</w:t>
            </w:r>
          </w:p>
        </w:tc>
      </w:tr>
      <w:tr w:rsidR="00F95962" w14:paraId="068FB627"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7D43DD" w14:textId="77777777" w:rsidR="00F95962" w:rsidRDefault="00F95962" w:rsidP="0030403A">
            <w:pPr>
              <w:pStyle w:val="TAC"/>
            </w:pPr>
            <w:r>
              <w:t>5</w:t>
            </w:r>
          </w:p>
        </w:tc>
        <w:tc>
          <w:tcPr>
            <w:tcW w:w="1282" w:type="dxa"/>
            <w:tcBorders>
              <w:top w:val="single" w:sz="4" w:space="0" w:color="auto"/>
              <w:left w:val="single" w:sz="4" w:space="0" w:color="auto"/>
              <w:bottom w:val="single" w:sz="4" w:space="0" w:color="auto"/>
              <w:right w:val="single" w:sz="4" w:space="0" w:color="auto"/>
            </w:tcBorders>
          </w:tcPr>
          <w:p w14:paraId="60A126BC"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157F602" w14:textId="77777777" w:rsidR="00F95962" w:rsidRDefault="00F95962" w:rsidP="0030403A">
            <w:pPr>
              <w:pStyle w:val="TAL"/>
            </w:pPr>
            <w:r>
              <w:t>TERMINAL RESPONSE: POLL INTERVAL 1.1.1 A or</w:t>
            </w:r>
            <w:r>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46856565" w14:textId="77777777" w:rsidR="00F95962" w:rsidRDefault="00F95962" w:rsidP="0030403A">
            <w:pPr>
              <w:pStyle w:val="TAL"/>
            </w:pPr>
            <w:r>
              <w:t>[command performed successfully, duration depends on the ME's capabilities]</w:t>
            </w:r>
          </w:p>
        </w:tc>
      </w:tr>
      <w:tr w:rsidR="00F95962" w14:paraId="742F8A2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24B9D34" w14:textId="77777777" w:rsidR="00F95962" w:rsidRDefault="00F95962" w:rsidP="0030403A">
            <w:pPr>
              <w:pStyle w:val="TAC"/>
            </w:pPr>
            <w:r>
              <w:t>6</w:t>
            </w:r>
          </w:p>
        </w:tc>
        <w:tc>
          <w:tcPr>
            <w:tcW w:w="1282" w:type="dxa"/>
            <w:tcBorders>
              <w:top w:val="single" w:sz="4" w:space="0" w:color="auto"/>
              <w:left w:val="single" w:sz="4" w:space="0" w:color="auto"/>
              <w:bottom w:val="single" w:sz="4" w:space="0" w:color="auto"/>
              <w:right w:val="single" w:sz="4" w:space="0" w:color="auto"/>
            </w:tcBorders>
          </w:tcPr>
          <w:p w14:paraId="39DAC615"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8EDE694" w14:textId="77777777" w:rsidR="00F95962" w:rsidRDefault="00F95962" w:rsidP="0030403A">
            <w:pPr>
              <w:pStyle w:val="TAL"/>
            </w:pPr>
            <w:r>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79B37229" w14:textId="77777777" w:rsidR="00F95962" w:rsidRDefault="00F95962" w:rsidP="0030403A">
            <w:pPr>
              <w:pStyle w:val="TAL"/>
            </w:pPr>
          </w:p>
        </w:tc>
      </w:tr>
      <w:tr w:rsidR="00F95962" w14:paraId="5607B2F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ED3CC5D" w14:textId="77777777" w:rsidR="00F95962" w:rsidRDefault="00F95962" w:rsidP="0030403A">
            <w:pPr>
              <w:pStyle w:val="TAC"/>
            </w:pPr>
            <w:r>
              <w:t>7</w:t>
            </w:r>
          </w:p>
        </w:tc>
        <w:tc>
          <w:tcPr>
            <w:tcW w:w="1282" w:type="dxa"/>
            <w:tcBorders>
              <w:top w:val="single" w:sz="4" w:space="0" w:color="auto"/>
              <w:left w:val="single" w:sz="4" w:space="0" w:color="auto"/>
              <w:bottom w:val="single" w:sz="4" w:space="0" w:color="auto"/>
              <w:right w:val="single" w:sz="4" w:space="0" w:color="auto"/>
            </w:tcBorders>
          </w:tcPr>
          <w:p w14:paraId="7E53EFA9"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51E2B77"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217664DA" w14:textId="77777777" w:rsidR="00F95962" w:rsidRDefault="00F95962" w:rsidP="0030403A">
            <w:pPr>
              <w:pStyle w:val="TAL"/>
            </w:pPr>
          </w:p>
        </w:tc>
      </w:tr>
      <w:tr w:rsidR="00F95962" w14:paraId="6A5BA10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69C1A5" w14:textId="77777777" w:rsidR="00F95962" w:rsidRDefault="00F95962" w:rsidP="0030403A">
            <w:pPr>
              <w:pStyle w:val="TAC"/>
            </w:pPr>
            <w:r>
              <w:t>8</w:t>
            </w:r>
          </w:p>
        </w:tc>
        <w:tc>
          <w:tcPr>
            <w:tcW w:w="1282" w:type="dxa"/>
            <w:tcBorders>
              <w:top w:val="single" w:sz="4" w:space="0" w:color="auto"/>
              <w:left w:val="single" w:sz="4" w:space="0" w:color="auto"/>
              <w:bottom w:val="single" w:sz="4" w:space="0" w:color="auto"/>
              <w:right w:val="single" w:sz="4" w:space="0" w:color="auto"/>
            </w:tcBorders>
          </w:tcPr>
          <w:p w14:paraId="7436797B"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68DF59C5" w14:textId="77777777" w:rsidR="00F95962" w:rsidRDefault="00F95962" w:rsidP="0030403A">
            <w:pPr>
              <w:pStyle w:val="TAL"/>
            </w:pPr>
            <w:r>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5B83CCFB" w14:textId="77777777" w:rsidR="00F95962" w:rsidRDefault="00F95962" w:rsidP="0030403A">
            <w:pPr>
              <w:pStyle w:val="TAL"/>
            </w:pPr>
          </w:p>
        </w:tc>
      </w:tr>
      <w:tr w:rsidR="00F95962" w14:paraId="6AE2591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83DA6AB" w14:textId="77777777" w:rsidR="00F95962" w:rsidRDefault="00F95962" w:rsidP="0030403A">
            <w:pPr>
              <w:pStyle w:val="TAC"/>
            </w:pPr>
            <w:r>
              <w:t>9</w:t>
            </w:r>
          </w:p>
        </w:tc>
        <w:tc>
          <w:tcPr>
            <w:tcW w:w="1282" w:type="dxa"/>
            <w:tcBorders>
              <w:top w:val="single" w:sz="4" w:space="0" w:color="auto"/>
              <w:left w:val="single" w:sz="4" w:space="0" w:color="auto"/>
              <w:bottom w:val="single" w:sz="4" w:space="0" w:color="auto"/>
              <w:right w:val="single" w:sz="4" w:space="0" w:color="auto"/>
            </w:tcBorders>
          </w:tcPr>
          <w:p w14:paraId="502FC423"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538460A2" w14:textId="77777777" w:rsidR="00F95962" w:rsidRDefault="00F95962" w:rsidP="0030403A">
            <w:pPr>
              <w:pStyle w:val="TAL"/>
            </w:pPr>
            <w:r>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187C129A" w14:textId="77777777" w:rsidR="00F95962" w:rsidRDefault="00F95962" w:rsidP="0030403A">
            <w:pPr>
              <w:pStyle w:val="TAL"/>
            </w:pPr>
            <w:r>
              <w:t>[command performed successfully]</w:t>
            </w:r>
          </w:p>
        </w:tc>
      </w:tr>
      <w:tr w:rsidR="00F95962" w14:paraId="20D34E73"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87FA0B8" w14:textId="77777777" w:rsidR="00F95962" w:rsidRDefault="00F95962" w:rsidP="0030403A">
            <w:pPr>
              <w:pStyle w:val="TAC"/>
            </w:pPr>
            <w:r>
              <w:t>10</w:t>
            </w:r>
          </w:p>
        </w:tc>
        <w:tc>
          <w:tcPr>
            <w:tcW w:w="1282" w:type="dxa"/>
            <w:tcBorders>
              <w:top w:val="single" w:sz="4" w:space="0" w:color="auto"/>
              <w:left w:val="single" w:sz="4" w:space="0" w:color="auto"/>
              <w:bottom w:val="single" w:sz="4" w:space="0" w:color="auto"/>
              <w:right w:val="single" w:sz="4" w:space="0" w:color="auto"/>
            </w:tcBorders>
          </w:tcPr>
          <w:p w14:paraId="23456785" w14:textId="77777777" w:rsidR="00F95962" w:rsidRDefault="00F95962" w:rsidP="0030403A">
            <w:pPr>
              <w:pStyle w:val="TAC"/>
            </w:pPr>
            <w:r>
              <w:t xml:space="preserve">ME </w:t>
            </w:r>
            <w:r>
              <w:rPr>
                <w:rFonts w:ascii="Symbol" w:hAnsi="Symbol"/>
              </w:rPr>
              <w:t></w:t>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38A12764" w14:textId="77777777" w:rsidR="00F95962" w:rsidRDefault="00F95962" w:rsidP="0030403A">
            <w:pPr>
              <w:pStyle w:val="TAL"/>
            </w:pPr>
            <w:r>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19710B83" w14:textId="77777777" w:rsidR="00F95962" w:rsidRDefault="00F95962" w:rsidP="0030403A">
            <w:pPr>
              <w:pStyle w:val="TAL"/>
            </w:pPr>
            <w:r>
              <w:rPr>
                <w:rFonts w:eastAsia="SimSun" w:hint="eastAsia"/>
                <w:lang w:val="en-US" w:eastAsia="zh-CN"/>
              </w:rPr>
              <w:t>E</w:t>
            </w:r>
            <w:r>
              <w:t>xchange of data with the network is required to guarantee the correct result of the test.</w:t>
            </w:r>
          </w:p>
        </w:tc>
      </w:tr>
    </w:tbl>
    <w:p w14:paraId="65754B8C" w14:textId="77777777" w:rsidR="00F95962" w:rsidRDefault="00F95962" w:rsidP="00F95962"/>
    <w:p w14:paraId="24B5E91B" w14:textId="77777777" w:rsidR="00BF46E1" w:rsidRPr="0041528A" w:rsidRDefault="00BF46E1" w:rsidP="00BF46E1">
      <w:pPr>
        <w:pStyle w:val="Heading5"/>
      </w:pPr>
      <w:r w:rsidRPr="0041528A">
        <w:t>27.22.4.14.5</w:t>
      </w:r>
      <w:r w:rsidRPr="0041528A">
        <w:tab/>
        <w:t>Test requirement</w:t>
      </w:r>
      <w:bookmarkEnd w:id="43"/>
    </w:p>
    <w:p w14:paraId="71BC69FA" w14:textId="1419F466" w:rsidR="00BF46E1" w:rsidRPr="0041528A" w:rsidRDefault="00BF46E1" w:rsidP="00BF46E1">
      <w:r w:rsidRPr="0041528A">
        <w:t>The ME shall operate in the manner defined in expected sequences 1.1 - 1.</w:t>
      </w:r>
      <w:r w:rsidR="00F95962">
        <w:t>3</w:t>
      </w:r>
      <w:r w:rsidRPr="0041528A">
        <w:t>.</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50422747" w14:textId="77777777" w:rsidR="00BF46E1" w:rsidRPr="0041528A" w:rsidRDefault="00BF46E1" w:rsidP="00BF46E1">
      <w:r w:rsidRPr="0041528A">
        <w:t>To verify that the ME returns the following requested local information within a TERMINAL RESPONSE:</w:t>
      </w:r>
    </w:p>
    <w:p w14:paraId="14E9B24D" w14:textId="77777777" w:rsidR="00BF46E1" w:rsidRPr="0041528A" w:rsidRDefault="00BF46E1" w:rsidP="00BF46E1">
      <w:pPr>
        <w:pStyle w:val="B1"/>
      </w:pPr>
      <w:r w:rsidRPr="0041528A">
        <w:t>-</w:t>
      </w:r>
      <w:r w:rsidRPr="0041528A">
        <w:tab/>
        <w:t>location information:</w:t>
      </w:r>
    </w:p>
    <w:p w14:paraId="6469FE3A" w14:textId="77777777" w:rsidR="00BF46E1" w:rsidRPr="0041528A" w:rsidRDefault="00BF46E1" w:rsidP="00BF46E1">
      <w:pPr>
        <w:pStyle w:val="B2"/>
      </w:pPr>
      <w:r w:rsidRPr="0041528A">
        <w:t>-</w:t>
      </w:r>
      <w:r w:rsidRPr="0041528A">
        <w:tab/>
        <w:t>Mobile Country Code (MCC);</w:t>
      </w:r>
    </w:p>
    <w:p w14:paraId="514AD122" w14:textId="77777777" w:rsidR="00BF46E1" w:rsidRPr="0041528A" w:rsidRDefault="00BF46E1" w:rsidP="00BF46E1">
      <w:pPr>
        <w:pStyle w:val="B2"/>
      </w:pPr>
      <w:r w:rsidRPr="0041528A">
        <w:t>-</w:t>
      </w:r>
      <w:r w:rsidRPr="0041528A">
        <w:tab/>
        <w:t>Mobile Network Code (MNC);</w:t>
      </w:r>
    </w:p>
    <w:p w14:paraId="3E45EBEE" w14:textId="77777777" w:rsidR="00BF46E1" w:rsidRPr="0041528A" w:rsidRDefault="00BF46E1" w:rsidP="00BF46E1">
      <w:pPr>
        <w:pStyle w:val="B2"/>
      </w:pPr>
      <w:r w:rsidRPr="0041528A">
        <w:t>-</w:t>
      </w:r>
      <w:r w:rsidRPr="0041528A">
        <w:tab/>
        <w:t>Location Area Code (LAC); and</w:t>
      </w:r>
    </w:p>
    <w:p w14:paraId="1B78D67D" w14:textId="77777777" w:rsidR="00BF46E1" w:rsidRPr="0041528A" w:rsidRDefault="00BF46E1" w:rsidP="00BF46E1">
      <w:pPr>
        <w:pStyle w:val="B2"/>
      </w:pPr>
      <w:r w:rsidRPr="0041528A">
        <w:t>-</w:t>
      </w:r>
      <w:r w:rsidRPr="0041528A">
        <w:tab/>
        <w:t>cell ID of the current serving cell;</w:t>
      </w:r>
    </w:p>
    <w:p w14:paraId="05C948C3" w14:textId="77777777" w:rsidR="00BF46E1" w:rsidRPr="0041528A" w:rsidRDefault="00BF46E1" w:rsidP="00BF46E1">
      <w:pPr>
        <w:pStyle w:val="B1"/>
      </w:pPr>
      <w:r w:rsidRPr="0041528A">
        <w:t>-</w:t>
      </w:r>
      <w:r w:rsidRPr="0041528A">
        <w:tab/>
        <w:t>the IMEI of the ME;</w:t>
      </w:r>
    </w:p>
    <w:p w14:paraId="15F92208" w14:textId="77777777" w:rsidR="00BF46E1" w:rsidRPr="0041528A" w:rsidRDefault="00BF46E1" w:rsidP="00BF46E1">
      <w:pPr>
        <w:pStyle w:val="B1"/>
      </w:pPr>
      <w:r w:rsidRPr="0041528A">
        <w:t>-</w:t>
      </w:r>
      <w:r w:rsidRPr="0041528A">
        <w:tab/>
        <w:t>the Network Measurement Results and the BCCH channel list;</w:t>
      </w:r>
    </w:p>
    <w:p w14:paraId="119B416F" w14:textId="77777777" w:rsidR="00BF46E1" w:rsidRPr="0041528A" w:rsidRDefault="00BF46E1" w:rsidP="00BF46E1">
      <w:pPr>
        <w:pStyle w:val="B1"/>
      </w:pPr>
      <w:r w:rsidRPr="0041528A">
        <w:lastRenderedPageBreak/>
        <w:t>-</w:t>
      </w:r>
      <w:r w:rsidRPr="0041528A">
        <w:tab/>
        <w:t>the current date, time and time zone;</w:t>
      </w:r>
    </w:p>
    <w:p w14:paraId="0C29FF77" w14:textId="77777777" w:rsidR="00BF46E1" w:rsidRPr="0041528A" w:rsidRDefault="00BF46E1" w:rsidP="00BF46E1">
      <w:pPr>
        <w:pStyle w:val="B1"/>
      </w:pPr>
      <w:r w:rsidRPr="0041528A">
        <w:t>-</w:t>
      </w:r>
      <w:r w:rsidRPr="0041528A">
        <w:tab/>
        <w:t>the current ME language setting;</w:t>
      </w:r>
    </w:p>
    <w:p w14:paraId="423A3E4A" w14:textId="77777777" w:rsidR="00BF46E1" w:rsidRPr="0041528A" w:rsidRDefault="00BF46E1" w:rsidP="00BF46E1">
      <w:pPr>
        <w:pStyle w:val="B1"/>
      </w:pPr>
      <w:r w:rsidRPr="0041528A">
        <w:t>-</w:t>
      </w:r>
      <w:r w:rsidRPr="0041528A">
        <w:tab/>
        <w:t>the Timing Advance;</w:t>
      </w:r>
    </w:p>
    <w:p w14:paraId="27985359" w14:textId="77777777" w:rsidR="000A458B" w:rsidRPr="0041528A" w:rsidRDefault="000A458B" w:rsidP="000A458B">
      <w:pPr>
        <w:pStyle w:val="B1"/>
      </w:pPr>
      <w:r w:rsidRPr="0041528A">
        <w:t>-</w:t>
      </w:r>
      <w:r w:rsidRPr="0041528A">
        <w:tab/>
        <w:t>the Access Technology;</w:t>
      </w:r>
    </w:p>
    <w:p w14:paraId="19C2433E" w14:textId="77777777" w:rsidR="000A458B" w:rsidRPr="0041528A" w:rsidRDefault="000A458B" w:rsidP="000A458B">
      <w:pPr>
        <w:pStyle w:val="B1"/>
      </w:pPr>
      <w:r w:rsidRPr="0041528A">
        <w:t>-</w:t>
      </w:r>
      <w:r w:rsidRPr="0041528A">
        <w:tab/>
        <w:t>the IMEISV</w:t>
      </w:r>
      <w:r>
        <w:t>;</w:t>
      </w:r>
    </w:p>
    <w:p w14:paraId="4C9A670E" w14:textId="77777777" w:rsidR="000A458B" w:rsidRPr="0041528A" w:rsidRDefault="000A458B" w:rsidP="000A458B">
      <w:pPr>
        <w:pStyle w:val="B1"/>
      </w:pPr>
      <w:r w:rsidRPr="0041528A">
        <w:t>-</w:t>
      </w:r>
      <w:r w:rsidRPr="0041528A">
        <w:tab/>
        <w:t>the Search Mode change</w:t>
      </w:r>
      <w:r>
        <w:t>;</w:t>
      </w:r>
    </w:p>
    <w:p w14:paraId="5A707381" w14:textId="77777777" w:rsidR="000A458B" w:rsidRPr="0041528A" w:rsidRDefault="000A458B" w:rsidP="000A458B">
      <w:pPr>
        <w:pStyle w:val="B1"/>
      </w:pPr>
      <w:r w:rsidRPr="0041528A">
        <w:t>-</w:t>
      </w:r>
      <w:r w:rsidRPr="0041528A">
        <w:tab/>
        <w:t>the Battery charge State</w:t>
      </w:r>
      <w:r>
        <w:t>;</w:t>
      </w:r>
    </w:p>
    <w:p w14:paraId="270BF987" w14:textId="6E160EB4" w:rsidR="000A458B" w:rsidRPr="0041528A" w:rsidRDefault="000A458B" w:rsidP="000A458B">
      <w:pPr>
        <w:pStyle w:val="B1"/>
      </w:pPr>
      <w:r w:rsidRPr="0041528A">
        <w:t>-</w:t>
      </w:r>
      <w:r w:rsidRPr="0041528A">
        <w:tab/>
        <w:t>the UTRAN intra- and inter-frequency measurements</w:t>
      </w:r>
      <w:r>
        <w:t>;</w:t>
      </w:r>
    </w:p>
    <w:p w14:paraId="11706578" w14:textId="5F3EFE0F" w:rsidR="000A458B" w:rsidRPr="0041528A" w:rsidRDefault="000A458B" w:rsidP="000A458B">
      <w:pPr>
        <w:pStyle w:val="B1"/>
      </w:pPr>
      <w:r w:rsidRPr="0041528A">
        <w:t>-</w:t>
      </w:r>
      <w:r w:rsidRPr="0041528A">
        <w:tab/>
        <w:t>the E-UTRAN intra- and inter-frequency measurements</w:t>
      </w:r>
    </w:p>
    <w:p w14:paraId="1FF173A1" w14:textId="7AE918AB" w:rsidR="000A458B" w:rsidRDefault="000A458B" w:rsidP="000A458B">
      <w:pPr>
        <w:pStyle w:val="B1"/>
      </w:pPr>
      <w:r w:rsidRPr="0041528A">
        <w:t>-</w:t>
      </w:r>
      <w:r w:rsidRPr="0041528A">
        <w:tab/>
      </w:r>
      <w:r>
        <w:t>t</w:t>
      </w:r>
      <w:r w:rsidRPr="0041528A">
        <w:t>he CSG ID list and corresponding HNB names of surrounding CSG cells (if class "q" is supported)</w:t>
      </w:r>
      <w:r>
        <w:t>;</w:t>
      </w:r>
    </w:p>
    <w:p w14:paraId="0B4056E3" w14:textId="499BDDF5" w:rsidR="00E40DE8" w:rsidRDefault="000A458B" w:rsidP="00E40DE8">
      <w:pPr>
        <w:pStyle w:val="B1"/>
      </w:pPr>
      <w:r w:rsidRPr="0041528A">
        <w:t>-</w:t>
      </w:r>
      <w:r w:rsidRPr="0041528A">
        <w:tab/>
      </w:r>
      <w:r>
        <w:t>t</w:t>
      </w:r>
      <w:r w:rsidRPr="00816C4A">
        <w:t xml:space="preserve">he list </w:t>
      </w:r>
      <w:r>
        <w:t xml:space="preserve">of slice(s) </w:t>
      </w:r>
      <w:r w:rsidRPr="00816C4A">
        <w:t>information</w:t>
      </w:r>
      <w:r w:rsidR="00E40DE8">
        <w:t>;</w:t>
      </w:r>
    </w:p>
    <w:p w14:paraId="1208BCDE" w14:textId="268E832F" w:rsidR="00C53078" w:rsidRDefault="00C53078" w:rsidP="00C53078">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74424B8A" w14:textId="77777777" w:rsidR="00C53078" w:rsidRPr="0041528A" w:rsidRDefault="00C53078" w:rsidP="00C53078">
      <w:pPr>
        <w:pStyle w:val="B1"/>
      </w:pPr>
      <w:r w:rsidRPr="0041528A">
        <w:t>-</w:t>
      </w:r>
      <w:r w:rsidRPr="0041528A">
        <w:tab/>
      </w:r>
      <w:r>
        <w:t xml:space="preserve">the </w:t>
      </w:r>
      <w:r w:rsidRPr="00193DE5">
        <w:t>NG-RAN/Satellite NG-RAN Primary Timing Advance Information</w:t>
      </w:r>
      <w:r>
        <w:t>.</w:t>
      </w:r>
    </w:p>
    <w:p w14:paraId="2E58E47F" w14:textId="77777777" w:rsidR="00C53078" w:rsidRPr="0041528A" w:rsidRDefault="00C53078" w:rsidP="00C53078">
      <w:r>
        <w:t>I</w:t>
      </w:r>
      <w:r w:rsidRPr="0041528A">
        <w:t>f the local information is stored in the ME; otherwise, sends the correct error code to the UICC in the TERMINAL RESPONSE.</w:t>
      </w:r>
    </w:p>
    <w:p w14:paraId="23429D40" w14:textId="77777777" w:rsidR="00C53078" w:rsidRPr="0041528A" w:rsidRDefault="00C53078" w:rsidP="00C53078">
      <w:r w:rsidRPr="0041528A">
        <w:t>To verify that the ME returns required error information in the TERMINAL RESPONSE in case requested information cannot be provided due to missing network coverage.</w:t>
      </w:r>
    </w:p>
    <w:p w14:paraId="4D97742B" w14:textId="77777777" w:rsidR="00C53078" w:rsidRPr="0041528A" w:rsidRDefault="00C53078" w:rsidP="00C53078">
      <w:r w:rsidRPr="0041528A">
        <w:t>To verify that the E-UTRAN cell identifier is correctly transmitted when requesting the location information while accessing an E-UTRAN.</w:t>
      </w:r>
    </w:p>
    <w:p w14:paraId="4650803E" w14:textId="77777777" w:rsidR="00C53078" w:rsidRPr="0041528A" w:rsidRDefault="00C53078" w:rsidP="00C53078">
      <w:r w:rsidRPr="0041528A">
        <w:t>To verify that the NG-RAN cell identifier is correctly transmitted when requesting the location information while accessing an NG-RAN SA mode Cell.</w:t>
      </w:r>
    </w:p>
    <w:p w14:paraId="1954B693" w14:textId="77777777" w:rsidR="00C53078" w:rsidRDefault="00C53078" w:rsidP="00C53078">
      <w:r w:rsidRPr="0041528A">
        <w:t>To verify that the NG-RAN cell identifier is correctly transmitted when requesting the location information while accessing an NG-RAN Cell.</w:t>
      </w:r>
    </w:p>
    <w:p w14:paraId="61ECD607" w14:textId="77777777" w:rsidR="00C53078" w:rsidRDefault="00C53078" w:rsidP="00C53078">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55DBC653" w14:textId="77777777" w:rsidR="00C53078" w:rsidRPr="0041528A" w:rsidRDefault="00C53078" w:rsidP="00C53078">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B543AB0" w14:textId="77777777" w:rsidR="00C53078" w:rsidRDefault="00C53078" w:rsidP="00C5307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0A00268" w14:textId="6F52121C" w:rsidR="00E40DE8" w:rsidRDefault="004105DA" w:rsidP="00E40DE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04AB36D2" w14:textId="77777777" w:rsidR="00C66325" w:rsidRDefault="00C66325" w:rsidP="00C66325">
      <w:r>
        <w:t>To verify that w</w:t>
      </w:r>
      <w:r w:rsidRPr="00816C4A">
        <w:t xml:space="preserve">hen the list of </w:t>
      </w:r>
      <w:r>
        <w:t>slice(s) information</w:t>
      </w:r>
      <w:r w:rsidRPr="00816C4A">
        <w:t xml:space="preserve"> is requested, the </w:t>
      </w:r>
      <w:r>
        <w:rPr>
          <w:lang w:eastAsia="zh-CN"/>
        </w:rPr>
        <w:t xml:space="preserve">Serving </w:t>
      </w:r>
      <w:bookmarkStart w:id="48" w:name="_Hlk150952590"/>
      <w:r>
        <w:rPr>
          <w:lang w:eastAsia="zh-CN"/>
        </w:rPr>
        <w:t xml:space="preserve">PLMN served S-NSSAIs </w:t>
      </w:r>
      <w:r w:rsidRPr="00816C4A">
        <w:t>list</w:t>
      </w:r>
      <w:r>
        <w:t>, along with Allowed S-NSSAIs list</w:t>
      </w:r>
      <w:r w:rsidRPr="00816C4A">
        <w:t xml:space="preserve"> </w:t>
      </w:r>
      <w:r>
        <w:t>shall be returned</w:t>
      </w:r>
      <w:bookmarkEnd w:id="48"/>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3762C113" w14:textId="77777777" w:rsidR="00C66325" w:rsidRPr="009E0DE1" w:rsidRDefault="00C66325" w:rsidP="00C66325">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6295C4E0" w14:textId="77777777" w:rsidR="00C66325" w:rsidRDefault="00C66325" w:rsidP="00C66325">
      <w:pPr>
        <w:pStyle w:val="B1"/>
      </w:pPr>
      <w:r w:rsidRPr="009E0DE1">
        <w:t>-</w:t>
      </w:r>
      <w:r w:rsidRPr="009E0DE1">
        <w:tab/>
        <w:t>A Slice/Service type (SST</w:t>
      </w:r>
      <w:r>
        <w:t>)</w:t>
      </w:r>
    </w:p>
    <w:p w14:paraId="26AEB073" w14:textId="77777777" w:rsidR="00C66325" w:rsidRDefault="00C66325" w:rsidP="00C66325">
      <w:pPr>
        <w:pStyle w:val="B1"/>
      </w:pPr>
      <w:r w:rsidRPr="009E0DE1">
        <w:t>-</w:t>
      </w:r>
      <w:r w:rsidRPr="009E0DE1">
        <w:tab/>
        <w:t>A Slice Differentiator (SD)</w:t>
      </w:r>
    </w:p>
    <w:p w14:paraId="3E752F2F" w14:textId="05890B94" w:rsidR="00E40DE8" w:rsidRPr="0041528A" w:rsidRDefault="00E40DE8" w:rsidP="00E40DE8">
      <w:r>
        <w:lastRenderedPageBreak/>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00B645C8" w14:textId="77777777" w:rsidR="00097791" w:rsidRPr="0041528A" w:rsidRDefault="00097791" w:rsidP="00097791">
      <w:bookmarkStart w:id="49" w:name="_Toc146313006"/>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2DE36AA0" w14:textId="77777777" w:rsidR="00BF46E1" w:rsidRPr="0041528A" w:rsidRDefault="00BF46E1" w:rsidP="00BF46E1">
      <w:pPr>
        <w:pStyle w:val="Heading5"/>
      </w:pPr>
      <w:r w:rsidRPr="0041528A">
        <w:t>27.22.4.15.4</w:t>
      </w:r>
      <w:r w:rsidRPr="0041528A">
        <w:tab/>
        <w:t>Method of tests</w:t>
      </w:r>
      <w:bookmarkEnd w:id="49"/>
    </w:p>
    <w:p w14:paraId="087E5837" w14:textId="77777777" w:rsidR="00BF46E1" w:rsidRPr="0041528A" w:rsidRDefault="00BF46E1" w:rsidP="00BF46E1">
      <w:pPr>
        <w:pStyle w:val="H6"/>
      </w:pPr>
      <w:r w:rsidRPr="0041528A">
        <w:t>27.22.4.15.4.1</w:t>
      </w:r>
      <w:r w:rsidRPr="0041528A">
        <w:tab/>
        <w:t>Initial conditions</w:t>
      </w:r>
    </w:p>
    <w:p w14:paraId="5648DC49" w14:textId="77777777" w:rsidR="00EF49D7" w:rsidRDefault="00EF49D7" w:rsidP="00EF49D7">
      <w:r w:rsidRPr="0041528A">
        <w:t>The ME is connected to the USIM Simulator.</w:t>
      </w:r>
    </w:p>
    <w:p w14:paraId="4437C784" w14:textId="77777777" w:rsidR="00EF49D7" w:rsidRDefault="00EF49D7" w:rsidP="00EF49D7">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AEDFB7B" w14:textId="77777777" w:rsidR="00EF49D7" w:rsidRDefault="00EF49D7" w:rsidP="00EF49D7">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441155A6" w14:textId="0D3561D1" w:rsidR="00C53078" w:rsidRPr="0041528A" w:rsidRDefault="00C53078" w:rsidP="00C53078">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42D369D5" w14:textId="77777777" w:rsidR="00EF49D7" w:rsidRDefault="00EF49D7" w:rsidP="00EF49D7">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438FDB4F" w14:textId="77777777" w:rsidR="00EF49D7" w:rsidRPr="0041528A" w:rsidRDefault="00EF49D7" w:rsidP="00EF49D7">
      <w:r>
        <w:t xml:space="preserve">To operate the sequence 1.30 the </w:t>
      </w:r>
      <w:r>
        <w:rPr>
          <w:lang w:val="en-US" w:eastAsia="fr-FR"/>
        </w:rPr>
        <w:t>NG-RAN UICC supporting CAG, as defined in clause 27.22.2D.4 shall be used.</w:t>
      </w:r>
    </w:p>
    <w:p w14:paraId="3A5C94E8" w14:textId="6AD5CB25" w:rsidR="001E35EE" w:rsidRPr="0041528A" w:rsidRDefault="001E35EE" w:rsidP="001E35EE">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00DD31C1" w14:textId="200AF8E4" w:rsidR="00EF49D7" w:rsidRDefault="00EF49D7" w:rsidP="00EF49D7">
      <w:r>
        <w:t>S</w:t>
      </w:r>
      <w:r w:rsidRPr="0041528A">
        <w:t xml:space="preserve">equences 1.2, 1.4, 1.5, 1.9 and 1.11 </w:t>
      </w:r>
      <w:r>
        <w:t>do not need any System Simulator connection.</w:t>
      </w:r>
    </w:p>
    <w:p w14:paraId="40CA7A9A" w14:textId="6E6B1E9F" w:rsidR="00EF49D7" w:rsidRDefault="00EF49D7" w:rsidP="00EF49D7">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w:t>
      </w:r>
      <w:r w:rsidR="00C53078">
        <w:t xml:space="preserve"> </w:t>
      </w:r>
      <w:r>
        <w:t xml:space="preserve">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32CE3658" w14:textId="1E82AC1B" w:rsidR="00EF49D7" w:rsidRPr="0041528A" w:rsidRDefault="00EF49D7" w:rsidP="00EF49D7">
      <w:r>
        <w:t>F</w:t>
      </w:r>
      <w:r w:rsidRPr="0041528A">
        <w:t>or sequence</w:t>
      </w:r>
      <w:r>
        <w:t>s</w:t>
      </w:r>
      <w:r w:rsidRPr="0041528A">
        <w:t xml:space="preserve"> 1.10</w:t>
      </w:r>
      <w:r>
        <w:t xml:space="preserve"> the ME is connected to a</w:t>
      </w:r>
      <w:r w:rsidR="00C53078">
        <w:t>n</w:t>
      </w:r>
      <w:r>
        <w:t xml:space="preserve"> SS, a USS or an E-USS.</w:t>
      </w:r>
    </w:p>
    <w:p w14:paraId="2C07AF74" w14:textId="1C19421D" w:rsidR="00EF49D7" w:rsidRDefault="00EF49D7" w:rsidP="00EF49D7">
      <w:r>
        <w:t>For sequences 1.22 to 1.3</w:t>
      </w:r>
      <w:r w:rsidR="00B100EC">
        <w:t>4</w:t>
      </w:r>
      <w:r>
        <w:t xml:space="preserve"> the ME is connected to NG-SS. For all sequences but 1.30 it has to perform the Registration procedure.</w:t>
      </w:r>
    </w:p>
    <w:p w14:paraId="04945801" w14:textId="717D0A94" w:rsidR="00897A94" w:rsidRPr="001D1909" w:rsidRDefault="00897A94" w:rsidP="00897A94">
      <w:r w:rsidRPr="001D1909">
        <w:t>The browser's cache shall have been cleared before execution of the test sequence.</w:t>
      </w:r>
      <w:r>
        <w:t xml:space="preserve"> For sequence 1.24, 1.25, 1.26, 1.26A</w:t>
      </w:r>
      <w:r w:rsidR="00B100EC">
        <w:t xml:space="preserve">, </w:t>
      </w:r>
      <w:r>
        <w:t>1.26B</w:t>
      </w:r>
      <w:r w:rsidR="0018724E">
        <w:t>, 1.33 and 1.34</w:t>
      </w:r>
      <w:r>
        <w:t xml:space="preserve"> t</w:t>
      </w:r>
      <w:r w:rsidRPr="001D1909">
        <w:t>he URSP rules stored in the ME are:</w:t>
      </w:r>
    </w:p>
    <w:p w14:paraId="3D3A5240" w14:textId="77777777" w:rsidR="00EF49D7" w:rsidRPr="001D1909" w:rsidRDefault="00EF49D7" w:rsidP="00EF49D7">
      <w:pPr>
        <w:pStyle w:val="B1"/>
      </w:pPr>
      <w:r w:rsidRPr="001D1909">
        <w:t>URSP:</w:t>
      </w:r>
    </w:p>
    <w:p w14:paraId="01722F54" w14:textId="77777777" w:rsidR="00EF49D7" w:rsidRPr="001D1909" w:rsidRDefault="00EF49D7" w:rsidP="00EF49D7">
      <w:pPr>
        <w:pStyle w:val="B1"/>
      </w:pPr>
      <w:r w:rsidRPr="001D1909">
        <w:t>Rule Precedence</w:t>
      </w:r>
      <w:r>
        <w:t xml:space="preserve"> =1</w:t>
      </w:r>
    </w:p>
    <w:p w14:paraId="148E6756" w14:textId="77777777" w:rsidR="00EF49D7" w:rsidRPr="001D1909" w:rsidRDefault="00EF49D7" w:rsidP="00EF49D7">
      <w:pPr>
        <w:pStyle w:val="B2"/>
      </w:pPr>
      <w:r w:rsidRPr="001D1909">
        <w:t>Traffic Descriptor:</w:t>
      </w:r>
    </w:p>
    <w:p w14:paraId="361EFC1A" w14:textId="77777777" w:rsidR="00EF49D7" w:rsidRPr="001D1909" w:rsidRDefault="00EF49D7" w:rsidP="00EF49D7">
      <w:pPr>
        <w:pStyle w:val="B30"/>
        <w:numPr>
          <w:ilvl w:val="0"/>
          <w:numId w:val="23"/>
        </w:numPr>
        <w:tabs>
          <w:tab w:val="clear" w:pos="644"/>
        </w:tabs>
        <w:ind w:left="1135" w:hanging="284"/>
      </w:pPr>
      <w:bookmarkStart w:id="50" w:name="MCCQCTEMPBM_00000037"/>
      <w:r w:rsidRPr="001D1909">
        <w:t>DNN=</w:t>
      </w:r>
      <w:r w:rsidRPr="00002152">
        <w:t>TestGp.rs</w:t>
      </w:r>
    </w:p>
    <w:bookmarkEnd w:id="50"/>
    <w:p w14:paraId="5DBA36B7" w14:textId="77777777" w:rsidR="00EF49D7" w:rsidRPr="001D1909" w:rsidRDefault="00EF49D7" w:rsidP="00EF49D7">
      <w:pPr>
        <w:pStyle w:val="B2"/>
        <w:rPr>
          <w:rFonts w:eastAsia="SimSun"/>
        </w:rPr>
      </w:pPr>
      <w:r w:rsidRPr="001D1909">
        <w:rPr>
          <w:rFonts w:eastAsia="SimSun"/>
        </w:rPr>
        <w:t>Route Selection Descriptor:</w:t>
      </w:r>
    </w:p>
    <w:p w14:paraId="4BD1F4BA" w14:textId="77777777" w:rsidR="00EF49D7" w:rsidRPr="001D1909" w:rsidRDefault="00EF49D7" w:rsidP="00EF49D7">
      <w:pPr>
        <w:pStyle w:val="B30"/>
        <w:numPr>
          <w:ilvl w:val="0"/>
          <w:numId w:val="23"/>
        </w:numPr>
        <w:tabs>
          <w:tab w:val="clear" w:pos="644"/>
        </w:tabs>
        <w:ind w:left="1135" w:hanging="284"/>
        <w:rPr>
          <w:rFonts w:eastAsia="SimSun"/>
        </w:rPr>
      </w:pPr>
      <w:bookmarkStart w:id="51" w:name="MCCQCTEMPBM_00000038"/>
      <w:r w:rsidRPr="001D1909">
        <w:rPr>
          <w:rFonts w:eastAsia="SimSun"/>
        </w:rPr>
        <w:t>Precedence=1</w:t>
      </w:r>
    </w:p>
    <w:p w14:paraId="50A67323" w14:textId="77777777" w:rsidR="00EF49D7" w:rsidRPr="001D1909" w:rsidRDefault="00EF49D7" w:rsidP="00EF49D7">
      <w:pPr>
        <w:pStyle w:val="B30"/>
        <w:numPr>
          <w:ilvl w:val="0"/>
          <w:numId w:val="23"/>
        </w:numPr>
        <w:tabs>
          <w:tab w:val="clear" w:pos="644"/>
        </w:tabs>
        <w:ind w:left="1135" w:hanging="284"/>
        <w:rPr>
          <w:rFonts w:eastAsia="SimSun"/>
        </w:rPr>
      </w:pPr>
      <w:bookmarkStart w:id="52" w:name="MCCQCTEMPBM_00000039"/>
      <w:bookmarkEnd w:id="51"/>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eMBB, SD: 010103</w:t>
      </w:r>
      <w:r w:rsidRPr="001D1909">
        <w:rPr>
          <w:rFonts w:eastAsia="SimSun"/>
        </w:rPr>
        <w:t>)</w:t>
      </w:r>
    </w:p>
    <w:p w14:paraId="1C9BF15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3" w:name="MCCQCTEMPBM_00000040"/>
      <w:bookmarkEnd w:id="52"/>
      <w:r w:rsidRPr="002B44D6">
        <w:rPr>
          <w:rFonts w:eastAsia="SimSun"/>
          <w:lang w:val="fr-FR"/>
        </w:rPr>
        <w:t>SSC Mode Selection: SSC Mode 1</w:t>
      </w:r>
    </w:p>
    <w:p w14:paraId="25855D9C" w14:textId="77777777" w:rsidR="00EF49D7" w:rsidRPr="0080429E" w:rsidRDefault="00EF49D7" w:rsidP="00EF49D7">
      <w:pPr>
        <w:pStyle w:val="B30"/>
        <w:numPr>
          <w:ilvl w:val="0"/>
          <w:numId w:val="23"/>
        </w:numPr>
        <w:tabs>
          <w:tab w:val="clear" w:pos="644"/>
        </w:tabs>
        <w:ind w:left="1135" w:hanging="284"/>
      </w:pPr>
      <w:bookmarkStart w:id="54" w:name="MCCQCTEMPBM_00000041"/>
      <w:bookmarkEnd w:id="53"/>
      <w:r w:rsidRPr="001D1909">
        <w:rPr>
          <w:rFonts w:eastAsia="SimSun"/>
        </w:rPr>
        <w:t xml:space="preserve">Access Type preference: </w:t>
      </w:r>
      <w:r w:rsidRPr="00941DCE">
        <w:rPr>
          <w:rFonts w:eastAsia="SimSun"/>
        </w:rPr>
        <w:t>3GPP access</w:t>
      </w:r>
    </w:p>
    <w:bookmarkEnd w:id="54"/>
    <w:p w14:paraId="0864F175" w14:textId="77777777" w:rsidR="00EF49D7" w:rsidRPr="001D1909" w:rsidRDefault="00EF49D7" w:rsidP="00EF49D7">
      <w:pPr>
        <w:pStyle w:val="B1"/>
      </w:pPr>
      <w:r w:rsidRPr="001D1909">
        <w:lastRenderedPageBreak/>
        <w:t>Rule Precedence</w:t>
      </w:r>
      <w:r>
        <w:t xml:space="preserve"> =2</w:t>
      </w:r>
    </w:p>
    <w:p w14:paraId="238FC96E" w14:textId="77777777" w:rsidR="00EF49D7" w:rsidRPr="001D1909" w:rsidRDefault="00EF49D7" w:rsidP="00EF49D7">
      <w:pPr>
        <w:pStyle w:val="B2"/>
      </w:pPr>
      <w:r w:rsidRPr="001D1909">
        <w:t>Traffic Descriptor:</w:t>
      </w:r>
    </w:p>
    <w:p w14:paraId="5E2F5614" w14:textId="77777777" w:rsidR="00EF49D7" w:rsidRPr="00002152" w:rsidRDefault="00EF49D7" w:rsidP="00EF49D7">
      <w:pPr>
        <w:pStyle w:val="B30"/>
        <w:numPr>
          <w:ilvl w:val="0"/>
          <w:numId w:val="23"/>
        </w:numPr>
        <w:tabs>
          <w:tab w:val="clear" w:pos="644"/>
        </w:tabs>
        <w:ind w:left="1135" w:hanging="284"/>
      </w:pPr>
      <w:bookmarkStart w:id="55" w:name="MCCQCTEMPBM_00000042"/>
      <w:r w:rsidRPr="001D1909">
        <w:t>DNN=</w:t>
      </w:r>
      <w:r w:rsidRPr="00002152">
        <w:t>Test12.rs</w:t>
      </w:r>
    </w:p>
    <w:bookmarkEnd w:id="55"/>
    <w:p w14:paraId="5906244A" w14:textId="77777777" w:rsidR="00EF49D7" w:rsidRPr="001D1909" w:rsidRDefault="00EF49D7" w:rsidP="00EF49D7">
      <w:pPr>
        <w:pStyle w:val="B2"/>
        <w:rPr>
          <w:rFonts w:eastAsia="SimSun"/>
        </w:rPr>
      </w:pPr>
      <w:r w:rsidRPr="001D1909">
        <w:rPr>
          <w:rFonts w:eastAsia="SimSun"/>
        </w:rPr>
        <w:t>Route Selection Descriptor:</w:t>
      </w:r>
    </w:p>
    <w:p w14:paraId="5BAB21B8" w14:textId="77777777" w:rsidR="00EF49D7" w:rsidRPr="001D1909" w:rsidRDefault="00EF49D7" w:rsidP="00EF49D7">
      <w:pPr>
        <w:pStyle w:val="B30"/>
        <w:numPr>
          <w:ilvl w:val="0"/>
          <w:numId w:val="23"/>
        </w:numPr>
        <w:tabs>
          <w:tab w:val="clear" w:pos="644"/>
        </w:tabs>
        <w:ind w:left="1135" w:hanging="284"/>
        <w:rPr>
          <w:rFonts w:eastAsia="SimSun"/>
        </w:rPr>
      </w:pPr>
      <w:bookmarkStart w:id="56" w:name="MCCQCTEMPBM_00000043"/>
      <w:r w:rsidRPr="001D1909">
        <w:rPr>
          <w:rFonts w:eastAsia="SimSun"/>
        </w:rPr>
        <w:t>Precedence=1</w:t>
      </w:r>
    </w:p>
    <w:p w14:paraId="4F396CD4" w14:textId="77777777" w:rsidR="00EF49D7" w:rsidRPr="001D1909" w:rsidRDefault="00EF49D7" w:rsidP="00EF49D7">
      <w:pPr>
        <w:pStyle w:val="B30"/>
        <w:numPr>
          <w:ilvl w:val="0"/>
          <w:numId w:val="23"/>
        </w:numPr>
        <w:tabs>
          <w:tab w:val="clear" w:pos="644"/>
        </w:tabs>
        <w:ind w:left="1135" w:hanging="284"/>
        <w:rPr>
          <w:rFonts w:eastAsia="SimSun"/>
        </w:rPr>
      </w:pPr>
      <w:bookmarkStart w:id="57" w:name="MCCQCTEMPBM_00000044"/>
      <w:bookmarkEnd w:id="56"/>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eMBB, SD: 010102</w:t>
      </w:r>
      <w:r w:rsidRPr="001D1909">
        <w:rPr>
          <w:rFonts w:eastAsia="SimSun"/>
        </w:rPr>
        <w:t>)</w:t>
      </w:r>
    </w:p>
    <w:p w14:paraId="6910EAD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8" w:name="MCCQCTEMPBM_00000045"/>
      <w:bookmarkEnd w:id="57"/>
      <w:r w:rsidRPr="002B44D6">
        <w:rPr>
          <w:rFonts w:eastAsia="SimSun"/>
          <w:lang w:val="fr-FR"/>
        </w:rPr>
        <w:t>SSC Mode Selection: SSC Mode 1</w:t>
      </w:r>
    </w:p>
    <w:p w14:paraId="490D19AF" w14:textId="77777777" w:rsidR="00EF49D7" w:rsidRPr="001D1909" w:rsidRDefault="00EF49D7" w:rsidP="00EF49D7">
      <w:pPr>
        <w:pStyle w:val="B30"/>
        <w:numPr>
          <w:ilvl w:val="0"/>
          <w:numId w:val="23"/>
        </w:numPr>
        <w:tabs>
          <w:tab w:val="clear" w:pos="644"/>
        </w:tabs>
        <w:ind w:left="1135" w:hanging="284"/>
      </w:pPr>
      <w:bookmarkStart w:id="59" w:name="MCCQCTEMPBM_00000046"/>
      <w:bookmarkEnd w:id="58"/>
      <w:r w:rsidRPr="001D1909">
        <w:rPr>
          <w:rFonts w:eastAsia="SimSun"/>
        </w:rPr>
        <w:t xml:space="preserve">Access Type preference: </w:t>
      </w:r>
      <w:r w:rsidRPr="00941DCE">
        <w:rPr>
          <w:rFonts w:eastAsia="SimSun"/>
        </w:rPr>
        <w:t>3GPP access</w:t>
      </w:r>
    </w:p>
    <w:bookmarkEnd w:id="59"/>
    <w:p w14:paraId="169F2C8A" w14:textId="77777777" w:rsidR="00EF49D7" w:rsidRPr="001D1909" w:rsidRDefault="00EF49D7" w:rsidP="00EF49D7">
      <w:pPr>
        <w:pStyle w:val="B1"/>
        <w:rPr>
          <w:rFonts w:eastAsia="SimSun"/>
        </w:rPr>
      </w:pPr>
      <w:r w:rsidRPr="001D1909">
        <w:rPr>
          <w:rFonts w:eastAsia="SimSun"/>
        </w:rPr>
        <w:t>Rule Precedence = &lt;lowest priority&gt;</w:t>
      </w:r>
    </w:p>
    <w:p w14:paraId="737C5510" w14:textId="77777777" w:rsidR="00EF49D7" w:rsidRPr="001D1909" w:rsidRDefault="00EF49D7" w:rsidP="00EF49D7">
      <w:pPr>
        <w:pStyle w:val="B2"/>
      </w:pPr>
      <w:r>
        <w:rPr>
          <w:rFonts w:eastAsia="SimSun"/>
        </w:rPr>
        <w:t xml:space="preserve">Traffic Descriptor: </w:t>
      </w:r>
      <w:r>
        <w:t>*</w:t>
      </w:r>
    </w:p>
    <w:p w14:paraId="03D84A17" w14:textId="77777777" w:rsidR="00EF49D7" w:rsidRPr="001D1909" w:rsidRDefault="00EF49D7" w:rsidP="00EF49D7">
      <w:pPr>
        <w:pStyle w:val="B2"/>
        <w:rPr>
          <w:rFonts w:eastAsia="SimSun"/>
        </w:rPr>
      </w:pPr>
      <w:r w:rsidRPr="001D1909">
        <w:rPr>
          <w:rFonts w:eastAsia="SimSun"/>
        </w:rPr>
        <w:t>Route Selection Descriptor:</w:t>
      </w:r>
    </w:p>
    <w:p w14:paraId="1B9F10D3" w14:textId="77777777" w:rsidR="00EF49D7" w:rsidRPr="001D1909" w:rsidRDefault="00EF49D7" w:rsidP="00EF49D7">
      <w:pPr>
        <w:pStyle w:val="B30"/>
        <w:numPr>
          <w:ilvl w:val="0"/>
          <w:numId w:val="23"/>
        </w:numPr>
        <w:tabs>
          <w:tab w:val="clear" w:pos="644"/>
        </w:tabs>
        <w:ind w:left="1135" w:hanging="284"/>
        <w:rPr>
          <w:rFonts w:eastAsia="SimSun"/>
        </w:rPr>
      </w:pPr>
      <w:bookmarkStart w:id="60" w:name="MCCQCTEMPBM_00000047"/>
      <w:r w:rsidRPr="001D1909">
        <w:rPr>
          <w:rFonts w:eastAsia="SimSun"/>
        </w:rPr>
        <w:t>Precedence =1</w:t>
      </w:r>
    </w:p>
    <w:p w14:paraId="40553888" w14:textId="77777777" w:rsidR="00EF49D7" w:rsidRDefault="00EF49D7" w:rsidP="00EF49D7">
      <w:pPr>
        <w:pStyle w:val="B30"/>
        <w:numPr>
          <w:ilvl w:val="0"/>
          <w:numId w:val="23"/>
        </w:numPr>
        <w:tabs>
          <w:tab w:val="clear" w:pos="644"/>
        </w:tabs>
        <w:ind w:left="1135" w:hanging="284"/>
        <w:rPr>
          <w:rFonts w:eastAsia="SimSun"/>
          <w:lang w:val="fr-FR"/>
        </w:rPr>
      </w:pPr>
      <w:bookmarkStart w:id="61" w:name="MCCQCTEMPBM_00000048"/>
      <w:bookmarkEnd w:id="60"/>
      <w:r w:rsidRPr="002B44D6">
        <w:rPr>
          <w:rFonts w:eastAsia="SimSun"/>
          <w:lang w:val="fr-FR"/>
        </w:rPr>
        <w:t>SSC Mode Selection: SSC Mode 1</w:t>
      </w:r>
    </w:p>
    <w:p w14:paraId="206696FE" w14:textId="77777777" w:rsidR="00EF49D7" w:rsidRPr="00994836" w:rsidRDefault="00EF49D7" w:rsidP="00EF49D7">
      <w:pPr>
        <w:pStyle w:val="B30"/>
        <w:numPr>
          <w:ilvl w:val="0"/>
          <w:numId w:val="23"/>
        </w:numPr>
        <w:tabs>
          <w:tab w:val="clear" w:pos="644"/>
        </w:tabs>
        <w:ind w:left="1135" w:hanging="284"/>
      </w:pPr>
      <w:bookmarkStart w:id="62" w:name="MCCQCTEMPBM_00000049"/>
      <w:bookmarkEnd w:id="61"/>
      <w:r w:rsidRPr="001D1909">
        <w:rPr>
          <w:rFonts w:eastAsia="SimSun"/>
        </w:rPr>
        <w:t xml:space="preserve">Access Type preference: </w:t>
      </w:r>
      <w:r w:rsidRPr="00941DCE">
        <w:rPr>
          <w:rFonts w:eastAsia="SimSun"/>
        </w:rPr>
        <w:t>3GPP access</w:t>
      </w:r>
    </w:p>
    <w:bookmarkEnd w:id="62"/>
    <w:p w14:paraId="247E1ED7" w14:textId="77777777" w:rsidR="001A7305" w:rsidRPr="0041528A" w:rsidRDefault="001A7305" w:rsidP="001A7305">
      <w:r w:rsidRPr="0041528A">
        <w:t>The NG-RAN parameters of the system simulator are:</w:t>
      </w:r>
    </w:p>
    <w:p w14:paraId="1571DBED" w14:textId="77777777" w:rsidR="001A7305" w:rsidRPr="0041528A" w:rsidRDefault="001A7305" w:rsidP="001A7305">
      <w:pPr>
        <w:pStyle w:val="B1"/>
        <w:numPr>
          <w:ilvl w:val="0"/>
          <w:numId w:val="23"/>
        </w:numPr>
      </w:pPr>
      <w:r w:rsidRPr="0041528A">
        <w:t>-</w:t>
      </w:r>
      <w:r w:rsidRPr="0041528A">
        <w:tab/>
        <w:t>Mobile Country Code (MCC) = 001;</w:t>
      </w:r>
    </w:p>
    <w:p w14:paraId="4C0EC0F4" w14:textId="77777777" w:rsidR="001A7305" w:rsidRPr="0041528A" w:rsidRDefault="001A7305" w:rsidP="001A7305">
      <w:pPr>
        <w:pStyle w:val="B1"/>
        <w:numPr>
          <w:ilvl w:val="0"/>
          <w:numId w:val="23"/>
        </w:numPr>
      </w:pPr>
      <w:r w:rsidRPr="0041528A">
        <w:t>-</w:t>
      </w:r>
      <w:r w:rsidRPr="0041528A">
        <w:tab/>
        <w:t>Mobile Network Code (MNC) = 01;</w:t>
      </w:r>
    </w:p>
    <w:p w14:paraId="6D0D30C5" w14:textId="77777777" w:rsidR="001A7305" w:rsidRPr="0041528A" w:rsidRDefault="001A7305" w:rsidP="001A7305">
      <w:pPr>
        <w:pStyle w:val="B1"/>
        <w:numPr>
          <w:ilvl w:val="0"/>
          <w:numId w:val="23"/>
        </w:numPr>
      </w:pPr>
      <w:r w:rsidRPr="0041528A">
        <w:t>-</w:t>
      </w:r>
      <w:r w:rsidRPr="0041528A">
        <w:tab/>
        <w:t>Tracking Area Code (TAC) = 000001;</w:t>
      </w:r>
    </w:p>
    <w:p w14:paraId="2E14F77E" w14:textId="77777777" w:rsidR="001A7305" w:rsidRDefault="001A7305" w:rsidP="001A7305">
      <w:pPr>
        <w:pStyle w:val="B1"/>
        <w:numPr>
          <w:ilvl w:val="0"/>
          <w:numId w:val="23"/>
        </w:numPr>
      </w:pPr>
      <w:r w:rsidRPr="0041528A">
        <w:t>-</w:t>
      </w:r>
      <w:r w:rsidRPr="0041528A">
        <w:tab/>
      </w:r>
      <w:r>
        <w:t xml:space="preserve">NG-RAN/Satellite NG-RAN Cell Identifier (NCI) </w:t>
      </w:r>
      <w:r w:rsidRPr="0041528A">
        <w:t>= 0001 (36 bits);</w:t>
      </w:r>
    </w:p>
    <w:p w14:paraId="75677569" w14:textId="77777777" w:rsidR="001A7305" w:rsidRDefault="001A7305" w:rsidP="001A7305">
      <w:pPr>
        <w:pStyle w:val="B1"/>
        <w:numPr>
          <w:ilvl w:val="0"/>
          <w:numId w:val="23"/>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1D1038C7" w14:textId="4F5C0323" w:rsidR="001A7305" w:rsidRPr="00AB25AF" w:rsidRDefault="001A7305" w:rsidP="001A7305">
      <w:pPr>
        <w:pStyle w:val="B1"/>
        <w:numPr>
          <w:ilvl w:val="0"/>
          <w:numId w:val="23"/>
        </w:numPr>
        <w:rPr>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0062341D">
        <w:t>as defined in TS 38.133 [47] Table 7.1.2-2</w:t>
      </w:r>
      <w:r w:rsidR="0062341D" w:rsidRPr="0041528A">
        <w:t>;</w:t>
      </w:r>
    </w:p>
    <w:p w14:paraId="125EF90C" w14:textId="77777777" w:rsidR="001A7305" w:rsidRPr="0041528A" w:rsidRDefault="001A7305" w:rsidP="001A7305">
      <w:r w:rsidRPr="0041528A">
        <w:t xml:space="preserve">The NG-RAN parameters of the system simulator </w:t>
      </w:r>
      <w:r>
        <w:t>for sequence 1.26A is</w:t>
      </w:r>
      <w:r w:rsidRPr="0041528A">
        <w:t>:</w:t>
      </w:r>
    </w:p>
    <w:p w14:paraId="6084F129" w14:textId="77777777" w:rsidR="001A7305" w:rsidRPr="0041528A" w:rsidRDefault="001A7305" w:rsidP="001A7305">
      <w:pPr>
        <w:pStyle w:val="B1"/>
        <w:numPr>
          <w:ilvl w:val="0"/>
          <w:numId w:val="23"/>
        </w:numPr>
      </w:pPr>
      <w:r w:rsidRPr="0041528A">
        <w:t>-</w:t>
      </w:r>
      <w:r w:rsidRPr="0041528A">
        <w:tab/>
        <w:t>Mobile Country Code (MCC) = 0</w:t>
      </w:r>
      <w:r>
        <w:t>0</w:t>
      </w:r>
      <w:r w:rsidRPr="0041528A">
        <w:t>1;</w:t>
      </w:r>
    </w:p>
    <w:p w14:paraId="6724ADC0" w14:textId="77777777" w:rsidR="001A7305" w:rsidRPr="0041528A" w:rsidRDefault="001A7305" w:rsidP="001A7305">
      <w:pPr>
        <w:pStyle w:val="B1"/>
        <w:numPr>
          <w:ilvl w:val="0"/>
          <w:numId w:val="23"/>
        </w:numPr>
      </w:pPr>
      <w:r w:rsidRPr="0041528A">
        <w:t>-</w:t>
      </w:r>
      <w:r w:rsidRPr="0041528A">
        <w:tab/>
        <w:t>Mobile Network Code (MNC) = 0</w:t>
      </w:r>
      <w:r>
        <w:t>2</w:t>
      </w:r>
      <w:r w:rsidRPr="0041528A">
        <w:t>;</w:t>
      </w:r>
    </w:p>
    <w:p w14:paraId="052A8242" w14:textId="77777777" w:rsidR="001A7305" w:rsidRPr="0041528A" w:rsidRDefault="001A7305" w:rsidP="001A7305">
      <w:pPr>
        <w:pStyle w:val="B1"/>
        <w:numPr>
          <w:ilvl w:val="0"/>
          <w:numId w:val="23"/>
        </w:numPr>
      </w:pPr>
      <w:r w:rsidRPr="0041528A">
        <w:t>-</w:t>
      </w:r>
      <w:r w:rsidRPr="0041528A">
        <w:tab/>
        <w:t>Tracking Area Code (TAC) = 000001;</w:t>
      </w:r>
    </w:p>
    <w:p w14:paraId="4AD3D9D8" w14:textId="77777777" w:rsidR="001A7305" w:rsidRDefault="001A7305" w:rsidP="001A7305">
      <w:pPr>
        <w:pStyle w:val="B1"/>
        <w:numPr>
          <w:ilvl w:val="0"/>
          <w:numId w:val="23"/>
        </w:numPr>
      </w:pPr>
      <w:r w:rsidRPr="0041528A">
        <w:t>-</w:t>
      </w:r>
      <w:r w:rsidRPr="0041528A">
        <w:tab/>
      </w:r>
      <w:r>
        <w:t xml:space="preserve">NG-RAN/Satellite NG-RAN Cell Identifier (NCI) </w:t>
      </w:r>
      <w:r w:rsidRPr="0041528A">
        <w:t>= 0001 (36 bits);</w:t>
      </w:r>
    </w:p>
    <w:p w14:paraId="3C591254" w14:textId="77777777" w:rsidR="001A7305" w:rsidRPr="009C191D" w:rsidRDefault="001A7305" w:rsidP="001A7305">
      <w:pPr>
        <w:pStyle w:val="B1"/>
        <w:numPr>
          <w:ilvl w:val="0"/>
          <w:numId w:val="23"/>
        </w:numPr>
        <w:rPr>
          <w:rFonts w:eastAsia="SimSun"/>
        </w:rPr>
      </w:pPr>
      <w:r w:rsidRPr="0041528A">
        <w:t>-</w:t>
      </w:r>
      <w:r w:rsidRPr="0041528A">
        <w:tab/>
      </w:r>
      <w:r>
        <w:rPr>
          <w:rFonts w:cs="Arial"/>
          <w:szCs w:val="18"/>
          <w:lang w:val="en-US" w:eastAsia="fr-FR"/>
        </w:rPr>
        <w:t>Allowed S-NSSAIs is configured to include mapping information =</w:t>
      </w:r>
    </w:p>
    <w:p w14:paraId="4020F8B5" w14:textId="77777777" w:rsidR="001A7305" w:rsidRDefault="001A7305" w:rsidP="001A7305">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p>
    <w:p w14:paraId="4BF20993" w14:textId="77777777" w:rsidR="001A7305" w:rsidRDefault="001A7305" w:rsidP="001A7305">
      <w:pPr>
        <w:pStyle w:val="B1"/>
        <w:ind w:left="1080" w:firstLine="0"/>
        <w:rPr>
          <w:rFonts w:eastAsia="SimSun"/>
        </w:rPr>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1F6633BB" w14:textId="19EB3592" w:rsidR="001A7305" w:rsidRPr="00D00ABF" w:rsidRDefault="001A7305" w:rsidP="001A7305">
      <w:pPr>
        <w:pStyle w:val="B1"/>
        <w:numPr>
          <w:ilvl w:val="0"/>
          <w:numId w:val="23"/>
        </w:numPr>
        <w:rPr>
          <w:rFonts w:eastAsia="SimSun"/>
        </w:rPr>
      </w:pPr>
      <w:r w:rsidRPr="0041528A">
        <w:t>-</w:t>
      </w:r>
      <w:r w:rsidRPr="0041528A">
        <w:tab/>
      </w:r>
      <w:r w:rsidR="0062341D" w:rsidRPr="00943344">
        <w:rPr>
          <w:rFonts w:hint="eastAsia"/>
        </w:rPr>
        <w:t>NG-RAN</w:t>
      </w:r>
      <w:r w:rsidR="0062341D" w:rsidRPr="00943344">
        <w:t>/Satellite NG-RAN</w:t>
      </w:r>
      <w:r w:rsidR="0062341D">
        <w:t xml:space="preserve"> Primary Timing Advance as defined in TS 38.133 [47] Table 7.1.2-2</w:t>
      </w:r>
      <w:r w:rsidR="0062341D" w:rsidRPr="0041528A">
        <w:t>;</w:t>
      </w:r>
    </w:p>
    <w:p w14:paraId="2EDB52EB" w14:textId="77777777" w:rsidR="001A7305" w:rsidRPr="0041528A" w:rsidRDefault="001A7305" w:rsidP="001A7305">
      <w:r w:rsidRPr="0041528A">
        <w:t xml:space="preserve">The NG-RAN parameters of the system simulator </w:t>
      </w:r>
      <w:r>
        <w:t>for sequence 1.26B is</w:t>
      </w:r>
      <w:r w:rsidRPr="0041528A">
        <w:t>:</w:t>
      </w:r>
    </w:p>
    <w:p w14:paraId="2F08CDE0" w14:textId="77777777" w:rsidR="001A7305" w:rsidRPr="0041528A" w:rsidRDefault="001A7305" w:rsidP="001A7305">
      <w:pPr>
        <w:pStyle w:val="B1"/>
        <w:numPr>
          <w:ilvl w:val="0"/>
          <w:numId w:val="23"/>
        </w:numPr>
      </w:pPr>
      <w:r w:rsidRPr="0041528A">
        <w:t>-</w:t>
      </w:r>
      <w:r w:rsidRPr="0041528A">
        <w:tab/>
        <w:t>Mobile Country Code (MCC) = 0</w:t>
      </w:r>
      <w:r>
        <w:t>0</w:t>
      </w:r>
      <w:r w:rsidRPr="0041528A">
        <w:t>1;</w:t>
      </w:r>
    </w:p>
    <w:p w14:paraId="7FCECF4E" w14:textId="77777777" w:rsidR="001A7305" w:rsidRPr="0041528A" w:rsidRDefault="001A7305" w:rsidP="001A7305">
      <w:pPr>
        <w:pStyle w:val="B1"/>
        <w:numPr>
          <w:ilvl w:val="0"/>
          <w:numId w:val="23"/>
        </w:numPr>
      </w:pPr>
      <w:r w:rsidRPr="0041528A">
        <w:t>-</w:t>
      </w:r>
      <w:r w:rsidRPr="0041528A">
        <w:tab/>
        <w:t>Mobile Network Code (MNC) = 0</w:t>
      </w:r>
      <w:r>
        <w:t>2</w:t>
      </w:r>
      <w:r w:rsidRPr="0041528A">
        <w:t>;</w:t>
      </w:r>
    </w:p>
    <w:p w14:paraId="3BF3E7BC" w14:textId="77777777" w:rsidR="001A7305" w:rsidRPr="0041528A" w:rsidRDefault="001A7305" w:rsidP="001A7305">
      <w:pPr>
        <w:pStyle w:val="B1"/>
        <w:numPr>
          <w:ilvl w:val="0"/>
          <w:numId w:val="23"/>
        </w:numPr>
      </w:pPr>
      <w:r w:rsidRPr="0041528A">
        <w:t>-</w:t>
      </w:r>
      <w:r w:rsidRPr="0041528A">
        <w:tab/>
        <w:t>Tracking Area Code (TAC) = 000001;</w:t>
      </w:r>
    </w:p>
    <w:p w14:paraId="170DEFA4" w14:textId="77777777" w:rsidR="001A7305" w:rsidRDefault="001A7305" w:rsidP="001A7305">
      <w:pPr>
        <w:pStyle w:val="B1"/>
        <w:numPr>
          <w:ilvl w:val="0"/>
          <w:numId w:val="23"/>
        </w:numPr>
      </w:pPr>
      <w:r w:rsidRPr="0041528A">
        <w:lastRenderedPageBreak/>
        <w:t>-</w:t>
      </w:r>
      <w:r w:rsidRPr="0041528A">
        <w:tab/>
      </w:r>
      <w:r>
        <w:t xml:space="preserve">NG-RAN/Satellite NG-RAN Cell Identifier (NCI) </w:t>
      </w:r>
      <w:r w:rsidRPr="0041528A">
        <w:t>= 0001 (36 bits);</w:t>
      </w:r>
    </w:p>
    <w:p w14:paraId="0CAF1FFA" w14:textId="77777777" w:rsidR="001A7305" w:rsidRPr="009C191D" w:rsidRDefault="001A7305" w:rsidP="001A7305">
      <w:pPr>
        <w:pStyle w:val="B1"/>
        <w:numPr>
          <w:ilvl w:val="0"/>
          <w:numId w:val="23"/>
        </w:numPr>
        <w:rPr>
          <w:rFonts w:eastAsia="SimSun"/>
        </w:rPr>
      </w:pPr>
      <w:r w:rsidRPr="0041528A">
        <w:t>-</w:t>
      </w:r>
      <w:r w:rsidRPr="0041528A">
        <w:tab/>
      </w:r>
      <w:r>
        <w:rPr>
          <w:rFonts w:cs="Arial"/>
          <w:szCs w:val="18"/>
          <w:lang w:val="en-US" w:eastAsia="fr-FR"/>
        </w:rPr>
        <w:t>Allowed S-NSSAIs is configured to include mapping information:</w:t>
      </w:r>
    </w:p>
    <w:p w14:paraId="356A728B" w14:textId="77777777" w:rsidR="001A7305" w:rsidRDefault="001A7305" w:rsidP="001A7305">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sidRPr="00755F38">
        <w:rPr>
          <w:rFonts w:eastAsia="SimSun"/>
        </w:rPr>
        <w:t>6</w:t>
      </w:r>
      <w:r>
        <w:rPr>
          <w:rFonts w:eastAsia="SimSun"/>
        </w:rPr>
        <w:t>)</w:t>
      </w:r>
      <w:r w:rsidRPr="009640B3">
        <w:rPr>
          <w:rFonts w:cs="Arial"/>
          <w:szCs w:val="18"/>
          <w:lang w:val="en-US" w:eastAsia="fr-FR"/>
        </w:rPr>
        <w:t xml:space="preserve"> '01010103'</w:t>
      </w:r>
      <w:r>
        <w:rPr>
          <w:rFonts w:eastAsia="SimSun"/>
        </w:rPr>
        <w:t xml:space="preserve"> (Mapped HPLMN SST: eMBB, Mapped HPLMN SD:010103</w:t>
      </w:r>
      <w:r w:rsidRPr="009A418A">
        <w:rPr>
          <w:rFonts w:eastAsia="SimSun"/>
        </w:rPr>
        <w:t>)</w:t>
      </w:r>
    </w:p>
    <w:p w14:paraId="4FB9053A" w14:textId="77777777" w:rsidR="001A7305" w:rsidRDefault="001A7305" w:rsidP="001A7305">
      <w:pPr>
        <w:pStyle w:val="B1"/>
        <w:ind w:left="1080" w:firstLine="0"/>
        <w:rPr>
          <w:rFonts w:eastAsia="SimSun"/>
        </w:rPr>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sidRPr="00755F38">
        <w:rPr>
          <w:rFonts w:eastAsia="SimSun"/>
        </w:rPr>
        <w:t>4</w:t>
      </w:r>
      <w:r>
        <w:rPr>
          <w:rFonts w:eastAsia="SimSun"/>
        </w:rP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080A6DE5" w14:textId="279D8AC7" w:rsidR="001A7305" w:rsidRDefault="001A7305" w:rsidP="001A7305">
      <w:pPr>
        <w:pStyle w:val="B1"/>
        <w:numPr>
          <w:ilvl w:val="0"/>
          <w:numId w:val="23"/>
        </w:numPr>
        <w:rPr>
          <w:rFonts w:eastAsia="SimSun"/>
        </w:rPr>
      </w:pPr>
      <w:r w:rsidRPr="0041528A">
        <w:t>-</w:t>
      </w:r>
      <w:r w:rsidRPr="0041528A">
        <w:tab/>
      </w:r>
      <w:r w:rsidR="0062341D" w:rsidRPr="00E12A9A">
        <w:rPr>
          <w:rFonts w:hint="eastAsia"/>
        </w:rPr>
        <w:t>NG-RAN</w:t>
      </w:r>
      <w:r w:rsidR="0062341D" w:rsidRPr="00E12A9A">
        <w:t>/Satellite NG-RAN</w:t>
      </w:r>
      <w:r w:rsidR="0062341D">
        <w:t xml:space="preserve"> Primary Timing Advance as defined in TS 38.133 [47] Table 7.1.2-2</w:t>
      </w:r>
      <w:r w:rsidR="0062341D" w:rsidRPr="0041528A">
        <w:t>;</w:t>
      </w:r>
    </w:p>
    <w:p w14:paraId="105F0BE7" w14:textId="64F61DD1" w:rsidR="00FF6629" w:rsidRPr="0041528A" w:rsidRDefault="00FF6629" w:rsidP="00FF6629">
      <w:r w:rsidRPr="0041528A">
        <w:t xml:space="preserve">The NG-RAN parameters of the system simulator </w:t>
      </w:r>
      <w:r>
        <w:t>for sequence 1.33 is</w:t>
      </w:r>
      <w:r w:rsidRPr="0041528A">
        <w:t>:</w:t>
      </w:r>
    </w:p>
    <w:p w14:paraId="29585B7C" w14:textId="77777777" w:rsidR="00FF6629" w:rsidRPr="0041528A" w:rsidRDefault="00FF6629" w:rsidP="00FF6629">
      <w:pPr>
        <w:pStyle w:val="B1"/>
        <w:numPr>
          <w:ilvl w:val="0"/>
          <w:numId w:val="23"/>
        </w:numPr>
      </w:pPr>
      <w:r w:rsidRPr="0041528A">
        <w:t>-</w:t>
      </w:r>
      <w:r w:rsidRPr="0041528A">
        <w:tab/>
        <w:t>Mobile Country Code (MCC) = 0</w:t>
      </w:r>
      <w:r>
        <w:t>0</w:t>
      </w:r>
      <w:r w:rsidRPr="0041528A">
        <w:t>1;</w:t>
      </w:r>
    </w:p>
    <w:p w14:paraId="3DBA7139" w14:textId="77777777" w:rsidR="00FF6629" w:rsidRPr="0041528A" w:rsidRDefault="00FF6629" w:rsidP="00FF6629">
      <w:pPr>
        <w:pStyle w:val="B1"/>
        <w:numPr>
          <w:ilvl w:val="0"/>
          <w:numId w:val="23"/>
        </w:numPr>
      </w:pPr>
      <w:r w:rsidRPr="0041528A">
        <w:t>-</w:t>
      </w:r>
      <w:r w:rsidRPr="0041528A">
        <w:tab/>
        <w:t>Mobile Network Code (MNC) = 0</w:t>
      </w:r>
      <w:r>
        <w:t>1</w:t>
      </w:r>
      <w:r w:rsidRPr="0041528A">
        <w:t>;</w:t>
      </w:r>
    </w:p>
    <w:p w14:paraId="349674FE" w14:textId="77777777" w:rsidR="00FF6629" w:rsidRPr="0041528A" w:rsidRDefault="00FF6629" w:rsidP="00FF6629">
      <w:pPr>
        <w:pStyle w:val="B1"/>
        <w:numPr>
          <w:ilvl w:val="0"/>
          <w:numId w:val="23"/>
        </w:numPr>
      </w:pPr>
      <w:r w:rsidRPr="0041528A">
        <w:t>-</w:t>
      </w:r>
      <w:r w:rsidRPr="0041528A">
        <w:tab/>
        <w:t>Tracking Area Code (TAC) = 000001;</w:t>
      </w:r>
    </w:p>
    <w:p w14:paraId="0B131396" w14:textId="77777777" w:rsidR="00FF6629" w:rsidRDefault="00FF6629" w:rsidP="00FF6629">
      <w:pPr>
        <w:pStyle w:val="B1"/>
        <w:numPr>
          <w:ilvl w:val="0"/>
          <w:numId w:val="23"/>
        </w:numPr>
      </w:pPr>
      <w:r w:rsidRPr="0041528A">
        <w:t>-</w:t>
      </w:r>
      <w:r w:rsidRPr="0041528A">
        <w:tab/>
      </w:r>
      <w:r>
        <w:t xml:space="preserve">NG-RAN/Satellite NG-RAN Cell Identifier (NCI) </w:t>
      </w:r>
      <w:r w:rsidRPr="0041528A">
        <w:t>= 0001 (36 bits);</w:t>
      </w:r>
    </w:p>
    <w:p w14:paraId="75E316C3" w14:textId="77777777" w:rsidR="00FF6629" w:rsidRDefault="00FF6629" w:rsidP="00FF6629">
      <w:pPr>
        <w:pStyle w:val="B1"/>
        <w:numPr>
          <w:ilvl w:val="0"/>
          <w:numId w:val="23"/>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p>
    <w:p w14:paraId="23ED3CAA" w14:textId="77777777" w:rsidR="00FF6629" w:rsidRPr="00E24981" w:rsidRDefault="00FF6629" w:rsidP="00FF6629">
      <w:pPr>
        <w:pStyle w:val="B1"/>
        <w:numPr>
          <w:ilvl w:val="0"/>
          <w:numId w:val="23"/>
        </w:numPr>
        <w:rPr>
          <w:rFonts w:eastAsia="SimSun"/>
        </w:rPr>
      </w:pPr>
      <w:r w:rsidRPr="0041528A">
        <w:t>-</w:t>
      </w:r>
      <w:r w:rsidRPr="0041528A">
        <w:tab/>
      </w:r>
      <w:r>
        <w:rPr>
          <w:rFonts w:cs="Arial"/>
          <w:szCs w:val="18"/>
          <w:lang w:val="en-US" w:eastAsia="fr-FR"/>
        </w:rPr>
        <w:t xml:space="preserve">Rejected S-NSSAIs =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5F3D091E" w14:textId="2A527234" w:rsidR="00FF6629" w:rsidRPr="00276BD0" w:rsidRDefault="00FF6629" w:rsidP="00FF6629">
      <w:pPr>
        <w:pStyle w:val="B1"/>
        <w:numPr>
          <w:ilvl w:val="0"/>
          <w:numId w:val="23"/>
        </w:numPr>
        <w:rPr>
          <w:rFonts w:eastAsia="SimSun"/>
        </w:rPr>
      </w:pPr>
      <w:r w:rsidRPr="0041528A">
        <w:t>-</w:t>
      </w:r>
      <w:r w:rsidRPr="0041528A">
        <w:tab/>
      </w:r>
      <w:r w:rsidR="0062341D" w:rsidRPr="003E7D74">
        <w:rPr>
          <w:rFonts w:hint="eastAsia"/>
          <w:lang w:val="en-US" w:eastAsia="zh-CN"/>
        </w:rPr>
        <w:t>NG-RAN</w:t>
      </w:r>
      <w:r w:rsidR="0062341D" w:rsidRPr="003E7D74">
        <w:rPr>
          <w:lang w:val="en-US" w:eastAsia="zh-CN"/>
        </w:rPr>
        <w:t>/Satellite NG-RAN</w:t>
      </w:r>
      <w:r w:rsidR="0062341D">
        <w:t xml:space="preserve"> Primary Timing Advance as defined in TS 38.133 [47] Table 7.1.2-2</w:t>
      </w:r>
      <w:r w:rsidR="0062341D" w:rsidRPr="0041528A">
        <w:t>;</w:t>
      </w:r>
    </w:p>
    <w:p w14:paraId="4393A90D" w14:textId="3D38F3A6" w:rsidR="00FF6629" w:rsidRPr="0041528A" w:rsidRDefault="00FF6629" w:rsidP="00FF6629">
      <w:r w:rsidRPr="0041528A">
        <w:t xml:space="preserve">The NG-RAN parameters of the system simulator </w:t>
      </w:r>
      <w:r>
        <w:t>for sequence 1.34 is</w:t>
      </w:r>
      <w:r w:rsidRPr="0041528A">
        <w:t>:</w:t>
      </w:r>
    </w:p>
    <w:p w14:paraId="12C939CF" w14:textId="77777777" w:rsidR="00FF6629" w:rsidRPr="0041528A" w:rsidRDefault="00FF6629" w:rsidP="00FF6629">
      <w:pPr>
        <w:pStyle w:val="B1"/>
        <w:numPr>
          <w:ilvl w:val="0"/>
          <w:numId w:val="23"/>
        </w:numPr>
      </w:pPr>
      <w:r w:rsidRPr="0041528A">
        <w:t>-</w:t>
      </w:r>
      <w:r w:rsidRPr="0041528A">
        <w:tab/>
        <w:t>Mobile Country Code (MCC) = 0</w:t>
      </w:r>
      <w:r>
        <w:t>0</w:t>
      </w:r>
      <w:r w:rsidRPr="0041528A">
        <w:t>1;</w:t>
      </w:r>
    </w:p>
    <w:p w14:paraId="4CBB64C2" w14:textId="77777777" w:rsidR="00FF6629" w:rsidRPr="0041528A" w:rsidRDefault="00FF6629" w:rsidP="00FF6629">
      <w:pPr>
        <w:pStyle w:val="B1"/>
        <w:numPr>
          <w:ilvl w:val="0"/>
          <w:numId w:val="23"/>
        </w:numPr>
      </w:pPr>
      <w:r w:rsidRPr="0041528A">
        <w:t>-</w:t>
      </w:r>
      <w:r w:rsidRPr="0041528A">
        <w:tab/>
        <w:t>Mobile Network Code (MNC) = 0</w:t>
      </w:r>
      <w:r>
        <w:t>2</w:t>
      </w:r>
      <w:r w:rsidRPr="0041528A">
        <w:t>;</w:t>
      </w:r>
    </w:p>
    <w:p w14:paraId="4C1546E9" w14:textId="77777777" w:rsidR="00FF6629" w:rsidRPr="0041528A" w:rsidRDefault="00FF6629" w:rsidP="00FF6629">
      <w:pPr>
        <w:pStyle w:val="B1"/>
        <w:numPr>
          <w:ilvl w:val="0"/>
          <w:numId w:val="23"/>
        </w:numPr>
      </w:pPr>
      <w:r w:rsidRPr="0041528A">
        <w:t>-</w:t>
      </w:r>
      <w:r w:rsidRPr="0041528A">
        <w:tab/>
        <w:t>Tracking Area Code (TAC) = 000001;</w:t>
      </w:r>
    </w:p>
    <w:p w14:paraId="674E29B7" w14:textId="77777777" w:rsidR="00FF6629" w:rsidRDefault="00FF6629" w:rsidP="00FF6629">
      <w:pPr>
        <w:pStyle w:val="B1"/>
        <w:numPr>
          <w:ilvl w:val="0"/>
          <w:numId w:val="23"/>
        </w:numPr>
      </w:pPr>
      <w:r w:rsidRPr="0041528A">
        <w:t>-</w:t>
      </w:r>
      <w:r w:rsidRPr="0041528A">
        <w:tab/>
      </w:r>
      <w:r>
        <w:t xml:space="preserve">NG-RAN/Satellite NG-RAN Cell Identifier (NCI) </w:t>
      </w:r>
      <w:r w:rsidRPr="0041528A">
        <w:t>= 0001 (36 bits);</w:t>
      </w:r>
    </w:p>
    <w:p w14:paraId="3CA33FDA" w14:textId="77777777" w:rsidR="00FF6629" w:rsidRPr="009C191D" w:rsidRDefault="00FF6629" w:rsidP="00FF6629">
      <w:pPr>
        <w:pStyle w:val="B1"/>
        <w:numPr>
          <w:ilvl w:val="0"/>
          <w:numId w:val="23"/>
        </w:numPr>
        <w:rPr>
          <w:rFonts w:eastAsia="SimSun"/>
        </w:rPr>
      </w:pPr>
      <w:r w:rsidRPr="0041528A">
        <w:t>-</w:t>
      </w:r>
      <w:r w:rsidRPr="0041528A">
        <w:tab/>
      </w:r>
      <w:r>
        <w:rPr>
          <w:rFonts w:cs="Arial"/>
          <w:szCs w:val="18"/>
          <w:lang w:val="en-US" w:eastAsia="fr-FR"/>
        </w:rPr>
        <w:t>Allowed S-NSSAIs with mapping information:</w:t>
      </w:r>
    </w:p>
    <w:p w14:paraId="5DD55706" w14:textId="77777777" w:rsidR="00FF6629" w:rsidRDefault="00FF6629" w:rsidP="00FF6629">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r>
        <w:rPr>
          <w:rFonts w:cs="Arial"/>
          <w:szCs w:val="18"/>
          <w:lang w:val="en-US" w:eastAsia="fr-FR"/>
        </w:rPr>
        <w:t>;</w:t>
      </w:r>
    </w:p>
    <w:p w14:paraId="5C78704C" w14:textId="77777777" w:rsidR="00FF6629" w:rsidRPr="00B94D57" w:rsidRDefault="00FF6629" w:rsidP="00FF6629">
      <w:pPr>
        <w:pStyle w:val="B1"/>
        <w:numPr>
          <w:ilvl w:val="0"/>
          <w:numId w:val="23"/>
        </w:numPr>
        <w:rPr>
          <w:rFonts w:eastAsia="SimSun"/>
        </w:rPr>
      </w:pPr>
      <w:r w:rsidRPr="0041528A">
        <w:t>-</w:t>
      </w:r>
      <w:r w:rsidRPr="0041528A">
        <w:tab/>
      </w:r>
      <w:r>
        <w:rPr>
          <w:rFonts w:cs="Arial"/>
          <w:szCs w:val="18"/>
          <w:lang w:val="en-US" w:eastAsia="fr-FR"/>
        </w:rPr>
        <w:t>Rejected S-NSSAIs with mapping information:</w:t>
      </w:r>
    </w:p>
    <w:p w14:paraId="1378FBC3" w14:textId="77777777" w:rsidR="00FF6629" w:rsidRDefault="00FF6629" w:rsidP="00FF6629">
      <w:pPr>
        <w:pStyle w:val="B1"/>
        <w:ind w:left="1080" w:firstLine="0"/>
        <w:rPr>
          <w:rFonts w:eastAsia="SimSun"/>
        </w:rPr>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235F2DC0" w14:textId="26FD4398" w:rsidR="00FF6629" w:rsidRPr="00D00ABF" w:rsidRDefault="00FF6629" w:rsidP="00FF6629">
      <w:pPr>
        <w:pStyle w:val="B1"/>
        <w:numPr>
          <w:ilvl w:val="0"/>
          <w:numId w:val="23"/>
        </w:numPr>
        <w:rPr>
          <w:rFonts w:eastAsia="SimSun"/>
        </w:rPr>
      </w:pPr>
      <w:r w:rsidRPr="0041528A">
        <w:t>-</w:t>
      </w:r>
      <w:r w:rsidRPr="0041528A">
        <w:tab/>
      </w:r>
      <w:r w:rsidR="0062341D" w:rsidRPr="00937674">
        <w:rPr>
          <w:rFonts w:hint="eastAsia"/>
        </w:rPr>
        <w:t>NG-RAN</w:t>
      </w:r>
      <w:r w:rsidR="0062341D" w:rsidRPr="00937674">
        <w:t>/Satellite NG-RAN</w:t>
      </w:r>
      <w:r w:rsidR="0062341D">
        <w:t xml:space="preserve"> Primary Timing Advance as defined in TS 38.133 [47] Table 7.1.2-2</w:t>
      </w:r>
      <w:r w:rsidR="0062341D" w:rsidRPr="0041528A">
        <w:t>;</w:t>
      </w:r>
    </w:p>
    <w:p w14:paraId="4C974ADA" w14:textId="77777777" w:rsidR="00C53078" w:rsidRPr="0041528A" w:rsidRDefault="00C53078" w:rsidP="00C53078">
      <w:r w:rsidRPr="0041528A">
        <w:t>The E-UTRAN/NB-IoT parameters of the system simulator are:</w:t>
      </w:r>
    </w:p>
    <w:p w14:paraId="328A51F3" w14:textId="77777777" w:rsidR="00EF49D7" w:rsidRPr="0041528A" w:rsidRDefault="00EF49D7" w:rsidP="00EF49D7">
      <w:pPr>
        <w:pStyle w:val="B1"/>
      </w:pPr>
      <w:r w:rsidRPr="0041528A">
        <w:t>-</w:t>
      </w:r>
      <w:r w:rsidRPr="0041528A">
        <w:tab/>
        <w:t>Mobile Country Code (MCC) = 001;</w:t>
      </w:r>
    </w:p>
    <w:p w14:paraId="7F76B2E9" w14:textId="77777777" w:rsidR="00EF49D7" w:rsidRPr="0041528A" w:rsidRDefault="00EF49D7" w:rsidP="00EF49D7">
      <w:pPr>
        <w:pStyle w:val="B1"/>
      </w:pPr>
      <w:r w:rsidRPr="0041528A">
        <w:t>-</w:t>
      </w:r>
      <w:r w:rsidRPr="0041528A">
        <w:tab/>
        <w:t>Mobile Network Code (MNC) = 01;</w:t>
      </w:r>
    </w:p>
    <w:p w14:paraId="07BA9A78" w14:textId="77777777" w:rsidR="00EF49D7" w:rsidRPr="0041528A" w:rsidRDefault="00EF49D7" w:rsidP="00EF49D7">
      <w:pPr>
        <w:pStyle w:val="B1"/>
      </w:pPr>
      <w:r w:rsidRPr="0041528A">
        <w:t>-</w:t>
      </w:r>
      <w:r w:rsidRPr="0041528A">
        <w:tab/>
        <w:t>Tracking Area Code (TAC) = 0001;</w:t>
      </w:r>
    </w:p>
    <w:p w14:paraId="1CC4B0F5" w14:textId="77777777" w:rsidR="00EF49D7" w:rsidRPr="0041528A" w:rsidRDefault="00EF49D7" w:rsidP="00EF49D7">
      <w:pPr>
        <w:pStyle w:val="B1"/>
      </w:pPr>
      <w:r w:rsidRPr="0041528A">
        <w:t>-</w:t>
      </w:r>
      <w:r w:rsidRPr="0041528A">
        <w:tab/>
        <w:t>E-UTRAN Cell Identity value = 0001 (28 bits);</w:t>
      </w:r>
    </w:p>
    <w:p w14:paraId="40C565CB" w14:textId="77777777" w:rsidR="00EF49D7" w:rsidRPr="0041528A" w:rsidRDefault="00EF49D7" w:rsidP="00EF49D7">
      <w:r w:rsidRPr="0041528A">
        <w:t>The UTRAN parameters of the system simulator are:</w:t>
      </w:r>
    </w:p>
    <w:p w14:paraId="6FDEFED3" w14:textId="77777777" w:rsidR="00EF49D7" w:rsidRPr="0041528A" w:rsidRDefault="00EF49D7" w:rsidP="00EF49D7">
      <w:pPr>
        <w:pStyle w:val="B1"/>
      </w:pPr>
      <w:r w:rsidRPr="0041528A">
        <w:t>-</w:t>
      </w:r>
      <w:r w:rsidRPr="0041528A">
        <w:tab/>
        <w:t>Mobile Country Code (MCC) = 001;</w:t>
      </w:r>
    </w:p>
    <w:p w14:paraId="58E2DBF0" w14:textId="77777777" w:rsidR="00EF49D7" w:rsidRPr="0041528A" w:rsidRDefault="00EF49D7" w:rsidP="00EF49D7">
      <w:pPr>
        <w:pStyle w:val="B1"/>
      </w:pPr>
      <w:r w:rsidRPr="0041528A">
        <w:t>-</w:t>
      </w:r>
      <w:r w:rsidRPr="0041528A">
        <w:tab/>
        <w:t>Mobile Network Code (MNC) = 01;</w:t>
      </w:r>
    </w:p>
    <w:p w14:paraId="121C66A0" w14:textId="77777777" w:rsidR="00EF49D7" w:rsidRPr="0041528A" w:rsidRDefault="00EF49D7" w:rsidP="00EF49D7">
      <w:pPr>
        <w:pStyle w:val="B1"/>
      </w:pPr>
      <w:r w:rsidRPr="0041528A">
        <w:t>-</w:t>
      </w:r>
      <w:r w:rsidRPr="0041528A">
        <w:tab/>
        <w:t>Location Area Code (LAC) = 0001;</w:t>
      </w:r>
    </w:p>
    <w:p w14:paraId="6699B2D5" w14:textId="77777777" w:rsidR="00EF49D7" w:rsidRPr="0041528A" w:rsidRDefault="00EF49D7" w:rsidP="00EF49D7">
      <w:pPr>
        <w:pStyle w:val="B1"/>
      </w:pPr>
      <w:r w:rsidRPr="0041528A">
        <w:t>-</w:t>
      </w:r>
      <w:r w:rsidRPr="0041528A">
        <w:tab/>
        <w:t>Cell Identity value = 0001;</w:t>
      </w:r>
    </w:p>
    <w:p w14:paraId="316E83C0" w14:textId="77777777" w:rsidR="00EF49D7" w:rsidRPr="0041528A" w:rsidRDefault="00EF49D7" w:rsidP="00EF49D7">
      <w:r w:rsidRPr="0041528A">
        <w:lastRenderedPageBreak/>
        <w:t>The GERAN parameters of the system simulator are:</w:t>
      </w:r>
    </w:p>
    <w:p w14:paraId="77C12594" w14:textId="77777777" w:rsidR="00EF49D7" w:rsidRPr="0041528A" w:rsidRDefault="00EF49D7" w:rsidP="00EF49D7">
      <w:pPr>
        <w:pStyle w:val="B1"/>
      </w:pPr>
      <w:r w:rsidRPr="0041528A">
        <w:t>-</w:t>
      </w:r>
      <w:r w:rsidRPr="0041528A">
        <w:tab/>
        <w:t>Mobile Country Code (MCC) = 001;</w:t>
      </w:r>
    </w:p>
    <w:p w14:paraId="47CB8DE2" w14:textId="77777777" w:rsidR="00EF49D7" w:rsidRPr="0041528A" w:rsidRDefault="00EF49D7" w:rsidP="00EF49D7">
      <w:pPr>
        <w:pStyle w:val="B1"/>
      </w:pPr>
      <w:r w:rsidRPr="0041528A">
        <w:t>-</w:t>
      </w:r>
      <w:r w:rsidRPr="0041528A">
        <w:tab/>
        <w:t>Mobile Network Code (MNC) = 01;</w:t>
      </w:r>
    </w:p>
    <w:p w14:paraId="670EFF53" w14:textId="77777777" w:rsidR="00EF49D7" w:rsidRPr="0041528A" w:rsidRDefault="00EF49D7" w:rsidP="00EF49D7">
      <w:pPr>
        <w:pStyle w:val="B1"/>
      </w:pPr>
      <w:r w:rsidRPr="0041528A">
        <w:t>-</w:t>
      </w:r>
      <w:r w:rsidRPr="0041528A">
        <w:tab/>
        <w:t>Location Area Code (LAC) = 0001;</w:t>
      </w:r>
    </w:p>
    <w:p w14:paraId="45660664" w14:textId="77777777" w:rsidR="00EF49D7" w:rsidRPr="0041528A" w:rsidRDefault="00EF49D7" w:rsidP="00EF49D7">
      <w:pPr>
        <w:pStyle w:val="B1"/>
      </w:pPr>
      <w:r w:rsidRPr="0041528A">
        <w:t>-</w:t>
      </w:r>
      <w:r w:rsidRPr="0041528A">
        <w:tab/>
        <w:t>Cell Identity value = 0001;</w:t>
      </w:r>
    </w:p>
    <w:p w14:paraId="7610121A" w14:textId="77777777" w:rsidR="00EF49D7" w:rsidRPr="0041528A" w:rsidRDefault="00EF49D7" w:rsidP="00EF49D7">
      <w:pPr>
        <w:pStyle w:val="B1"/>
      </w:pPr>
      <w:r w:rsidRPr="0041528A">
        <w:t>-</w:t>
      </w:r>
      <w:r w:rsidRPr="0041528A">
        <w:tab/>
        <w:t>Timing advance = 0;</w:t>
      </w:r>
    </w:p>
    <w:p w14:paraId="61935F3D" w14:textId="77777777" w:rsidR="00EF49D7" w:rsidRPr="0041528A" w:rsidRDefault="00EF49D7" w:rsidP="00EF49D7">
      <w:pPr>
        <w:pStyle w:val="B1"/>
      </w:pPr>
      <w:r w:rsidRPr="0041528A">
        <w:t>-</w:t>
      </w:r>
      <w:r w:rsidRPr="0041528A">
        <w:tab/>
        <w:t>Neighbour allocations = 561, 565, 568, 569, 573, 575, 577, 581, 582 and 585.</w:t>
      </w:r>
    </w:p>
    <w:p w14:paraId="6DB9814C" w14:textId="77777777" w:rsidR="00EF49D7" w:rsidRPr="0041528A" w:rsidRDefault="00EF49D7" w:rsidP="00EF49D7">
      <w:r w:rsidRPr="0041528A">
        <w:t>The PCS 1900 parameters of the system simulator are:</w:t>
      </w:r>
    </w:p>
    <w:p w14:paraId="00A22E29" w14:textId="77777777" w:rsidR="00EF49D7" w:rsidRPr="0041528A" w:rsidRDefault="00EF49D7" w:rsidP="00EF49D7">
      <w:pPr>
        <w:pStyle w:val="B1"/>
      </w:pPr>
      <w:r w:rsidRPr="0041528A">
        <w:t>-</w:t>
      </w:r>
      <w:r w:rsidRPr="0041528A">
        <w:tab/>
        <w:t>Mobile Country Code (MCC) = 001;</w:t>
      </w:r>
    </w:p>
    <w:p w14:paraId="68D17D96" w14:textId="77777777" w:rsidR="00EF49D7" w:rsidRPr="0041528A" w:rsidRDefault="00EF49D7" w:rsidP="00EF49D7">
      <w:pPr>
        <w:pStyle w:val="B1"/>
      </w:pPr>
      <w:r w:rsidRPr="0041528A">
        <w:t>-</w:t>
      </w:r>
      <w:r w:rsidRPr="0041528A">
        <w:tab/>
        <w:t>Mobile Network Code (MNC) = 011;</w:t>
      </w:r>
    </w:p>
    <w:p w14:paraId="47CBC127" w14:textId="77777777" w:rsidR="00EF49D7" w:rsidRPr="0041528A" w:rsidRDefault="00EF49D7" w:rsidP="00EF49D7">
      <w:pPr>
        <w:pStyle w:val="B1"/>
      </w:pPr>
      <w:r w:rsidRPr="0041528A">
        <w:t>-</w:t>
      </w:r>
      <w:r w:rsidRPr="0041528A">
        <w:tab/>
        <w:t>Location Area Code (LAC) = 0001;</w:t>
      </w:r>
    </w:p>
    <w:p w14:paraId="6EBDDC6B" w14:textId="77777777" w:rsidR="00EF49D7" w:rsidRPr="0041528A" w:rsidRDefault="00EF49D7" w:rsidP="00EF49D7">
      <w:pPr>
        <w:pStyle w:val="B1"/>
      </w:pPr>
      <w:r w:rsidRPr="0041528A">
        <w:t>-</w:t>
      </w:r>
      <w:r w:rsidRPr="0041528A">
        <w:tab/>
        <w:t>Cell Identity value = 0001;</w:t>
      </w:r>
    </w:p>
    <w:p w14:paraId="04BDDA41" w14:textId="77777777" w:rsidR="00EF49D7" w:rsidRPr="0041528A" w:rsidRDefault="00EF49D7" w:rsidP="00EF49D7">
      <w:pPr>
        <w:pStyle w:val="B1"/>
      </w:pPr>
      <w:r w:rsidRPr="0041528A">
        <w:t>-</w:t>
      </w:r>
      <w:r w:rsidRPr="0041528A">
        <w:tab/>
        <w:t>Timing advance = 0;</w:t>
      </w:r>
    </w:p>
    <w:p w14:paraId="4EA0CACE" w14:textId="64AF558B" w:rsidR="00EF49D7" w:rsidRPr="0041528A" w:rsidRDefault="00EF49D7" w:rsidP="00C53078">
      <w:pPr>
        <w:pStyle w:val="B1"/>
      </w:pPr>
      <w:r w:rsidRPr="0041528A">
        <w:t>-</w:t>
      </w:r>
      <w:r w:rsidRPr="0041528A">
        <w:tab/>
        <w:t>Neighbour allocations = 561, 565, 568, 569, 573, 575, 577, 581, 582 and 585.</w:t>
      </w:r>
    </w:p>
    <w:p w14:paraId="1F434151" w14:textId="77777777" w:rsidR="00EF49D7" w:rsidRPr="0041528A" w:rsidRDefault="00EF49D7" w:rsidP="00EF49D7">
      <w:r w:rsidRPr="0041528A">
        <w:t>Expected sequence 1.3 and 1.6 shall be used on a USS setting up only a GERAN or PCS 1900 cell and expected sequences 1.7 and 1.12 shall be used on a USS setting up only a UTRAN cell.</w:t>
      </w:r>
    </w:p>
    <w:p w14:paraId="722D8AC0" w14:textId="7BC6F79C" w:rsidR="00EF49D7" w:rsidRPr="0041528A" w:rsidRDefault="00EF49D7" w:rsidP="00EF49D7">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5830EF25" w14:textId="77777777" w:rsidR="00EF49D7" w:rsidRPr="0041528A" w:rsidRDefault="00EF49D7" w:rsidP="00EF49D7">
      <w:r w:rsidRPr="0041528A">
        <w:t>Expected sequences 1.14 and 1.17 shall be used on a E-USS/NB-SS setting up only a E-UTRAN/NB-IoT cell.</w:t>
      </w:r>
    </w:p>
    <w:p w14:paraId="48716AD9" w14:textId="4EE79ADB" w:rsidR="00991958" w:rsidRPr="0041528A" w:rsidRDefault="00991958" w:rsidP="00991958">
      <w:r w:rsidRPr="0041528A">
        <w:t>Expected sequence 1.22</w:t>
      </w:r>
      <w:r>
        <w:t xml:space="preserve">, </w:t>
      </w:r>
      <w:r w:rsidRPr="0041528A">
        <w:t>1.23</w:t>
      </w:r>
      <w:r>
        <w:t>, 1.24, 1.25, 1.26, 1.26A, 1.26B</w:t>
      </w:r>
      <w:r w:rsidR="00C91453">
        <w:t xml:space="preserve">, </w:t>
      </w:r>
      <w:r>
        <w:t>1.27</w:t>
      </w:r>
      <w:r w:rsidR="00985141">
        <w:t>, 1.33 and 1.34</w:t>
      </w:r>
      <w:r w:rsidRPr="0041528A">
        <w:t xml:space="preserve"> shall be used on a NG-SS setting up only a NG-RAN cell.</w:t>
      </w:r>
    </w:p>
    <w:p w14:paraId="5CF064D3" w14:textId="3C321B5C" w:rsidR="00EF49D7" w:rsidRPr="0041528A" w:rsidRDefault="00EF49D7" w:rsidP="00EF49D7">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0D58E0BA" w14:textId="69507C60" w:rsidR="00EF49D7" w:rsidRPr="0041528A" w:rsidRDefault="00EF49D7" w:rsidP="00EF49D7">
      <w:r w:rsidRPr="0041528A">
        <w:t xml:space="preserve">Expected sequence 1.18 requires </w:t>
      </w:r>
      <w:r>
        <w:t>two</w:t>
      </w:r>
      <w:r w:rsidRPr="0041528A">
        <w:t xml:space="preserve"> E-UTRAN cells configured in CSG mode.</w:t>
      </w:r>
    </w:p>
    <w:p w14:paraId="25B1EC87" w14:textId="4FC0548D" w:rsidR="00EF49D7" w:rsidRPr="0041528A" w:rsidRDefault="00EF49D7" w:rsidP="00EF49D7">
      <w:r w:rsidRPr="0041528A">
        <w:t xml:space="preserve">For sequence 1.18 the default E-UTRAN/EPC UICC is used and the E-USS transmits on </w:t>
      </w:r>
      <w:r>
        <w:t>two</w:t>
      </w:r>
      <w:r w:rsidRPr="0041528A">
        <w:t xml:space="preserve"> cells with the following parameters:</w:t>
      </w:r>
    </w:p>
    <w:p w14:paraId="35CBD049" w14:textId="207891B9" w:rsidR="00EF49D7" w:rsidRPr="0041528A" w:rsidRDefault="00EF49D7" w:rsidP="00EF49D7">
      <w:pPr>
        <w:pStyle w:val="B1"/>
        <w:tabs>
          <w:tab w:val="left" w:pos="2835"/>
        </w:tabs>
      </w:pPr>
      <w:r w:rsidRPr="0041528A">
        <w:t xml:space="preserve">Network parameters for </w:t>
      </w:r>
      <w:r>
        <w:t>C</w:t>
      </w:r>
      <w:r w:rsidRPr="0041528A">
        <w:t>ell 1:</w:t>
      </w:r>
    </w:p>
    <w:p w14:paraId="670240CE" w14:textId="77777777" w:rsidR="00EF49D7" w:rsidRPr="0041528A" w:rsidRDefault="00EF49D7" w:rsidP="00EF49D7">
      <w:pPr>
        <w:pStyle w:val="B1"/>
        <w:tabs>
          <w:tab w:val="left" w:pos="2835"/>
        </w:tabs>
      </w:pPr>
      <w:r w:rsidRPr="0041528A">
        <w:t>-</w:t>
      </w:r>
      <w:r w:rsidRPr="0041528A">
        <w:tab/>
        <w:t>TAI (MCC/MNC/TAC):</w:t>
      </w:r>
      <w:r w:rsidRPr="0041528A">
        <w:tab/>
        <w:t>001/01/0001.</w:t>
      </w:r>
    </w:p>
    <w:p w14:paraId="5C7D1931"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63C5E64" w14:textId="77777777" w:rsidR="00EF49D7" w:rsidRPr="0041528A" w:rsidRDefault="00EF49D7" w:rsidP="00EF49D7">
      <w:pPr>
        <w:pStyle w:val="B1"/>
        <w:tabs>
          <w:tab w:val="left" w:pos="2835"/>
        </w:tabs>
      </w:pPr>
      <w:r w:rsidRPr="0041528A">
        <w:t>-</w:t>
      </w:r>
      <w:r w:rsidRPr="0041528A">
        <w:tab/>
        <w:t>csg-Indication:</w:t>
      </w:r>
      <w:r w:rsidRPr="0041528A">
        <w:tab/>
        <w:t>TRUE</w:t>
      </w:r>
    </w:p>
    <w:p w14:paraId="14FE0A42" w14:textId="77777777" w:rsidR="00EF49D7" w:rsidRPr="0041528A" w:rsidRDefault="00EF49D7" w:rsidP="00EF49D7">
      <w:pPr>
        <w:pStyle w:val="B1"/>
        <w:tabs>
          <w:tab w:val="left" w:pos="2835"/>
        </w:tabs>
      </w:pPr>
      <w:r w:rsidRPr="0041528A">
        <w:t>-</w:t>
      </w:r>
      <w:r w:rsidRPr="0041528A">
        <w:tab/>
        <w:t>csg-Identity:</w:t>
      </w:r>
      <w:r w:rsidRPr="0041528A">
        <w:tab/>
        <w:t>01 (27 bits)</w:t>
      </w:r>
    </w:p>
    <w:p w14:paraId="70DC36FA" w14:textId="77777777" w:rsidR="00EF49D7" w:rsidRPr="0041528A" w:rsidRDefault="00EF49D7" w:rsidP="00EF49D7">
      <w:pPr>
        <w:pStyle w:val="B1"/>
        <w:tabs>
          <w:tab w:val="left" w:pos="2835"/>
        </w:tabs>
      </w:pPr>
      <w:r w:rsidRPr="0041528A">
        <w:t>- Home (e)NB Name</w:t>
      </w:r>
      <w:r w:rsidRPr="0041528A">
        <w:tab/>
        <w:t>Home ONE</w:t>
      </w:r>
    </w:p>
    <w:p w14:paraId="73A0A6A2" w14:textId="4C7B1A48" w:rsidR="00EF49D7" w:rsidRPr="0041528A" w:rsidRDefault="00EF49D7" w:rsidP="00EF49D7">
      <w:pPr>
        <w:pStyle w:val="B1"/>
        <w:tabs>
          <w:tab w:val="left" w:pos="2835"/>
        </w:tabs>
      </w:pPr>
      <w:r w:rsidRPr="0041528A">
        <w:t xml:space="preserve">Network parameters for </w:t>
      </w:r>
      <w:r>
        <w:t>C</w:t>
      </w:r>
      <w:r w:rsidRPr="0041528A">
        <w:t>ell 2:</w:t>
      </w:r>
    </w:p>
    <w:p w14:paraId="7525840B" w14:textId="77777777" w:rsidR="00EF49D7" w:rsidRPr="0041528A" w:rsidRDefault="00EF49D7" w:rsidP="00EF49D7">
      <w:pPr>
        <w:pStyle w:val="B1"/>
        <w:tabs>
          <w:tab w:val="left" w:pos="2835"/>
        </w:tabs>
      </w:pPr>
      <w:r w:rsidRPr="0041528A">
        <w:t>-</w:t>
      </w:r>
      <w:r w:rsidRPr="0041528A">
        <w:tab/>
        <w:t>TAI (MCC/MNC/TAC):</w:t>
      </w:r>
      <w:r w:rsidRPr="0041528A">
        <w:tab/>
        <w:t>001/01/0002.</w:t>
      </w:r>
    </w:p>
    <w:p w14:paraId="3B47891E"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26405C3" w14:textId="77777777" w:rsidR="00EF49D7" w:rsidRPr="0041528A" w:rsidRDefault="00EF49D7" w:rsidP="00EF49D7">
      <w:pPr>
        <w:pStyle w:val="B1"/>
        <w:tabs>
          <w:tab w:val="left" w:pos="2835"/>
        </w:tabs>
      </w:pPr>
      <w:r w:rsidRPr="0041528A">
        <w:t>-</w:t>
      </w:r>
      <w:r w:rsidRPr="0041528A">
        <w:tab/>
        <w:t>csg-Indication:</w:t>
      </w:r>
      <w:r w:rsidRPr="0041528A">
        <w:tab/>
        <w:t>TRUE</w:t>
      </w:r>
    </w:p>
    <w:p w14:paraId="123DD6B8" w14:textId="77777777" w:rsidR="00EF49D7" w:rsidRPr="0041528A" w:rsidRDefault="00EF49D7" w:rsidP="00EF49D7">
      <w:pPr>
        <w:pStyle w:val="B1"/>
        <w:tabs>
          <w:tab w:val="left" w:pos="2835"/>
        </w:tabs>
      </w:pPr>
      <w:r w:rsidRPr="0041528A">
        <w:lastRenderedPageBreak/>
        <w:t>-</w:t>
      </w:r>
      <w:r w:rsidRPr="0041528A">
        <w:tab/>
        <w:t>csg-Identity:</w:t>
      </w:r>
      <w:r w:rsidRPr="0041528A">
        <w:tab/>
        <w:t>02 (27 bits)</w:t>
      </w:r>
    </w:p>
    <w:p w14:paraId="69631241" w14:textId="77777777" w:rsidR="00EF49D7" w:rsidRDefault="00EF49D7" w:rsidP="00EF49D7">
      <w:pPr>
        <w:pStyle w:val="List"/>
        <w:tabs>
          <w:tab w:val="left" w:pos="2835"/>
        </w:tabs>
      </w:pPr>
      <w:r w:rsidRPr="0041528A">
        <w:t>- Home (e)NB Name</w:t>
      </w:r>
      <w:r w:rsidRPr="0041528A">
        <w:tab/>
        <w:t>Home TWO</w:t>
      </w:r>
    </w:p>
    <w:p w14:paraId="18C03769" w14:textId="4B363967" w:rsidR="00EF49D7" w:rsidRDefault="00EF49D7" w:rsidP="00EF49D7">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421A9747" w14:textId="77777777" w:rsidR="00C53078" w:rsidRDefault="00C53078" w:rsidP="00C53078">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112A6140" w14:textId="77777777" w:rsidR="00C53078" w:rsidRPr="0041528A" w:rsidRDefault="00C53078" w:rsidP="00C53078">
      <w:pPr>
        <w:pStyle w:val="B1"/>
        <w:tabs>
          <w:tab w:val="left" w:pos="2835"/>
        </w:tabs>
      </w:pPr>
      <w:r w:rsidRPr="0041528A">
        <w:t xml:space="preserve">Network parameters for </w:t>
      </w:r>
      <w:r>
        <w:t>C</w:t>
      </w:r>
      <w:r w:rsidRPr="0041528A">
        <w:t>ell 1:</w:t>
      </w:r>
    </w:p>
    <w:p w14:paraId="21E1A1A7" w14:textId="77777777" w:rsidR="00C53078" w:rsidRPr="0041528A" w:rsidRDefault="00C53078" w:rsidP="00C53078">
      <w:pPr>
        <w:pStyle w:val="B1"/>
      </w:pPr>
      <w:r w:rsidRPr="0041528A">
        <w:t>-</w:t>
      </w:r>
      <w:r w:rsidRPr="0041528A">
        <w:tab/>
        <w:t>Mobile Country Code (MCC) = 001;</w:t>
      </w:r>
    </w:p>
    <w:p w14:paraId="68034F7E" w14:textId="77777777" w:rsidR="00C53078" w:rsidRPr="0041528A" w:rsidRDefault="00C53078" w:rsidP="00C53078">
      <w:pPr>
        <w:pStyle w:val="B1"/>
      </w:pPr>
      <w:r w:rsidRPr="0041528A">
        <w:t>-</w:t>
      </w:r>
      <w:r w:rsidRPr="0041528A">
        <w:tab/>
        <w:t>Mobile Network Code (MNC) = 01;</w:t>
      </w:r>
    </w:p>
    <w:p w14:paraId="620D8E15" w14:textId="77777777" w:rsidR="00C53078" w:rsidRPr="0041528A" w:rsidRDefault="00C53078" w:rsidP="00C53078">
      <w:pPr>
        <w:pStyle w:val="B1"/>
      </w:pPr>
      <w:r w:rsidRPr="0041528A">
        <w:t>-</w:t>
      </w:r>
      <w:r w:rsidRPr="0041528A">
        <w:tab/>
        <w:t>Tracking Area Code (TAC) = 000001;</w:t>
      </w:r>
    </w:p>
    <w:p w14:paraId="3D109864" w14:textId="0156A97A" w:rsidR="00C53078" w:rsidRDefault="00C53078" w:rsidP="00C53078">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40B30939" w14:textId="77777777" w:rsidR="00C53078" w:rsidRDefault="00C53078" w:rsidP="00C53078">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4ECE1EDA" w14:textId="77777777" w:rsidR="00C53078" w:rsidRPr="0041528A" w:rsidRDefault="00C53078" w:rsidP="00C53078">
      <w:pPr>
        <w:pStyle w:val="B1"/>
        <w:tabs>
          <w:tab w:val="left" w:pos="2835"/>
        </w:tabs>
      </w:pPr>
      <w:r w:rsidRPr="0041528A">
        <w:t xml:space="preserve">Network parameters for </w:t>
      </w:r>
      <w:r>
        <w:t>C</w:t>
      </w:r>
      <w:r w:rsidRPr="0041528A">
        <w:t>ell 2:</w:t>
      </w:r>
    </w:p>
    <w:p w14:paraId="54826D0E" w14:textId="77777777" w:rsidR="00C53078" w:rsidRPr="0041528A" w:rsidRDefault="00C53078" w:rsidP="00C53078">
      <w:pPr>
        <w:pStyle w:val="B1"/>
      </w:pPr>
      <w:r w:rsidRPr="0041528A">
        <w:t>-</w:t>
      </w:r>
      <w:r w:rsidRPr="0041528A">
        <w:tab/>
        <w:t>Mobile Country Code (MCC) = 001;</w:t>
      </w:r>
    </w:p>
    <w:p w14:paraId="2A9EA674" w14:textId="77777777" w:rsidR="00C53078" w:rsidRPr="0041528A" w:rsidRDefault="00C53078" w:rsidP="00C53078">
      <w:pPr>
        <w:pStyle w:val="B1"/>
      </w:pPr>
      <w:r w:rsidRPr="0041528A">
        <w:t>-</w:t>
      </w:r>
      <w:r w:rsidRPr="0041528A">
        <w:tab/>
        <w:t>Mobile Network Code (MNC) = 01;</w:t>
      </w:r>
    </w:p>
    <w:p w14:paraId="236466FD" w14:textId="77777777" w:rsidR="00C53078" w:rsidRPr="0041528A" w:rsidRDefault="00C53078" w:rsidP="00C53078">
      <w:pPr>
        <w:pStyle w:val="B1"/>
      </w:pPr>
      <w:r w:rsidRPr="0041528A">
        <w:t>-</w:t>
      </w:r>
      <w:r w:rsidRPr="0041528A">
        <w:tab/>
        <w:t>Tracking Area Code (TAC) = 000001;</w:t>
      </w:r>
    </w:p>
    <w:p w14:paraId="5DCFD040" w14:textId="1A743216" w:rsidR="00C53078" w:rsidRDefault="00C53078" w:rsidP="00C53078">
      <w:pPr>
        <w:pStyle w:val="B1"/>
        <w:rPr>
          <w:rFonts w:eastAsia="SimSun"/>
        </w:rPr>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08750703" w14:textId="77777777" w:rsidR="00C53078" w:rsidRDefault="00C53078" w:rsidP="00C53078">
      <w:r w:rsidRPr="0041528A">
        <w:t xml:space="preserve">For sequence </w:t>
      </w:r>
      <w:r>
        <w:t xml:space="preserve">1.28, the Cell 1 is the serving cell, and Cell 2 is the intra-frequency neighbour cell. </w:t>
      </w:r>
    </w:p>
    <w:p w14:paraId="28C1840E" w14:textId="77777777" w:rsidR="00EF49D7" w:rsidRDefault="00EF49D7" w:rsidP="00EF49D7">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22F3CECD" w14:textId="77777777" w:rsidR="00EF49D7" w:rsidRDefault="00EF49D7" w:rsidP="00EF49D7">
      <w:r w:rsidRPr="0041528A">
        <w:t xml:space="preserve">For sequence </w:t>
      </w:r>
      <w:r>
        <w:t xml:space="preserve">1.29, the Cell 1 is the serving cell, and Cell 2 is the inter-frequency neighbour cell. </w:t>
      </w:r>
    </w:p>
    <w:p w14:paraId="7E514D69" w14:textId="77777777" w:rsidR="00EF49D7" w:rsidRDefault="00EF49D7" w:rsidP="00EF49D7">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013A52A" w14:textId="77777777" w:rsidR="00EF49D7" w:rsidRDefault="00EF49D7" w:rsidP="00EF49D7">
      <w:r w:rsidRPr="0041528A">
        <w:t>For sequence</w:t>
      </w:r>
      <w:r>
        <w:t>s</w:t>
      </w:r>
      <w:r w:rsidRPr="0041528A">
        <w:t xml:space="preserve"> </w:t>
      </w:r>
      <w:r>
        <w:t>1.28 and 1.29, the ME is connected to Cell 1 and it has performed the Registration procedure.</w:t>
      </w:r>
    </w:p>
    <w:p w14:paraId="5CB40503" w14:textId="77777777" w:rsidR="00EF49D7" w:rsidRDefault="00EF49D7" w:rsidP="00EF49D7">
      <w:r w:rsidRPr="0041528A">
        <w:t>Expected sequence 1.</w:t>
      </w:r>
      <w:r>
        <w:t>30</w:t>
      </w:r>
      <w:r w:rsidRPr="0041528A">
        <w:t xml:space="preserve"> requires </w:t>
      </w:r>
      <w:r>
        <w:t xml:space="preserve">two NR CAG </w:t>
      </w:r>
      <w:r w:rsidRPr="0041528A">
        <w:t>cell</w:t>
      </w:r>
      <w:r>
        <w:t>s</w:t>
      </w:r>
      <w:r w:rsidRPr="0041528A">
        <w:t>.</w:t>
      </w:r>
    </w:p>
    <w:p w14:paraId="01312C3F" w14:textId="77777777" w:rsidR="00EF49D7" w:rsidRDefault="00EF49D7" w:rsidP="00EF49D7">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567B0C6E" w14:textId="77777777" w:rsidR="00EF49D7" w:rsidRDefault="00EF49D7" w:rsidP="00EF49D7">
      <w:r>
        <w:t>Cell 1:</w:t>
      </w:r>
    </w:p>
    <w:p w14:paraId="4998C3DC" w14:textId="77777777" w:rsidR="00EF49D7" w:rsidRPr="0041528A" w:rsidRDefault="00EF49D7" w:rsidP="00EF49D7">
      <w:pPr>
        <w:pStyle w:val="B1"/>
      </w:pPr>
      <w:r w:rsidRPr="0041528A">
        <w:t>-</w:t>
      </w:r>
      <w:r w:rsidRPr="0041528A">
        <w:tab/>
        <w:t xml:space="preserve">Mobile Country Code (MCC) = </w:t>
      </w:r>
      <w:r>
        <w:t>244</w:t>
      </w:r>
      <w:r w:rsidRPr="0041528A">
        <w:t>;</w:t>
      </w:r>
    </w:p>
    <w:p w14:paraId="049EA372" w14:textId="77777777" w:rsidR="00EF49D7" w:rsidRPr="0041528A" w:rsidRDefault="00EF49D7" w:rsidP="00EF49D7">
      <w:pPr>
        <w:pStyle w:val="B1"/>
      </w:pPr>
      <w:r w:rsidRPr="0041528A">
        <w:t>-</w:t>
      </w:r>
      <w:r w:rsidRPr="0041528A">
        <w:tab/>
        <w:t>Mobile Network Code (MNC) = 0</w:t>
      </w:r>
      <w:r>
        <w:t>83</w:t>
      </w:r>
      <w:r w:rsidRPr="0041528A">
        <w:t>;</w:t>
      </w:r>
    </w:p>
    <w:p w14:paraId="54F0FBB1" w14:textId="77777777" w:rsidR="00EF49D7" w:rsidRDefault="00EF49D7" w:rsidP="00EF49D7">
      <w:pPr>
        <w:pStyle w:val="B1"/>
      </w:pPr>
      <w:r w:rsidRPr="0041528A">
        <w:t>-</w:t>
      </w:r>
      <w:r w:rsidRPr="0041528A">
        <w:tab/>
        <w:t>Tracking Area Code (TAC) = 00000</w:t>
      </w:r>
      <w:r>
        <w:t>1</w:t>
      </w:r>
      <w:r w:rsidRPr="0041528A">
        <w:t>;</w:t>
      </w:r>
    </w:p>
    <w:p w14:paraId="3BF4A6BE" w14:textId="77777777" w:rsidR="00EF49D7" w:rsidRDefault="00EF49D7" w:rsidP="00EF49D7">
      <w:r>
        <w:t>Cell 2:</w:t>
      </w:r>
    </w:p>
    <w:p w14:paraId="33ADA103" w14:textId="77777777" w:rsidR="00EF49D7" w:rsidRPr="0041528A" w:rsidRDefault="00EF49D7" w:rsidP="00EF49D7">
      <w:pPr>
        <w:pStyle w:val="B1"/>
      </w:pPr>
      <w:r w:rsidRPr="0041528A">
        <w:t>-</w:t>
      </w:r>
      <w:r w:rsidRPr="0041528A">
        <w:tab/>
        <w:t xml:space="preserve">Mobile Country Code (MCC) = </w:t>
      </w:r>
      <w:r>
        <w:t>244</w:t>
      </w:r>
      <w:r w:rsidRPr="0041528A">
        <w:t>;</w:t>
      </w:r>
    </w:p>
    <w:p w14:paraId="2706CFB3" w14:textId="77777777" w:rsidR="00EF49D7" w:rsidRPr="0041528A" w:rsidRDefault="00EF49D7" w:rsidP="00EF49D7">
      <w:pPr>
        <w:pStyle w:val="B1"/>
      </w:pPr>
      <w:r w:rsidRPr="0041528A">
        <w:t>-</w:t>
      </w:r>
      <w:r w:rsidRPr="0041528A">
        <w:tab/>
        <w:t>Mobile Network Code (MNC) = 0</w:t>
      </w:r>
      <w:r>
        <w:t>84</w:t>
      </w:r>
      <w:r w:rsidRPr="0041528A">
        <w:t>;</w:t>
      </w:r>
    </w:p>
    <w:p w14:paraId="4B5AD72D" w14:textId="77777777" w:rsidR="00EF49D7" w:rsidRPr="0041528A" w:rsidRDefault="00EF49D7" w:rsidP="00EF49D7">
      <w:pPr>
        <w:pStyle w:val="B1"/>
      </w:pPr>
      <w:r w:rsidRPr="0041528A">
        <w:t>-</w:t>
      </w:r>
      <w:r w:rsidRPr="0041528A">
        <w:tab/>
        <w:t>Tracking Area Code (TAC) = 00000</w:t>
      </w:r>
      <w:r>
        <w:t>2</w:t>
      </w:r>
      <w:r w:rsidRPr="0041528A">
        <w:t>;</w:t>
      </w:r>
    </w:p>
    <w:p w14:paraId="76FDA852" w14:textId="77777777" w:rsidR="00EF49D7" w:rsidRPr="0041528A" w:rsidRDefault="00EF49D7" w:rsidP="00EF49D7">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7C2F3CDC" w14:textId="77777777" w:rsidR="00EF49D7" w:rsidRPr="0041528A" w:rsidRDefault="00EF49D7" w:rsidP="00EF49D7">
      <w:pPr>
        <w:pStyle w:val="B1"/>
        <w:tabs>
          <w:tab w:val="left" w:pos="2835"/>
        </w:tabs>
      </w:pPr>
      <w:r>
        <w:t>Entry 1:</w:t>
      </w:r>
    </w:p>
    <w:p w14:paraId="3B3EB37E" w14:textId="77777777" w:rsidR="00EF49D7" w:rsidRPr="0041528A" w:rsidRDefault="00EF49D7" w:rsidP="00EF49D7">
      <w:pPr>
        <w:pStyle w:val="B1"/>
      </w:pPr>
      <w:r w:rsidRPr="0041528A">
        <w:t>-</w:t>
      </w:r>
      <w:r w:rsidRPr="0041528A">
        <w:tab/>
        <w:t xml:space="preserve">Mobile Country Code (MCC) = </w:t>
      </w:r>
      <w:r>
        <w:t>244</w:t>
      </w:r>
      <w:r w:rsidRPr="0041528A">
        <w:t>;</w:t>
      </w:r>
    </w:p>
    <w:p w14:paraId="6F78AE14" w14:textId="77777777" w:rsidR="00EF49D7" w:rsidRPr="0041528A" w:rsidRDefault="00EF49D7" w:rsidP="00EF49D7">
      <w:pPr>
        <w:pStyle w:val="B1"/>
      </w:pPr>
      <w:r w:rsidRPr="0041528A">
        <w:lastRenderedPageBreak/>
        <w:t>-</w:t>
      </w:r>
      <w:r w:rsidRPr="0041528A">
        <w:tab/>
        <w:t>Mobile Network Code (MNC) = 0</w:t>
      </w:r>
      <w:r>
        <w:t>83</w:t>
      </w:r>
      <w:r w:rsidRPr="0041528A">
        <w:t>;</w:t>
      </w:r>
    </w:p>
    <w:p w14:paraId="03BB3625" w14:textId="77777777" w:rsidR="00EF49D7" w:rsidRPr="00910E2C" w:rsidRDefault="00EF49D7" w:rsidP="00EF49D7">
      <w:pPr>
        <w:pStyle w:val="B1"/>
      </w:pPr>
      <w:r>
        <w:t>-</w:t>
      </w:r>
      <w:r w:rsidRPr="001D1519">
        <w:tab/>
      </w:r>
      <w:r w:rsidRPr="001B7C50">
        <w:t>CAG I</w:t>
      </w:r>
      <w:r>
        <w:t>D:</w:t>
      </w:r>
      <w:r>
        <w:tab/>
        <w:t>00 00 00 01</w:t>
      </w:r>
    </w:p>
    <w:p w14:paraId="4018ED1A" w14:textId="77777777" w:rsidR="00EF49D7" w:rsidRPr="00910E2C" w:rsidRDefault="00EF49D7" w:rsidP="00EF49D7">
      <w:pPr>
        <w:pStyle w:val="B1"/>
      </w:pPr>
      <w:r>
        <w:t>-</w:t>
      </w:r>
      <w:r>
        <w:tab/>
        <w:t xml:space="preserve">No CAG </w:t>
      </w:r>
      <w:r w:rsidRPr="001B7C50">
        <w:t>human-readable network name</w:t>
      </w:r>
      <w:r>
        <w:t xml:space="preserve"> broadcasted</w:t>
      </w:r>
    </w:p>
    <w:p w14:paraId="174CD91D" w14:textId="77777777" w:rsidR="00EF49D7" w:rsidRDefault="00EF49D7" w:rsidP="00EF49D7">
      <w:pPr>
        <w:pStyle w:val="B1"/>
        <w:tabs>
          <w:tab w:val="left" w:pos="2835"/>
        </w:tabs>
      </w:pPr>
      <w:r>
        <w:t>Entry 2</w:t>
      </w:r>
      <w:r w:rsidRPr="0041528A">
        <w:t>:</w:t>
      </w:r>
    </w:p>
    <w:p w14:paraId="7A31D8C4" w14:textId="77777777" w:rsidR="00EF49D7" w:rsidRPr="0041528A" w:rsidRDefault="00EF49D7" w:rsidP="00EF49D7">
      <w:pPr>
        <w:pStyle w:val="B1"/>
      </w:pPr>
      <w:r w:rsidRPr="0041528A">
        <w:t>-</w:t>
      </w:r>
      <w:r w:rsidRPr="0041528A">
        <w:tab/>
        <w:t xml:space="preserve">Mobile Country Code (MCC) = </w:t>
      </w:r>
      <w:r>
        <w:t>244</w:t>
      </w:r>
      <w:r w:rsidRPr="0041528A">
        <w:t>;</w:t>
      </w:r>
    </w:p>
    <w:p w14:paraId="6555CFFC" w14:textId="77777777" w:rsidR="00EF49D7" w:rsidRPr="0041528A" w:rsidRDefault="00EF49D7" w:rsidP="00EF49D7">
      <w:pPr>
        <w:pStyle w:val="B1"/>
      </w:pPr>
      <w:r w:rsidRPr="0041528A">
        <w:t>-</w:t>
      </w:r>
      <w:r w:rsidRPr="0041528A">
        <w:tab/>
        <w:t>Mobile Network Code (MNC) = 0</w:t>
      </w:r>
      <w:r>
        <w:t>84</w:t>
      </w:r>
      <w:r w:rsidRPr="0041528A">
        <w:t>;</w:t>
      </w:r>
    </w:p>
    <w:p w14:paraId="2818EF42" w14:textId="77777777" w:rsidR="00EF49D7" w:rsidRDefault="00EF49D7" w:rsidP="00EF49D7">
      <w:pPr>
        <w:pStyle w:val="B1"/>
      </w:pPr>
      <w:r>
        <w:t>-</w:t>
      </w:r>
      <w:r w:rsidRPr="001D1519">
        <w:tab/>
      </w:r>
      <w:r w:rsidRPr="001B7C50">
        <w:t>CAG I</w:t>
      </w:r>
      <w:r>
        <w:t>D:</w:t>
      </w:r>
      <w:r>
        <w:tab/>
        <w:t>00 00 00 02</w:t>
      </w:r>
    </w:p>
    <w:p w14:paraId="5F9F825A" w14:textId="77777777" w:rsidR="00EF49D7" w:rsidRPr="0041528A" w:rsidRDefault="00EF49D7" w:rsidP="00EF49D7">
      <w:pPr>
        <w:pStyle w:val="B1"/>
      </w:pPr>
      <w:r>
        <w:t>-</w:t>
      </w:r>
      <w:r>
        <w:tab/>
        <w:t xml:space="preserve">CAG </w:t>
      </w:r>
      <w:r w:rsidRPr="001B7C50">
        <w:t>human-readable network name</w:t>
      </w:r>
      <w:r>
        <w:t>: ′CAG-00000002′</w:t>
      </w:r>
    </w:p>
    <w:p w14:paraId="1420C904" w14:textId="3C370124" w:rsidR="00C53078" w:rsidRDefault="00C53078" w:rsidP="00C53078">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48CC60EA" w14:textId="77777777" w:rsidR="00C53078" w:rsidRPr="0041528A" w:rsidRDefault="00C53078" w:rsidP="006146F0">
      <w:pPr>
        <w:pStyle w:val="List"/>
        <w:tabs>
          <w:tab w:val="left" w:pos="2835"/>
        </w:tabs>
        <w:ind w:left="0" w:firstLine="0"/>
      </w:pPr>
      <w:r w:rsidRPr="0041528A">
        <w:t xml:space="preserve">The </w:t>
      </w:r>
      <w:r w:rsidRPr="003F591D">
        <w:t xml:space="preserve">Satellite NG-RAN </w:t>
      </w:r>
      <w:r w:rsidRPr="0041528A">
        <w:t>parameters of the system simulator are:</w:t>
      </w:r>
    </w:p>
    <w:p w14:paraId="63AEDAC4" w14:textId="77777777" w:rsidR="00C53078" w:rsidRPr="0041528A" w:rsidRDefault="00C53078" w:rsidP="00C53078">
      <w:pPr>
        <w:pStyle w:val="B1"/>
        <w:ind w:left="284" w:firstLine="0"/>
      </w:pPr>
      <w:r w:rsidRPr="0041528A">
        <w:t>-</w:t>
      </w:r>
      <w:r w:rsidRPr="0041528A">
        <w:tab/>
        <w:t>Mobile Country Code (MCC) = 001;</w:t>
      </w:r>
    </w:p>
    <w:p w14:paraId="460B8CFC" w14:textId="77777777" w:rsidR="00C53078" w:rsidRPr="0041528A" w:rsidRDefault="00C53078" w:rsidP="00C53078">
      <w:pPr>
        <w:pStyle w:val="B1"/>
        <w:ind w:left="284" w:firstLine="0"/>
      </w:pPr>
      <w:r w:rsidRPr="0041528A">
        <w:t>-</w:t>
      </w:r>
      <w:r w:rsidRPr="0041528A">
        <w:tab/>
        <w:t>Mobile Network Code (MNC) = 01;</w:t>
      </w:r>
    </w:p>
    <w:p w14:paraId="442C7C15" w14:textId="77777777" w:rsidR="00C53078" w:rsidRPr="0041528A" w:rsidRDefault="00C53078" w:rsidP="00C53078">
      <w:pPr>
        <w:pStyle w:val="B1"/>
        <w:ind w:left="284" w:firstLine="0"/>
      </w:pPr>
      <w:r w:rsidRPr="0041528A">
        <w:t>-</w:t>
      </w:r>
      <w:r w:rsidRPr="0041528A">
        <w:tab/>
        <w:t>Tracking Area Code (TAC) = 000001;</w:t>
      </w:r>
    </w:p>
    <w:p w14:paraId="79A117FA" w14:textId="77777777" w:rsidR="00C53078" w:rsidRDefault="00C53078" w:rsidP="00C53078">
      <w:pPr>
        <w:pStyle w:val="B1"/>
        <w:ind w:left="284" w:firstLine="0"/>
      </w:pPr>
      <w:r w:rsidRPr="0041528A">
        <w:t>-</w:t>
      </w:r>
      <w:r w:rsidRPr="0041528A">
        <w:tab/>
      </w:r>
      <w:r>
        <w:t xml:space="preserve">NG-RAN/Satellite NG-RAN Cell Identifier (NCI) </w:t>
      </w:r>
      <w:r w:rsidRPr="0041528A">
        <w:t>= 0001 (36 bits);</w:t>
      </w:r>
    </w:p>
    <w:p w14:paraId="7FFF027C" w14:textId="77777777" w:rsidR="00BF46E1" w:rsidRPr="0041528A" w:rsidRDefault="00BF46E1" w:rsidP="00BF46E1">
      <w:pPr>
        <w:pStyle w:val="H6"/>
      </w:pPr>
      <w:r w:rsidRPr="0041528A">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lastRenderedPageBreak/>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lastRenderedPageBreak/>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lastRenderedPageBreak/>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lastRenderedPageBreak/>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lastRenderedPageBreak/>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lastRenderedPageBreak/>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lastRenderedPageBreak/>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lastRenderedPageBreak/>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lastRenderedPageBreak/>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lastRenderedPageBreak/>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lastRenderedPageBreak/>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lastRenderedPageBreak/>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lastRenderedPageBreak/>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lastRenderedPageBreak/>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00FC6DEE" w:rsidR="00BF46E1" w:rsidRPr="0041528A" w:rsidRDefault="0041528A" w:rsidP="0041528A">
      <w:pPr>
        <w:pStyle w:val="EW"/>
      </w:pPr>
      <w:r>
        <w:tab/>
      </w:r>
      <w:r w:rsidR="00C53078" w:rsidRPr="0041528A">
        <w:t>Technology:</w:t>
      </w:r>
      <w:r w:rsidR="00C53078" w:rsidRPr="0041528A">
        <w:tab/>
      </w:r>
      <w:r w:rsidR="00C53078">
        <w:rPr>
          <w:lang w:val="fr-FR" w:eastAsia="fr-FR"/>
        </w:rPr>
        <w:t>3GPP NG-RAN</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7736B6" w:rsidRPr="0041528A" w14:paraId="3407565D" w14:textId="77777777" w:rsidTr="00774E9D">
        <w:trPr>
          <w:cantSplit/>
          <w:jc w:val="center"/>
        </w:trPr>
        <w:tc>
          <w:tcPr>
            <w:tcW w:w="575" w:type="dxa"/>
          </w:tcPr>
          <w:p w14:paraId="7D8246A6" w14:textId="05BE9CFD" w:rsidR="007736B6" w:rsidRPr="0041528A" w:rsidRDefault="007736B6" w:rsidP="007736B6">
            <w:pPr>
              <w:pStyle w:val="TAC"/>
            </w:pPr>
            <w:r>
              <w:t>7</w:t>
            </w:r>
          </w:p>
        </w:tc>
        <w:tc>
          <w:tcPr>
            <w:tcW w:w="1257" w:type="dxa"/>
          </w:tcPr>
          <w:p w14:paraId="09DD5781" w14:textId="207BA2CF" w:rsidR="007736B6" w:rsidRPr="0041528A" w:rsidRDefault="007736B6" w:rsidP="007736B6">
            <w:pPr>
              <w:pStyle w:val="TAC"/>
            </w:pPr>
            <w:r w:rsidRPr="0041528A">
              <w:t xml:space="preserve">ME </w:t>
            </w:r>
            <w:r w:rsidRPr="0041528A">
              <w:sym w:font="Symbol" w:char="F0AE"/>
            </w:r>
            <w:r w:rsidRPr="0041528A">
              <w:t xml:space="preserve"> UICC</w:t>
            </w:r>
          </w:p>
        </w:tc>
        <w:tc>
          <w:tcPr>
            <w:tcW w:w="2884" w:type="dxa"/>
          </w:tcPr>
          <w:p w14:paraId="0B729375" w14:textId="21C791B0" w:rsidR="007736B6" w:rsidRPr="0041528A" w:rsidRDefault="007736B6" w:rsidP="007736B6">
            <w:pPr>
              <w:pStyle w:val="TAL"/>
            </w:pPr>
            <w:r w:rsidRPr="0041528A">
              <w:t>TERMINAL RESPONSE:</w:t>
            </w:r>
            <w:r>
              <w:t xml:space="preserve"> PROVIDE LOCAL INFORMATION 1.24.1A or PROVIDE LOCAL INFORMATION 1.24.1B</w:t>
            </w:r>
          </w:p>
        </w:tc>
        <w:tc>
          <w:tcPr>
            <w:tcW w:w="4334" w:type="dxa"/>
          </w:tcPr>
          <w:p w14:paraId="526816F4" w14:textId="77777777" w:rsidR="007736B6" w:rsidRDefault="007736B6" w:rsidP="007736B6">
            <w:pPr>
              <w:pStyle w:val="TAL"/>
            </w:pPr>
            <w:r w:rsidRPr="0041528A">
              <w:t>[Command performed successfully]</w:t>
            </w:r>
          </w:p>
          <w:p w14:paraId="458FADB2" w14:textId="7E455D63" w:rsidR="007736B6" w:rsidRPr="0041528A" w:rsidRDefault="007736B6" w:rsidP="007736B6">
            <w:pPr>
              <w:pStyle w:val="TAL"/>
            </w:pPr>
            <w:r>
              <w:t>Option B only applies for ME implemented as per Rel18 and above.</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lastRenderedPageBreak/>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0FAC74E4" w:rsidR="00DD30EB" w:rsidRPr="0041528A" w:rsidRDefault="00DD30EB" w:rsidP="00DD30EB">
      <w:r w:rsidRPr="0041528A">
        <w:t>TERMINAL RESPONSE</w:t>
      </w:r>
      <w:r>
        <w:t>: PROVIDE LOCAL INFORMATION 1.24</w:t>
      </w:r>
      <w:r w:rsidRPr="0041528A">
        <w:t>.1</w:t>
      </w:r>
      <w:r w:rsidR="007736B6">
        <w:t>A</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t>Result</w:t>
      </w:r>
    </w:p>
    <w:p w14:paraId="2F714C7A" w14:textId="77777777" w:rsidR="00DD30EB" w:rsidRDefault="00DD30EB" w:rsidP="00DD30EB">
      <w:pPr>
        <w:pStyle w:val="EW"/>
      </w:pPr>
      <w:r w:rsidRPr="0041528A">
        <w:tab/>
        <w:t>General Result:</w:t>
      </w:r>
      <w:r w:rsidRPr="0041528A">
        <w:tab/>
        <w:t>Command performed successfully</w:t>
      </w:r>
    </w:p>
    <w:p w14:paraId="4C001AFD" w14:textId="77777777" w:rsidR="005F7177" w:rsidRDefault="005F7177" w:rsidP="005F7177">
      <w:pPr>
        <w:pStyle w:val="EW"/>
      </w:pPr>
      <w:r>
        <w:t>Slices Information</w:t>
      </w:r>
    </w:p>
    <w:p w14:paraId="3B184BA1" w14:textId="77777777" w:rsidR="005F7177" w:rsidRDefault="005F7177" w:rsidP="005F7177">
      <w:pPr>
        <w:pStyle w:val="EW"/>
        <w:ind w:firstLine="0"/>
      </w:pPr>
      <w:r>
        <w:t>Slices information (served)</w:t>
      </w:r>
    </w:p>
    <w:p w14:paraId="2E1A3E20" w14:textId="77777777" w:rsidR="005F7177" w:rsidRPr="0041528A" w:rsidRDefault="005F7177" w:rsidP="005F7177">
      <w:pPr>
        <w:pStyle w:val="EW"/>
      </w:pPr>
      <w:r w:rsidRPr="0041528A">
        <w:tab/>
      </w:r>
      <w:r>
        <w:rPr>
          <w:rFonts w:cs="Arial"/>
          <w:szCs w:val="18"/>
          <w:lang w:val="en-US" w:eastAsia="fr-FR"/>
        </w:rPr>
        <w:t>Number of Served S-NSSAIs: 1</w:t>
      </w:r>
    </w:p>
    <w:p w14:paraId="3FCE14E9" w14:textId="77777777" w:rsidR="005F7177" w:rsidRPr="003B2120" w:rsidRDefault="005F7177" w:rsidP="005F717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0050CD4" w14:textId="77777777" w:rsidR="005F7177" w:rsidRPr="0041528A" w:rsidRDefault="005F7177" w:rsidP="005F7177">
      <w:r w:rsidRPr="0041528A">
        <w:t>Coding:</w:t>
      </w:r>
    </w:p>
    <w:p w14:paraId="3CCA0738" w14:textId="77777777" w:rsidR="005F7177" w:rsidRPr="0041528A" w:rsidRDefault="005F7177" w:rsidP="005F7177">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F7177" w:rsidRPr="0041528A" w14:paraId="26794DD6"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2D83BFE5" w14:textId="77777777" w:rsidR="005F7177" w:rsidRPr="0041528A" w:rsidRDefault="005F7177"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26571C9"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CAEB55" w14:textId="77777777" w:rsidR="005F7177" w:rsidRPr="0041528A" w:rsidRDefault="005F7177"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BB30861"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E552550" w14:textId="77777777" w:rsidR="005F7177" w:rsidRPr="0041528A" w:rsidRDefault="005F7177"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385511E" w14:textId="77777777" w:rsidR="005F7177" w:rsidRPr="0041528A" w:rsidRDefault="005F7177"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0C85CAB0" w14:textId="77777777" w:rsidR="005F7177" w:rsidRPr="0041528A" w:rsidRDefault="005F7177"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3BD6CCD" w14:textId="77777777" w:rsidR="005F7177" w:rsidRPr="0041528A" w:rsidRDefault="005F7177"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503A40E" w14:textId="77777777" w:rsidR="005F7177" w:rsidRPr="0041528A" w:rsidRDefault="005F7177"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7B96DAD"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FB14F5B" w14:textId="77777777" w:rsidR="005F7177" w:rsidRPr="0041528A" w:rsidRDefault="005F7177"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03E10CD"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81771E6" w14:textId="77777777" w:rsidR="005F7177" w:rsidRPr="0041528A" w:rsidRDefault="005F7177" w:rsidP="00A41EE7">
            <w:pPr>
              <w:pStyle w:val="TAC"/>
            </w:pPr>
            <w:r w:rsidRPr="0041528A">
              <w:t>00</w:t>
            </w:r>
          </w:p>
        </w:tc>
      </w:tr>
      <w:tr w:rsidR="005F7177" w:rsidRPr="0041528A" w14:paraId="495452F4" w14:textId="77777777" w:rsidTr="00A41EE7">
        <w:trPr>
          <w:jc w:val="center"/>
        </w:trPr>
        <w:tc>
          <w:tcPr>
            <w:tcW w:w="992" w:type="dxa"/>
            <w:tcBorders>
              <w:top w:val="single" w:sz="4" w:space="0" w:color="auto"/>
              <w:right w:val="single" w:sz="4" w:space="0" w:color="auto"/>
            </w:tcBorders>
          </w:tcPr>
          <w:p w14:paraId="16ABD6F2" w14:textId="77777777" w:rsidR="005F7177" w:rsidRPr="0041528A" w:rsidRDefault="005F7177"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5961D156" w14:textId="77777777" w:rsidR="005F7177" w:rsidRPr="0041528A" w:rsidRDefault="005F7177"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8A8BEC4" w14:textId="77777777" w:rsidR="005F7177" w:rsidRPr="0041528A" w:rsidRDefault="005F7177" w:rsidP="00A41EE7">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1CAB159C" w14:textId="77777777" w:rsidR="005F7177" w:rsidRPr="0041528A" w:rsidRDefault="005F7177" w:rsidP="00A41EE7">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6A68C22F" w14:textId="77777777" w:rsidR="005F7177" w:rsidRPr="0041528A" w:rsidRDefault="005F7177"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FEE6DF9"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8FDCEB0"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BEEF8A1" w14:textId="77777777" w:rsidR="005F7177" w:rsidRPr="0041528A" w:rsidRDefault="005F7177"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9C4DEED" w14:textId="650BC15B" w:rsidR="005F7177" w:rsidRPr="0041528A" w:rsidRDefault="005F7177" w:rsidP="00A41EE7">
            <w:pPr>
              <w:pStyle w:val="TAC"/>
            </w:pPr>
          </w:p>
        </w:tc>
        <w:tc>
          <w:tcPr>
            <w:tcW w:w="578" w:type="dxa"/>
            <w:tcBorders>
              <w:top w:val="single" w:sz="4" w:space="0" w:color="auto"/>
              <w:left w:val="single" w:sz="4" w:space="0" w:color="auto"/>
              <w:bottom w:val="single" w:sz="4" w:space="0" w:color="auto"/>
              <w:right w:val="single" w:sz="4" w:space="0" w:color="auto"/>
            </w:tcBorders>
          </w:tcPr>
          <w:p w14:paraId="40A90AE8"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301433D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12154C2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5616F225" w14:textId="77777777" w:rsidR="005F7177" w:rsidRPr="0041528A" w:rsidRDefault="005F7177" w:rsidP="00A41EE7">
            <w:pPr>
              <w:pStyle w:val="TAC"/>
            </w:pPr>
          </w:p>
        </w:tc>
      </w:tr>
    </w:tbl>
    <w:p w14:paraId="42FF287E" w14:textId="77777777" w:rsidR="005F7177" w:rsidRDefault="005F7177" w:rsidP="005F7177"/>
    <w:p w14:paraId="51C1390C" w14:textId="0DC46F55" w:rsidR="005F7177" w:rsidRPr="0041528A" w:rsidRDefault="005F7177" w:rsidP="005F7177">
      <w:r w:rsidRPr="0041528A">
        <w:t>TERMINAL RESPONSE</w:t>
      </w:r>
      <w:r>
        <w:t>: PROVIDE LOCAL INFORMATION 1.24</w:t>
      </w:r>
      <w:r w:rsidRPr="0041528A">
        <w:t>.1</w:t>
      </w:r>
      <w:r>
        <w:t>B</w:t>
      </w:r>
    </w:p>
    <w:p w14:paraId="7CB661F0" w14:textId="77777777" w:rsidR="005F7177" w:rsidRPr="0041528A" w:rsidRDefault="005F7177" w:rsidP="005F7177">
      <w:pPr>
        <w:keepNext/>
        <w:keepLines/>
      </w:pPr>
      <w:r w:rsidRPr="0041528A">
        <w:t>Logically:</w:t>
      </w:r>
    </w:p>
    <w:p w14:paraId="7BD8398E" w14:textId="77777777" w:rsidR="005F7177" w:rsidRPr="0041528A" w:rsidRDefault="005F7177" w:rsidP="005F7177">
      <w:pPr>
        <w:pStyle w:val="EW"/>
      </w:pPr>
      <w:r w:rsidRPr="0041528A">
        <w:t>Command details</w:t>
      </w:r>
    </w:p>
    <w:p w14:paraId="31250914" w14:textId="77777777" w:rsidR="005F7177" w:rsidRPr="0041528A" w:rsidRDefault="005F7177" w:rsidP="005F7177">
      <w:pPr>
        <w:pStyle w:val="EW"/>
      </w:pPr>
      <w:r w:rsidRPr="0041528A">
        <w:tab/>
        <w:t>Command number:</w:t>
      </w:r>
      <w:r w:rsidRPr="0041528A">
        <w:tab/>
        <w:t>1</w:t>
      </w:r>
    </w:p>
    <w:p w14:paraId="74DA0DEB" w14:textId="77777777" w:rsidR="005F7177" w:rsidRPr="0041528A" w:rsidRDefault="005F7177" w:rsidP="005F7177">
      <w:pPr>
        <w:pStyle w:val="EW"/>
      </w:pPr>
      <w:r w:rsidRPr="0041528A">
        <w:tab/>
        <w:t>Command type:</w:t>
      </w:r>
      <w:r w:rsidRPr="0041528A">
        <w:tab/>
        <w:t>PROVIDE LOCAL INFORMATION</w:t>
      </w:r>
    </w:p>
    <w:p w14:paraId="6C54DF6A" w14:textId="77777777" w:rsidR="005F7177" w:rsidRPr="0041528A" w:rsidRDefault="005F7177" w:rsidP="005F7177">
      <w:pPr>
        <w:pStyle w:val="EW"/>
      </w:pPr>
      <w:r w:rsidRPr="0041528A">
        <w:tab/>
        <w:t>Qualifier:</w:t>
      </w:r>
      <w:r w:rsidRPr="0041528A">
        <w:tab/>
      </w:r>
      <w:r>
        <w:t>"15</w:t>
      </w:r>
      <w:r w:rsidRPr="0041528A">
        <w:t xml:space="preserve">" </w:t>
      </w:r>
      <w:r>
        <w:t>slices information</w:t>
      </w:r>
    </w:p>
    <w:p w14:paraId="0F0BC6D8" w14:textId="77777777" w:rsidR="005F7177" w:rsidRPr="0041528A" w:rsidRDefault="005F7177" w:rsidP="005F7177">
      <w:pPr>
        <w:pStyle w:val="EW"/>
      </w:pPr>
      <w:r w:rsidRPr="0041528A">
        <w:t>Device identities</w:t>
      </w:r>
    </w:p>
    <w:p w14:paraId="51D7FE25" w14:textId="77777777" w:rsidR="005F7177" w:rsidRPr="0041528A" w:rsidRDefault="005F7177" w:rsidP="005F7177">
      <w:pPr>
        <w:pStyle w:val="EW"/>
      </w:pPr>
      <w:r w:rsidRPr="0041528A">
        <w:tab/>
        <w:t>Source device:</w:t>
      </w:r>
      <w:r w:rsidRPr="0041528A">
        <w:tab/>
        <w:t>ME</w:t>
      </w:r>
    </w:p>
    <w:p w14:paraId="663DBBB0" w14:textId="77777777" w:rsidR="005F7177" w:rsidRPr="0041528A" w:rsidRDefault="005F7177" w:rsidP="005F7177">
      <w:pPr>
        <w:pStyle w:val="EW"/>
      </w:pPr>
      <w:r w:rsidRPr="0041528A">
        <w:tab/>
        <w:t>Destination device:</w:t>
      </w:r>
      <w:r w:rsidRPr="0041528A">
        <w:tab/>
        <w:t>UICC</w:t>
      </w:r>
    </w:p>
    <w:p w14:paraId="69563E81" w14:textId="77777777" w:rsidR="005F7177" w:rsidRPr="0041528A" w:rsidRDefault="005F7177" w:rsidP="005F7177">
      <w:pPr>
        <w:pStyle w:val="EW"/>
      </w:pPr>
      <w:r w:rsidRPr="0041528A">
        <w:t>Result</w:t>
      </w:r>
    </w:p>
    <w:p w14:paraId="2CA8C676" w14:textId="77777777" w:rsidR="005F7177" w:rsidRDefault="005F7177" w:rsidP="005F7177">
      <w:pPr>
        <w:pStyle w:val="EW"/>
      </w:pPr>
      <w:r w:rsidRPr="0041528A">
        <w:tab/>
        <w:t>General Result:</w:t>
      </w:r>
      <w:r w:rsidRPr="0041528A">
        <w:tab/>
        <w:t>Command performed successfully</w:t>
      </w:r>
    </w:p>
    <w:p w14:paraId="61D27069" w14:textId="77777777" w:rsidR="005F7177" w:rsidRDefault="005F7177" w:rsidP="005F7177">
      <w:pPr>
        <w:pStyle w:val="EW"/>
      </w:pPr>
      <w:r>
        <w:t>Slices Information</w:t>
      </w:r>
    </w:p>
    <w:p w14:paraId="612F5A4A" w14:textId="77777777" w:rsidR="005F7177" w:rsidRDefault="005F7177" w:rsidP="005F7177">
      <w:pPr>
        <w:pStyle w:val="EW"/>
      </w:pPr>
      <w:r>
        <w:tab/>
        <w:t>Slices information (served)</w:t>
      </w:r>
    </w:p>
    <w:p w14:paraId="70A7A32B" w14:textId="77777777" w:rsidR="005F7177" w:rsidRPr="0041528A" w:rsidRDefault="005F7177" w:rsidP="005F7177">
      <w:pPr>
        <w:pStyle w:val="EW"/>
      </w:pPr>
      <w:r w:rsidRPr="0041528A">
        <w:tab/>
      </w:r>
      <w:r>
        <w:rPr>
          <w:rFonts w:cs="Arial"/>
          <w:szCs w:val="18"/>
          <w:lang w:val="en-US" w:eastAsia="fr-FR"/>
        </w:rPr>
        <w:t>Number of Served S-NSSAIs: 1</w:t>
      </w:r>
    </w:p>
    <w:p w14:paraId="6A2BA41A" w14:textId="77777777" w:rsidR="005F7177" w:rsidRDefault="005F7177" w:rsidP="005F7177">
      <w:pPr>
        <w:pStyle w:val="EW"/>
        <w:spacing w:after="180"/>
        <w:rPr>
          <w:rFonts w:eastAsia="SimSun"/>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27436079" w14:textId="77777777" w:rsidR="005F7177" w:rsidRDefault="005F7177" w:rsidP="005F7177">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5ED8D26E" w14:textId="77777777" w:rsidR="005F7177" w:rsidRPr="0041528A" w:rsidRDefault="005F7177" w:rsidP="005F7177">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F0DA2F3" w14:textId="77777777" w:rsidR="005F7177" w:rsidRPr="0041528A" w:rsidRDefault="005F7177" w:rsidP="005F7177">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12C5AB20" w14:textId="1FE4CA57" w:rsidR="005F7177" w:rsidRPr="004D179D" w:rsidRDefault="005F7177" w:rsidP="005F7177">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8D46C8D" w14:textId="77777777" w:rsidR="004D179D" w:rsidRPr="0041528A" w:rsidRDefault="004D179D" w:rsidP="004D179D">
      <w:r w:rsidRPr="0041528A">
        <w:t>Coding:</w:t>
      </w:r>
    </w:p>
    <w:p w14:paraId="785529CC"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769A8004"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7631695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0A461D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D4B3AF9"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A221435"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86E2679"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4C6B50A" w14:textId="77777777" w:rsidR="004D179D" w:rsidRPr="0041528A" w:rsidRDefault="004D179D" w:rsidP="00AC3D95">
            <w:pPr>
              <w:pStyle w:val="TAC"/>
            </w:pPr>
            <w:r w:rsidRPr="00A54448">
              <w:t>15</w:t>
            </w:r>
          </w:p>
        </w:tc>
        <w:tc>
          <w:tcPr>
            <w:tcW w:w="737" w:type="dxa"/>
            <w:tcBorders>
              <w:top w:val="single" w:sz="4" w:space="0" w:color="auto"/>
              <w:left w:val="single" w:sz="4" w:space="0" w:color="auto"/>
              <w:bottom w:val="single" w:sz="4" w:space="0" w:color="auto"/>
              <w:right w:val="single" w:sz="4" w:space="0" w:color="auto"/>
            </w:tcBorders>
          </w:tcPr>
          <w:p w14:paraId="061C2C9C"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01E80669"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D4AA44A"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38D82EC"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6E498FD"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5ACDE21F"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68B2A7" w14:textId="77777777" w:rsidR="004D179D" w:rsidRPr="0041528A" w:rsidRDefault="004D179D" w:rsidP="00AC3D95">
            <w:pPr>
              <w:pStyle w:val="TAC"/>
            </w:pPr>
            <w:r w:rsidRPr="0041528A">
              <w:t>00</w:t>
            </w:r>
          </w:p>
        </w:tc>
      </w:tr>
      <w:tr w:rsidR="004D179D" w:rsidRPr="0041528A" w14:paraId="46ED8F14" w14:textId="77777777" w:rsidTr="00AC3D95">
        <w:trPr>
          <w:jc w:val="center"/>
        </w:trPr>
        <w:tc>
          <w:tcPr>
            <w:tcW w:w="992" w:type="dxa"/>
            <w:tcBorders>
              <w:top w:val="single" w:sz="4" w:space="0" w:color="auto"/>
              <w:bottom w:val="single" w:sz="4" w:space="0" w:color="auto"/>
              <w:right w:val="single" w:sz="4" w:space="0" w:color="auto"/>
            </w:tcBorders>
          </w:tcPr>
          <w:p w14:paraId="202E010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FE95E67"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6D7637E" w14:textId="77777777"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2010BCF4" w14:textId="77777777" w:rsidR="004D179D" w:rsidRPr="0041528A" w:rsidRDefault="004D179D" w:rsidP="00AC3D95">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3D2DB0DC"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E6C80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C959CA6"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2A764CB"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AD2AD72"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1F549EE5"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0C607E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CE87143"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C4DFCF2" w14:textId="77777777" w:rsidR="004D179D" w:rsidRPr="0041528A" w:rsidRDefault="004D179D" w:rsidP="00AC3D95">
            <w:pPr>
              <w:pStyle w:val="TAC"/>
            </w:pPr>
            <w:r>
              <w:t>01</w:t>
            </w:r>
          </w:p>
        </w:tc>
      </w:tr>
      <w:tr w:rsidR="004D179D" w:rsidRPr="0041528A" w14:paraId="15EE69CC" w14:textId="77777777" w:rsidTr="00AC3D95">
        <w:trPr>
          <w:jc w:val="center"/>
        </w:trPr>
        <w:tc>
          <w:tcPr>
            <w:tcW w:w="992" w:type="dxa"/>
            <w:tcBorders>
              <w:top w:val="single" w:sz="4" w:space="0" w:color="auto"/>
              <w:right w:val="single" w:sz="4" w:space="0" w:color="auto"/>
            </w:tcBorders>
          </w:tcPr>
          <w:p w14:paraId="2296D0D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ED61156"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563CC2F"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09D0CE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404CDF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75F351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A85309C" w14:textId="77777777" w:rsidR="004D179D" w:rsidRPr="003B25BF"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2A6CEC7" w14:textId="77777777" w:rsidR="004D179D" w:rsidRPr="003B25BF"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45776AC" w14:textId="7777777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A7057CF"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2E58A4C"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AF7673E"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10408301" w14:textId="77777777" w:rsidR="004D179D" w:rsidRDefault="004D179D" w:rsidP="00AC3D95">
            <w:pPr>
              <w:pStyle w:val="TAC"/>
            </w:pPr>
          </w:p>
        </w:tc>
      </w:tr>
    </w:tbl>
    <w:p w14:paraId="765D85EE" w14:textId="77777777" w:rsidR="004D179D" w:rsidRPr="0002610F" w:rsidRDefault="004D179D" w:rsidP="004D179D">
      <w:pPr>
        <w:pStyle w:val="NO"/>
      </w:pPr>
    </w:p>
    <w:p w14:paraId="47C292D7" w14:textId="77777777" w:rsidR="001933A9" w:rsidRPr="0041528A" w:rsidRDefault="001933A9" w:rsidP="001933A9">
      <w:pPr>
        <w:pStyle w:val="TH"/>
      </w:pPr>
      <w:r>
        <w:lastRenderedPageBreak/>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604072" w:rsidRPr="0041528A" w14:paraId="38BBDF04" w14:textId="77777777" w:rsidTr="00774E9D">
        <w:trPr>
          <w:cantSplit/>
          <w:jc w:val="center"/>
        </w:trPr>
        <w:tc>
          <w:tcPr>
            <w:tcW w:w="575" w:type="dxa"/>
          </w:tcPr>
          <w:p w14:paraId="24714724" w14:textId="5FADFCB3" w:rsidR="00604072" w:rsidRPr="0041528A" w:rsidRDefault="00604072" w:rsidP="00604072">
            <w:pPr>
              <w:pStyle w:val="TAC"/>
            </w:pPr>
            <w:r>
              <w:t>9</w:t>
            </w:r>
          </w:p>
        </w:tc>
        <w:tc>
          <w:tcPr>
            <w:tcW w:w="1257" w:type="dxa"/>
          </w:tcPr>
          <w:p w14:paraId="28C2EA13" w14:textId="749DD91C" w:rsidR="00604072" w:rsidRPr="0041528A" w:rsidRDefault="00604072" w:rsidP="00604072">
            <w:pPr>
              <w:pStyle w:val="TAC"/>
            </w:pPr>
            <w:r w:rsidRPr="0041528A">
              <w:t xml:space="preserve">ME </w:t>
            </w:r>
            <w:r w:rsidRPr="0041528A">
              <w:sym w:font="Symbol" w:char="F0AE"/>
            </w:r>
            <w:r w:rsidRPr="0041528A">
              <w:t xml:space="preserve"> UICC</w:t>
            </w:r>
          </w:p>
        </w:tc>
        <w:tc>
          <w:tcPr>
            <w:tcW w:w="2884" w:type="dxa"/>
          </w:tcPr>
          <w:p w14:paraId="589AA501" w14:textId="7A4D2943" w:rsidR="00604072" w:rsidRPr="0041528A" w:rsidRDefault="00604072" w:rsidP="00604072">
            <w:pPr>
              <w:pStyle w:val="TAL"/>
            </w:pPr>
            <w:r w:rsidRPr="0041528A">
              <w:t>TERMINAL RESPONSE:</w:t>
            </w:r>
            <w:r>
              <w:t xml:space="preserve"> PROVIDE LOCAL INFORMATION 1.25.1A or PROVIDE LOCAL INFORMATION 1.25.1B</w:t>
            </w:r>
          </w:p>
        </w:tc>
        <w:tc>
          <w:tcPr>
            <w:tcW w:w="4334" w:type="dxa"/>
          </w:tcPr>
          <w:p w14:paraId="3FB909DB" w14:textId="7174E913" w:rsidR="00604072" w:rsidRPr="0041528A" w:rsidRDefault="00604072" w:rsidP="00604072">
            <w:pPr>
              <w:pStyle w:val="TAL"/>
            </w:pPr>
            <w:r w:rsidRPr="0041528A">
              <w:t>[Command performed successfully]</w:t>
            </w:r>
            <w:r>
              <w:t xml:space="preserve"> </w:t>
            </w:r>
            <w:r>
              <w:br/>
              <w:t>Option B only applies for ME implemented as per Rel18 and above.</w:t>
            </w:r>
          </w:p>
        </w:tc>
      </w:tr>
    </w:tbl>
    <w:p w14:paraId="1A6768BC" w14:textId="77777777" w:rsidR="005C2FBF" w:rsidRPr="0041528A" w:rsidRDefault="005C2FBF" w:rsidP="005C2FBF"/>
    <w:p w14:paraId="22CE9B8E" w14:textId="77777777" w:rsidR="00604072" w:rsidRPr="0041528A" w:rsidRDefault="00604072" w:rsidP="00604072">
      <w:r w:rsidRPr="0041528A">
        <w:t>TERMINAL RESPONSE</w:t>
      </w:r>
      <w:r>
        <w:t>: PROVIDE LOCAL INFORMATION 1.25.</w:t>
      </w:r>
      <w:r w:rsidRPr="0041528A">
        <w:t>1</w:t>
      </w:r>
      <w:r>
        <w:t>A</w:t>
      </w:r>
    </w:p>
    <w:p w14:paraId="6B32614A" w14:textId="77777777" w:rsidR="00604072" w:rsidRPr="0041528A" w:rsidRDefault="00604072" w:rsidP="00604072">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47A67512" w14:textId="77777777" w:rsidR="00604072" w:rsidRDefault="00604072" w:rsidP="00604072">
      <w:pPr>
        <w:pStyle w:val="EW"/>
      </w:pPr>
      <w:r>
        <w:t>Slices Information</w:t>
      </w:r>
    </w:p>
    <w:p w14:paraId="57E60968" w14:textId="77777777" w:rsidR="00604072" w:rsidRDefault="00604072" w:rsidP="00604072">
      <w:pPr>
        <w:pStyle w:val="EW"/>
      </w:pPr>
      <w:r>
        <w:tab/>
        <w:t>Slices information (served)</w:t>
      </w:r>
    </w:p>
    <w:p w14:paraId="2F03BAC4"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FA1F35" w14:textId="77777777" w:rsidR="00604072" w:rsidRPr="0041528A" w:rsidRDefault="00604072" w:rsidP="00604072">
      <w:r w:rsidRPr="0041528A">
        <w:t>Coding:</w:t>
      </w:r>
    </w:p>
    <w:p w14:paraId="748C1A01" w14:textId="77777777" w:rsidR="00604072" w:rsidRPr="0041528A" w:rsidRDefault="00604072" w:rsidP="00604072">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604072" w:rsidRPr="0041528A" w14:paraId="1A0B0D4A" w14:textId="77777777" w:rsidTr="00607E35">
        <w:trPr>
          <w:jc w:val="center"/>
        </w:trPr>
        <w:tc>
          <w:tcPr>
            <w:tcW w:w="992" w:type="dxa"/>
            <w:tcBorders>
              <w:top w:val="single" w:sz="4" w:space="0" w:color="auto"/>
              <w:left w:val="single" w:sz="4" w:space="0" w:color="auto"/>
              <w:bottom w:val="single" w:sz="4" w:space="0" w:color="auto"/>
              <w:right w:val="single" w:sz="4" w:space="0" w:color="auto"/>
            </w:tcBorders>
          </w:tcPr>
          <w:p w14:paraId="3DCE8BFA" w14:textId="77777777" w:rsidR="00604072" w:rsidRPr="0041528A" w:rsidRDefault="00604072" w:rsidP="00607E3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7DCDA26"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EA9C5F6" w14:textId="77777777" w:rsidR="00604072" w:rsidRPr="0041528A" w:rsidRDefault="00604072" w:rsidP="00607E3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21C4642"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C02E4A" w14:textId="77777777" w:rsidR="00604072" w:rsidRPr="0041528A" w:rsidRDefault="00604072" w:rsidP="00607E3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4BC9E54" w14:textId="77777777" w:rsidR="00604072" w:rsidRPr="0041528A" w:rsidRDefault="00604072" w:rsidP="00607E3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12E75D" w14:textId="77777777" w:rsidR="00604072" w:rsidRPr="0041528A" w:rsidRDefault="00604072" w:rsidP="00607E3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742B55F" w14:textId="77777777" w:rsidR="00604072" w:rsidRPr="0041528A" w:rsidRDefault="00604072" w:rsidP="00607E3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534EE82" w14:textId="77777777" w:rsidR="00604072" w:rsidRPr="0041528A" w:rsidRDefault="00604072" w:rsidP="00607E3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AAEA167"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72E4C0" w14:textId="77777777" w:rsidR="00604072" w:rsidRPr="0041528A" w:rsidRDefault="00604072" w:rsidP="00607E3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ABE8F03"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814A45" w14:textId="77777777" w:rsidR="00604072" w:rsidRPr="0041528A" w:rsidRDefault="00604072" w:rsidP="00607E35">
            <w:pPr>
              <w:pStyle w:val="TAC"/>
            </w:pPr>
            <w:r w:rsidRPr="0041528A">
              <w:t>00</w:t>
            </w:r>
          </w:p>
        </w:tc>
      </w:tr>
      <w:tr w:rsidR="00604072" w:rsidRPr="0041528A" w14:paraId="41EFA98E" w14:textId="77777777" w:rsidTr="00607E35">
        <w:trPr>
          <w:jc w:val="center"/>
        </w:trPr>
        <w:tc>
          <w:tcPr>
            <w:tcW w:w="992" w:type="dxa"/>
            <w:tcBorders>
              <w:top w:val="single" w:sz="4" w:space="0" w:color="auto"/>
              <w:right w:val="single" w:sz="4" w:space="0" w:color="auto"/>
            </w:tcBorders>
          </w:tcPr>
          <w:p w14:paraId="350989A7" w14:textId="77777777" w:rsidR="00604072" w:rsidRPr="0041528A" w:rsidRDefault="00604072" w:rsidP="00607E35">
            <w:pPr>
              <w:pStyle w:val="TAL"/>
            </w:pPr>
          </w:p>
        </w:tc>
        <w:tc>
          <w:tcPr>
            <w:tcW w:w="578" w:type="dxa"/>
            <w:tcBorders>
              <w:top w:val="single" w:sz="4" w:space="0" w:color="auto"/>
              <w:left w:val="single" w:sz="4" w:space="0" w:color="auto"/>
              <w:bottom w:val="single" w:sz="4" w:space="0" w:color="auto"/>
              <w:right w:val="single" w:sz="4" w:space="0" w:color="auto"/>
            </w:tcBorders>
          </w:tcPr>
          <w:p w14:paraId="49F2A73B" w14:textId="77777777" w:rsidR="00604072" w:rsidRPr="0041528A" w:rsidRDefault="00604072" w:rsidP="00607E3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D065AEC" w14:textId="77777777" w:rsidR="00604072" w:rsidRPr="0041528A" w:rsidRDefault="00604072" w:rsidP="00607E3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AFD6D" w14:textId="77777777" w:rsidR="00604072" w:rsidRPr="0041528A" w:rsidRDefault="00604072" w:rsidP="00607E3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27393BCE" w14:textId="3A3C71A2"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59B8156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619891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1CAC7F63"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209FB882" w14:textId="77777777"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2A7607E7"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D19F6FF"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3825527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AD9005D" w14:textId="77777777" w:rsidR="00604072" w:rsidRPr="0041528A" w:rsidRDefault="00604072" w:rsidP="00607E35">
            <w:pPr>
              <w:pStyle w:val="TAC"/>
            </w:pPr>
          </w:p>
        </w:tc>
      </w:tr>
    </w:tbl>
    <w:p w14:paraId="22488827" w14:textId="77777777" w:rsidR="00604072" w:rsidRDefault="00604072" w:rsidP="00604072"/>
    <w:p w14:paraId="539BF24B" w14:textId="4B199D84" w:rsidR="00604072" w:rsidRPr="0041528A" w:rsidRDefault="00604072" w:rsidP="00604072">
      <w:r w:rsidRPr="0041528A">
        <w:t>TERMINAL RESPONSE</w:t>
      </w:r>
      <w:r>
        <w:t>: PROVIDE LOCAL INFORMATION 1.25.</w:t>
      </w:r>
      <w:r w:rsidRPr="0041528A">
        <w:t>1</w:t>
      </w:r>
      <w:r>
        <w:t>B</w:t>
      </w:r>
    </w:p>
    <w:p w14:paraId="20AB14F1" w14:textId="77777777" w:rsidR="00604072" w:rsidRPr="0041528A" w:rsidRDefault="00604072" w:rsidP="00604072">
      <w:pPr>
        <w:keepNext/>
        <w:keepLines/>
      </w:pPr>
      <w:r w:rsidRPr="0041528A">
        <w:t>Logically:</w:t>
      </w:r>
    </w:p>
    <w:p w14:paraId="5E4F3864" w14:textId="77777777" w:rsidR="00604072" w:rsidRPr="0041528A" w:rsidRDefault="00604072" w:rsidP="00604072">
      <w:pPr>
        <w:pStyle w:val="EW"/>
      </w:pPr>
      <w:r w:rsidRPr="0041528A">
        <w:t>Command details</w:t>
      </w:r>
    </w:p>
    <w:p w14:paraId="2033422D" w14:textId="77777777" w:rsidR="00604072" w:rsidRPr="0041528A" w:rsidRDefault="00604072" w:rsidP="00604072">
      <w:pPr>
        <w:pStyle w:val="EW"/>
      </w:pPr>
      <w:r w:rsidRPr="0041528A">
        <w:tab/>
        <w:t>Command number:</w:t>
      </w:r>
      <w:r w:rsidRPr="0041528A">
        <w:tab/>
        <w:t>1</w:t>
      </w:r>
    </w:p>
    <w:p w14:paraId="697E76C3" w14:textId="77777777" w:rsidR="00604072" w:rsidRPr="0041528A" w:rsidRDefault="00604072" w:rsidP="00604072">
      <w:pPr>
        <w:pStyle w:val="EW"/>
      </w:pPr>
      <w:r w:rsidRPr="0041528A">
        <w:tab/>
        <w:t>Command type:</w:t>
      </w:r>
      <w:r w:rsidRPr="0041528A">
        <w:tab/>
        <w:t>PROVIDE LOCAL INFORMATION</w:t>
      </w:r>
    </w:p>
    <w:p w14:paraId="339EFC72" w14:textId="77777777" w:rsidR="00604072" w:rsidRPr="0041528A" w:rsidRDefault="00604072" w:rsidP="00604072">
      <w:pPr>
        <w:pStyle w:val="EW"/>
      </w:pPr>
      <w:r w:rsidRPr="0041528A">
        <w:tab/>
        <w:t>Qualifier:</w:t>
      </w:r>
      <w:r w:rsidRPr="0041528A">
        <w:tab/>
      </w:r>
      <w:r>
        <w:t>"15</w:t>
      </w:r>
      <w:r w:rsidRPr="0041528A">
        <w:t xml:space="preserve">" </w:t>
      </w:r>
      <w:r>
        <w:t>slices information</w:t>
      </w:r>
    </w:p>
    <w:p w14:paraId="75476093" w14:textId="77777777" w:rsidR="00604072" w:rsidRPr="0041528A" w:rsidRDefault="00604072" w:rsidP="00604072">
      <w:pPr>
        <w:pStyle w:val="EW"/>
      </w:pPr>
      <w:r w:rsidRPr="0041528A">
        <w:t>Device identities</w:t>
      </w:r>
    </w:p>
    <w:p w14:paraId="4E50EC53" w14:textId="77777777" w:rsidR="00604072" w:rsidRPr="0041528A" w:rsidRDefault="00604072" w:rsidP="00604072">
      <w:pPr>
        <w:pStyle w:val="EW"/>
      </w:pPr>
      <w:r w:rsidRPr="0041528A">
        <w:tab/>
        <w:t>Source device:</w:t>
      </w:r>
      <w:r w:rsidRPr="0041528A">
        <w:tab/>
        <w:t>ME</w:t>
      </w:r>
    </w:p>
    <w:p w14:paraId="11870EFC" w14:textId="77777777" w:rsidR="00604072" w:rsidRPr="0041528A" w:rsidRDefault="00604072" w:rsidP="00604072">
      <w:pPr>
        <w:pStyle w:val="EW"/>
      </w:pPr>
      <w:r w:rsidRPr="0041528A">
        <w:tab/>
        <w:t>Destination device:</w:t>
      </w:r>
      <w:r w:rsidRPr="0041528A">
        <w:tab/>
        <w:t>UICC</w:t>
      </w:r>
    </w:p>
    <w:p w14:paraId="0556A36E" w14:textId="77777777" w:rsidR="00604072" w:rsidRPr="0041528A" w:rsidRDefault="00604072" w:rsidP="00604072">
      <w:pPr>
        <w:pStyle w:val="EW"/>
      </w:pPr>
      <w:r w:rsidRPr="0041528A">
        <w:t>Result</w:t>
      </w:r>
    </w:p>
    <w:p w14:paraId="67C86A2E" w14:textId="77777777" w:rsidR="00604072" w:rsidRDefault="00604072" w:rsidP="00604072">
      <w:pPr>
        <w:pStyle w:val="EW"/>
      </w:pPr>
      <w:r w:rsidRPr="0041528A">
        <w:tab/>
        <w:t>General Result:</w:t>
      </w:r>
      <w:r w:rsidRPr="0041528A">
        <w:tab/>
        <w:t>Command performed successfully</w:t>
      </w:r>
    </w:p>
    <w:p w14:paraId="0E9E61E5" w14:textId="77777777" w:rsidR="00604072" w:rsidRDefault="00604072" w:rsidP="00604072">
      <w:pPr>
        <w:pStyle w:val="EW"/>
      </w:pPr>
      <w:r>
        <w:t>Slices Information</w:t>
      </w:r>
    </w:p>
    <w:p w14:paraId="6D1E5958" w14:textId="77777777" w:rsidR="00604072" w:rsidRDefault="00604072" w:rsidP="00604072">
      <w:pPr>
        <w:pStyle w:val="EW"/>
      </w:pPr>
      <w:r>
        <w:lastRenderedPageBreak/>
        <w:tab/>
        <w:t>Slices information (served)</w:t>
      </w:r>
    </w:p>
    <w:p w14:paraId="405665ED"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4D9110BC" w14:textId="77777777" w:rsidR="00604072" w:rsidRDefault="00604072" w:rsidP="00604072">
      <w:pPr>
        <w:pStyle w:val="EW"/>
        <w:rPr>
          <w:rFonts w:cs="Arial"/>
          <w:szCs w:val="18"/>
          <w:lang w:val="en-US" w:eastAsia="fr-FR"/>
        </w:rPr>
      </w:pPr>
    </w:p>
    <w:p w14:paraId="513BDBC1" w14:textId="77777777" w:rsidR="00604072" w:rsidRDefault="00604072" w:rsidP="00604072">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006A64B1" w14:textId="77777777" w:rsidR="00604072" w:rsidRPr="0041528A" w:rsidRDefault="00604072" w:rsidP="00604072">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0CA58B28" w14:textId="77777777" w:rsidR="00604072" w:rsidRPr="0041528A" w:rsidRDefault="00604072" w:rsidP="00604072">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297BBD81" w14:textId="2D80EB75" w:rsidR="00604072" w:rsidRPr="004D179D" w:rsidRDefault="00604072" w:rsidP="00604072">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AA157ED" w14:textId="77777777" w:rsidR="004D179D" w:rsidRPr="0041528A" w:rsidRDefault="004D179D" w:rsidP="004D179D">
      <w:r w:rsidRPr="0041528A">
        <w:t>Coding:</w:t>
      </w:r>
    </w:p>
    <w:p w14:paraId="0AB6DA72"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737"/>
        <w:gridCol w:w="737"/>
        <w:gridCol w:w="579"/>
        <w:gridCol w:w="578"/>
        <w:gridCol w:w="579"/>
        <w:gridCol w:w="579"/>
        <w:gridCol w:w="579"/>
        <w:gridCol w:w="578"/>
        <w:gridCol w:w="579"/>
        <w:gridCol w:w="579"/>
        <w:gridCol w:w="579"/>
      </w:tblGrid>
      <w:tr w:rsidR="004D179D" w:rsidRPr="0041528A" w14:paraId="55F048F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23E6F57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E64D7CF"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2DB815C3" w14:textId="77777777" w:rsidR="004D179D" w:rsidRPr="0041528A" w:rsidRDefault="004D179D" w:rsidP="00AC3D95">
            <w:pPr>
              <w:pStyle w:val="TAC"/>
            </w:pPr>
            <w:r w:rsidRPr="0041528A">
              <w:t>03</w:t>
            </w:r>
          </w:p>
        </w:tc>
        <w:tc>
          <w:tcPr>
            <w:tcW w:w="737" w:type="dxa"/>
            <w:tcBorders>
              <w:top w:val="single" w:sz="4" w:space="0" w:color="auto"/>
              <w:left w:val="single" w:sz="4" w:space="0" w:color="auto"/>
              <w:bottom w:val="single" w:sz="4" w:space="0" w:color="auto"/>
              <w:right w:val="single" w:sz="4" w:space="0" w:color="auto"/>
            </w:tcBorders>
          </w:tcPr>
          <w:p w14:paraId="0A27B388"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01F2C25"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6ED42B6"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47250D98"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3875303"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9888F48"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6ED73E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E8542D6"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961C969"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78876E" w14:textId="77777777" w:rsidR="004D179D" w:rsidRPr="0041528A" w:rsidRDefault="004D179D" w:rsidP="00AC3D95">
            <w:pPr>
              <w:pStyle w:val="TAC"/>
            </w:pPr>
            <w:r w:rsidRPr="0041528A">
              <w:t>00</w:t>
            </w:r>
          </w:p>
        </w:tc>
      </w:tr>
      <w:tr w:rsidR="004D179D" w:rsidRPr="0041528A" w14:paraId="51646D35" w14:textId="77777777" w:rsidTr="00AC3D95">
        <w:trPr>
          <w:jc w:val="center"/>
        </w:trPr>
        <w:tc>
          <w:tcPr>
            <w:tcW w:w="992" w:type="dxa"/>
            <w:tcBorders>
              <w:top w:val="single" w:sz="4" w:space="0" w:color="auto"/>
              <w:bottom w:val="single" w:sz="4" w:space="0" w:color="auto"/>
              <w:right w:val="single" w:sz="4" w:space="0" w:color="auto"/>
            </w:tcBorders>
          </w:tcPr>
          <w:p w14:paraId="7E2C534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5835D9B" w14:textId="77777777" w:rsidR="004D179D" w:rsidRPr="0041528A" w:rsidRDefault="004D179D" w:rsidP="00AC3D95">
            <w:pPr>
              <w:pStyle w:val="TAC"/>
            </w:pPr>
            <w:r>
              <w:t>D6</w:t>
            </w:r>
          </w:p>
        </w:tc>
        <w:tc>
          <w:tcPr>
            <w:tcW w:w="737" w:type="dxa"/>
            <w:tcBorders>
              <w:top w:val="single" w:sz="4" w:space="0" w:color="auto"/>
              <w:left w:val="single" w:sz="4" w:space="0" w:color="auto"/>
              <w:bottom w:val="single" w:sz="4" w:space="0" w:color="auto"/>
              <w:right w:val="single" w:sz="4" w:space="0" w:color="auto"/>
            </w:tcBorders>
          </w:tcPr>
          <w:p w14:paraId="1BAAA734"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CDD2996" w14:textId="77777777" w:rsidR="004D179D" w:rsidRPr="0041528A" w:rsidRDefault="004D179D" w:rsidP="00AC3D9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4B916C6F"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24F9AB6D"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19324AE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970D67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8DF61F3"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CBD8A41"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E6DDDC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E28A18"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8D869EC" w14:textId="77777777" w:rsidR="004D179D" w:rsidRPr="0041528A" w:rsidRDefault="004D179D" w:rsidP="00AC3D95">
            <w:pPr>
              <w:pStyle w:val="TAC"/>
            </w:pPr>
            <w:r>
              <w:t>01</w:t>
            </w:r>
          </w:p>
        </w:tc>
      </w:tr>
      <w:tr w:rsidR="004D179D" w:rsidRPr="0041528A" w14:paraId="0D59AF7B" w14:textId="77777777" w:rsidTr="00AC3D95">
        <w:trPr>
          <w:jc w:val="center"/>
        </w:trPr>
        <w:tc>
          <w:tcPr>
            <w:tcW w:w="992" w:type="dxa"/>
            <w:tcBorders>
              <w:top w:val="single" w:sz="4" w:space="0" w:color="auto"/>
              <w:right w:val="single" w:sz="4" w:space="0" w:color="auto"/>
            </w:tcBorders>
          </w:tcPr>
          <w:p w14:paraId="14BE685E"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7B69704"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2CC6F7C" w14:textId="77777777"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57DDCBA0" w14:textId="77777777"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72D9A252"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23524E5"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BD5177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8F22BDC"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D898C09"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10CE0B71"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B999D2E"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F2FD13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87A0D36" w14:textId="77777777" w:rsidR="004D179D" w:rsidRPr="0041528A" w:rsidRDefault="004D179D" w:rsidP="00AC3D95">
            <w:pPr>
              <w:pStyle w:val="TAC"/>
            </w:pPr>
          </w:p>
        </w:tc>
      </w:tr>
    </w:tbl>
    <w:p w14:paraId="44ADB383" w14:textId="77777777" w:rsidR="004D179D" w:rsidRPr="001933A9" w:rsidRDefault="004D179D" w:rsidP="004D179D"/>
    <w:p w14:paraId="0FF5F704" w14:textId="77777777" w:rsidR="001933A9" w:rsidRPr="0041528A" w:rsidRDefault="001933A9" w:rsidP="001933A9">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5D0328" w:rsidRPr="0041528A" w14:paraId="41D22E80" w14:textId="77777777" w:rsidTr="00C51994">
        <w:trPr>
          <w:cantSplit/>
          <w:jc w:val="center"/>
        </w:trPr>
        <w:tc>
          <w:tcPr>
            <w:tcW w:w="575" w:type="dxa"/>
          </w:tcPr>
          <w:p w14:paraId="7CDB8052" w14:textId="0780306C" w:rsidR="005D0328" w:rsidRPr="0041528A" w:rsidRDefault="005D0328" w:rsidP="005D0328">
            <w:pPr>
              <w:pStyle w:val="TAC"/>
            </w:pPr>
            <w:r>
              <w:t>9</w:t>
            </w:r>
          </w:p>
        </w:tc>
        <w:tc>
          <w:tcPr>
            <w:tcW w:w="1257" w:type="dxa"/>
          </w:tcPr>
          <w:p w14:paraId="0BD6B2B1" w14:textId="1364F785" w:rsidR="005D0328" w:rsidRPr="0041528A" w:rsidRDefault="005D0328" w:rsidP="005D0328">
            <w:pPr>
              <w:pStyle w:val="TAC"/>
            </w:pPr>
            <w:r w:rsidRPr="0041528A">
              <w:t xml:space="preserve">ME </w:t>
            </w:r>
            <w:r w:rsidRPr="0041528A">
              <w:sym w:font="Symbol" w:char="F0AE"/>
            </w:r>
            <w:r w:rsidRPr="0041528A">
              <w:t xml:space="preserve"> UICC</w:t>
            </w:r>
          </w:p>
        </w:tc>
        <w:tc>
          <w:tcPr>
            <w:tcW w:w="2884" w:type="dxa"/>
          </w:tcPr>
          <w:p w14:paraId="4691EF2A" w14:textId="5BC06717" w:rsidR="005D0328" w:rsidRPr="0041528A" w:rsidRDefault="005D0328" w:rsidP="005D0328">
            <w:pPr>
              <w:pStyle w:val="TAL"/>
            </w:pPr>
            <w:r w:rsidRPr="0041528A">
              <w:t>TERMINAL RESPONSE:</w:t>
            </w:r>
            <w:r>
              <w:t xml:space="preserve"> PROVIDE LOCAL INFORMATION 1.26.1A or PROVIDE LOCAL INFORMATION 1.26.1B</w:t>
            </w:r>
          </w:p>
        </w:tc>
        <w:tc>
          <w:tcPr>
            <w:tcW w:w="4334" w:type="dxa"/>
          </w:tcPr>
          <w:p w14:paraId="6791074E" w14:textId="4AB44737" w:rsidR="005D0328" w:rsidRPr="0041528A" w:rsidRDefault="005D0328" w:rsidP="005D0328">
            <w:pPr>
              <w:pStyle w:val="TAL"/>
            </w:pPr>
            <w:r w:rsidRPr="0041528A">
              <w:t>[Command performed successfully]</w:t>
            </w:r>
            <w:r>
              <w:br/>
              <w:t>Option B only applies for ME implemented as per Rel18 and above.</w:t>
            </w:r>
          </w:p>
        </w:tc>
      </w:tr>
    </w:tbl>
    <w:p w14:paraId="374EC54F" w14:textId="77777777" w:rsidR="00EF49D7" w:rsidRDefault="00EF49D7" w:rsidP="00EF49D7"/>
    <w:p w14:paraId="2FE05EDE" w14:textId="01DECE18" w:rsidR="005C2FBF" w:rsidRPr="0041528A" w:rsidRDefault="005C2FBF" w:rsidP="005C2FBF">
      <w:r w:rsidRPr="0041528A">
        <w:t>TERMINAL RESPONSE</w:t>
      </w:r>
      <w:r>
        <w:t>: PROVIDE LOCAL INFORMATION 1.26.</w:t>
      </w:r>
      <w:r w:rsidRPr="0041528A">
        <w:t>1</w:t>
      </w:r>
      <w:r w:rsidR="005D0328">
        <w:t>A</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1C736B24" w14:textId="77777777" w:rsidR="00D31731" w:rsidRDefault="00D31731" w:rsidP="00D31731">
      <w:pPr>
        <w:pStyle w:val="EW"/>
      </w:pPr>
      <w:r>
        <w:t>Slices Information</w:t>
      </w:r>
    </w:p>
    <w:p w14:paraId="12E1F635" w14:textId="77777777" w:rsidR="00D31731" w:rsidRDefault="00D31731" w:rsidP="00D31731">
      <w:pPr>
        <w:pStyle w:val="EW"/>
      </w:pPr>
      <w:r>
        <w:tab/>
        <w:t>Slices information (served)</w:t>
      </w:r>
    </w:p>
    <w:p w14:paraId="01AF1697"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35024F56"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34AA5DBA" w14:textId="77777777" w:rsidR="00D31731" w:rsidRPr="00327941" w:rsidRDefault="00D31731" w:rsidP="00D31731">
      <w:pPr>
        <w:pStyle w:val="EW"/>
        <w:ind w:firstLine="0"/>
        <w:rPr>
          <w:rFonts w:eastAsia="SimSun"/>
        </w:rPr>
      </w:pPr>
      <w:r>
        <w:rPr>
          <w:rFonts w:cs="Arial"/>
          <w:szCs w:val="18"/>
          <w:lang w:val="en-US" w:eastAsia="fr-FR"/>
        </w:rPr>
        <w:lastRenderedPageBreak/>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6DA7DFE" w14:textId="77777777" w:rsidR="00D31731" w:rsidRPr="0041528A" w:rsidRDefault="00D31731" w:rsidP="00D31731">
      <w:pPr>
        <w:pStyle w:val="EW"/>
      </w:pPr>
    </w:p>
    <w:p w14:paraId="07202F73" w14:textId="77777777" w:rsidR="00D31731" w:rsidRPr="0041528A" w:rsidRDefault="00D31731" w:rsidP="00D31731">
      <w:r w:rsidRPr="0041528A">
        <w:t>Coding:</w:t>
      </w:r>
    </w:p>
    <w:p w14:paraId="78C90EC3" w14:textId="77777777" w:rsidR="00D31731" w:rsidRPr="0041528A" w:rsidRDefault="00D31731" w:rsidP="00D3173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D31731" w:rsidRPr="0041528A" w14:paraId="3718F219"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544853B0" w14:textId="77777777" w:rsidR="00D31731" w:rsidRPr="0041528A" w:rsidRDefault="00D31731"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5BF62B9"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A3B409A" w14:textId="77777777" w:rsidR="00D31731" w:rsidRPr="0041528A" w:rsidRDefault="00D31731"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E2A3547"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44ABCC3" w14:textId="77777777" w:rsidR="00D31731" w:rsidRPr="0041528A" w:rsidRDefault="00D31731"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123841C2" w14:textId="77777777" w:rsidR="00D31731" w:rsidRPr="0041528A" w:rsidRDefault="00D31731"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133F7CCE" w14:textId="77777777" w:rsidR="00D31731" w:rsidRPr="0041528A" w:rsidRDefault="00D31731"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A3AFB3" w14:textId="77777777" w:rsidR="00D31731" w:rsidRPr="0041528A" w:rsidRDefault="00D31731"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739816BA" w14:textId="77777777" w:rsidR="00D31731" w:rsidRPr="0041528A" w:rsidRDefault="00D31731"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CACE052"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F268247" w14:textId="77777777" w:rsidR="00D31731" w:rsidRPr="0041528A" w:rsidRDefault="00D31731"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360CB7E"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36B5141" w14:textId="77777777" w:rsidR="00D31731" w:rsidRPr="0041528A" w:rsidRDefault="00D31731" w:rsidP="00A41EE7">
            <w:pPr>
              <w:pStyle w:val="TAC"/>
            </w:pPr>
            <w:r w:rsidRPr="0041528A">
              <w:t>00</w:t>
            </w:r>
          </w:p>
        </w:tc>
      </w:tr>
      <w:tr w:rsidR="00D31731" w:rsidRPr="0041528A" w14:paraId="2C8F65F9" w14:textId="77777777" w:rsidTr="00A41EE7">
        <w:trPr>
          <w:jc w:val="center"/>
        </w:trPr>
        <w:tc>
          <w:tcPr>
            <w:tcW w:w="992" w:type="dxa"/>
            <w:tcBorders>
              <w:top w:val="single" w:sz="4" w:space="0" w:color="auto"/>
              <w:right w:val="single" w:sz="4" w:space="0" w:color="auto"/>
            </w:tcBorders>
          </w:tcPr>
          <w:p w14:paraId="530C677F" w14:textId="77777777" w:rsidR="00D31731" w:rsidRPr="0041528A" w:rsidRDefault="00D31731"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1DEB58BE" w14:textId="77777777" w:rsidR="00D31731" w:rsidRPr="0041528A" w:rsidRDefault="00D31731"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8B83030" w14:textId="77777777" w:rsidR="00D31731" w:rsidRPr="0041528A" w:rsidRDefault="00D31731" w:rsidP="00A41EE7">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D1D7FFE" w14:textId="77777777" w:rsidR="00D31731" w:rsidRPr="0041528A" w:rsidRDefault="00D31731" w:rsidP="00A41EE7">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FC43C51"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64AD1CE"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F5FB8B6"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63DCEAB" w14:textId="77777777" w:rsidR="00D31731" w:rsidRPr="0041528A" w:rsidRDefault="00D31731"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C2E6AEF"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C9337B"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0C8DBD1"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4A58425" w14:textId="77777777" w:rsidR="00D31731" w:rsidRPr="0041528A" w:rsidRDefault="00D31731" w:rsidP="00A41EE7">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CCB4127" w14:textId="43EFCEAB" w:rsidR="00D31731" w:rsidRPr="0041528A" w:rsidRDefault="00D31731" w:rsidP="00A41EE7">
            <w:pPr>
              <w:pStyle w:val="TAC"/>
            </w:pPr>
          </w:p>
        </w:tc>
      </w:tr>
    </w:tbl>
    <w:p w14:paraId="1447D9BA" w14:textId="77777777" w:rsidR="00D31731" w:rsidRDefault="00D31731" w:rsidP="00D31731"/>
    <w:p w14:paraId="23786700" w14:textId="6DB84817" w:rsidR="00D31731" w:rsidRPr="0041528A" w:rsidRDefault="00D31731" w:rsidP="00D31731">
      <w:r w:rsidRPr="0041528A">
        <w:t>TERMINAL RESPONSE</w:t>
      </w:r>
      <w:r>
        <w:t>: PROVIDE LOCAL INFORMATION 1.26.</w:t>
      </w:r>
      <w:r w:rsidRPr="0041528A">
        <w:t>1</w:t>
      </w:r>
      <w:r>
        <w:t>B</w:t>
      </w:r>
    </w:p>
    <w:p w14:paraId="5D1427D7" w14:textId="77777777" w:rsidR="00D31731" w:rsidRPr="0041528A" w:rsidRDefault="00D31731" w:rsidP="00D31731">
      <w:pPr>
        <w:keepNext/>
        <w:keepLines/>
      </w:pPr>
      <w:r w:rsidRPr="0041528A">
        <w:t>Logically:</w:t>
      </w:r>
    </w:p>
    <w:p w14:paraId="69494FD3" w14:textId="77777777" w:rsidR="00D31731" w:rsidRPr="0041528A" w:rsidRDefault="00D31731" w:rsidP="00D31731">
      <w:pPr>
        <w:pStyle w:val="EW"/>
      </w:pPr>
      <w:r w:rsidRPr="0041528A">
        <w:t>Command details</w:t>
      </w:r>
    </w:p>
    <w:p w14:paraId="3C8840FF" w14:textId="77777777" w:rsidR="00D31731" w:rsidRPr="0041528A" w:rsidRDefault="00D31731" w:rsidP="00D31731">
      <w:pPr>
        <w:pStyle w:val="EW"/>
      </w:pPr>
      <w:r w:rsidRPr="0041528A">
        <w:tab/>
        <w:t>Command number:</w:t>
      </w:r>
      <w:r w:rsidRPr="0041528A">
        <w:tab/>
        <w:t>1</w:t>
      </w:r>
    </w:p>
    <w:p w14:paraId="52324D54" w14:textId="77777777" w:rsidR="00D31731" w:rsidRPr="0041528A" w:rsidRDefault="00D31731" w:rsidP="00D31731">
      <w:pPr>
        <w:pStyle w:val="EW"/>
      </w:pPr>
      <w:r w:rsidRPr="0041528A">
        <w:tab/>
        <w:t>Command type:</w:t>
      </w:r>
      <w:r w:rsidRPr="0041528A">
        <w:tab/>
        <w:t>PROVIDE LOCAL INFORMATION</w:t>
      </w:r>
    </w:p>
    <w:p w14:paraId="6ECD6F6C" w14:textId="77777777" w:rsidR="00D31731" w:rsidRPr="0041528A" w:rsidRDefault="00D31731" w:rsidP="00D31731">
      <w:pPr>
        <w:pStyle w:val="EW"/>
      </w:pPr>
      <w:r w:rsidRPr="0041528A">
        <w:tab/>
        <w:t>Qualifier:</w:t>
      </w:r>
      <w:r w:rsidRPr="0041528A">
        <w:tab/>
      </w:r>
      <w:r>
        <w:t>"15</w:t>
      </w:r>
      <w:r w:rsidRPr="0041528A">
        <w:t xml:space="preserve">" </w:t>
      </w:r>
      <w:r>
        <w:t>slices information</w:t>
      </w:r>
    </w:p>
    <w:p w14:paraId="5A386F41" w14:textId="77777777" w:rsidR="00D31731" w:rsidRPr="0041528A" w:rsidRDefault="00D31731" w:rsidP="00D31731">
      <w:pPr>
        <w:pStyle w:val="EW"/>
      </w:pPr>
      <w:r w:rsidRPr="0041528A">
        <w:t>Device identities</w:t>
      </w:r>
    </w:p>
    <w:p w14:paraId="4210F58B" w14:textId="77777777" w:rsidR="00D31731" w:rsidRPr="0041528A" w:rsidRDefault="00D31731" w:rsidP="00D31731">
      <w:pPr>
        <w:pStyle w:val="EW"/>
      </w:pPr>
      <w:r w:rsidRPr="0041528A">
        <w:tab/>
        <w:t>Source device:</w:t>
      </w:r>
      <w:r w:rsidRPr="0041528A">
        <w:tab/>
        <w:t>ME</w:t>
      </w:r>
    </w:p>
    <w:p w14:paraId="1FA8A2AD" w14:textId="77777777" w:rsidR="00D31731" w:rsidRPr="0041528A" w:rsidRDefault="00D31731" w:rsidP="00D31731">
      <w:pPr>
        <w:pStyle w:val="EW"/>
      </w:pPr>
      <w:r w:rsidRPr="0041528A">
        <w:tab/>
        <w:t>Destination device:</w:t>
      </w:r>
      <w:r w:rsidRPr="0041528A">
        <w:tab/>
        <w:t>UICC</w:t>
      </w:r>
    </w:p>
    <w:p w14:paraId="23757DC6" w14:textId="77777777" w:rsidR="00D31731" w:rsidRPr="0041528A" w:rsidRDefault="00D31731" w:rsidP="00D31731">
      <w:pPr>
        <w:pStyle w:val="EW"/>
      </w:pPr>
      <w:r w:rsidRPr="0041528A">
        <w:t>Result</w:t>
      </w:r>
    </w:p>
    <w:p w14:paraId="6D66CDDF" w14:textId="77777777" w:rsidR="00D31731" w:rsidRDefault="00D31731" w:rsidP="00D31731">
      <w:pPr>
        <w:pStyle w:val="EW"/>
      </w:pPr>
      <w:r w:rsidRPr="0041528A">
        <w:tab/>
        <w:t>General Result:</w:t>
      </w:r>
      <w:r w:rsidRPr="0041528A">
        <w:tab/>
        <w:t>Command performed successfully</w:t>
      </w:r>
    </w:p>
    <w:p w14:paraId="1BF4E604" w14:textId="77777777" w:rsidR="00D31731" w:rsidRDefault="00D31731" w:rsidP="00D31731">
      <w:pPr>
        <w:pStyle w:val="EW"/>
      </w:pPr>
      <w:r>
        <w:t>Slice Information</w:t>
      </w:r>
    </w:p>
    <w:p w14:paraId="1D28E0A0" w14:textId="77777777" w:rsidR="00D31731" w:rsidRDefault="00D31731" w:rsidP="00D31731">
      <w:pPr>
        <w:pStyle w:val="EW"/>
        <w:ind w:firstLine="0"/>
      </w:pPr>
      <w:r>
        <w:t>Slices information (served)</w:t>
      </w:r>
    </w:p>
    <w:p w14:paraId="443E244E"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1F03976F"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7D541A8" w14:textId="77777777" w:rsidR="00D31731" w:rsidRDefault="00D31731" w:rsidP="00D31731">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7B44BD0B" w14:textId="77777777" w:rsidR="00D31731" w:rsidRDefault="00D31731" w:rsidP="00D31731">
      <w:pPr>
        <w:pStyle w:val="EW"/>
        <w:ind w:firstLine="0"/>
        <w:rPr>
          <w:rFonts w:eastAsia="SimSun"/>
        </w:rPr>
      </w:pPr>
    </w:p>
    <w:p w14:paraId="1715483C" w14:textId="77777777" w:rsidR="00D31731" w:rsidRDefault="00D31731" w:rsidP="00D31731">
      <w:pPr>
        <w:pStyle w:val="EW"/>
        <w:rPr>
          <w:rFonts w:cs="Arial"/>
          <w:szCs w:val="18"/>
          <w:lang w:val="en-US" w:eastAsia="fr-FR"/>
        </w:rPr>
      </w:pPr>
      <w:r>
        <w:rPr>
          <w:rFonts w:eastAsia="SimSun"/>
        </w:rPr>
        <w:tab/>
      </w:r>
      <w:r>
        <w:rPr>
          <w:rFonts w:cs="Arial"/>
          <w:szCs w:val="18"/>
          <w:lang w:val="en-US" w:eastAsia="fr-FR"/>
        </w:rPr>
        <w:tab/>
      </w:r>
      <w:r>
        <w:t>Allowed Slices information:</w:t>
      </w:r>
      <w:r w:rsidRPr="00316990">
        <w:rPr>
          <w:rFonts w:cs="Arial"/>
          <w:szCs w:val="18"/>
          <w:lang w:val="en-US" w:eastAsia="fr-FR"/>
        </w:rPr>
        <w:t xml:space="preserve"> </w:t>
      </w:r>
    </w:p>
    <w:p w14:paraId="2680D561" w14:textId="77777777" w:rsidR="00D31731" w:rsidRPr="0041528A" w:rsidRDefault="00D31731" w:rsidP="00D31731">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786AAD4" w14:textId="77777777" w:rsidR="00D31731" w:rsidRPr="0041528A" w:rsidRDefault="00D31731" w:rsidP="00D31731">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44545085" w14:textId="77777777" w:rsidR="00D31731" w:rsidRDefault="00D31731" w:rsidP="00D31731">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5B91B718" w14:textId="77777777" w:rsidR="004D179D" w:rsidRPr="0041528A" w:rsidRDefault="004D179D" w:rsidP="004D179D">
      <w:r w:rsidRPr="0041528A">
        <w:t>Coding:</w:t>
      </w:r>
    </w:p>
    <w:p w14:paraId="002A05C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713046B0"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672BCED9"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16AB3FD7"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2BCD746"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19B6CCC"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2A9BC2E"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4A50407"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9988026"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A78F21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CEC56B6"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1C775B5"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1BFB88AF"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1BB7529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2E7C9A9" w14:textId="77777777" w:rsidR="004D179D" w:rsidRPr="0041528A" w:rsidRDefault="004D179D" w:rsidP="00AC3D95">
            <w:pPr>
              <w:pStyle w:val="TAC"/>
            </w:pPr>
            <w:r w:rsidRPr="0041528A">
              <w:t>00</w:t>
            </w:r>
          </w:p>
        </w:tc>
      </w:tr>
      <w:tr w:rsidR="004D179D" w:rsidRPr="0041528A" w14:paraId="7D7D0A67" w14:textId="77777777" w:rsidTr="00AC3D95">
        <w:trPr>
          <w:jc w:val="center"/>
        </w:trPr>
        <w:tc>
          <w:tcPr>
            <w:tcW w:w="992" w:type="dxa"/>
            <w:tcBorders>
              <w:top w:val="single" w:sz="4" w:space="0" w:color="auto"/>
              <w:bottom w:val="single" w:sz="4" w:space="0" w:color="auto"/>
              <w:right w:val="single" w:sz="4" w:space="0" w:color="auto"/>
            </w:tcBorders>
          </w:tcPr>
          <w:p w14:paraId="6414B629"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99D3636"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F357DFF"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22F8B4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2500304A"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349519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ECBC50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A518536"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4705E54"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5DFA410"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FA5FB1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D9D7B64"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D93785A" w14:textId="77777777" w:rsidR="004D179D" w:rsidRPr="0041528A" w:rsidRDefault="004D179D" w:rsidP="00AC3D95">
            <w:pPr>
              <w:pStyle w:val="TAC"/>
            </w:pPr>
            <w:r>
              <w:t>78</w:t>
            </w:r>
          </w:p>
        </w:tc>
      </w:tr>
      <w:tr w:rsidR="004D179D" w:rsidRPr="0041528A" w14:paraId="1CCD0CB0" w14:textId="77777777" w:rsidTr="00AC3D95">
        <w:trPr>
          <w:trHeight w:val="201"/>
          <w:jc w:val="center"/>
        </w:trPr>
        <w:tc>
          <w:tcPr>
            <w:tcW w:w="992" w:type="dxa"/>
            <w:tcBorders>
              <w:top w:val="single" w:sz="4" w:space="0" w:color="auto"/>
              <w:right w:val="single" w:sz="4" w:space="0" w:color="auto"/>
            </w:tcBorders>
          </w:tcPr>
          <w:p w14:paraId="41051F55"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7C8FDAEA" w14:textId="77777777" w:rsidR="004D179D"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35CE3773"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31F4BE"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E86FF2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F85F9A"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2787356"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1ED5C4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FA8FF8"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721E6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105DC7D" w14:textId="5DFFCE40"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38E89DA6" w14:textId="399842D2"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4EF4B4E8" w14:textId="77777777" w:rsidR="004D179D" w:rsidRPr="0041528A" w:rsidRDefault="004D179D" w:rsidP="00AC3D95">
            <w:pPr>
              <w:pStyle w:val="TAC"/>
            </w:pPr>
          </w:p>
        </w:tc>
      </w:tr>
    </w:tbl>
    <w:p w14:paraId="016C7EB4" w14:textId="77777777" w:rsidR="004D179D" w:rsidRDefault="004D179D" w:rsidP="004D179D">
      <w:pPr>
        <w:pStyle w:val="NO"/>
      </w:pPr>
    </w:p>
    <w:p w14:paraId="2492B393" w14:textId="77777777" w:rsidR="00551F41" w:rsidRPr="0041528A" w:rsidRDefault="00551F41" w:rsidP="00551F41">
      <w:pPr>
        <w:pStyle w:val="TH"/>
      </w:pPr>
      <w:r>
        <w:lastRenderedPageBreak/>
        <w:t>Expected Sequence 1.26A</w:t>
      </w:r>
      <w:r w:rsidRPr="0041528A">
        <w:t xml:space="preserve"> (PROVIDE LOCAL INFORMATION, </w:t>
      </w:r>
      <w:r>
        <w:t xml:space="preserve">slice(s) </w:t>
      </w:r>
      <w:r w:rsidRPr="00816C4A">
        <w:t>information</w:t>
      </w:r>
      <w:r w:rsidRPr="0041528A">
        <w:t>)</w:t>
      </w:r>
      <w:r>
        <w:t>, several served slices, allowed slices with same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4E02EE85" w14:textId="77777777" w:rsidTr="0038106F">
        <w:trPr>
          <w:cantSplit/>
          <w:jc w:val="center"/>
        </w:trPr>
        <w:tc>
          <w:tcPr>
            <w:tcW w:w="575" w:type="dxa"/>
          </w:tcPr>
          <w:p w14:paraId="2AFFD2F7" w14:textId="77777777" w:rsidR="00551F41" w:rsidRPr="0041528A" w:rsidRDefault="00551F41" w:rsidP="0038106F">
            <w:pPr>
              <w:pStyle w:val="TAH"/>
            </w:pPr>
            <w:r w:rsidRPr="0041528A">
              <w:t>Step</w:t>
            </w:r>
          </w:p>
        </w:tc>
        <w:tc>
          <w:tcPr>
            <w:tcW w:w="1257" w:type="dxa"/>
          </w:tcPr>
          <w:p w14:paraId="334D08ED" w14:textId="77777777" w:rsidR="00551F41" w:rsidRPr="0041528A" w:rsidRDefault="00551F41" w:rsidP="0038106F">
            <w:pPr>
              <w:pStyle w:val="TAH"/>
            </w:pPr>
            <w:r w:rsidRPr="0041528A">
              <w:t>Direction</w:t>
            </w:r>
          </w:p>
        </w:tc>
        <w:tc>
          <w:tcPr>
            <w:tcW w:w="2884" w:type="dxa"/>
          </w:tcPr>
          <w:p w14:paraId="2D5C329B" w14:textId="77777777" w:rsidR="00551F41" w:rsidRPr="0041528A" w:rsidRDefault="00551F41" w:rsidP="0038106F">
            <w:pPr>
              <w:pStyle w:val="TAH"/>
            </w:pPr>
            <w:r w:rsidRPr="0041528A">
              <w:t>MESSAGE / Action</w:t>
            </w:r>
          </w:p>
        </w:tc>
        <w:tc>
          <w:tcPr>
            <w:tcW w:w="4334" w:type="dxa"/>
          </w:tcPr>
          <w:p w14:paraId="450E3B3A" w14:textId="77777777" w:rsidR="00551F41" w:rsidRPr="0041528A" w:rsidRDefault="00551F41" w:rsidP="0038106F">
            <w:pPr>
              <w:pStyle w:val="TAH"/>
            </w:pPr>
            <w:r w:rsidRPr="0041528A">
              <w:t>Comments</w:t>
            </w:r>
          </w:p>
        </w:tc>
      </w:tr>
      <w:tr w:rsidR="00551F41" w:rsidRPr="0041528A" w14:paraId="5F7EE835" w14:textId="77777777" w:rsidTr="0038106F">
        <w:trPr>
          <w:cantSplit/>
          <w:jc w:val="center"/>
        </w:trPr>
        <w:tc>
          <w:tcPr>
            <w:tcW w:w="575" w:type="dxa"/>
          </w:tcPr>
          <w:p w14:paraId="618544F9" w14:textId="77777777" w:rsidR="00551F41" w:rsidRPr="001F6E22" w:rsidRDefault="00551F41" w:rsidP="0038106F">
            <w:pPr>
              <w:pStyle w:val="TAH"/>
              <w:rPr>
                <w:b w:val="0"/>
              </w:rPr>
            </w:pPr>
            <w:r>
              <w:rPr>
                <w:b w:val="0"/>
              </w:rPr>
              <w:t>1</w:t>
            </w:r>
          </w:p>
        </w:tc>
        <w:tc>
          <w:tcPr>
            <w:tcW w:w="1257" w:type="dxa"/>
          </w:tcPr>
          <w:p w14:paraId="50B3EA6F" w14:textId="77777777" w:rsidR="00551F41" w:rsidRPr="001F6E22" w:rsidRDefault="00551F41" w:rsidP="0038106F">
            <w:pPr>
              <w:pStyle w:val="TAH"/>
              <w:rPr>
                <w:b w:val="0"/>
              </w:rPr>
            </w:pPr>
            <w:r w:rsidRPr="0068475F">
              <w:rPr>
                <w:b w:val="0"/>
                <w:bCs/>
              </w:rPr>
              <w:t>USER → ME</w:t>
            </w:r>
          </w:p>
        </w:tc>
        <w:tc>
          <w:tcPr>
            <w:tcW w:w="2884" w:type="dxa"/>
          </w:tcPr>
          <w:p w14:paraId="21358655"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1D6F34D6" w14:textId="77777777" w:rsidR="00551F41" w:rsidRDefault="00551F41" w:rsidP="0038106F">
            <w:pPr>
              <w:pStyle w:val="TAH"/>
              <w:jc w:val="left"/>
              <w:rPr>
                <w:b w:val="0"/>
                <w:bCs/>
              </w:rPr>
            </w:pPr>
          </w:p>
          <w:p w14:paraId="4E4AB3EF"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2E5A886" w14:textId="77777777" w:rsidR="00551F41" w:rsidRPr="0041528A" w:rsidRDefault="00551F41" w:rsidP="0038106F">
            <w:pPr>
              <w:pStyle w:val="TAH"/>
              <w:jc w:val="left"/>
            </w:pPr>
            <w:r w:rsidRPr="00DF1600">
              <w:rPr>
                <w:b w:val="0"/>
                <w:bCs/>
              </w:rPr>
              <w:t>DNN: "TestGp.rs" for internet PDU</w:t>
            </w:r>
          </w:p>
        </w:tc>
      </w:tr>
      <w:tr w:rsidR="00551F41" w:rsidRPr="0041528A" w14:paraId="5209EF01" w14:textId="77777777" w:rsidTr="0038106F">
        <w:trPr>
          <w:cantSplit/>
          <w:jc w:val="center"/>
        </w:trPr>
        <w:tc>
          <w:tcPr>
            <w:tcW w:w="575" w:type="dxa"/>
          </w:tcPr>
          <w:p w14:paraId="229F16B1" w14:textId="77777777" w:rsidR="00551F41" w:rsidRPr="001F6E22" w:rsidRDefault="00551F41" w:rsidP="0038106F">
            <w:pPr>
              <w:pStyle w:val="TAH"/>
              <w:rPr>
                <w:b w:val="0"/>
              </w:rPr>
            </w:pPr>
            <w:r>
              <w:rPr>
                <w:b w:val="0"/>
              </w:rPr>
              <w:t>2</w:t>
            </w:r>
          </w:p>
        </w:tc>
        <w:tc>
          <w:tcPr>
            <w:tcW w:w="1257" w:type="dxa"/>
          </w:tcPr>
          <w:p w14:paraId="4C364B2F"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59EF1D78"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54A64CD" w14:textId="77777777" w:rsidR="00551F41" w:rsidRPr="0041528A" w:rsidRDefault="00551F41" w:rsidP="0038106F">
            <w:pPr>
              <w:pStyle w:val="TAH"/>
            </w:pPr>
          </w:p>
        </w:tc>
      </w:tr>
      <w:tr w:rsidR="00551F41" w:rsidRPr="0041528A" w14:paraId="66E297F9" w14:textId="77777777" w:rsidTr="0038106F">
        <w:trPr>
          <w:cantSplit/>
          <w:trHeight w:val="489"/>
          <w:jc w:val="center"/>
        </w:trPr>
        <w:tc>
          <w:tcPr>
            <w:tcW w:w="575" w:type="dxa"/>
          </w:tcPr>
          <w:p w14:paraId="6222CDBB" w14:textId="77777777" w:rsidR="00551F41" w:rsidRPr="00EC487A" w:rsidRDefault="00551F41" w:rsidP="0038106F">
            <w:pPr>
              <w:pStyle w:val="TAH"/>
              <w:rPr>
                <w:b w:val="0"/>
              </w:rPr>
            </w:pPr>
            <w:r>
              <w:rPr>
                <w:b w:val="0"/>
              </w:rPr>
              <w:t>3</w:t>
            </w:r>
          </w:p>
        </w:tc>
        <w:tc>
          <w:tcPr>
            <w:tcW w:w="1257" w:type="dxa"/>
          </w:tcPr>
          <w:p w14:paraId="6C3B6D00"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ED192A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08F51CD1"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E5F3E37"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551F41" w:rsidRPr="0041528A" w14:paraId="10A1E5B8" w14:textId="77777777" w:rsidTr="0038106F">
        <w:trPr>
          <w:cantSplit/>
          <w:jc w:val="center"/>
        </w:trPr>
        <w:tc>
          <w:tcPr>
            <w:tcW w:w="575" w:type="dxa"/>
          </w:tcPr>
          <w:p w14:paraId="1DED1D0D" w14:textId="77777777" w:rsidR="00551F41" w:rsidRPr="00EC487A" w:rsidRDefault="00551F41" w:rsidP="0038106F">
            <w:pPr>
              <w:pStyle w:val="TAH"/>
              <w:rPr>
                <w:b w:val="0"/>
              </w:rPr>
            </w:pPr>
            <w:r>
              <w:rPr>
                <w:b w:val="0"/>
              </w:rPr>
              <w:t>4</w:t>
            </w:r>
          </w:p>
        </w:tc>
        <w:tc>
          <w:tcPr>
            <w:tcW w:w="1257" w:type="dxa"/>
          </w:tcPr>
          <w:p w14:paraId="2C803D49"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4EBBF0E3" w14:textId="77777777" w:rsidR="00551F41" w:rsidRDefault="00551F41" w:rsidP="0038106F">
            <w:pPr>
              <w:pStyle w:val="TAH"/>
              <w:jc w:val="left"/>
              <w:rPr>
                <w:b w:val="0"/>
              </w:rPr>
            </w:pPr>
            <w:r>
              <w:rPr>
                <w:b w:val="0"/>
              </w:rPr>
              <w:t>Initiate a data call using DNN=”Test12.rs”</w:t>
            </w:r>
          </w:p>
        </w:tc>
        <w:tc>
          <w:tcPr>
            <w:tcW w:w="4334" w:type="dxa"/>
          </w:tcPr>
          <w:p w14:paraId="1B15065D" w14:textId="77777777" w:rsidR="00551F41" w:rsidRDefault="00551F41" w:rsidP="0038106F">
            <w:pPr>
              <w:pStyle w:val="TAH"/>
              <w:jc w:val="left"/>
              <w:rPr>
                <w:b w:val="0"/>
              </w:rPr>
            </w:pPr>
          </w:p>
        </w:tc>
      </w:tr>
      <w:tr w:rsidR="00551F41" w:rsidRPr="0041528A" w14:paraId="2296D208" w14:textId="77777777" w:rsidTr="0038106F">
        <w:trPr>
          <w:cantSplit/>
          <w:jc w:val="center"/>
        </w:trPr>
        <w:tc>
          <w:tcPr>
            <w:tcW w:w="575" w:type="dxa"/>
          </w:tcPr>
          <w:p w14:paraId="2DF685B5" w14:textId="77777777" w:rsidR="00551F41" w:rsidRPr="00EC487A" w:rsidRDefault="00551F41" w:rsidP="0038106F">
            <w:pPr>
              <w:pStyle w:val="TAH"/>
              <w:rPr>
                <w:b w:val="0"/>
              </w:rPr>
            </w:pPr>
            <w:r>
              <w:rPr>
                <w:b w:val="0"/>
              </w:rPr>
              <w:t>5</w:t>
            </w:r>
          </w:p>
        </w:tc>
        <w:tc>
          <w:tcPr>
            <w:tcW w:w="1257" w:type="dxa"/>
          </w:tcPr>
          <w:p w14:paraId="65743DA1"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76D3144"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7307C721"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C6F3D7E"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551F41" w:rsidRPr="0041528A" w14:paraId="4F9615A1" w14:textId="77777777" w:rsidTr="0038106F">
        <w:trPr>
          <w:cantSplit/>
          <w:jc w:val="center"/>
        </w:trPr>
        <w:tc>
          <w:tcPr>
            <w:tcW w:w="575" w:type="dxa"/>
          </w:tcPr>
          <w:p w14:paraId="0F044CC8" w14:textId="77777777" w:rsidR="00551F41" w:rsidRPr="0041528A" w:rsidRDefault="00551F41" w:rsidP="0038106F">
            <w:pPr>
              <w:pStyle w:val="TAC"/>
            </w:pPr>
            <w:r>
              <w:t>6</w:t>
            </w:r>
          </w:p>
        </w:tc>
        <w:tc>
          <w:tcPr>
            <w:tcW w:w="1257" w:type="dxa"/>
          </w:tcPr>
          <w:p w14:paraId="33026043"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7D33A861"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41CF7A5D" w14:textId="77777777" w:rsidR="00551F41" w:rsidRPr="0041528A" w:rsidRDefault="00551F41" w:rsidP="0038106F">
            <w:pPr>
              <w:pStyle w:val="TAL"/>
            </w:pPr>
          </w:p>
        </w:tc>
      </w:tr>
      <w:tr w:rsidR="00551F41" w:rsidRPr="0041528A" w14:paraId="0E681F9E" w14:textId="77777777" w:rsidTr="0038106F">
        <w:trPr>
          <w:cantSplit/>
          <w:jc w:val="center"/>
        </w:trPr>
        <w:tc>
          <w:tcPr>
            <w:tcW w:w="575" w:type="dxa"/>
          </w:tcPr>
          <w:p w14:paraId="4BC8A524" w14:textId="77777777" w:rsidR="00551F41" w:rsidRPr="0041528A" w:rsidRDefault="00551F41" w:rsidP="0038106F">
            <w:pPr>
              <w:pStyle w:val="TAC"/>
            </w:pPr>
            <w:r>
              <w:t>7</w:t>
            </w:r>
          </w:p>
        </w:tc>
        <w:tc>
          <w:tcPr>
            <w:tcW w:w="1257" w:type="dxa"/>
          </w:tcPr>
          <w:p w14:paraId="6B74463E"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66B7B580" w14:textId="77777777" w:rsidR="00551F41" w:rsidRPr="0041528A" w:rsidRDefault="00551F41" w:rsidP="0038106F">
            <w:pPr>
              <w:pStyle w:val="TAL"/>
            </w:pPr>
            <w:r w:rsidRPr="0041528A">
              <w:t>FETCH</w:t>
            </w:r>
          </w:p>
        </w:tc>
        <w:tc>
          <w:tcPr>
            <w:tcW w:w="4334" w:type="dxa"/>
          </w:tcPr>
          <w:p w14:paraId="30BAEECE" w14:textId="77777777" w:rsidR="00551F41" w:rsidRPr="0041528A" w:rsidRDefault="00551F41" w:rsidP="0038106F">
            <w:pPr>
              <w:pStyle w:val="TAL"/>
            </w:pPr>
          </w:p>
        </w:tc>
      </w:tr>
      <w:tr w:rsidR="00551F41" w:rsidRPr="0041528A" w14:paraId="0461AEFA" w14:textId="77777777" w:rsidTr="0038106F">
        <w:trPr>
          <w:cantSplit/>
          <w:jc w:val="center"/>
        </w:trPr>
        <w:tc>
          <w:tcPr>
            <w:tcW w:w="575" w:type="dxa"/>
          </w:tcPr>
          <w:p w14:paraId="4B91AE83" w14:textId="77777777" w:rsidR="00551F41" w:rsidRPr="0041528A" w:rsidRDefault="00551F41" w:rsidP="0038106F">
            <w:pPr>
              <w:pStyle w:val="TAC"/>
            </w:pPr>
            <w:r>
              <w:t>8</w:t>
            </w:r>
          </w:p>
        </w:tc>
        <w:tc>
          <w:tcPr>
            <w:tcW w:w="1257" w:type="dxa"/>
          </w:tcPr>
          <w:p w14:paraId="2EE0C7AF"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0059543A"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7E00EBC4" w14:textId="77777777" w:rsidR="00551F41" w:rsidRPr="0041528A" w:rsidRDefault="00551F41" w:rsidP="0038106F">
            <w:pPr>
              <w:pStyle w:val="TAL"/>
            </w:pPr>
          </w:p>
        </w:tc>
      </w:tr>
      <w:tr w:rsidR="00551F41" w:rsidRPr="0041528A" w14:paraId="435622C6" w14:textId="77777777" w:rsidTr="0038106F">
        <w:trPr>
          <w:cantSplit/>
          <w:jc w:val="center"/>
        </w:trPr>
        <w:tc>
          <w:tcPr>
            <w:tcW w:w="575" w:type="dxa"/>
          </w:tcPr>
          <w:p w14:paraId="3282568E" w14:textId="77777777" w:rsidR="00551F41" w:rsidRPr="0041528A" w:rsidRDefault="00551F41" w:rsidP="0038106F">
            <w:pPr>
              <w:pStyle w:val="TAC"/>
            </w:pPr>
            <w:r>
              <w:t>9</w:t>
            </w:r>
          </w:p>
        </w:tc>
        <w:tc>
          <w:tcPr>
            <w:tcW w:w="1257" w:type="dxa"/>
          </w:tcPr>
          <w:p w14:paraId="4D3F6618"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43C7EC3" w14:textId="77777777" w:rsidR="00551F41" w:rsidRPr="0041528A" w:rsidRDefault="00551F41" w:rsidP="0038106F">
            <w:pPr>
              <w:pStyle w:val="TAL"/>
            </w:pPr>
            <w:r w:rsidRPr="0041528A">
              <w:t>TERMINAL RESPONSE:</w:t>
            </w:r>
            <w:r>
              <w:t xml:space="preserve"> PROVIDE LOCAL INFORMATION 1.26A.1</w:t>
            </w:r>
          </w:p>
        </w:tc>
        <w:tc>
          <w:tcPr>
            <w:tcW w:w="4334" w:type="dxa"/>
          </w:tcPr>
          <w:p w14:paraId="6FD7C2B9" w14:textId="77777777" w:rsidR="00551F41" w:rsidRPr="0041528A" w:rsidRDefault="00551F41" w:rsidP="0038106F">
            <w:pPr>
              <w:pStyle w:val="TAL"/>
            </w:pPr>
            <w:r w:rsidRPr="0041528A">
              <w:t>[Command performed successfully]</w:t>
            </w:r>
            <w:r>
              <w:br/>
            </w:r>
          </w:p>
        </w:tc>
      </w:tr>
    </w:tbl>
    <w:p w14:paraId="5A80F19A" w14:textId="77777777" w:rsidR="00551F41" w:rsidRDefault="00551F41" w:rsidP="00551F41"/>
    <w:p w14:paraId="1FC17B76" w14:textId="77777777" w:rsidR="00551F41" w:rsidRPr="0041528A" w:rsidRDefault="00551F41" w:rsidP="00551F41">
      <w:r w:rsidRPr="0041528A">
        <w:t>TERMINAL RESPONSE</w:t>
      </w:r>
      <w:r>
        <w:t>: PROVIDE LOCAL INFORMATION 1.26A.</w:t>
      </w:r>
      <w:r w:rsidRPr="0041528A">
        <w:t>1</w:t>
      </w:r>
    </w:p>
    <w:p w14:paraId="5CAA2187" w14:textId="77777777" w:rsidR="00551F41" w:rsidRPr="0041528A" w:rsidRDefault="00551F41" w:rsidP="00551F41">
      <w:pPr>
        <w:keepNext/>
        <w:keepLines/>
      </w:pPr>
      <w:r w:rsidRPr="0041528A">
        <w:t>Logically:</w:t>
      </w:r>
    </w:p>
    <w:p w14:paraId="05D512B6" w14:textId="77777777" w:rsidR="00551F41" w:rsidRPr="0041528A" w:rsidRDefault="00551F41" w:rsidP="00551F41">
      <w:pPr>
        <w:pStyle w:val="EW"/>
      </w:pPr>
      <w:r w:rsidRPr="0041528A">
        <w:t>Command details</w:t>
      </w:r>
    </w:p>
    <w:p w14:paraId="5A3B7B59" w14:textId="77777777" w:rsidR="00551F41" w:rsidRPr="0041528A" w:rsidRDefault="00551F41" w:rsidP="00551F41">
      <w:pPr>
        <w:pStyle w:val="EW"/>
      </w:pPr>
      <w:r w:rsidRPr="0041528A">
        <w:tab/>
        <w:t>Command number:</w:t>
      </w:r>
      <w:r w:rsidRPr="0041528A">
        <w:tab/>
        <w:t>1</w:t>
      </w:r>
    </w:p>
    <w:p w14:paraId="36F7FE1E" w14:textId="77777777" w:rsidR="00551F41" w:rsidRPr="0041528A" w:rsidRDefault="00551F41" w:rsidP="00551F41">
      <w:pPr>
        <w:pStyle w:val="EW"/>
      </w:pPr>
      <w:r w:rsidRPr="0041528A">
        <w:tab/>
        <w:t>Command type:</w:t>
      </w:r>
      <w:r w:rsidRPr="0041528A">
        <w:tab/>
        <w:t>PROVIDE LOCAL INFORMATION</w:t>
      </w:r>
    </w:p>
    <w:p w14:paraId="62DC973E"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43A31744" w14:textId="77777777" w:rsidR="00551F41" w:rsidRPr="0041528A" w:rsidRDefault="00551F41" w:rsidP="00551F41">
      <w:pPr>
        <w:pStyle w:val="EW"/>
      </w:pPr>
      <w:r w:rsidRPr="0041528A">
        <w:t>Device identities</w:t>
      </w:r>
    </w:p>
    <w:p w14:paraId="62C05B33" w14:textId="77777777" w:rsidR="00551F41" w:rsidRPr="0041528A" w:rsidRDefault="00551F41" w:rsidP="00551F41">
      <w:pPr>
        <w:pStyle w:val="EW"/>
      </w:pPr>
      <w:r w:rsidRPr="0041528A">
        <w:tab/>
        <w:t>Source device:</w:t>
      </w:r>
      <w:r w:rsidRPr="0041528A">
        <w:tab/>
        <w:t>ME</w:t>
      </w:r>
    </w:p>
    <w:p w14:paraId="0877A905" w14:textId="77777777" w:rsidR="00551F41" w:rsidRPr="0041528A" w:rsidRDefault="00551F41" w:rsidP="00551F41">
      <w:pPr>
        <w:pStyle w:val="EW"/>
      </w:pPr>
      <w:r w:rsidRPr="0041528A">
        <w:tab/>
        <w:t>Destination device:</w:t>
      </w:r>
      <w:r w:rsidRPr="0041528A">
        <w:tab/>
        <w:t>UICC</w:t>
      </w:r>
    </w:p>
    <w:p w14:paraId="719BD119" w14:textId="77777777" w:rsidR="00551F41" w:rsidRPr="0041528A" w:rsidRDefault="00551F41" w:rsidP="00551F41">
      <w:pPr>
        <w:pStyle w:val="EW"/>
      </w:pPr>
      <w:r w:rsidRPr="0041528A">
        <w:t>Result</w:t>
      </w:r>
    </w:p>
    <w:p w14:paraId="01B19356" w14:textId="77777777" w:rsidR="00551F41" w:rsidRDefault="00551F41" w:rsidP="00551F41">
      <w:pPr>
        <w:pStyle w:val="EW"/>
      </w:pPr>
      <w:r w:rsidRPr="0041528A">
        <w:tab/>
        <w:t>General Result:</w:t>
      </w:r>
      <w:r w:rsidRPr="0041528A">
        <w:tab/>
        <w:t>Command performed successfully</w:t>
      </w:r>
    </w:p>
    <w:p w14:paraId="1F2E61AC" w14:textId="77777777" w:rsidR="004D179D" w:rsidRDefault="004D179D" w:rsidP="004D179D">
      <w:pPr>
        <w:pStyle w:val="EW"/>
      </w:pPr>
      <w:r>
        <w:t>Slice Information</w:t>
      </w:r>
    </w:p>
    <w:p w14:paraId="5165BFF3" w14:textId="77777777" w:rsidR="004D179D" w:rsidRDefault="004D179D" w:rsidP="004D179D">
      <w:pPr>
        <w:pStyle w:val="EW"/>
        <w:ind w:firstLine="0"/>
      </w:pPr>
      <w:r>
        <w:t>Slices information (served)</w:t>
      </w:r>
    </w:p>
    <w:p w14:paraId="4781BD85"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5074E7"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06209BD1" w14:textId="21483667"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AF1D8CF" w14:textId="77777777" w:rsidR="004D179D" w:rsidRDefault="004D179D" w:rsidP="004D179D">
      <w:pPr>
        <w:pStyle w:val="EW"/>
        <w:rPr>
          <w:rFonts w:cs="Arial"/>
          <w:szCs w:val="18"/>
          <w:lang w:val="en-US" w:eastAsia="fr-FR"/>
        </w:rPr>
      </w:pPr>
    </w:p>
    <w:p w14:paraId="7B17285B"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42741CE0" w14:textId="361AB76A"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7B8493EA" w14:textId="77777777" w:rsidR="004D179D" w:rsidRPr="0041528A" w:rsidRDefault="004D179D" w:rsidP="004D179D">
      <w:pPr>
        <w:pStyle w:val="EW"/>
        <w:ind w:firstLine="0"/>
      </w:pPr>
      <w:r>
        <w:rPr>
          <w:rFonts w:cs="Arial"/>
          <w:szCs w:val="18"/>
          <w:lang w:val="en-US" w:eastAsia="fr-FR"/>
        </w:rPr>
        <w:t>Length of S-NSSAI contents: 8</w:t>
      </w:r>
    </w:p>
    <w:p w14:paraId="282B7058"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r>
        <w:rPr>
          <w:rFonts w:cs="Arial"/>
          <w:szCs w:val="18"/>
          <w:lang w:val="en-US" w:eastAsia="fr-FR"/>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2581AF05" w14:textId="77777777" w:rsidR="004D179D" w:rsidRPr="00E406FE" w:rsidRDefault="004D179D" w:rsidP="004D179D">
      <w:pPr>
        <w:pStyle w:val="EW"/>
        <w:ind w:firstLine="0"/>
      </w:pPr>
      <w:r>
        <w:rPr>
          <w:rFonts w:cs="Arial"/>
          <w:szCs w:val="18"/>
          <w:lang w:val="en-US" w:eastAsia="fr-FR"/>
        </w:rPr>
        <w:t>Length of S-NSSAI contents: 8</w:t>
      </w:r>
    </w:p>
    <w:p w14:paraId="7B241E7E"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33B2B326" w14:textId="77777777" w:rsidR="004D179D" w:rsidRPr="0041528A" w:rsidRDefault="004D179D" w:rsidP="004D179D">
      <w:r w:rsidRPr="0041528A">
        <w:t>Coding:</w:t>
      </w:r>
    </w:p>
    <w:p w14:paraId="698F778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5421AFD7"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FE9046E"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695BC501"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0A1976D"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23ADED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8347A1"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25FBDE9"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E0565FD"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0268CA6"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1EEB25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D3BAA7C"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50847D0"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59B7DEA3"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DE4F897" w14:textId="77777777" w:rsidR="004D179D" w:rsidRPr="0041528A" w:rsidRDefault="004D179D" w:rsidP="00AC3D95">
            <w:pPr>
              <w:pStyle w:val="TAC"/>
            </w:pPr>
            <w:r w:rsidRPr="0041528A">
              <w:t>00</w:t>
            </w:r>
          </w:p>
        </w:tc>
      </w:tr>
      <w:tr w:rsidR="004D179D" w:rsidRPr="0041528A" w14:paraId="4C522C0C" w14:textId="77777777" w:rsidTr="00AC3D95">
        <w:trPr>
          <w:jc w:val="center"/>
        </w:trPr>
        <w:tc>
          <w:tcPr>
            <w:tcW w:w="992" w:type="dxa"/>
            <w:tcBorders>
              <w:top w:val="single" w:sz="4" w:space="0" w:color="auto"/>
              <w:bottom w:val="single" w:sz="4" w:space="0" w:color="auto"/>
              <w:right w:val="single" w:sz="4" w:space="0" w:color="auto"/>
            </w:tcBorders>
          </w:tcPr>
          <w:p w14:paraId="2B63B60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B4B0C1A"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91C07F3"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4369F28F"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528B2666"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F4CF7B6"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6C7E719"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DF965BA"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23C05A87"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55DAB3C"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57EED7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9ECAA"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17A91332" w14:textId="39FB2BCF" w:rsidR="004D179D" w:rsidRPr="0041528A" w:rsidRDefault="004D179D" w:rsidP="00AC3D95">
            <w:pPr>
              <w:pStyle w:val="TAC"/>
            </w:pPr>
            <w:r>
              <w:t>77</w:t>
            </w:r>
          </w:p>
        </w:tc>
      </w:tr>
      <w:tr w:rsidR="004D179D" w:rsidRPr="0041528A" w14:paraId="1DDAD38D" w14:textId="77777777" w:rsidTr="00AC3D95">
        <w:trPr>
          <w:trHeight w:val="201"/>
          <w:jc w:val="center"/>
        </w:trPr>
        <w:tc>
          <w:tcPr>
            <w:tcW w:w="992" w:type="dxa"/>
            <w:tcBorders>
              <w:top w:val="single" w:sz="4" w:space="0" w:color="auto"/>
              <w:bottom w:val="single" w:sz="4" w:space="0" w:color="auto"/>
              <w:right w:val="single" w:sz="4" w:space="0" w:color="auto"/>
            </w:tcBorders>
          </w:tcPr>
          <w:p w14:paraId="07709BC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6141B53" w14:textId="73CC76EB"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C68FB52" w14:textId="05FB0398"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727E4D28" w14:textId="09C59931"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262E599" w14:textId="7C929E66"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70F1857" w14:textId="1FD3B8B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25A1E3" w14:textId="1861786E"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3C06AF7" w14:textId="6E55DFC9"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455FA" w14:textId="6F771B53"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7F34644" w14:textId="4760425A"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ADB6EA7" w14:textId="52DE52A2"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0F30CF3E" w14:textId="3614E5D2"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5E8B3771" w14:textId="77777777" w:rsidR="004D179D" w:rsidRPr="0041528A" w:rsidRDefault="004D179D" w:rsidP="00AC3D95">
            <w:pPr>
              <w:pStyle w:val="TAC"/>
            </w:pPr>
            <w:r>
              <w:t>01</w:t>
            </w:r>
          </w:p>
        </w:tc>
      </w:tr>
      <w:tr w:rsidR="004D179D" w:rsidRPr="0041528A" w14:paraId="225548B5" w14:textId="77777777" w:rsidTr="00AC3D95">
        <w:trPr>
          <w:trHeight w:val="201"/>
          <w:jc w:val="center"/>
        </w:trPr>
        <w:tc>
          <w:tcPr>
            <w:tcW w:w="992" w:type="dxa"/>
            <w:tcBorders>
              <w:top w:val="single" w:sz="4" w:space="0" w:color="auto"/>
              <w:right w:val="single" w:sz="4" w:space="0" w:color="auto"/>
            </w:tcBorders>
          </w:tcPr>
          <w:p w14:paraId="6EF2987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BD02209" w14:textId="77777777"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AB6A995"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C948BC6" w14:textId="5AC1826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29C3122F" w14:textId="4CB39BF4"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B9D5417"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DAFC6FB"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B714FBD" w14:textId="2172BBE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50D0D95" w14:textId="499E713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0CED3CA"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399FAAE0"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3D6B1995"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0C14A89" w14:textId="77777777" w:rsidR="004D179D" w:rsidRPr="0041528A" w:rsidRDefault="004D179D" w:rsidP="00AC3D95">
            <w:pPr>
              <w:pStyle w:val="TAC"/>
            </w:pPr>
          </w:p>
        </w:tc>
      </w:tr>
    </w:tbl>
    <w:p w14:paraId="3CD3008D" w14:textId="77777777" w:rsidR="004D179D" w:rsidRDefault="004D179D" w:rsidP="004D179D">
      <w:pPr>
        <w:pStyle w:val="NO"/>
      </w:pPr>
    </w:p>
    <w:p w14:paraId="70145103" w14:textId="77777777" w:rsidR="00551F41" w:rsidRPr="0041528A" w:rsidRDefault="00551F41" w:rsidP="00551F41">
      <w:pPr>
        <w:pStyle w:val="TH"/>
      </w:pPr>
      <w:r>
        <w:t>Expected Sequence 1.26B</w:t>
      </w:r>
      <w:r w:rsidRPr="0041528A">
        <w:t xml:space="preserve"> (PROVIDE LOCAL INFORMATION, </w:t>
      </w:r>
      <w:r>
        <w:t xml:space="preserve">slice(s) </w:t>
      </w:r>
      <w:r w:rsidRPr="00816C4A">
        <w:t>information</w:t>
      </w:r>
      <w:r w:rsidRPr="0041528A">
        <w:t>)</w:t>
      </w:r>
      <w:r>
        <w:t>, several served slices, allowed slices with different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064F53A3" w14:textId="77777777" w:rsidTr="0038106F">
        <w:trPr>
          <w:cantSplit/>
          <w:jc w:val="center"/>
        </w:trPr>
        <w:tc>
          <w:tcPr>
            <w:tcW w:w="575" w:type="dxa"/>
          </w:tcPr>
          <w:p w14:paraId="5674DC2C" w14:textId="77777777" w:rsidR="00551F41" w:rsidRPr="0041528A" w:rsidRDefault="00551F41" w:rsidP="0038106F">
            <w:pPr>
              <w:pStyle w:val="TAH"/>
            </w:pPr>
            <w:r w:rsidRPr="0041528A">
              <w:t>Step</w:t>
            </w:r>
          </w:p>
        </w:tc>
        <w:tc>
          <w:tcPr>
            <w:tcW w:w="1257" w:type="dxa"/>
          </w:tcPr>
          <w:p w14:paraId="5C2F5608" w14:textId="77777777" w:rsidR="00551F41" w:rsidRPr="0041528A" w:rsidRDefault="00551F41" w:rsidP="0038106F">
            <w:pPr>
              <w:pStyle w:val="TAH"/>
            </w:pPr>
            <w:r w:rsidRPr="0041528A">
              <w:t>Direction</w:t>
            </w:r>
          </w:p>
        </w:tc>
        <w:tc>
          <w:tcPr>
            <w:tcW w:w="2884" w:type="dxa"/>
          </w:tcPr>
          <w:p w14:paraId="1F0446C7" w14:textId="77777777" w:rsidR="00551F41" w:rsidRPr="0041528A" w:rsidRDefault="00551F41" w:rsidP="0038106F">
            <w:pPr>
              <w:pStyle w:val="TAH"/>
            </w:pPr>
            <w:r w:rsidRPr="0041528A">
              <w:t>MESSAGE / Action</w:t>
            </w:r>
          </w:p>
        </w:tc>
        <w:tc>
          <w:tcPr>
            <w:tcW w:w="4334" w:type="dxa"/>
          </w:tcPr>
          <w:p w14:paraId="021BF9EB" w14:textId="77777777" w:rsidR="00551F41" w:rsidRPr="0041528A" w:rsidRDefault="00551F41" w:rsidP="0038106F">
            <w:pPr>
              <w:pStyle w:val="TAH"/>
            </w:pPr>
            <w:r w:rsidRPr="0041528A">
              <w:t>Comments</w:t>
            </w:r>
          </w:p>
        </w:tc>
      </w:tr>
      <w:tr w:rsidR="00551F41" w:rsidRPr="0041528A" w14:paraId="0EEDADA0" w14:textId="77777777" w:rsidTr="0038106F">
        <w:trPr>
          <w:cantSplit/>
          <w:jc w:val="center"/>
        </w:trPr>
        <w:tc>
          <w:tcPr>
            <w:tcW w:w="575" w:type="dxa"/>
          </w:tcPr>
          <w:p w14:paraId="2C484E96" w14:textId="77777777" w:rsidR="00551F41" w:rsidRPr="001F6E22" w:rsidRDefault="00551F41" w:rsidP="0038106F">
            <w:pPr>
              <w:pStyle w:val="TAH"/>
              <w:rPr>
                <w:b w:val="0"/>
              </w:rPr>
            </w:pPr>
            <w:r>
              <w:rPr>
                <w:b w:val="0"/>
              </w:rPr>
              <w:t>1</w:t>
            </w:r>
          </w:p>
        </w:tc>
        <w:tc>
          <w:tcPr>
            <w:tcW w:w="1257" w:type="dxa"/>
          </w:tcPr>
          <w:p w14:paraId="6CFBAE11" w14:textId="77777777" w:rsidR="00551F41" w:rsidRPr="001F6E22" w:rsidRDefault="00551F41" w:rsidP="0038106F">
            <w:pPr>
              <w:pStyle w:val="TAH"/>
              <w:rPr>
                <w:b w:val="0"/>
              </w:rPr>
            </w:pPr>
            <w:r w:rsidRPr="0068475F">
              <w:rPr>
                <w:b w:val="0"/>
                <w:bCs/>
              </w:rPr>
              <w:t>USER → ME</w:t>
            </w:r>
          </w:p>
        </w:tc>
        <w:tc>
          <w:tcPr>
            <w:tcW w:w="2884" w:type="dxa"/>
          </w:tcPr>
          <w:p w14:paraId="0E51AE1D"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6E914801" w14:textId="77777777" w:rsidR="00551F41" w:rsidRDefault="00551F41" w:rsidP="0038106F">
            <w:pPr>
              <w:pStyle w:val="TAH"/>
              <w:jc w:val="left"/>
              <w:rPr>
                <w:b w:val="0"/>
                <w:bCs/>
              </w:rPr>
            </w:pPr>
          </w:p>
          <w:p w14:paraId="5684346A"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DBAFA2" w14:textId="77777777" w:rsidR="00551F41" w:rsidRPr="0041528A" w:rsidRDefault="00551F41" w:rsidP="0038106F">
            <w:pPr>
              <w:pStyle w:val="TAH"/>
              <w:jc w:val="left"/>
            </w:pPr>
            <w:r w:rsidRPr="00DF1600">
              <w:rPr>
                <w:b w:val="0"/>
                <w:bCs/>
              </w:rPr>
              <w:t>DNN: "TestGp.rs" for internet PDU</w:t>
            </w:r>
          </w:p>
        </w:tc>
      </w:tr>
      <w:tr w:rsidR="00551F41" w:rsidRPr="0041528A" w14:paraId="6A542072" w14:textId="77777777" w:rsidTr="0038106F">
        <w:trPr>
          <w:cantSplit/>
          <w:jc w:val="center"/>
        </w:trPr>
        <w:tc>
          <w:tcPr>
            <w:tcW w:w="575" w:type="dxa"/>
          </w:tcPr>
          <w:p w14:paraId="4F2A8973" w14:textId="77777777" w:rsidR="00551F41" w:rsidRPr="001F6E22" w:rsidRDefault="00551F41" w:rsidP="0038106F">
            <w:pPr>
              <w:pStyle w:val="TAH"/>
              <w:rPr>
                <w:b w:val="0"/>
              </w:rPr>
            </w:pPr>
            <w:r>
              <w:rPr>
                <w:b w:val="0"/>
              </w:rPr>
              <w:t>2</w:t>
            </w:r>
          </w:p>
        </w:tc>
        <w:tc>
          <w:tcPr>
            <w:tcW w:w="1257" w:type="dxa"/>
          </w:tcPr>
          <w:p w14:paraId="2DE7CEB4"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30F1A5A2"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16C1450" w14:textId="77777777" w:rsidR="00551F41" w:rsidRPr="0041528A" w:rsidRDefault="00551F41" w:rsidP="0038106F">
            <w:pPr>
              <w:pStyle w:val="TAH"/>
            </w:pPr>
          </w:p>
        </w:tc>
      </w:tr>
      <w:tr w:rsidR="00551F41" w:rsidRPr="0041528A" w14:paraId="05E7E43D" w14:textId="77777777" w:rsidTr="0038106F">
        <w:trPr>
          <w:cantSplit/>
          <w:trHeight w:val="489"/>
          <w:jc w:val="center"/>
        </w:trPr>
        <w:tc>
          <w:tcPr>
            <w:tcW w:w="575" w:type="dxa"/>
          </w:tcPr>
          <w:p w14:paraId="386D9805" w14:textId="77777777" w:rsidR="00551F41" w:rsidRPr="00EC487A" w:rsidRDefault="00551F41" w:rsidP="0038106F">
            <w:pPr>
              <w:pStyle w:val="TAH"/>
              <w:rPr>
                <w:b w:val="0"/>
              </w:rPr>
            </w:pPr>
            <w:r>
              <w:rPr>
                <w:b w:val="0"/>
              </w:rPr>
              <w:t>3</w:t>
            </w:r>
          </w:p>
        </w:tc>
        <w:tc>
          <w:tcPr>
            <w:tcW w:w="1257" w:type="dxa"/>
          </w:tcPr>
          <w:p w14:paraId="5F6DD327"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34A691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28AF7798"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E8BD7EF"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w:t>
            </w:r>
            <w:r w:rsidRPr="006E3D06">
              <w:rPr>
                <w:b w:val="0"/>
                <w:lang w:val="en-US"/>
              </w:rPr>
              <w:t>6</w:t>
            </w:r>
          </w:p>
        </w:tc>
      </w:tr>
      <w:tr w:rsidR="00551F41" w:rsidRPr="0041528A" w14:paraId="773E4495" w14:textId="77777777" w:rsidTr="0038106F">
        <w:trPr>
          <w:cantSplit/>
          <w:jc w:val="center"/>
        </w:trPr>
        <w:tc>
          <w:tcPr>
            <w:tcW w:w="575" w:type="dxa"/>
          </w:tcPr>
          <w:p w14:paraId="2C2BA7BE" w14:textId="77777777" w:rsidR="00551F41" w:rsidRPr="00EC487A" w:rsidRDefault="00551F41" w:rsidP="0038106F">
            <w:pPr>
              <w:pStyle w:val="TAH"/>
              <w:rPr>
                <w:b w:val="0"/>
              </w:rPr>
            </w:pPr>
            <w:r>
              <w:rPr>
                <w:b w:val="0"/>
              </w:rPr>
              <w:t>4</w:t>
            </w:r>
          </w:p>
        </w:tc>
        <w:tc>
          <w:tcPr>
            <w:tcW w:w="1257" w:type="dxa"/>
          </w:tcPr>
          <w:p w14:paraId="21CEE49D"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1925248B" w14:textId="77777777" w:rsidR="00551F41" w:rsidRDefault="00551F41" w:rsidP="0038106F">
            <w:pPr>
              <w:pStyle w:val="TAH"/>
              <w:jc w:val="left"/>
              <w:rPr>
                <w:b w:val="0"/>
              </w:rPr>
            </w:pPr>
            <w:r>
              <w:rPr>
                <w:b w:val="0"/>
              </w:rPr>
              <w:t>Initiate a data call using DNN=”Test12.rs”</w:t>
            </w:r>
          </w:p>
        </w:tc>
        <w:tc>
          <w:tcPr>
            <w:tcW w:w="4334" w:type="dxa"/>
          </w:tcPr>
          <w:p w14:paraId="40F7A33D" w14:textId="77777777" w:rsidR="00551F41" w:rsidRDefault="00551F41" w:rsidP="0038106F">
            <w:pPr>
              <w:pStyle w:val="TAH"/>
              <w:jc w:val="left"/>
              <w:rPr>
                <w:b w:val="0"/>
              </w:rPr>
            </w:pPr>
          </w:p>
        </w:tc>
      </w:tr>
      <w:tr w:rsidR="00551F41" w:rsidRPr="0041528A" w14:paraId="7314041C" w14:textId="77777777" w:rsidTr="0038106F">
        <w:trPr>
          <w:cantSplit/>
          <w:jc w:val="center"/>
        </w:trPr>
        <w:tc>
          <w:tcPr>
            <w:tcW w:w="575" w:type="dxa"/>
          </w:tcPr>
          <w:p w14:paraId="2AD9F7C6" w14:textId="77777777" w:rsidR="00551F41" w:rsidRPr="00EC487A" w:rsidRDefault="00551F41" w:rsidP="0038106F">
            <w:pPr>
              <w:pStyle w:val="TAH"/>
              <w:rPr>
                <w:b w:val="0"/>
              </w:rPr>
            </w:pPr>
            <w:r>
              <w:rPr>
                <w:b w:val="0"/>
              </w:rPr>
              <w:t>5</w:t>
            </w:r>
          </w:p>
        </w:tc>
        <w:tc>
          <w:tcPr>
            <w:tcW w:w="1257" w:type="dxa"/>
          </w:tcPr>
          <w:p w14:paraId="07033349"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0D32E85"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60AC643B"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508E02F3"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w:t>
            </w:r>
            <w:r w:rsidRPr="006E3D06">
              <w:rPr>
                <w:b w:val="0"/>
                <w:lang w:val="en-US"/>
              </w:rPr>
              <w:t>04</w:t>
            </w:r>
          </w:p>
        </w:tc>
      </w:tr>
      <w:tr w:rsidR="00551F41" w:rsidRPr="0041528A" w14:paraId="126DC7B4" w14:textId="77777777" w:rsidTr="0038106F">
        <w:trPr>
          <w:cantSplit/>
          <w:jc w:val="center"/>
        </w:trPr>
        <w:tc>
          <w:tcPr>
            <w:tcW w:w="575" w:type="dxa"/>
          </w:tcPr>
          <w:p w14:paraId="61EE8C39" w14:textId="77777777" w:rsidR="00551F41" w:rsidRPr="0041528A" w:rsidRDefault="00551F41" w:rsidP="0038106F">
            <w:pPr>
              <w:pStyle w:val="TAC"/>
            </w:pPr>
            <w:r>
              <w:t>6</w:t>
            </w:r>
          </w:p>
        </w:tc>
        <w:tc>
          <w:tcPr>
            <w:tcW w:w="1257" w:type="dxa"/>
          </w:tcPr>
          <w:p w14:paraId="17864FD6"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16B17227"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3074F87E" w14:textId="77777777" w:rsidR="00551F41" w:rsidRPr="0041528A" w:rsidRDefault="00551F41" w:rsidP="0038106F">
            <w:pPr>
              <w:pStyle w:val="TAL"/>
            </w:pPr>
          </w:p>
        </w:tc>
      </w:tr>
      <w:tr w:rsidR="00551F41" w:rsidRPr="0041528A" w14:paraId="4EA29B3A" w14:textId="77777777" w:rsidTr="0038106F">
        <w:trPr>
          <w:cantSplit/>
          <w:jc w:val="center"/>
        </w:trPr>
        <w:tc>
          <w:tcPr>
            <w:tcW w:w="575" w:type="dxa"/>
          </w:tcPr>
          <w:p w14:paraId="1892F446" w14:textId="77777777" w:rsidR="00551F41" w:rsidRPr="0041528A" w:rsidRDefault="00551F41" w:rsidP="0038106F">
            <w:pPr>
              <w:pStyle w:val="TAC"/>
            </w:pPr>
            <w:r>
              <w:t>7</w:t>
            </w:r>
          </w:p>
        </w:tc>
        <w:tc>
          <w:tcPr>
            <w:tcW w:w="1257" w:type="dxa"/>
          </w:tcPr>
          <w:p w14:paraId="58B1D787"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39A6356D" w14:textId="77777777" w:rsidR="00551F41" w:rsidRPr="0041528A" w:rsidRDefault="00551F41" w:rsidP="0038106F">
            <w:pPr>
              <w:pStyle w:val="TAL"/>
            </w:pPr>
            <w:r w:rsidRPr="0041528A">
              <w:t>FETCH</w:t>
            </w:r>
          </w:p>
        </w:tc>
        <w:tc>
          <w:tcPr>
            <w:tcW w:w="4334" w:type="dxa"/>
          </w:tcPr>
          <w:p w14:paraId="385C7934" w14:textId="77777777" w:rsidR="00551F41" w:rsidRPr="0041528A" w:rsidRDefault="00551F41" w:rsidP="0038106F">
            <w:pPr>
              <w:pStyle w:val="TAL"/>
            </w:pPr>
          </w:p>
        </w:tc>
      </w:tr>
      <w:tr w:rsidR="00551F41" w:rsidRPr="0041528A" w14:paraId="32E0D541" w14:textId="77777777" w:rsidTr="0038106F">
        <w:trPr>
          <w:cantSplit/>
          <w:jc w:val="center"/>
        </w:trPr>
        <w:tc>
          <w:tcPr>
            <w:tcW w:w="575" w:type="dxa"/>
          </w:tcPr>
          <w:p w14:paraId="4F29EA05" w14:textId="77777777" w:rsidR="00551F41" w:rsidRPr="0041528A" w:rsidRDefault="00551F41" w:rsidP="0038106F">
            <w:pPr>
              <w:pStyle w:val="TAC"/>
            </w:pPr>
            <w:r>
              <w:t>8</w:t>
            </w:r>
          </w:p>
        </w:tc>
        <w:tc>
          <w:tcPr>
            <w:tcW w:w="1257" w:type="dxa"/>
          </w:tcPr>
          <w:p w14:paraId="16039584"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228B984F"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605EE0BE" w14:textId="77777777" w:rsidR="00551F41" w:rsidRPr="0041528A" w:rsidRDefault="00551F41" w:rsidP="0038106F">
            <w:pPr>
              <w:pStyle w:val="TAL"/>
            </w:pPr>
          </w:p>
        </w:tc>
      </w:tr>
      <w:tr w:rsidR="00551F41" w:rsidRPr="0041528A" w14:paraId="794BCDA8" w14:textId="77777777" w:rsidTr="0038106F">
        <w:trPr>
          <w:cantSplit/>
          <w:jc w:val="center"/>
        </w:trPr>
        <w:tc>
          <w:tcPr>
            <w:tcW w:w="575" w:type="dxa"/>
          </w:tcPr>
          <w:p w14:paraId="7661FE98" w14:textId="77777777" w:rsidR="00551F41" w:rsidRPr="0041528A" w:rsidRDefault="00551F41" w:rsidP="0038106F">
            <w:pPr>
              <w:pStyle w:val="TAC"/>
            </w:pPr>
            <w:r>
              <w:t>9</w:t>
            </w:r>
          </w:p>
        </w:tc>
        <w:tc>
          <w:tcPr>
            <w:tcW w:w="1257" w:type="dxa"/>
          </w:tcPr>
          <w:p w14:paraId="28710136"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2482EFD" w14:textId="77777777" w:rsidR="00551F41" w:rsidRPr="0041528A" w:rsidRDefault="00551F41" w:rsidP="0038106F">
            <w:pPr>
              <w:pStyle w:val="TAL"/>
            </w:pPr>
            <w:r w:rsidRPr="0041528A">
              <w:t>TERMINAL RESPONSE:</w:t>
            </w:r>
            <w:r>
              <w:t xml:space="preserve"> PROVIDE LOCAL INFORMATION 1.26B.1</w:t>
            </w:r>
          </w:p>
        </w:tc>
        <w:tc>
          <w:tcPr>
            <w:tcW w:w="4334" w:type="dxa"/>
          </w:tcPr>
          <w:p w14:paraId="763F667D" w14:textId="77777777" w:rsidR="00551F41" w:rsidRPr="0041528A" w:rsidRDefault="00551F41" w:rsidP="0038106F">
            <w:pPr>
              <w:pStyle w:val="TAL"/>
            </w:pPr>
            <w:r w:rsidRPr="0041528A">
              <w:t>[Command performed successfully]</w:t>
            </w:r>
            <w:r>
              <w:br/>
            </w:r>
          </w:p>
        </w:tc>
      </w:tr>
    </w:tbl>
    <w:p w14:paraId="6C1D96CC" w14:textId="77777777" w:rsidR="00551F41" w:rsidRDefault="00551F41" w:rsidP="00551F41"/>
    <w:p w14:paraId="462EF82F" w14:textId="77777777" w:rsidR="00551F41" w:rsidRPr="0041528A" w:rsidRDefault="00551F41" w:rsidP="00551F41">
      <w:r w:rsidRPr="0041528A">
        <w:t>TERMINAL RESPONSE</w:t>
      </w:r>
      <w:r>
        <w:t>: PROVIDE LOCAL INFORMATION 1.26B.</w:t>
      </w:r>
      <w:r w:rsidRPr="0041528A">
        <w:t>1</w:t>
      </w:r>
    </w:p>
    <w:p w14:paraId="12F40875" w14:textId="77777777" w:rsidR="00551F41" w:rsidRPr="0041528A" w:rsidRDefault="00551F41" w:rsidP="00551F41">
      <w:pPr>
        <w:keepNext/>
        <w:keepLines/>
      </w:pPr>
      <w:r w:rsidRPr="0041528A">
        <w:t>Logically:</w:t>
      </w:r>
    </w:p>
    <w:p w14:paraId="36F51AC4" w14:textId="77777777" w:rsidR="00551F41" w:rsidRPr="0041528A" w:rsidRDefault="00551F41" w:rsidP="00551F41">
      <w:pPr>
        <w:pStyle w:val="EW"/>
      </w:pPr>
      <w:r w:rsidRPr="0041528A">
        <w:t>Command details</w:t>
      </w:r>
    </w:p>
    <w:p w14:paraId="741095C2" w14:textId="77777777" w:rsidR="00551F41" w:rsidRPr="0041528A" w:rsidRDefault="00551F41" w:rsidP="00551F41">
      <w:pPr>
        <w:pStyle w:val="EW"/>
      </w:pPr>
      <w:r w:rsidRPr="0041528A">
        <w:tab/>
        <w:t>Command number:</w:t>
      </w:r>
      <w:r w:rsidRPr="0041528A">
        <w:tab/>
        <w:t>1</w:t>
      </w:r>
    </w:p>
    <w:p w14:paraId="3B4E3B66" w14:textId="77777777" w:rsidR="00551F41" w:rsidRPr="0041528A" w:rsidRDefault="00551F41" w:rsidP="00551F41">
      <w:pPr>
        <w:pStyle w:val="EW"/>
      </w:pPr>
      <w:r w:rsidRPr="0041528A">
        <w:tab/>
        <w:t>Command type:</w:t>
      </w:r>
      <w:r w:rsidRPr="0041528A">
        <w:tab/>
        <w:t>PROVIDE LOCAL INFORMATION</w:t>
      </w:r>
    </w:p>
    <w:p w14:paraId="43497EB6"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758EF0F8" w14:textId="77777777" w:rsidR="00551F41" w:rsidRPr="0041528A" w:rsidRDefault="00551F41" w:rsidP="00551F41">
      <w:pPr>
        <w:pStyle w:val="EW"/>
      </w:pPr>
      <w:r w:rsidRPr="0041528A">
        <w:t>Device identities</w:t>
      </w:r>
    </w:p>
    <w:p w14:paraId="07BF46AB" w14:textId="77777777" w:rsidR="00551F41" w:rsidRPr="0041528A" w:rsidRDefault="00551F41" w:rsidP="00551F41">
      <w:pPr>
        <w:pStyle w:val="EW"/>
      </w:pPr>
      <w:r w:rsidRPr="0041528A">
        <w:tab/>
        <w:t>Source device:</w:t>
      </w:r>
      <w:r w:rsidRPr="0041528A">
        <w:tab/>
        <w:t>ME</w:t>
      </w:r>
    </w:p>
    <w:p w14:paraId="5006C93D" w14:textId="77777777" w:rsidR="00551F41" w:rsidRPr="0041528A" w:rsidRDefault="00551F41" w:rsidP="00551F41">
      <w:pPr>
        <w:pStyle w:val="EW"/>
      </w:pPr>
      <w:r w:rsidRPr="0041528A">
        <w:tab/>
        <w:t>Destination device:</w:t>
      </w:r>
      <w:r w:rsidRPr="0041528A">
        <w:tab/>
        <w:t>UICC</w:t>
      </w:r>
    </w:p>
    <w:p w14:paraId="2F630F10" w14:textId="77777777" w:rsidR="00551F41" w:rsidRPr="0041528A" w:rsidRDefault="00551F41" w:rsidP="00551F41">
      <w:pPr>
        <w:pStyle w:val="EW"/>
      </w:pPr>
      <w:r w:rsidRPr="0041528A">
        <w:t>Result</w:t>
      </w:r>
    </w:p>
    <w:p w14:paraId="0645B3DB" w14:textId="77777777" w:rsidR="00551F41" w:rsidRDefault="00551F41" w:rsidP="00551F41">
      <w:pPr>
        <w:pStyle w:val="EW"/>
      </w:pPr>
      <w:r w:rsidRPr="0041528A">
        <w:tab/>
        <w:t>General Result:</w:t>
      </w:r>
      <w:r w:rsidRPr="0041528A">
        <w:tab/>
        <w:t>Command performed successfully</w:t>
      </w:r>
    </w:p>
    <w:p w14:paraId="3B93E63D" w14:textId="77777777" w:rsidR="004D179D" w:rsidRDefault="004D179D" w:rsidP="004D179D">
      <w:pPr>
        <w:pStyle w:val="EW"/>
      </w:pPr>
      <w:r>
        <w:t>Slice Information</w:t>
      </w:r>
    </w:p>
    <w:p w14:paraId="33F47A78" w14:textId="77777777" w:rsidR="004D179D" w:rsidRDefault="004D179D" w:rsidP="004D179D">
      <w:pPr>
        <w:pStyle w:val="EW"/>
        <w:ind w:firstLine="0"/>
      </w:pPr>
      <w:r>
        <w:t>Slices information (served)</w:t>
      </w:r>
    </w:p>
    <w:p w14:paraId="450B22F0"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4826C1"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sidRPr="006E3D06">
        <w:rPr>
          <w:lang w:val="en-US"/>
        </w:rPr>
        <w:t>6</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6</w:t>
      </w:r>
      <w:r w:rsidRPr="009A418A">
        <w:rPr>
          <w:rFonts w:eastAsia="SimSun"/>
        </w:rPr>
        <w:t>)</w:t>
      </w:r>
    </w:p>
    <w:p w14:paraId="54CDEC9A" w14:textId="5E6A39F3"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w:t>
      </w:r>
      <w:r w:rsidRPr="006E3D06">
        <w:rPr>
          <w:lang w:val="en-US"/>
        </w:rPr>
        <w:t>4</w:t>
      </w:r>
      <w:r w:rsidRPr="009A418A">
        <w:rPr>
          <w:lang w:val="en-US"/>
        </w:rPr>
        <w:t xml:space="preserve">' </w:t>
      </w:r>
      <w:r w:rsidRPr="009A418A">
        <w:rPr>
          <w:rFonts w:eastAsia="SimSun"/>
        </w:rPr>
        <w:t>(S</w:t>
      </w:r>
      <w:r>
        <w:rPr>
          <w:rFonts w:eastAsia="SimSun"/>
        </w:rPr>
        <w:t>ST: eMBB, SD: 010104</w:t>
      </w:r>
      <w:r w:rsidRPr="009A418A">
        <w:rPr>
          <w:rFonts w:eastAsia="SimSun"/>
        </w:rPr>
        <w:t>)</w:t>
      </w:r>
    </w:p>
    <w:p w14:paraId="7E1F4C60" w14:textId="77777777" w:rsidR="004D179D" w:rsidRDefault="004D179D" w:rsidP="004D179D">
      <w:pPr>
        <w:pStyle w:val="EW"/>
        <w:rPr>
          <w:rFonts w:cs="Arial"/>
          <w:szCs w:val="18"/>
          <w:lang w:val="en-US" w:eastAsia="fr-FR"/>
        </w:rPr>
      </w:pPr>
    </w:p>
    <w:p w14:paraId="11C208F9"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5BDEE2F1" w14:textId="3013CC2F"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10B51105" w14:textId="77777777" w:rsidR="004D179D" w:rsidRPr="0041528A" w:rsidRDefault="004D179D" w:rsidP="004D179D">
      <w:pPr>
        <w:pStyle w:val="EW"/>
        <w:ind w:firstLine="0"/>
      </w:pPr>
      <w:r>
        <w:rPr>
          <w:rFonts w:cs="Arial"/>
          <w:szCs w:val="18"/>
          <w:lang w:val="en-US" w:eastAsia="fr-FR"/>
        </w:rPr>
        <w:t>Length of S-NSSAI contents: 8</w:t>
      </w:r>
    </w:p>
    <w:p w14:paraId="0D5A9BA6"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r w:rsidRPr="006E3D06">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p>
    <w:p w14:paraId="6811F6EF" w14:textId="77777777" w:rsidR="004D179D" w:rsidRPr="00E406FE" w:rsidRDefault="004D179D" w:rsidP="004D179D">
      <w:pPr>
        <w:pStyle w:val="EW"/>
        <w:ind w:firstLine="0"/>
      </w:pPr>
      <w:r>
        <w:rPr>
          <w:rFonts w:cs="Arial"/>
          <w:szCs w:val="18"/>
          <w:lang w:val="en-US" w:eastAsia="fr-FR"/>
        </w:rPr>
        <w:t>Length of S-NSSAI contents: 8</w:t>
      </w:r>
    </w:p>
    <w:p w14:paraId="143B218B"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sidRPr="006E3D06">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4)</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 xml:space="preserve"> (Mapped HPLMN SST: eMBB, Mapped HPLMN SD:010102)</w:t>
      </w:r>
    </w:p>
    <w:p w14:paraId="3B82887E" w14:textId="77777777" w:rsidR="004D179D" w:rsidRPr="0041528A" w:rsidRDefault="004D179D" w:rsidP="004D179D">
      <w:r w:rsidRPr="0041528A">
        <w:lastRenderedPageBreak/>
        <w:t>Coding:</w:t>
      </w:r>
    </w:p>
    <w:p w14:paraId="19BB300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1062AC21"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D2F3A3D"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7DA15FE"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48A9753"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3DC3421"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1C89BD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80EAC38"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5F1AD85"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339AA49A"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EA9874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8B6A440"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1C80AB5"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24FAB5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56C8CCE" w14:textId="77777777" w:rsidR="004D179D" w:rsidRPr="0041528A" w:rsidRDefault="004D179D" w:rsidP="00AC3D95">
            <w:pPr>
              <w:pStyle w:val="TAC"/>
            </w:pPr>
            <w:r w:rsidRPr="0041528A">
              <w:t>00</w:t>
            </w:r>
          </w:p>
        </w:tc>
      </w:tr>
      <w:tr w:rsidR="004D179D" w:rsidRPr="0041528A" w14:paraId="17DC2CFC" w14:textId="77777777" w:rsidTr="00AC3D95">
        <w:trPr>
          <w:jc w:val="center"/>
        </w:trPr>
        <w:tc>
          <w:tcPr>
            <w:tcW w:w="992" w:type="dxa"/>
            <w:tcBorders>
              <w:top w:val="single" w:sz="4" w:space="0" w:color="auto"/>
              <w:bottom w:val="single" w:sz="4" w:space="0" w:color="auto"/>
              <w:right w:val="single" w:sz="4" w:space="0" w:color="auto"/>
            </w:tcBorders>
          </w:tcPr>
          <w:p w14:paraId="34723A0B"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D29797C"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B265A72"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69689D6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D6C72E1"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4800D7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F922F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63BF3C3" w14:textId="77777777" w:rsidR="004D179D" w:rsidRPr="0041528A" w:rsidRDefault="004D179D" w:rsidP="00AC3D95">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550359AE"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C9439E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D7D6C7D"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2FB7EC13" w14:textId="77777777" w:rsidR="004D179D" w:rsidRPr="0041528A" w:rsidRDefault="004D179D" w:rsidP="00AC3D95">
            <w:pPr>
              <w:pStyle w:val="TAC"/>
            </w:pPr>
            <w:r>
              <w:t>0</w:t>
            </w:r>
            <w:r w:rsidRPr="006E3D06">
              <w:t>4</w:t>
            </w:r>
          </w:p>
        </w:tc>
        <w:tc>
          <w:tcPr>
            <w:tcW w:w="579" w:type="dxa"/>
            <w:tcBorders>
              <w:top w:val="single" w:sz="4" w:space="0" w:color="auto"/>
              <w:left w:val="single" w:sz="4" w:space="0" w:color="auto"/>
              <w:bottom w:val="single" w:sz="4" w:space="0" w:color="auto"/>
              <w:right w:val="single" w:sz="4" w:space="0" w:color="auto"/>
            </w:tcBorders>
          </w:tcPr>
          <w:p w14:paraId="3DE867A0" w14:textId="028CE6D8" w:rsidR="004D179D" w:rsidRPr="0041528A" w:rsidRDefault="004D179D" w:rsidP="00AC3D95">
            <w:pPr>
              <w:pStyle w:val="TAC"/>
            </w:pPr>
            <w:r w:rsidRPr="002808BB">
              <w:t>7</w:t>
            </w:r>
            <w:r>
              <w:t>7</w:t>
            </w:r>
          </w:p>
        </w:tc>
      </w:tr>
      <w:tr w:rsidR="004D179D" w:rsidRPr="0041528A" w14:paraId="48BAE1DD" w14:textId="77777777" w:rsidTr="00AC3D95">
        <w:trPr>
          <w:trHeight w:val="201"/>
          <w:jc w:val="center"/>
        </w:trPr>
        <w:tc>
          <w:tcPr>
            <w:tcW w:w="992" w:type="dxa"/>
            <w:tcBorders>
              <w:top w:val="single" w:sz="4" w:space="0" w:color="auto"/>
              <w:bottom w:val="single" w:sz="4" w:space="0" w:color="auto"/>
              <w:right w:val="single" w:sz="4" w:space="0" w:color="auto"/>
            </w:tcBorders>
          </w:tcPr>
          <w:p w14:paraId="74B67A7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784120D" w14:textId="72808FAF"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0B53DD6" w14:textId="491514A7"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04120EAA" w14:textId="48C6209C"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C95405"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DA90981" w14:textId="73DDE79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8DE4A7D" w14:textId="230BAEA2" w:rsidR="004D179D" w:rsidRDefault="004D179D" w:rsidP="00AC3D95">
            <w:pPr>
              <w:pStyle w:val="TAC"/>
            </w:pPr>
            <w:r>
              <w:t>06</w:t>
            </w:r>
          </w:p>
        </w:tc>
        <w:tc>
          <w:tcPr>
            <w:tcW w:w="579" w:type="dxa"/>
            <w:tcBorders>
              <w:top w:val="single" w:sz="4" w:space="0" w:color="auto"/>
              <w:left w:val="single" w:sz="4" w:space="0" w:color="auto"/>
              <w:bottom w:val="single" w:sz="4" w:space="0" w:color="auto"/>
              <w:right w:val="single" w:sz="4" w:space="0" w:color="auto"/>
            </w:tcBorders>
          </w:tcPr>
          <w:p w14:paraId="02DC9932" w14:textId="6B5F8B8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3EDC956"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451CE99" w14:textId="4B780C1D"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F92B5" w14:textId="57758130"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705BFC66" w14:textId="51E9E14F"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13EEBC4F" w14:textId="77777777" w:rsidR="004D179D" w:rsidRPr="0041528A" w:rsidRDefault="004D179D" w:rsidP="00AC3D95">
            <w:pPr>
              <w:pStyle w:val="TAC"/>
            </w:pPr>
            <w:r>
              <w:t>01</w:t>
            </w:r>
          </w:p>
        </w:tc>
      </w:tr>
      <w:tr w:rsidR="004D179D" w:rsidRPr="0041528A" w14:paraId="0FA67256" w14:textId="77777777" w:rsidTr="00AC3D95">
        <w:trPr>
          <w:trHeight w:val="201"/>
          <w:jc w:val="center"/>
        </w:trPr>
        <w:tc>
          <w:tcPr>
            <w:tcW w:w="992" w:type="dxa"/>
            <w:tcBorders>
              <w:top w:val="single" w:sz="4" w:space="0" w:color="auto"/>
              <w:right w:val="single" w:sz="4" w:space="0" w:color="auto"/>
            </w:tcBorders>
          </w:tcPr>
          <w:p w14:paraId="4477B9D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40217626" w14:textId="1475697F"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EBE721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B2C8200" w14:textId="775CDFC9" w:rsidR="004D179D" w:rsidRDefault="004D179D" w:rsidP="00AC3D95">
            <w:pPr>
              <w:pStyle w:val="TAC"/>
            </w:pPr>
            <w:r>
              <w:t>04</w:t>
            </w:r>
          </w:p>
        </w:tc>
        <w:tc>
          <w:tcPr>
            <w:tcW w:w="579" w:type="dxa"/>
            <w:tcBorders>
              <w:top w:val="single" w:sz="4" w:space="0" w:color="auto"/>
              <w:left w:val="single" w:sz="4" w:space="0" w:color="auto"/>
              <w:bottom w:val="single" w:sz="4" w:space="0" w:color="auto"/>
              <w:right w:val="single" w:sz="4" w:space="0" w:color="auto"/>
            </w:tcBorders>
          </w:tcPr>
          <w:p w14:paraId="05840E13" w14:textId="08B1446D"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61C9ABD" w14:textId="139AB44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269021B" w14:textId="310402B5"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1827731" w14:textId="01E8A297"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5233AD0" w14:textId="54B21D3F"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3942E41"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26BF54A6"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51F2066"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62AB674" w14:textId="77777777" w:rsidR="004D179D" w:rsidRPr="0041528A" w:rsidRDefault="004D179D" w:rsidP="00AC3D95">
            <w:pPr>
              <w:pStyle w:val="TAC"/>
            </w:pPr>
          </w:p>
        </w:tc>
      </w:tr>
    </w:tbl>
    <w:p w14:paraId="7F7CF9D2" w14:textId="77777777" w:rsidR="004D179D" w:rsidRDefault="004D179D" w:rsidP="004D179D">
      <w:pPr>
        <w:rPr>
          <w:noProof/>
        </w:rPr>
      </w:pP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70130F22" w14:textId="77777777" w:rsidR="0055658E" w:rsidRDefault="0055658E" w:rsidP="0055658E">
      <w:pPr>
        <w:pStyle w:val="EW"/>
      </w:pPr>
      <w:r>
        <w:t>Result</w:t>
      </w:r>
    </w:p>
    <w:p w14:paraId="26387946" w14:textId="77777777" w:rsidR="0055658E" w:rsidRDefault="0055658E" w:rsidP="0055658E">
      <w:pPr>
        <w:pStyle w:val="EW"/>
      </w:pPr>
      <w:r>
        <w:tab/>
        <w:t>General Result:</w:t>
      </w:r>
      <w:r>
        <w:tab/>
        <w:t>Command performed successfully</w:t>
      </w:r>
    </w:p>
    <w:p w14:paraId="5F9137E3" w14:textId="77777777" w:rsidR="0055658E" w:rsidRDefault="0055658E" w:rsidP="0055658E">
      <w:pPr>
        <w:pStyle w:val="EW"/>
        <w:ind w:leftChars="50" w:left="100" w:firstLineChars="800" w:firstLine="1600"/>
      </w:pPr>
      <w:r>
        <w:rPr>
          <w:lang w:val="en-US" w:eastAsia="zh-CN"/>
        </w:rPr>
        <w:t>NG-RAN</w:t>
      </w:r>
      <w:r>
        <w:t xml:space="preserve"> Primary Timing Advance Information:</w:t>
      </w:r>
      <w:r>
        <w:tab/>
        <w:t xml:space="preserve"> 4 bytes</w:t>
      </w:r>
    </w:p>
    <w:p w14:paraId="6119E7EA" w14:textId="77777777" w:rsidR="0055658E" w:rsidRDefault="0055658E" w:rsidP="0055658E">
      <w:pPr>
        <w:pStyle w:val="EW"/>
      </w:pPr>
      <w:r>
        <w:tab/>
        <w:t>ME status:</w:t>
      </w:r>
      <w:r>
        <w:tab/>
        <w:t>"00" ME is in idle state</w:t>
      </w:r>
    </w:p>
    <w:p w14:paraId="39E2DDCA" w14:textId="485F5A0C" w:rsidR="0055658E" w:rsidRPr="00F602D7" w:rsidRDefault="0055658E" w:rsidP="00F602D7">
      <w:pPr>
        <w:pStyle w:val="EW"/>
      </w:pPr>
      <w:r>
        <w:tab/>
      </w:r>
      <w:r w:rsidRPr="00F602D7">
        <w:t>NG-RAN Primary Timing Advance</w:t>
      </w:r>
    </w:p>
    <w:p w14:paraId="4F6369CB" w14:textId="77777777" w:rsidR="0055658E" w:rsidRDefault="0055658E" w:rsidP="0055658E">
      <w:r>
        <w:t>Coding:</w:t>
      </w:r>
    </w:p>
    <w:p w14:paraId="33DE81AA" w14:textId="77777777" w:rsidR="0055658E" w:rsidRDefault="0055658E" w:rsidP="0055658E">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5658E" w14:paraId="4F85CEE6"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7A212654" w14:textId="77777777" w:rsidR="0055658E" w:rsidRDefault="0055658E" w:rsidP="00C6296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4C860F8"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63CFF0E" w14:textId="77777777" w:rsidR="0055658E" w:rsidRDefault="0055658E" w:rsidP="00C6296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D11AAAF"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CDB2F2" w14:textId="77777777" w:rsidR="0055658E" w:rsidRDefault="0055658E" w:rsidP="00C62964">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356D0AB" w14:textId="77777777" w:rsidR="0055658E" w:rsidRDefault="0055658E" w:rsidP="00C62964">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4901965"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72B197A" w14:textId="77777777" w:rsidR="0055658E" w:rsidRDefault="0055658E" w:rsidP="00C6296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B7D125F"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8369111"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06808C0" w14:textId="77777777" w:rsidR="0055658E" w:rsidRDefault="0055658E" w:rsidP="00C62964">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22483D8"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DE2C3FF" w14:textId="77777777" w:rsidR="0055658E" w:rsidRDefault="0055658E" w:rsidP="00C62964">
            <w:pPr>
              <w:pStyle w:val="TAC"/>
            </w:pPr>
            <w:r>
              <w:t>00</w:t>
            </w:r>
          </w:p>
        </w:tc>
      </w:tr>
      <w:tr w:rsidR="0055658E" w14:paraId="6A89C0E0" w14:textId="77777777" w:rsidTr="00C62964">
        <w:trPr>
          <w:jc w:val="center"/>
        </w:trPr>
        <w:tc>
          <w:tcPr>
            <w:tcW w:w="1134" w:type="dxa"/>
            <w:tcBorders>
              <w:top w:val="single" w:sz="4" w:space="0" w:color="auto"/>
              <w:left w:val="nil"/>
              <w:bottom w:val="nil"/>
              <w:right w:val="single" w:sz="4" w:space="0" w:color="auto"/>
            </w:tcBorders>
          </w:tcPr>
          <w:p w14:paraId="5B5F2F69" w14:textId="77777777" w:rsidR="0055658E" w:rsidRDefault="0055658E" w:rsidP="00C6296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AAB186" w14:textId="77777777" w:rsidR="0055658E" w:rsidRDefault="0055658E" w:rsidP="00C62964">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48694E7A" w14:textId="77777777" w:rsidR="0055658E" w:rsidRDefault="0055658E" w:rsidP="00C62964">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0AF46E46" w14:textId="77777777" w:rsidR="0055658E" w:rsidRDefault="0055658E"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371FA3" w14:textId="52176C64"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03C59080" w14:textId="67A60AF9"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D4541A3" w14:textId="67FFD9B5"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4F3DA76"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4A10CF50" w14:textId="77777777" w:rsidR="0055658E" w:rsidRDefault="0055658E" w:rsidP="00C62964">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01EE0004"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28345AA"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1444AF"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9BA15A" w14:textId="77777777" w:rsidR="0055658E" w:rsidRDefault="0055658E" w:rsidP="00C62964">
            <w:pPr>
              <w:pStyle w:val="TAC"/>
            </w:pPr>
          </w:p>
        </w:tc>
      </w:tr>
    </w:tbl>
    <w:p w14:paraId="41B940A5" w14:textId="77777777" w:rsidR="0055658E" w:rsidRDefault="0055658E" w:rsidP="0055658E">
      <w:pPr>
        <w:rPr>
          <w:noProof/>
          <w:highlight w:val="green"/>
        </w:rPr>
      </w:pPr>
    </w:p>
    <w:p w14:paraId="28D262CA" w14:textId="443D094D" w:rsidR="0055658E" w:rsidRPr="0055658E" w:rsidRDefault="0055658E" w:rsidP="0055658E">
      <w:pPr>
        <w:pStyle w:val="NO"/>
      </w:pPr>
      <w:r>
        <w:t>Note 1:</w:t>
      </w:r>
      <w:r>
        <w:tab/>
        <w:t xml:space="preserve">This is the </w:t>
      </w:r>
      <w:r>
        <w:rPr>
          <w:lang w:val="en-US" w:eastAsia="zh-CN"/>
        </w:rPr>
        <w:t>NG-RAN</w:t>
      </w:r>
      <w:r>
        <w:t xml:space="preserve"> Primary Timing Advance value. This byte shall not be verified.</w:t>
      </w:r>
    </w:p>
    <w:p w14:paraId="2A24A5BE" w14:textId="77777777" w:rsidR="0055658E" w:rsidRDefault="0055658E" w:rsidP="0055658E">
      <w:pPr>
        <w:pStyle w:val="TH"/>
      </w:pPr>
      <w:r>
        <w:lastRenderedPageBreak/>
        <w:t xml:space="preserve">Expected Sequence </w:t>
      </w:r>
      <w:r>
        <w:rPr>
          <w:lang w:val="en-US" w:eastAsia="zh-CN"/>
        </w:rPr>
        <w:t>1.28</w:t>
      </w:r>
      <w:r>
        <w:t xml:space="preserve"> (PROVIDE LOCAL INFORMATION, </w:t>
      </w:r>
      <w:r>
        <w:rPr>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lastRenderedPageBreak/>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19D275C0" w:rsidR="00EA784F"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9B72C6"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65947745" w:rsidR="009B72C6" w:rsidRDefault="009B72C6" w:rsidP="009B72C6">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0E10C7F3" w:rsidR="009B72C6" w:rsidRDefault="009B72C6" w:rsidP="009B72C6">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30E19DB2" w:rsidR="009B72C6" w:rsidRDefault="009B72C6" w:rsidP="009B72C6">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6F11E76D" w:rsidR="009B72C6" w:rsidRPr="00927EA2" w:rsidRDefault="009B72C6" w:rsidP="009B72C6">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w:t>
            </w:r>
            <w:r w:rsidRPr="006456A2">
              <w:t>NR Cell 1 and measObject 2 is configured with ssbFrequency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4EDEDE80" w:rsidR="0041503E"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EF49D7"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77777777" w:rsidR="00EF49D7" w:rsidRPr="0041528A" w:rsidRDefault="00EF49D7" w:rsidP="00C51994">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77777777" w:rsidR="00EF49D7" w:rsidRPr="0041528A" w:rsidRDefault="00EF49D7" w:rsidP="00C51994">
            <w:pPr>
              <w:pStyle w:val="TAL"/>
              <w:rPr>
                <w:rFonts w:ascii="Helvetica" w:hAnsi="Helvetica" w:cs="Helvetica"/>
              </w:rPr>
            </w:pPr>
            <w:r>
              <w:rPr>
                <w:rFonts w:ascii="Helvetica" w:hAnsi="Helvetica" w:cs="Helvetica"/>
              </w:rPr>
              <w:t>Cell 2 is enabled.</w:t>
            </w:r>
          </w:p>
        </w:tc>
        <w:tc>
          <w:tcPr>
            <w:tcW w:w="3600" w:type="dxa"/>
          </w:tcPr>
          <w:p w14:paraId="44A26186" w14:textId="77777777" w:rsidR="00EF49D7" w:rsidRPr="0041528A" w:rsidRDefault="00EF49D7" w:rsidP="00C51994">
            <w:pPr>
              <w:pStyle w:val="TAL"/>
            </w:pPr>
            <w:r>
              <w:rPr>
                <w:rFonts w:ascii="Helvetica" w:hAnsi="Helvetica" w:cs="Helvetica"/>
              </w:rPr>
              <w:t>Cell 2 is powered up at lower power level such that UE does not perform reselection to Cell 2.</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1E13E7A6" w14:textId="77777777" w:rsidR="00DB6762" w:rsidRPr="006F1E52" w:rsidRDefault="00DB6762" w:rsidP="00DB6762">
      <w:r w:rsidRPr="006F1E52">
        <w:t>Logically:</w:t>
      </w:r>
    </w:p>
    <w:p w14:paraId="7CAA90AF" w14:textId="77777777" w:rsidR="00DB6762" w:rsidRPr="0041528A" w:rsidRDefault="00DB6762" w:rsidP="00DB6762">
      <w:pPr>
        <w:pStyle w:val="B1"/>
        <w:contextualSpacing/>
      </w:pPr>
      <w:r w:rsidRPr="0041528A">
        <w:t>Command details</w:t>
      </w:r>
      <w:r>
        <w:t>:</w:t>
      </w:r>
    </w:p>
    <w:p w14:paraId="367D916C" w14:textId="77777777" w:rsidR="00DB6762" w:rsidRPr="0041528A" w:rsidRDefault="00DB6762" w:rsidP="00DB6762">
      <w:pPr>
        <w:pStyle w:val="B1"/>
        <w:contextualSpacing/>
      </w:pPr>
      <w:r w:rsidRPr="0041528A">
        <w:tab/>
        <w:t>Command number:</w:t>
      </w:r>
      <w:r w:rsidRPr="0041528A">
        <w:tab/>
        <w:t>1</w:t>
      </w:r>
    </w:p>
    <w:p w14:paraId="6BA7B5D6" w14:textId="5018E20A" w:rsidR="00DB6762" w:rsidRPr="0041528A" w:rsidRDefault="00DB6762" w:rsidP="00DB6762">
      <w:pPr>
        <w:pStyle w:val="B1"/>
        <w:contextualSpacing/>
      </w:pPr>
      <w:r w:rsidRPr="0041528A">
        <w:tab/>
        <w:t>Command type:</w:t>
      </w:r>
      <w:r>
        <w:tab/>
      </w:r>
      <w:r w:rsidRPr="0041528A">
        <w:tab/>
        <w:t>PROVIDE LOCAL INFORMATION</w:t>
      </w:r>
    </w:p>
    <w:p w14:paraId="0B02FB15" w14:textId="5974815A" w:rsidR="00DB6762" w:rsidRDefault="00DB6762" w:rsidP="00DB6762">
      <w:pPr>
        <w:pStyle w:val="B1"/>
        <w:ind w:left="569" w:firstLine="0"/>
        <w:contextualSpacing/>
        <w:rPr>
          <w:lang w:eastAsia="fr-FR"/>
        </w:rPr>
      </w:pPr>
      <w:r>
        <w:t>Command q</w:t>
      </w:r>
      <w:r w:rsidRPr="0041528A">
        <w:t>ualifier:</w:t>
      </w:r>
      <w:r w:rsidRPr="0041528A">
        <w:tab/>
        <w:t>"</w:t>
      </w:r>
      <w:r>
        <w:t>16</w:t>
      </w:r>
      <w:r w:rsidRPr="0041528A">
        <w:t xml:space="preserve">" </w:t>
      </w:r>
      <w:r w:rsidRPr="00586107">
        <w:rPr>
          <w:lang w:eastAsia="fr-FR"/>
        </w:rPr>
        <w:t>CAG information list and the corresponding human-readable network</w:t>
      </w:r>
      <w:r>
        <w:rPr>
          <w:lang w:eastAsia="fr-FR"/>
        </w:rPr>
        <w:t xml:space="preserve"> </w:t>
      </w:r>
      <w:r w:rsidRPr="00F45BBB">
        <w:rPr>
          <w:lang w:eastAsia="fr-FR"/>
        </w:rPr>
        <w:t>name per</w:t>
      </w:r>
    </w:p>
    <w:p w14:paraId="0C6705EF" w14:textId="659342F8" w:rsidR="00DB6762" w:rsidRPr="00F45BBB" w:rsidRDefault="00DB6762" w:rsidP="00DB6762">
      <w:pPr>
        <w:pStyle w:val="B1"/>
        <w:ind w:left="1989" w:firstLine="283"/>
        <w:contextualSpacing/>
      </w:pPr>
      <w:r w:rsidRPr="00F45BBB">
        <w:rPr>
          <w:lang w:eastAsia="fr-FR"/>
        </w:rPr>
        <w:t>PLMN</w:t>
      </w:r>
    </w:p>
    <w:p w14:paraId="675B693B" w14:textId="77777777" w:rsidR="00DB6762" w:rsidRPr="00F45BBB" w:rsidRDefault="00DB6762" w:rsidP="00DB6762">
      <w:pPr>
        <w:pStyle w:val="B1"/>
        <w:contextualSpacing/>
      </w:pPr>
      <w:r w:rsidRPr="00F45BBB">
        <w:t>Device identities</w:t>
      </w:r>
      <w:r>
        <w:t>:</w:t>
      </w:r>
    </w:p>
    <w:p w14:paraId="38E0DA3F" w14:textId="77777777" w:rsidR="00DB6762" w:rsidRPr="00C844D1" w:rsidRDefault="00DB6762" w:rsidP="00DB6762">
      <w:pPr>
        <w:pStyle w:val="B1"/>
        <w:contextualSpacing/>
      </w:pPr>
      <w:r w:rsidRPr="00F45BBB">
        <w:tab/>
      </w:r>
      <w:r w:rsidRPr="00C844D1">
        <w:t>Source device:</w:t>
      </w:r>
      <w:r w:rsidRPr="00C844D1">
        <w:tab/>
      </w:r>
      <w:r>
        <w:tab/>
      </w:r>
      <w:r w:rsidRPr="00C844D1">
        <w:t>UICC</w:t>
      </w:r>
    </w:p>
    <w:p w14:paraId="25216640" w14:textId="77777777" w:rsidR="00DB6762" w:rsidRPr="00C844D1" w:rsidRDefault="00DB6762" w:rsidP="00DB6762">
      <w:pPr>
        <w:pStyle w:val="B1"/>
      </w:pPr>
      <w:r w:rsidRPr="00C844D1">
        <w:tab/>
        <w:t>Destination device:</w:t>
      </w:r>
      <w:r w:rsidRPr="00C844D1">
        <w:tab/>
        <w:t>ME</w:t>
      </w:r>
    </w:p>
    <w:p w14:paraId="0D5C640B"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B6762" w:rsidRPr="0041528A" w14:paraId="38E7268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125FE67"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9D95DB" w14:textId="77777777" w:rsidR="00DB6762" w:rsidRPr="0041528A" w:rsidRDefault="00DB6762" w:rsidP="00AC3D9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8A9D44" w14:textId="77777777" w:rsidR="00DB6762" w:rsidRPr="0041528A" w:rsidRDefault="00DB6762" w:rsidP="00AC3D9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C02812"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E29C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6B9EC"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776C3"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854037C"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4A169492"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E8DDD"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A5358B"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402AA" w14:textId="77777777" w:rsidR="00DB6762" w:rsidRPr="0041528A" w:rsidRDefault="00DB6762" w:rsidP="00AC3D95">
            <w:pPr>
              <w:pStyle w:val="TAC"/>
            </w:pPr>
            <w:r w:rsidRPr="0041528A">
              <w:t>82</w:t>
            </w:r>
          </w:p>
        </w:tc>
      </w:tr>
    </w:tbl>
    <w:p w14:paraId="16BEAD31" w14:textId="77777777" w:rsidR="00DB6762" w:rsidRDefault="00DB6762" w:rsidP="00DB6762"/>
    <w:p w14:paraId="2C06EC98" w14:textId="77777777" w:rsidR="00DB6762" w:rsidRPr="0041528A" w:rsidRDefault="00DB6762" w:rsidP="00DB6762">
      <w:r w:rsidRPr="0041528A">
        <w:t>TERMINAL RESPONS</w:t>
      </w:r>
      <w:r>
        <w:t>E: PROVIDE LOCAL INFORMATION 1.30</w:t>
      </w:r>
      <w:r w:rsidRPr="0041528A">
        <w:t>.</w:t>
      </w:r>
      <w:r>
        <w:t>1</w:t>
      </w:r>
    </w:p>
    <w:p w14:paraId="20AF5B1D" w14:textId="77777777" w:rsidR="00DB6762" w:rsidRPr="0041528A" w:rsidRDefault="00DB6762" w:rsidP="00DB6762">
      <w:r w:rsidRPr="0041528A">
        <w:t>Logically:</w:t>
      </w:r>
    </w:p>
    <w:p w14:paraId="02471D7D" w14:textId="77777777" w:rsidR="00DB6762" w:rsidRPr="0041528A" w:rsidRDefault="00DB6762" w:rsidP="00DB6762">
      <w:pPr>
        <w:pStyle w:val="B1"/>
        <w:contextualSpacing/>
      </w:pPr>
      <w:r w:rsidRPr="0041528A">
        <w:t>Command details</w:t>
      </w:r>
      <w:r>
        <w:t>:</w:t>
      </w:r>
    </w:p>
    <w:p w14:paraId="7D42EF7E" w14:textId="77777777" w:rsidR="00DB6762" w:rsidRPr="0041528A" w:rsidRDefault="00DB6762" w:rsidP="00DB6762">
      <w:pPr>
        <w:pStyle w:val="B1"/>
        <w:contextualSpacing/>
      </w:pPr>
      <w:r w:rsidRPr="0041528A">
        <w:tab/>
        <w:t>Command number:</w:t>
      </w:r>
      <w:r w:rsidRPr="0041528A">
        <w:tab/>
        <w:t>1</w:t>
      </w:r>
    </w:p>
    <w:p w14:paraId="0BEA9FA1"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2050AC7E" w14:textId="2DF20072" w:rsidR="00DB6762" w:rsidRDefault="00DB6762" w:rsidP="00DB6762">
      <w:pPr>
        <w:pStyle w:val="B1"/>
        <w:contextualSpacing/>
        <w:rPr>
          <w:lang w:eastAsia="fr-FR"/>
        </w:rPr>
      </w:pPr>
      <w:r w:rsidRPr="00C844D1">
        <w:tab/>
      </w:r>
      <w:r>
        <w:t>Command q</w:t>
      </w:r>
      <w:r w:rsidRPr="00C32F26">
        <w:t>ualifier:</w:t>
      </w:r>
      <w:r>
        <w:tab/>
      </w:r>
      <w:r w:rsidRPr="00C32F26">
        <w:t xml:space="preserve">"16" </w:t>
      </w:r>
      <w:r w:rsidRPr="00586107">
        <w:rPr>
          <w:lang w:eastAsia="fr-FR"/>
        </w:rPr>
        <w:t>CAG information list and the corresponding human-readable network</w:t>
      </w:r>
      <w:r>
        <w:rPr>
          <w:lang w:eastAsia="fr-FR"/>
        </w:rPr>
        <w:t xml:space="preserve"> </w:t>
      </w:r>
      <w:r w:rsidRPr="00C32F26">
        <w:rPr>
          <w:lang w:eastAsia="fr-FR"/>
        </w:rPr>
        <w:t>name per</w:t>
      </w:r>
    </w:p>
    <w:p w14:paraId="51F63105" w14:textId="3807D4CE" w:rsidR="00DB6762" w:rsidRPr="0041528A" w:rsidRDefault="00DB6762" w:rsidP="00DB6762">
      <w:pPr>
        <w:pStyle w:val="B1"/>
        <w:ind w:left="1988" w:firstLine="284"/>
        <w:contextualSpacing/>
      </w:pPr>
      <w:r w:rsidRPr="00C32F26">
        <w:rPr>
          <w:lang w:eastAsia="fr-FR"/>
        </w:rPr>
        <w:t>CAG ID</w:t>
      </w:r>
    </w:p>
    <w:p w14:paraId="6CC35F16" w14:textId="77777777" w:rsidR="00DB6762" w:rsidRPr="00C32F26" w:rsidRDefault="00DB6762" w:rsidP="00DB6762">
      <w:pPr>
        <w:pStyle w:val="B1"/>
        <w:contextualSpacing/>
      </w:pPr>
      <w:r w:rsidRPr="00C32F26">
        <w:t>Device identities</w:t>
      </w:r>
      <w:r>
        <w:t>:</w:t>
      </w:r>
    </w:p>
    <w:p w14:paraId="1E23B9C4"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5B9A67E6" w14:textId="77777777" w:rsidR="00DB6762" w:rsidRPr="00B56364" w:rsidRDefault="00DB6762" w:rsidP="00DB6762">
      <w:pPr>
        <w:pStyle w:val="B1"/>
        <w:contextualSpacing/>
      </w:pPr>
      <w:r w:rsidRPr="00B56364">
        <w:tab/>
        <w:t>Destination device:</w:t>
      </w:r>
      <w:r w:rsidRPr="00B56364">
        <w:tab/>
        <w:t>UICC</w:t>
      </w:r>
    </w:p>
    <w:p w14:paraId="4D90B846" w14:textId="77777777" w:rsidR="00DB6762" w:rsidRPr="0041528A" w:rsidRDefault="00DB6762" w:rsidP="00DB6762">
      <w:pPr>
        <w:pStyle w:val="B1"/>
        <w:contextualSpacing/>
      </w:pPr>
      <w:r w:rsidRPr="0041528A">
        <w:t>Result</w:t>
      </w:r>
      <w:r>
        <w:t>:</w:t>
      </w:r>
    </w:p>
    <w:p w14:paraId="43FA277A" w14:textId="77777777" w:rsidR="00DB6762" w:rsidRDefault="00DB6762" w:rsidP="00DB6762">
      <w:pPr>
        <w:pStyle w:val="B1"/>
        <w:contextualSpacing/>
      </w:pPr>
      <w:r w:rsidRPr="0041528A">
        <w:tab/>
        <w:t xml:space="preserve">General </w:t>
      </w:r>
      <w:r>
        <w:t>r</w:t>
      </w:r>
      <w:r w:rsidRPr="0041528A">
        <w:t>esult:</w:t>
      </w:r>
      <w:r w:rsidRPr="0041528A">
        <w:tab/>
      </w:r>
      <w:r>
        <w:tab/>
        <w:t>ME currently unable to process command</w:t>
      </w:r>
    </w:p>
    <w:p w14:paraId="6EC94930" w14:textId="1F7BAFF1" w:rsidR="00DB6762" w:rsidRDefault="00DB6762" w:rsidP="00DB6762">
      <w:pPr>
        <w:pStyle w:val="B1"/>
        <w:ind w:firstLine="284"/>
      </w:pPr>
      <w:r>
        <w:t>Additional information on result:</w:t>
      </w:r>
      <w:r>
        <w:tab/>
      </w:r>
      <w:bookmarkStart w:id="63" w:name="_Hlk150440984"/>
      <w:r>
        <w:t>No service</w:t>
      </w:r>
      <w:bookmarkEnd w:id="63"/>
    </w:p>
    <w:p w14:paraId="79DC7AE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6D4532F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1519F81" w14:textId="77777777" w:rsidR="00DB6762" w:rsidRPr="0041528A" w:rsidRDefault="00DB6762" w:rsidP="00AC3D95">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2360F620"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CEF06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A9EC0"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D91015"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B4AB17E"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7B8833FE"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3F95FA"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977A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2027B8"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0A6D2"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2C8C20" w14:textId="77777777" w:rsidR="00DB6762" w:rsidRPr="0041528A" w:rsidRDefault="00DB6762" w:rsidP="00AC3D95">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0086631" w14:textId="77777777" w:rsidR="00DB6762" w:rsidRPr="0041528A" w:rsidRDefault="00DB6762" w:rsidP="00AC3D95">
            <w:pPr>
              <w:pStyle w:val="TAC"/>
            </w:pPr>
            <w:r>
              <w:t>20</w:t>
            </w:r>
          </w:p>
        </w:tc>
      </w:tr>
      <w:tr w:rsidR="00DB6762" w:rsidRPr="0041528A" w14:paraId="18878251" w14:textId="77777777" w:rsidTr="00AC3D95">
        <w:trPr>
          <w:jc w:val="center"/>
        </w:trPr>
        <w:tc>
          <w:tcPr>
            <w:tcW w:w="1134" w:type="dxa"/>
            <w:tcBorders>
              <w:top w:val="single" w:sz="4" w:space="0" w:color="auto"/>
              <w:right w:val="single" w:sz="4" w:space="0" w:color="auto"/>
            </w:tcBorders>
          </w:tcPr>
          <w:p w14:paraId="12C17E1C"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40FB132" w14:textId="77777777" w:rsidR="00DB6762" w:rsidRPr="00F70CB2" w:rsidRDefault="00DB6762" w:rsidP="00AC3D95">
            <w:pPr>
              <w:pStyle w:val="TAC"/>
            </w:pPr>
            <w:r>
              <w:t>04</w:t>
            </w:r>
          </w:p>
        </w:tc>
        <w:tc>
          <w:tcPr>
            <w:tcW w:w="567" w:type="dxa"/>
          </w:tcPr>
          <w:p w14:paraId="090D8769" w14:textId="77777777" w:rsidR="00DB6762" w:rsidRPr="0041528A" w:rsidRDefault="00DB6762" w:rsidP="00AC3D95">
            <w:pPr>
              <w:pStyle w:val="TAC"/>
            </w:pPr>
          </w:p>
        </w:tc>
        <w:tc>
          <w:tcPr>
            <w:tcW w:w="567" w:type="dxa"/>
          </w:tcPr>
          <w:p w14:paraId="67107C1E" w14:textId="77777777" w:rsidR="00DB6762" w:rsidRPr="0041528A" w:rsidRDefault="00DB6762" w:rsidP="00AC3D95">
            <w:pPr>
              <w:pStyle w:val="TAC"/>
            </w:pPr>
          </w:p>
        </w:tc>
        <w:tc>
          <w:tcPr>
            <w:tcW w:w="567" w:type="dxa"/>
          </w:tcPr>
          <w:p w14:paraId="7E7674D8" w14:textId="77777777" w:rsidR="00DB6762" w:rsidRPr="0041528A" w:rsidRDefault="00DB6762" w:rsidP="00AC3D95">
            <w:pPr>
              <w:pStyle w:val="TAC"/>
            </w:pPr>
          </w:p>
        </w:tc>
        <w:tc>
          <w:tcPr>
            <w:tcW w:w="567" w:type="dxa"/>
          </w:tcPr>
          <w:p w14:paraId="216D7C87" w14:textId="77777777" w:rsidR="00DB6762" w:rsidRPr="0041528A" w:rsidRDefault="00DB6762" w:rsidP="00AC3D95">
            <w:pPr>
              <w:pStyle w:val="TAC"/>
            </w:pPr>
          </w:p>
        </w:tc>
        <w:tc>
          <w:tcPr>
            <w:tcW w:w="567" w:type="dxa"/>
          </w:tcPr>
          <w:p w14:paraId="004F1CD7" w14:textId="77777777" w:rsidR="00DB6762" w:rsidRPr="0041528A" w:rsidRDefault="00DB6762" w:rsidP="00AC3D95">
            <w:pPr>
              <w:pStyle w:val="TAC"/>
            </w:pPr>
          </w:p>
        </w:tc>
        <w:tc>
          <w:tcPr>
            <w:tcW w:w="567" w:type="dxa"/>
          </w:tcPr>
          <w:p w14:paraId="761216C1" w14:textId="77777777" w:rsidR="00DB6762" w:rsidRPr="0041528A" w:rsidRDefault="00DB6762" w:rsidP="00AC3D95">
            <w:pPr>
              <w:pStyle w:val="TAC"/>
            </w:pPr>
          </w:p>
        </w:tc>
        <w:tc>
          <w:tcPr>
            <w:tcW w:w="567" w:type="dxa"/>
          </w:tcPr>
          <w:p w14:paraId="2EFFE23A" w14:textId="77777777" w:rsidR="00DB6762" w:rsidRPr="0041528A" w:rsidRDefault="00DB6762" w:rsidP="00AC3D95">
            <w:pPr>
              <w:pStyle w:val="TAC"/>
            </w:pPr>
          </w:p>
        </w:tc>
        <w:tc>
          <w:tcPr>
            <w:tcW w:w="567" w:type="dxa"/>
          </w:tcPr>
          <w:p w14:paraId="29969387" w14:textId="77777777" w:rsidR="00DB6762" w:rsidRPr="0041528A" w:rsidRDefault="00DB6762" w:rsidP="00AC3D95">
            <w:pPr>
              <w:pStyle w:val="TAC"/>
            </w:pPr>
          </w:p>
        </w:tc>
        <w:tc>
          <w:tcPr>
            <w:tcW w:w="567" w:type="dxa"/>
          </w:tcPr>
          <w:p w14:paraId="10A66E53" w14:textId="77777777" w:rsidR="00DB6762" w:rsidRPr="0041528A" w:rsidRDefault="00DB6762" w:rsidP="00AC3D95">
            <w:pPr>
              <w:pStyle w:val="TAC"/>
            </w:pPr>
          </w:p>
        </w:tc>
        <w:tc>
          <w:tcPr>
            <w:tcW w:w="567" w:type="dxa"/>
          </w:tcPr>
          <w:p w14:paraId="5BE3162E" w14:textId="77777777" w:rsidR="00DB6762" w:rsidRPr="0041528A" w:rsidRDefault="00DB6762" w:rsidP="00AC3D95">
            <w:pPr>
              <w:pStyle w:val="TAC"/>
            </w:pPr>
          </w:p>
        </w:tc>
        <w:tc>
          <w:tcPr>
            <w:tcW w:w="567" w:type="dxa"/>
          </w:tcPr>
          <w:p w14:paraId="31D6CD1C" w14:textId="77777777" w:rsidR="00DB6762" w:rsidRPr="0041528A" w:rsidRDefault="00DB6762" w:rsidP="00AC3D95">
            <w:pPr>
              <w:pStyle w:val="TAC"/>
            </w:pPr>
          </w:p>
        </w:tc>
      </w:tr>
    </w:tbl>
    <w:p w14:paraId="219F1A6B" w14:textId="77777777" w:rsidR="00DB6762" w:rsidRDefault="00DB6762" w:rsidP="00DB6762"/>
    <w:p w14:paraId="6FC54F2A" w14:textId="77777777" w:rsidR="00DB6762" w:rsidRPr="0041528A" w:rsidRDefault="00DB6762" w:rsidP="00DB6762">
      <w:bookmarkStart w:id="64" w:name="_Hlk150441690"/>
      <w:r w:rsidRPr="0041528A">
        <w:t>TERMINAL RESPONS</w:t>
      </w:r>
      <w:r>
        <w:t>E: PROVIDE LOCAL INFORMATION 1.30</w:t>
      </w:r>
      <w:r w:rsidRPr="0041528A">
        <w:t>.</w:t>
      </w:r>
      <w:r>
        <w:t>2</w:t>
      </w:r>
    </w:p>
    <w:bookmarkEnd w:id="64"/>
    <w:p w14:paraId="7F7AE55B" w14:textId="77777777" w:rsidR="00DB6762" w:rsidRPr="0041528A" w:rsidRDefault="00DB6762" w:rsidP="00DB6762">
      <w:r w:rsidRPr="0041528A">
        <w:t>Logically:</w:t>
      </w:r>
    </w:p>
    <w:p w14:paraId="28BDD1DD" w14:textId="77777777" w:rsidR="00DB6762" w:rsidRPr="0041528A" w:rsidRDefault="00DB6762" w:rsidP="00DB6762">
      <w:pPr>
        <w:pStyle w:val="B1"/>
        <w:contextualSpacing/>
      </w:pPr>
      <w:r w:rsidRPr="0041528A">
        <w:t>Command details</w:t>
      </w:r>
      <w:r>
        <w:t>:</w:t>
      </w:r>
    </w:p>
    <w:p w14:paraId="1528E43A" w14:textId="77777777" w:rsidR="00DB6762" w:rsidRPr="0041528A" w:rsidRDefault="00DB6762" w:rsidP="00DB6762">
      <w:pPr>
        <w:pStyle w:val="B1"/>
        <w:contextualSpacing/>
      </w:pPr>
      <w:r w:rsidRPr="0041528A">
        <w:tab/>
        <w:t>Command number:</w:t>
      </w:r>
      <w:r w:rsidRPr="0041528A">
        <w:tab/>
        <w:t>1</w:t>
      </w:r>
    </w:p>
    <w:p w14:paraId="5CC84FD9"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64C6F2CA" w14:textId="78263F11" w:rsidR="00DB6762" w:rsidRDefault="00DB6762" w:rsidP="00DB6762">
      <w:pPr>
        <w:pStyle w:val="B1"/>
        <w:contextualSpacing/>
        <w:rPr>
          <w:lang w:eastAsia="fr-FR"/>
        </w:rPr>
      </w:pPr>
      <w:r w:rsidRPr="00C844D1">
        <w:tab/>
      </w:r>
      <w:r>
        <w:t>Command q</w:t>
      </w:r>
      <w:r w:rsidRPr="002F64B7">
        <w:t>ualifier:</w:t>
      </w:r>
      <w:r>
        <w:tab/>
      </w:r>
      <w:r w:rsidRPr="002F64B7">
        <w:t xml:space="preserve">"16" </w:t>
      </w:r>
      <w:r w:rsidRPr="002F64B7">
        <w:rPr>
          <w:lang w:eastAsia="fr-FR"/>
        </w:rPr>
        <w:t>CAG information list and the corresponding human-readable network</w:t>
      </w:r>
      <w:r>
        <w:rPr>
          <w:lang w:eastAsia="fr-FR"/>
        </w:rPr>
        <w:t xml:space="preserve"> </w:t>
      </w:r>
      <w:r w:rsidRPr="00C32F26">
        <w:rPr>
          <w:lang w:eastAsia="fr-FR"/>
        </w:rPr>
        <w:t>name per</w:t>
      </w:r>
    </w:p>
    <w:p w14:paraId="3F5D2565" w14:textId="6E4E6AE1" w:rsidR="00DB6762" w:rsidRPr="0041528A" w:rsidRDefault="00DB6762" w:rsidP="00DB6762">
      <w:pPr>
        <w:pStyle w:val="B1"/>
        <w:ind w:left="1988" w:firstLine="284"/>
        <w:contextualSpacing/>
      </w:pPr>
      <w:r w:rsidRPr="00C32F26">
        <w:rPr>
          <w:lang w:eastAsia="fr-FR"/>
        </w:rPr>
        <w:t>CAG ID</w:t>
      </w:r>
    </w:p>
    <w:p w14:paraId="737070C0" w14:textId="77777777" w:rsidR="00DB6762" w:rsidRPr="00C32F26" w:rsidRDefault="00DB6762" w:rsidP="00DB6762">
      <w:pPr>
        <w:pStyle w:val="B1"/>
        <w:contextualSpacing/>
      </w:pPr>
      <w:r w:rsidRPr="00C32F26">
        <w:t>Device identities</w:t>
      </w:r>
      <w:r>
        <w:t>:</w:t>
      </w:r>
    </w:p>
    <w:p w14:paraId="3BA26685"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6043BE07" w14:textId="77777777" w:rsidR="00DB6762" w:rsidRPr="00131EFD" w:rsidRDefault="00DB6762" w:rsidP="00DB6762">
      <w:pPr>
        <w:pStyle w:val="B1"/>
        <w:contextualSpacing/>
      </w:pPr>
      <w:r w:rsidRPr="00B56364">
        <w:tab/>
      </w:r>
      <w:r w:rsidRPr="00131EFD">
        <w:t>Destination device:</w:t>
      </w:r>
      <w:r w:rsidRPr="00131EFD">
        <w:tab/>
        <w:t>UICC</w:t>
      </w:r>
    </w:p>
    <w:p w14:paraId="21DDF7D9" w14:textId="77777777" w:rsidR="00DB6762" w:rsidRPr="0041528A" w:rsidRDefault="00DB6762" w:rsidP="00DB6762">
      <w:pPr>
        <w:pStyle w:val="B1"/>
        <w:contextualSpacing/>
      </w:pPr>
      <w:r w:rsidRPr="0041528A">
        <w:t>Result</w:t>
      </w:r>
      <w:r>
        <w:t>:</w:t>
      </w:r>
    </w:p>
    <w:p w14:paraId="5B7A097C" w14:textId="77777777" w:rsidR="00DB6762" w:rsidRDefault="00DB6762" w:rsidP="00DB6762">
      <w:pPr>
        <w:pStyle w:val="B1"/>
        <w:contextualSpacing/>
      </w:pPr>
      <w:r w:rsidRPr="0041528A">
        <w:tab/>
        <w:t>General Result:</w:t>
      </w:r>
      <w:r w:rsidRPr="0041528A">
        <w:tab/>
      </w:r>
      <w:r>
        <w:tab/>
      </w:r>
      <w:r w:rsidRPr="0041528A">
        <w:t>Command performed successfully</w:t>
      </w:r>
    </w:p>
    <w:p w14:paraId="73CAC916" w14:textId="516735BE" w:rsidR="00DB6762" w:rsidRDefault="00DB6762" w:rsidP="00DB6762">
      <w:pPr>
        <w:pStyle w:val="B1"/>
        <w:contextualSpacing/>
      </w:pPr>
      <w:r>
        <w:t>CAG</w:t>
      </w:r>
      <w:r w:rsidRPr="005307A3">
        <w:t xml:space="preserve"> Cell selection status</w:t>
      </w:r>
      <w:r>
        <w:t>:</w:t>
      </w:r>
    </w:p>
    <w:p w14:paraId="4591588A" w14:textId="7F85AB89" w:rsidR="00DB6762" w:rsidRDefault="00DB6762" w:rsidP="00DB6762">
      <w:pPr>
        <w:pStyle w:val="B1"/>
        <w:contextualSpacing/>
      </w:pPr>
      <w:bookmarkStart w:id="65" w:name="_Hlk150441564"/>
      <w:r w:rsidRPr="005307A3">
        <w:tab/>
        <w:t>Byte 1</w:t>
      </w:r>
      <w:r>
        <w:t>, general information:</w:t>
      </w:r>
      <w:r>
        <w:tab/>
      </w:r>
      <w:r>
        <w:tab/>
      </w:r>
      <w:r w:rsidRPr="005307A3">
        <w:t>'0</w:t>
      </w:r>
      <w:r>
        <w:t>1</w:t>
      </w:r>
      <w:r w:rsidRPr="005307A3">
        <w:t>' (</w:t>
      </w:r>
      <w:r>
        <w:t>camped on a CAG cell</w:t>
      </w:r>
      <w:r w:rsidRPr="005307A3">
        <w:t>)</w:t>
      </w:r>
    </w:p>
    <w:p w14:paraId="73FE703C" w14:textId="4612AE17" w:rsidR="00DB6762" w:rsidRDefault="00DB6762" w:rsidP="00DB6762">
      <w:pPr>
        <w:pStyle w:val="B1"/>
        <w:ind w:firstLine="0"/>
        <w:contextualSpacing/>
      </w:pPr>
      <w:r>
        <w:t xml:space="preserve">Byte 2, </w:t>
      </w:r>
      <w:r w:rsidRPr="005307A3">
        <w:t>additional information</w:t>
      </w:r>
      <w:r>
        <w:t>:</w:t>
      </w:r>
      <w:r>
        <w:tab/>
      </w:r>
      <w:r w:rsidRPr="005307A3">
        <w:t>'</w:t>
      </w:r>
      <w:r>
        <w:t>8</w:t>
      </w:r>
      <w:r w:rsidRPr="005307A3">
        <w:t xml:space="preserve">1' </w:t>
      </w:r>
      <w:r>
        <w:t>(</w:t>
      </w:r>
      <w:r w:rsidRPr="00265526">
        <w:t>Result of a</w:t>
      </w:r>
      <w:r>
        <w:t xml:space="preserve">nother </w:t>
      </w:r>
      <w:r w:rsidRPr="00265526">
        <w:t>CAG selection</w:t>
      </w:r>
      <w:r>
        <w:t xml:space="preserve"> type)</w:t>
      </w:r>
    </w:p>
    <w:p w14:paraId="0324A04B" w14:textId="77777777" w:rsidR="00DB6762" w:rsidRDefault="00DB6762" w:rsidP="00DB6762">
      <w:pPr>
        <w:pStyle w:val="B1"/>
        <w:contextualSpacing/>
      </w:pPr>
      <w:bookmarkStart w:id="66" w:name="_Hlk150442734"/>
      <w:bookmarkEnd w:id="65"/>
      <w:r w:rsidRPr="00286D9D">
        <w:t>CAG information list</w:t>
      </w:r>
      <w:r>
        <w:t>:</w:t>
      </w:r>
    </w:p>
    <w:bookmarkEnd w:id="66"/>
    <w:p w14:paraId="2F25FF57" w14:textId="77777777" w:rsidR="00DB6762" w:rsidRDefault="00DB6762" w:rsidP="00DB6762">
      <w:pPr>
        <w:pStyle w:val="B1"/>
        <w:contextualSpacing/>
      </w:pPr>
      <w:r>
        <w:tab/>
        <w:t>Two sets of CAG information in the list</w:t>
      </w:r>
    </w:p>
    <w:p w14:paraId="5FC178E2" w14:textId="55AD83FE" w:rsidR="00DB6762" w:rsidRDefault="00DB6762" w:rsidP="00DB6762">
      <w:pPr>
        <w:pStyle w:val="B1"/>
        <w:contextualSpacing/>
      </w:pPr>
      <w:r>
        <w:tab/>
        <w:t>1</w:t>
      </w:r>
      <w:r w:rsidRPr="00F1448A">
        <w:rPr>
          <w:vertAlign w:val="superscript"/>
        </w:rPr>
        <w:t>st</w:t>
      </w:r>
      <w:r>
        <w:t xml:space="preserve"> CAG information:</w:t>
      </w:r>
    </w:p>
    <w:p w14:paraId="1C476380"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83</w:t>
      </w:r>
    </w:p>
    <w:p w14:paraId="79C0E077" w14:textId="28169D82" w:rsidR="00DB6762" w:rsidRDefault="00DB6762" w:rsidP="00DB6762">
      <w:pPr>
        <w:pStyle w:val="B1"/>
        <w:ind w:firstLine="284"/>
        <w:contextualSpacing/>
      </w:pPr>
      <w:r>
        <w:t>Ignore 'CAG only' bit = false</w:t>
      </w:r>
    </w:p>
    <w:p w14:paraId="7770338E" w14:textId="06A55B86" w:rsidR="00DB6762" w:rsidRDefault="00DB6762" w:rsidP="00DB6762">
      <w:pPr>
        <w:pStyle w:val="B1"/>
        <w:ind w:firstLine="284"/>
        <w:contextualSpacing/>
      </w:pPr>
      <w:r>
        <w:t>'CAG only' bit = true</w:t>
      </w:r>
    </w:p>
    <w:p w14:paraId="2676D862" w14:textId="10B4C83F" w:rsidR="00DB6762" w:rsidRDefault="00DB6762" w:rsidP="00DB6762">
      <w:pPr>
        <w:pStyle w:val="B1"/>
        <w:contextualSpacing/>
      </w:pPr>
      <w:r>
        <w:tab/>
      </w:r>
      <w:r>
        <w:tab/>
        <w:t>1st CAG ID:</w:t>
      </w:r>
    </w:p>
    <w:p w14:paraId="3857DC94" w14:textId="0272E4F1" w:rsidR="00DB6762" w:rsidRPr="00910E2C" w:rsidRDefault="00DB6762" w:rsidP="00DB6762">
      <w:pPr>
        <w:pStyle w:val="B1"/>
        <w:contextualSpacing/>
      </w:pPr>
      <w:r>
        <w:tab/>
      </w:r>
      <w:r>
        <w:tab/>
      </w:r>
      <w:r>
        <w:tab/>
      </w:r>
      <w:r w:rsidRPr="00FC4070">
        <w:t>CAG ID</w:t>
      </w:r>
      <w:r>
        <w:t>: 00 00 00 01</w:t>
      </w:r>
    </w:p>
    <w:p w14:paraId="1DB5DD5A" w14:textId="0CC5B30B" w:rsidR="00DB6762" w:rsidRDefault="00DB6762" w:rsidP="00DB6762">
      <w:pPr>
        <w:pStyle w:val="B1"/>
        <w:contextualSpacing/>
      </w:pPr>
      <w:r>
        <w:tab/>
        <w:t>2</w:t>
      </w:r>
      <w:r w:rsidRPr="00C36A14">
        <w:rPr>
          <w:vertAlign w:val="superscript"/>
        </w:rPr>
        <w:t>nd</w:t>
      </w:r>
      <w:r w:rsidRPr="00F1448A">
        <w:rPr>
          <w:vertAlign w:val="superscript"/>
        </w:rPr>
        <w:t xml:space="preserve"> </w:t>
      </w:r>
      <w:r>
        <w:t>CAG information:</w:t>
      </w:r>
    </w:p>
    <w:p w14:paraId="64F99963"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84</w:t>
      </w:r>
    </w:p>
    <w:p w14:paraId="567E670C" w14:textId="17725709" w:rsidR="00DB6762" w:rsidRDefault="00DB6762" w:rsidP="00DB6762">
      <w:pPr>
        <w:pStyle w:val="B1"/>
        <w:ind w:firstLine="284"/>
        <w:contextualSpacing/>
      </w:pPr>
      <w:r>
        <w:t>Ignore 'CAG only' bit = false</w:t>
      </w:r>
    </w:p>
    <w:p w14:paraId="4A440968" w14:textId="77777777" w:rsidR="00DB6762" w:rsidRDefault="00DB6762" w:rsidP="00DB6762">
      <w:pPr>
        <w:pStyle w:val="B1"/>
        <w:ind w:firstLine="284"/>
        <w:contextualSpacing/>
      </w:pPr>
      <w:r>
        <w:t>'CAG only' bit = true</w:t>
      </w:r>
    </w:p>
    <w:p w14:paraId="2F29B0A7" w14:textId="1881BAEC" w:rsidR="00DB6762" w:rsidRDefault="00DB6762" w:rsidP="00DB6762">
      <w:pPr>
        <w:pStyle w:val="B1"/>
        <w:contextualSpacing/>
      </w:pPr>
      <w:r>
        <w:tab/>
      </w:r>
      <w:r>
        <w:tab/>
        <w:t>2</w:t>
      </w:r>
      <w:r w:rsidRPr="00C36A14">
        <w:rPr>
          <w:vertAlign w:val="superscript"/>
        </w:rPr>
        <w:t>nd</w:t>
      </w:r>
      <w:r>
        <w:t xml:space="preserve"> CAG ID:</w:t>
      </w:r>
    </w:p>
    <w:p w14:paraId="6D6AB049" w14:textId="43EC9EFA" w:rsidR="00DB6762" w:rsidRPr="00910E2C" w:rsidRDefault="00DB6762" w:rsidP="00DB6762">
      <w:pPr>
        <w:pStyle w:val="B1"/>
        <w:contextualSpacing/>
      </w:pPr>
      <w:r>
        <w:tab/>
      </w:r>
      <w:r>
        <w:tab/>
      </w:r>
      <w:r>
        <w:tab/>
      </w:r>
      <w:r w:rsidRPr="00FC4070">
        <w:t>CAG ID</w:t>
      </w:r>
      <w:r>
        <w:t>: 00 00 00 02</w:t>
      </w:r>
    </w:p>
    <w:p w14:paraId="30F9D483" w14:textId="77777777" w:rsidR="00DB6762" w:rsidRDefault="00DB6762" w:rsidP="00DB6762">
      <w:pPr>
        <w:pStyle w:val="B1"/>
        <w:contextualSpacing/>
      </w:pPr>
      <w:bookmarkStart w:id="67" w:name="_Hlk150442763"/>
      <w:r w:rsidRPr="00286D9D">
        <w:t xml:space="preserve">CAG </w:t>
      </w:r>
      <w:r>
        <w:t>H</w:t>
      </w:r>
      <w:r w:rsidRPr="00286D9D">
        <w:t>uman-readable network name list</w:t>
      </w:r>
      <w:r>
        <w:t>:</w:t>
      </w:r>
    </w:p>
    <w:bookmarkEnd w:id="67"/>
    <w:p w14:paraId="7B5A5FF5" w14:textId="77777777" w:rsidR="00DB6762" w:rsidRDefault="00DB6762" w:rsidP="00DB6762">
      <w:pPr>
        <w:pStyle w:val="B1"/>
        <w:contextualSpacing/>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r>
        <w:t>:</w:t>
      </w:r>
    </w:p>
    <w:p w14:paraId="552026F3" w14:textId="679BB798" w:rsidR="00DB6762" w:rsidRDefault="00DB6762" w:rsidP="00DB6762">
      <w:pPr>
        <w:pStyle w:val="B1"/>
        <w:contextualSpacing/>
      </w:pP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4D831650" w14:textId="5BDF3169" w:rsidR="00DB6762" w:rsidRPr="00FC4070" w:rsidRDefault="00DB6762" w:rsidP="00DB6762">
      <w:pPr>
        <w:pStyle w:val="B1"/>
      </w:pP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2FE7164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4AAB08D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A8F47DB"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C4658A"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7835D2"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B5BF8F"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2BDF9"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DBEB806"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58A68B5B"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CFF59"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1CB24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0296F"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72406C"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3273"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8216A1" w14:textId="77777777" w:rsidR="00DB6762" w:rsidRPr="0041528A" w:rsidRDefault="00DB6762" w:rsidP="00AC3D95">
            <w:pPr>
              <w:pStyle w:val="TAC"/>
            </w:pPr>
            <w:r w:rsidRPr="0041528A">
              <w:t>00</w:t>
            </w:r>
          </w:p>
        </w:tc>
      </w:tr>
      <w:tr w:rsidR="00DB6762" w:rsidRPr="0041528A" w14:paraId="1C9289C3" w14:textId="77777777" w:rsidTr="00AC3D95">
        <w:trPr>
          <w:jc w:val="center"/>
        </w:trPr>
        <w:tc>
          <w:tcPr>
            <w:tcW w:w="1134" w:type="dxa"/>
            <w:tcBorders>
              <w:top w:val="single" w:sz="4" w:space="0" w:color="auto"/>
              <w:right w:val="single" w:sz="4" w:space="0" w:color="auto"/>
            </w:tcBorders>
          </w:tcPr>
          <w:p w14:paraId="1E7DE3BD"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E968AC5" w14:textId="77777777" w:rsidR="00DB6762" w:rsidRDefault="00DB6762" w:rsidP="00AC3D95">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056A1D9" w14:textId="77777777" w:rsidR="00DB6762" w:rsidRDefault="00DB676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8BEC75" w14:textId="77777777"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FB0A2F" w14:textId="77777777" w:rsidR="00DB6762" w:rsidRDefault="00DB6762"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9C2AA6F" w14:textId="77777777" w:rsidR="00DB6762" w:rsidRDefault="00DB6762" w:rsidP="00AC3D95">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5C111361" w14:textId="77777777" w:rsidR="00DB6762" w:rsidRDefault="00DB6762" w:rsidP="00AC3D95">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6214CC7" w14:textId="77777777" w:rsidR="00DB6762"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68B2E49"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47B5EA3" w14:textId="77777777" w:rsidR="00DB6762" w:rsidRDefault="00DB6762"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3BEA954A"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16E1E50" w14:textId="1C777844"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8DA226" w14:textId="77777777" w:rsidR="00DB6762" w:rsidRDefault="00DB6762" w:rsidP="00AC3D95">
            <w:pPr>
              <w:pStyle w:val="TAC"/>
            </w:pPr>
            <w:r w:rsidRPr="00F70CB2">
              <w:t>00</w:t>
            </w:r>
          </w:p>
        </w:tc>
      </w:tr>
      <w:tr w:rsidR="00DB6762" w:rsidRPr="0041528A" w14:paraId="0310F099" w14:textId="77777777" w:rsidTr="00AC3D95">
        <w:trPr>
          <w:jc w:val="center"/>
        </w:trPr>
        <w:tc>
          <w:tcPr>
            <w:tcW w:w="1134" w:type="dxa"/>
            <w:tcBorders>
              <w:right w:val="single" w:sz="4" w:space="0" w:color="auto"/>
            </w:tcBorders>
          </w:tcPr>
          <w:p w14:paraId="3CBBBE47"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97F8BBA" w14:textId="77777777" w:rsidR="00DB6762" w:rsidRPr="00F70CB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2021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B42D43" w14:textId="77777777" w:rsidR="00DB6762" w:rsidRPr="00F70CB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3933BD" w14:textId="77777777" w:rsidR="00DB6762" w:rsidRPr="009E1CDB"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082AFAD"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609A6DC4" w14:textId="77777777" w:rsidR="00DB6762" w:rsidRPr="009C15B1" w:rsidRDefault="00DB6762" w:rsidP="00AC3D95">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1F71E407"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F45A2A1" w14:textId="2E4D8A7E" w:rsidR="00DB6762" w:rsidRPr="00CD2358"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7CDC45" w14:textId="77777777" w:rsidR="00DB676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A1B1E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D6FFF1C"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C9AA09F" w14:textId="77777777" w:rsidR="00DB6762" w:rsidRDefault="00DB6762" w:rsidP="00AC3D95">
            <w:pPr>
              <w:pStyle w:val="TAC"/>
            </w:pPr>
            <w:r>
              <w:t>02</w:t>
            </w:r>
          </w:p>
        </w:tc>
      </w:tr>
      <w:tr w:rsidR="00DB6762" w:rsidRPr="0041528A" w14:paraId="6AAA0D3D" w14:textId="77777777" w:rsidTr="00AC3D95">
        <w:trPr>
          <w:jc w:val="center"/>
        </w:trPr>
        <w:tc>
          <w:tcPr>
            <w:tcW w:w="1134" w:type="dxa"/>
            <w:tcBorders>
              <w:right w:val="single" w:sz="4" w:space="0" w:color="auto"/>
            </w:tcBorders>
          </w:tcPr>
          <w:p w14:paraId="3BEAC25F"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2F9779" w14:textId="77777777" w:rsidR="00DB6762" w:rsidRPr="0041528A" w:rsidRDefault="00DB6762"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14D2C916" w14:textId="77777777" w:rsidR="00DB6762" w:rsidRPr="009C15B1" w:rsidRDefault="00DB6762" w:rsidP="00AC3D95">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5791972"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1D21D0E"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4B178A1"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76D8A76" w14:textId="77777777" w:rsidR="00DB6762" w:rsidRPr="009C15B1" w:rsidRDefault="00DB6762"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60659FC4" w14:textId="77777777" w:rsidR="00DB6762" w:rsidRPr="00E01703" w:rsidRDefault="00DB6762"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5AF064F" w14:textId="77777777" w:rsidR="00DB6762" w:rsidRPr="00F70CB2" w:rsidRDefault="00DB6762"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1691D1F4" w14:textId="77777777" w:rsidR="00DB6762" w:rsidRPr="0041528A" w:rsidRDefault="00DB6762"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73303B87" w14:textId="77777777" w:rsidR="00DB6762" w:rsidRPr="0041528A" w:rsidRDefault="00DB6762"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1C68AB99" w14:textId="77777777" w:rsidR="00DB6762" w:rsidRPr="00E01703"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68BC24D" w14:textId="77777777" w:rsidR="00DB6762" w:rsidRPr="00E01703" w:rsidRDefault="00DB6762" w:rsidP="00AC3D95">
            <w:pPr>
              <w:pStyle w:val="TAC"/>
            </w:pPr>
            <w:r>
              <w:t>30</w:t>
            </w:r>
          </w:p>
        </w:tc>
      </w:tr>
      <w:tr w:rsidR="00DB6762" w:rsidRPr="0041528A" w14:paraId="7EBE6841" w14:textId="77777777" w:rsidTr="00AC3D95">
        <w:trPr>
          <w:jc w:val="center"/>
        </w:trPr>
        <w:tc>
          <w:tcPr>
            <w:tcW w:w="1134" w:type="dxa"/>
            <w:tcBorders>
              <w:right w:val="single" w:sz="4" w:space="0" w:color="auto"/>
            </w:tcBorders>
          </w:tcPr>
          <w:p w14:paraId="18CAD460"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4219FA"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AEB6103"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2F59E16"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3BE7E57" w14:textId="77777777" w:rsidR="00DB6762" w:rsidRDefault="00DB6762" w:rsidP="00AC3D95">
            <w:pPr>
              <w:pStyle w:val="TAC"/>
            </w:pPr>
            <w:r>
              <w:t>30</w:t>
            </w:r>
          </w:p>
        </w:tc>
        <w:tc>
          <w:tcPr>
            <w:tcW w:w="567" w:type="dxa"/>
            <w:tcBorders>
              <w:top w:val="single" w:sz="4" w:space="0" w:color="auto"/>
              <w:bottom w:val="single" w:sz="4" w:space="0" w:color="auto"/>
              <w:right w:val="single" w:sz="4" w:space="0" w:color="auto"/>
            </w:tcBorders>
          </w:tcPr>
          <w:p w14:paraId="6E01D354" w14:textId="77777777" w:rsidR="00DB6762" w:rsidRPr="00020842" w:rsidRDefault="00DB6762" w:rsidP="00AC3D95">
            <w:pPr>
              <w:pStyle w:val="TAC"/>
            </w:pPr>
            <w:r w:rsidRPr="00020842">
              <w:t>30</w:t>
            </w:r>
          </w:p>
        </w:tc>
        <w:tc>
          <w:tcPr>
            <w:tcW w:w="567" w:type="dxa"/>
            <w:tcBorders>
              <w:top w:val="single" w:sz="4" w:space="0" w:color="auto"/>
              <w:left w:val="single" w:sz="4" w:space="0" w:color="auto"/>
              <w:bottom w:val="single" w:sz="4" w:space="0" w:color="auto"/>
              <w:right w:val="single" w:sz="4" w:space="0" w:color="auto"/>
            </w:tcBorders>
          </w:tcPr>
          <w:p w14:paraId="571523F1" w14:textId="77777777" w:rsidR="00DB6762" w:rsidRPr="00020842" w:rsidRDefault="00DB6762" w:rsidP="00AC3D95">
            <w:pPr>
              <w:pStyle w:val="TAC"/>
            </w:pPr>
            <w:r w:rsidRPr="00020842">
              <w:t>32</w:t>
            </w:r>
          </w:p>
        </w:tc>
        <w:tc>
          <w:tcPr>
            <w:tcW w:w="567" w:type="dxa"/>
          </w:tcPr>
          <w:p w14:paraId="6110BA14" w14:textId="77777777" w:rsidR="00DB6762" w:rsidRPr="0041528A" w:rsidRDefault="00DB6762" w:rsidP="00AC3D95">
            <w:pPr>
              <w:pStyle w:val="TAC"/>
            </w:pPr>
          </w:p>
        </w:tc>
        <w:tc>
          <w:tcPr>
            <w:tcW w:w="567" w:type="dxa"/>
          </w:tcPr>
          <w:p w14:paraId="59BF6FD3" w14:textId="77777777" w:rsidR="00DB6762" w:rsidRPr="0041528A" w:rsidRDefault="00DB6762" w:rsidP="00AC3D95">
            <w:pPr>
              <w:pStyle w:val="TAC"/>
            </w:pPr>
          </w:p>
        </w:tc>
        <w:tc>
          <w:tcPr>
            <w:tcW w:w="567" w:type="dxa"/>
          </w:tcPr>
          <w:p w14:paraId="2031D456" w14:textId="77777777" w:rsidR="00DB6762" w:rsidRPr="0041528A" w:rsidRDefault="00DB6762" w:rsidP="00AC3D95">
            <w:pPr>
              <w:pStyle w:val="TAC"/>
            </w:pPr>
          </w:p>
        </w:tc>
        <w:tc>
          <w:tcPr>
            <w:tcW w:w="567" w:type="dxa"/>
          </w:tcPr>
          <w:p w14:paraId="32ABA330" w14:textId="77777777" w:rsidR="00DB6762" w:rsidRPr="0041528A" w:rsidRDefault="00DB6762" w:rsidP="00AC3D95">
            <w:pPr>
              <w:pStyle w:val="TAC"/>
            </w:pPr>
          </w:p>
        </w:tc>
        <w:tc>
          <w:tcPr>
            <w:tcW w:w="567" w:type="dxa"/>
          </w:tcPr>
          <w:p w14:paraId="7DA027E6" w14:textId="77777777" w:rsidR="00DB6762" w:rsidRPr="0041528A" w:rsidRDefault="00DB6762" w:rsidP="00AC3D95">
            <w:pPr>
              <w:pStyle w:val="TAC"/>
            </w:pPr>
          </w:p>
        </w:tc>
        <w:tc>
          <w:tcPr>
            <w:tcW w:w="567" w:type="dxa"/>
          </w:tcPr>
          <w:p w14:paraId="04279CFE" w14:textId="77777777" w:rsidR="00DB6762" w:rsidRPr="0041528A" w:rsidRDefault="00DB6762" w:rsidP="00AC3D95">
            <w:pPr>
              <w:pStyle w:val="TAC"/>
            </w:pPr>
          </w:p>
        </w:tc>
      </w:tr>
    </w:tbl>
    <w:p w14:paraId="69B2775A" w14:textId="77777777" w:rsidR="00DB6762" w:rsidRDefault="00DB6762" w:rsidP="00DB6762">
      <w:pPr>
        <w:rPr>
          <w:highlight w:val="yellow"/>
        </w:rPr>
      </w:pPr>
    </w:p>
    <w:p w14:paraId="629E7FA1" w14:textId="0AE00B39" w:rsidR="00C53078" w:rsidRPr="0041528A" w:rsidRDefault="00C53078" w:rsidP="00C53078">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68" w:name="_Hlk171418036"/>
      <w:r w:rsidRPr="00816C4A">
        <w:t>NG-RAN</w:t>
      </w:r>
      <w:bookmarkEnd w:id="68"/>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53078" w:rsidRPr="0041528A" w14:paraId="22021527" w14:textId="77777777" w:rsidTr="001A75DA">
        <w:trPr>
          <w:cantSplit/>
          <w:jc w:val="center"/>
        </w:trPr>
        <w:tc>
          <w:tcPr>
            <w:tcW w:w="737" w:type="dxa"/>
          </w:tcPr>
          <w:p w14:paraId="7593226B" w14:textId="77777777" w:rsidR="00C53078" w:rsidRPr="0041528A" w:rsidRDefault="00C53078" w:rsidP="001A75DA">
            <w:pPr>
              <w:pStyle w:val="TAH"/>
            </w:pPr>
            <w:r w:rsidRPr="0041528A">
              <w:t>Step</w:t>
            </w:r>
          </w:p>
        </w:tc>
        <w:tc>
          <w:tcPr>
            <w:tcW w:w="1276" w:type="dxa"/>
          </w:tcPr>
          <w:p w14:paraId="289C6865" w14:textId="77777777" w:rsidR="00C53078" w:rsidRPr="0041528A" w:rsidRDefault="00C53078" w:rsidP="001A75DA">
            <w:pPr>
              <w:pStyle w:val="TAH"/>
            </w:pPr>
            <w:r w:rsidRPr="0041528A">
              <w:t>Direction</w:t>
            </w:r>
          </w:p>
        </w:tc>
        <w:tc>
          <w:tcPr>
            <w:tcW w:w="3319" w:type="dxa"/>
          </w:tcPr>
          <w:p w14:paraId="135DB88C" w14:textId="77777777" w:rsidR="00C53078" w:rsidRPr="0041528A" w:rsidRDefault="00C53078" w:rsidP="001A75DA">
            <w:pPr>
              <w:pStyle w:val="TAH"/>
            </w:pPr>
            <w:r w:rsidRPr="0041528A">
              <w:t>MESSAGE / Action</w:t>
            </w:r>
          </w:p>
        </w:tc>
        <w:tc>
          <w:tcPr>
            <w:tcW w:w="3515" w:type="dxa"/>
          </w:tcPr>
          <w:p w14:paraId="0D7D7BC6" w14:textId="77777777" w:rsidR="00C53078" w:rsidRPr="0041528A" w:rsidRDefault="00C53078" w:rsidP="001A75DA">
            <w:pPr>
              <w:pStyle w:val="TAH"/>
            </w:pPr>
            <w:r w:rsidRPr="0041528A">
              <w:t>Comments</w:t>
            </w:r>
          </w:p>
        </w:tc>
      </w:tr>
      <w:tr w:rsidR="00C53078" w:rsidRPr="0041528A" w14:paraId="027B30DF" w14:textId="77777777" w:rsidTr="001A75DA">
        <w:trPr>
          <w:cantSplit/>
          <w:jc w:val="center"/>
        </w:trPr>
        <w:tc>
          <w:tcPr>
            <w:tcW w:w="737" w:type="dxa"/>
          </w:tcPr>
          <w:p w14:paraId="44F231D0" w14:textId="77777777" w:rsidR="00C53078" w:rsidRPr="0041528A" w:rsidRDefault="00C53078" w:rsidP="001A75DA">
            <w:pPr>
              <w:pStyle w:val="TAC"/>
            </w:pPr>
            <w:r>
              <w:t>1</w:t>
            </w:r>
          </w:p>
        </w:tc>
        <w:tc>
          <w:tcPr>
            <w:tcW w:w="1276" w:type="dxa"/>
          </w:tcPr>
          <w:p w14:paraId="1A6DDEB1"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0404F5E2" w14:textId="77777777" w:rsidR="00C53078" w:rsidRPr="0041528A" w:rsidRDefault="00C53078" w:rsidP="001A75DA">
            <w:pPr>
              <w:pStyle w:val="TAL"/>
            </w:pPr>
            <w:r w:rsidRPr="0041528A">
              <w:t>PROACTIVE COMMAND PENDI</w:t>
            </w:r>
            <w:r>
              <w:t>NG PROVIDE LOCAL INFORMATION 1.27</w:t>
            </w:r>
            <w:r w:rsidRPr="0041528A">
              <w:t>.1</w:t>
            </w:r>
          </w:p>
        </w:tc>
        <w:tc>
          <w:tcPr>
            <w:tcW w:w="3515" w:type="dxa"/>
          </w:tcPr>
          <w:p w14:paraId="4D59A0D0" w14:textId="77777777" w:rsidR="00C53078" w:rsidRPr="0041528A" w:rsidRDefault="00C53078" w:rsidP="001A75DA">
            <w:pPr>
              <w:pStyle w:val="TAL"/>
            </w:pPr>
          </w:p>
        </w:tc>
      </w:tr>
      <w:tr w:rsidR="00C53078" w:rsidRPr="0041528A" w14:paraId="2F66327B" w14:textId="77777777" w:rsidTr="001A75DA">
        <w:trPr>
          <w:cantSplit/>
          <w:jc w:val="center"/>
        </w:trPr>
        <w:tc>
          <w:tcPr>
            <w:tcW w:w="737" w:type="dxa"/>
          </w:tcPr>
          <w:p w14:paraId="4B0E7E4D" w14:textId="77777777" w:rsidR="00C53078" w:rsidRPr="0041528A" w:rsidRDefault="00C53078" w:rsidP="001A75DA">
            <w:pPr>
              <w:pStyle w:val="TAC"/>
            </w:pPr>
            <w:r>
              <w:t>2</w:t>
            </w:r>
          </w:p>
        </w:tc>
        <w:tc>
          <w:tcPr>
            <w:tcW w:w="1276" w:type="dxa"/>
          </w:tcPr>
          <w:p w14:paraId="06103F06"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384E74A4" w14:textId="77777777" w:rsidR="00C53078" w:rsidRPr="0041528A" w:rsidRDefault="00C53078" w:rsidP="001A75DA">
            <w:pPr>
              <w:pStyle w:val="TAL"/>
            </w:pPr>
            <w:r w:rsidRPr="0041528A">
              <w:t>FETCH</w:t>
            </w:r>
          </w:p>
        </w:tc>
        <w:tc>
          <w:tcPr>
            <w:tcW w:w="3515" w:type="dxa"/>
          </w:tcPr>
          <w:p w14:paraId="34DD788B" w14:textId="77777777" w:rsidR="00C53078" w:rsidRPr="0041528A" w:rsidRDefault="00C53078" w:rsidP="001A75DA">
            <w:pPr>
              <w:pStyle w:val="TAL"/>
            </w:pPr>
          </w:p>
        </w:tc>
      </w:tr>
      <w:tr w:rsidR="00C53078" w:rsidRPr="0041528A" w14:paraId="0D4AF86B" w14:textId="77777777" w:rsidTr="001A75DA">
        <w:trPr>
          <w:cantSplit/>
          <w:jc w:val="center"/>
        </w:trPr>
        <w:tc>
          <w:tcPr>
            <w:tcW w:w="737" w:type="dxa"/>
          </w:tcPr>
          <w:p w14:paraId="7EAB652F" w14:textId="77777777" w:rsidR="00C53078" w:rsidRPr="0041528A" w:rsidRDefault="00C53078" w:rsidP="001A75DA">
            <w:pPr>
              <w:pStyle w:val="TAC"/>
            </w:pPr>
            <w:r>
              <w:t>3</w:t>
            </w:r>
          </w:p>
        </w:tc>
        <w:tc>
          <w:tcPr>
            <w:tcW w:w="1276" w:type="dxa"/>
          </w:tcPr>
          <w:p w14:paraId="1055A760"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4102C58C" w14:textId="77777777" w:rsidR="00C53078" w:rsidRPr="0041528A" w:rsidRDefault="00C53078" w:rsidP="001A75DA">
            <w:pPr>
              <w:pStyle w:val="TAL"/>
            </w:pPr>
            <w:r w:rsidRPr="0041528A">
              <w:t>PROACTIVE COMMAN</w:t>
            </w:r>
            <w:r>
              <w:t>D: PROVIDE LOCAL INFORMATION 1.27</w:t>
            </w:r>
            <w:r w:rsidRPr="0041528A">
              <w:t>.1</w:t>
            </w:r>
          </w:p>
        </w:tc>
        <w:tc>
          <w:tcPr>
            <w:tcW w:w="3515" w:type="dxa"/>
          </w:tcPr>
          <w:p w14:paraId="22616421" w14:textId="77777777" w:rsidR="00C53078" w:rsidRPr="0041528A" w:rsidRDefault="00C53078" w:rsidP="001A75DA">
            <w:pPr>
              <w:pStyle w:val="TAL"/>
              <w:rPr>
                <w:sz w:val="12"/>
              </w:rPr>
            </w:pPr>
          </w:p>
        </w:tc>
      </w:tr>
      <w:tr w:rsidR="00C53078" w:rsidRPr="0041528A" w14:paraId="0B42A37C" w14:textId="77777777" w:rsidTr="001A75DA">
        <w:trPr>
          <w:cantSplit/>
          <w:jc w:val="center"/>
        </w:trPr>
        <w:tc>
          <w:tcPr>
            <w:tcW w:w="737" w:type="dxa"/>
          </w:tcPr>
          <w:p w14:paraId="1028DDB7" w14:textId="77777777" w:rsidR="00C53078" w:rsidRPr="0041528A" w:rsidRDefault="00C53078" w:rsidP="001A75DA">
            <w:pPr>
              <w:pStyle w:val="TAC"/>
            </w:pPr>
            <w:r>
              <w:t>4</w:t>
            </w:r>
          </w:p>
        </w:tc>
        <w:tc>
          <w:tcPr>
            <w:tcW w:w="1276" w:type="dxa"/>
          </w:tcPr>
          <w:p w14:paraId="0ACE7BD7"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2E71B016" w14:textId="62F8BE9C" w:rsidR="00C53078" w:rsidRPr="0041528A" w:rsidRDefault="00C53078" w:rsidP="001A75DA">
            <w:pPr>
              <w:pStyle w:val="TAL"/>
            </w:pPr>
            <w:r w:rsidRPr="0041528A">
              <w:t xml:space="preserve">TERMINAL RESPONSE: PROVIDE LOCAL INFORMATION </w:t>
            </w:r>
            <w:r>
              <w:t>1.31</w:t>
            </w:r>
            <w:r w:rsidRPr="0041528A">
              <w:t>.1</w:t>
            </w:r>
          </w:p>
        </w:tc>
        <w:tc>
          <w:tcPr>
            <w:tcW w:w="3515" w:type="dxa"/>
          </w:tcPr>
          <w:p w14:paraId="5A7D12AF" w14:textId="77777777" w:rsidR="00C53078" w:rsidRPr="0041528A" w:rsidRDefault="00C53078" w:rsidP="001A75DA">
            <w:pPr>
              <w:pStyle w:val="TAL"/>
            </w:pPr>
            <w:r w:rsidRPr="0041528A">
              <w:t>[Command performed successfully]</w:t>
            </w:r>
          </w:p>
        </w:tc>
      </w:tr>
    </w:tbl>
    <w:p w14:paraId="168692B5" w14:textId="77777777" w:rsidR="00C53078" w:rsidRPr="0041528A" w:rsidRDefault="00C53078" w:rsidP="00C53078"/>
    <w:p w14:paraId="43B6E83F" w14:textId="0C6839BE" w:rsidR="00C53078" w:rsidRPr="0041528A" w:rsidRDefault="00C53078" w:rsidP="00C53078">
      <w:r w:rsidRPr="0041528A">
        <w:t>TERMINAL RESPONS</w:t>
      </w:r>
      <w:r>
        <w:t>E: PROVIDE LOCAL INFORMATION 1.31</w:t>
      </w:r>
      <w:r w:rsidRPr="0041528A">
        <w:t>.1</w:t>
      </w:r>
    </w:p>
    <w:p w14:paraId="5AF87F18" w14:textId="77777777" w:rsidR="00C53078" w:rsidRPr="0041528A" w:rsidRDefault="00C53078" w:rsidP="00C53078">
      <w:r w:rsidRPr="0041528A">
        <w:lastRenderedPageBreak/>
        <w:t>Logically:</w:t>
      </w:r>
    </w:p>
    <w:p w14:paraId="0A309D21" w14:textId="77777777" w:rsidR="00C53078" w:rsidRPr="0041528A" w:rsidRDefault="00C53078" w:rsidP="00C53078">
      <w:pPr>
        <w:pStyle w:val="EW"/>
      </w:pPr>
      <w:r w:rsidRPr="0041528A">
        <w:t>Command details</w:t>
      </w:r>
    </w:p>
    <w:p w14:paraId="0608B390" w14:textId="77777777" w:rsidR="00C53078" w:rsidRPr="0041528A" w:rsidRDefault="00C53078" w:rsidP="00C53078">
      <w:pPr>
        <w:pStyle w:val="EW"/>
      </w:pPr>
      <w:r w:rsidRPr="0041528A">
        <w:tab/>
        <w:t>Command number:</w:t>
      </w:r>
      <w:r w:rsidRPr="0041528A">
        <w:tab/>
        <w:t>1</w:t>
      </w:r>
    </w:p>
    <w:p w14:paraId="16DD541C" w14:textId="77777777" w:rsidR="00C53078" w:rsidRPr="00AD315D" w:rsidRDefault="00C53078" w:rsidP="00C53078">
      <w:pPr>
        <w:pStyle w:val="EW"/>
        <w:rPr>
          <w:lang w:val="fr-FR"/>
        </w:rPr>
      </w:pPr>
      <w:r w:rsidRPr="0041528A">
        <w:tab/>
      </w:r>
      <w:r w:rsidRPr="00AD315D">
        <w:rPr>
          <w:lang w:val="fr-FR"/>
        </w:rPr>
        <w:t>Command type:</w:t>
      </w:r>
      <w:r w:rsidRPr="00AD315D">
        <w:rPr>
          <w:lang w:val="fr-FR"/>
        </w:rPr>
        <w:tab/>
        <w:t>PROVIDE LOCAL INFORMATION</w:t>
      </w:r>
    </w:p>
    <w:p w14:paraId="43F083DF" w14:textId="77777777" w:rsidR="00C53078" w:rsidRPr="00AD315D" w:rsidRDefault="00C53078" w:rsidP="00C53078">
      <w:pPr>
        <w:pStyle w:val="EW"/>
        <w:rPr>
          <w:lang w:val="fr-FR"/>
        </w:rPr>
      </w:pPr>
      <w:r w:rsidRPr="00AD315D">
        <w:rPr>
          <w:lang w:val="fr-FR"/>
        </w:rPr>
        <w:tab/>
        <w:t>Qualifier:</w:t>
      </w:r>
      <w:r w:rsidRPr="00AD315D">
        <w:rPr>
          <w:lang w:val="fr-FR"/>
        </w:rPr>
        <w:tab/>
        <w:t>"05" Timing Advance</w:t>
      </w:r>
    </w:p>
    <w:p w14:paraId="7CFFE9B6" w14:textId="77777777" w:rsidR="00C53078" w:rsidRPr="00AD315D" w:rsidRDefault="00C53078" w:rsidP="00C53078">
      <w:pPr>
        <w:pStyle w:val="EW"/>
        <w:rPr>
          <w:lang w:val="fr-FR"/>
        </w:rPr>
      </w:pPr>
      <w:r w:rsidRPr="00AD315D">
        <w:rPr>
          <w:lang w:val="fr-FR"/>
        </w:rPr>
        <w:t>Device identities</w:t>
      </w:r>
    </w:p>
    <w:p w14:paraId="00B5D3F2" w14:textId="77777777" w:rsidR="00C53078" w:rsidRPr="00AD315D" w:rsidRDefault="00C53078" w:rsidP="00C53078">
      <w:pPr>
        <w:pStyle w:val="EW"/>
        <w:rPr>
          <w:lang w:val="fr-FR"/>
        </w:rPr>
      </w:pPr>
      <w:r w:rsidRPr="00AD315D">
        <w:rPr>
          <w:lang w:val="fr-FR"/>
        </w:rPr>
        <w:tab/>
        <w:t>Source device:</w:t>
      </w:r>
      <w:r w:rsidRPr="00AD315D">
        <w:rPr>
          <w:lang w:val="fr-FR"/>
        </w:rPr>
        <w:tab/>
        <w:t>ME</w:t>
      </w:r>
    </w:p>
    <w:p w14:paraId="5A90A2E2" w14:textId="77777777" w:rsidR="00C53078" w:rsidRPr="00AD315D" w:rsidRDefault="00C53078" w:rsidP="00C53078">
      <w:pPr>
        <w:pStyle w:val="EW"/>
        <w:rPr>
          <w:lang w:val="fr-FR"/>
        </w:rPr>
      </w:pPr>
      <w:r w:rsidRPr="00AD315D">
        <w:rPr>
          <w:lang w:val="fr-FR"/>
        </w:rPr>
        <w:tab/>
        <w:t>Destination device:</w:t>
      </w:r>
      <w:r w:rsidRPr="00AD315D">
        <w:rPr>
          <w:lang w:val="fr-FR"/>
        </w:rPr>
        <w:tab/>
        <w:t>UICC</w:t>
      </w:r>
    </w:p>
    <w:p w14:paraId="3FC39661" w14:textId="77777777" w:rsidR="002004C1" w:rsidRDefault="002004C1" w:rsidP="00C62964">
      <w:pPr>
        <w:pStyle w:val="EW"/>
      </w:pPr>
      <w:r>
        <w:t>Result</w:t>
      </w:r>
    </w:p>
    <w:p w14:paraId="4D6CCD25" w14:textId="77777777" w:rsidR="002004C1" w:rsidRDefault="002004C1" w:rsidP="00C62964">
      <w:pPr>
        <w:pStyle w:val="EW"/>
      </w:pPr>
      <w:r>
        <w:tab/>
        <w:t>General Result:</w:t>
      </w:r>
      <w:r>
        <w:tab/>
        <w:t>Command performed successfully</w:t>
      </w:r>
    </w:p>
    <w:p w14:paraId="6206F056" w14:textId="77777777" w:rsidR="002004C1" w:rsidRDefault="002004C1" w:rsidP="00C62964">
      <w:pPr>
        <w:pStyle w:val="EW"/>
        <w:ind w:firstLine="0"/>
      </w:pPr>
      <w:r>
        <w:rPr>
          <w:lang w:val="en-US" w:eastAsia="zh-CN"/>
        </w:rPr>
        <w:t>NG-RAN/Satellite NG-RAN</w:t>
      </w:r>
      <w:r>
        <w:t xml:space="preserve"> Primary Timing Advance:</w:t>
      </w:r>
      <w:r>
        <w:tab/>
        <w:t xml:space="preserve"> 4 bytes</w:t>
      </w:r>
    </w:p>
    <w:p w14:paraId="3F3F02A9" w14:textId="77777777" w:rsidR="002004C1" w:rsidRDefault="002004C1" w:rsidP="00C62964">
      <w:pPr>
        <w:pStyle w:val="EW"/>
      </w:pPr>
      <w:r>
        <w:tab/>
        <w:t>ME status:</w:t>
      </w:r>
      <w:r>
        <w:tab/>
        <w:t>"00" ME is in idle state</w:t>
      </w:r>
    </w:p>
    <w:p w14:paraId="6F55EB0D" w14:textId="5D4FDA21" w:rsidR="002004C1" w:rsidRDefault="002004C1" w:rsidP="00C62964">
      <w:pPr>
        <w:pStyle w:val="EX"/>
      </w:pPr>
      <w:r>
        <w:tab/>
      </w:r>
      <w:r>
        <w:rPr>
          <w:lang w:val="en-US" w:eastAsia="zh-CN"/>
        </w:rPr>
        <w:t>NG-RAN/Satellite NG-RAN</w:t>
      </w:r>
      <w:r>
        <w:t xml:space="preserve"> Primary Timing Advance</w:t>
      </w:r>
    </w:p>
    <w:p w14:paraId="4E2753DF" w14:textId="77777777" w:rsidR="002004C1" w:rsidRDefault="002004C1" w:rsidP="00C62964">
      <w:r>
        <w:t>Coding:</w:t>
      </w:r>
    </w:p>
    <w:p w14:paraId="55C97F7B" w14:textId="77777777" w:rsidR="002004C1" w:rsidRDefault="002004C1" w:rsidP="00C6296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04C1" w14:paraId="6E7F707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2E2C79FC" w14:textId="77777777" w:rsidR="002004C1" w:rsidRDefault="002004C1" w:rsidP="002004C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B508C63"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C26BBFB" w14:textId="77777777" w:rsidR="002004C1" w:rsidRDefault="002004C1" w:rsidP="002004C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5067C80"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4E31F0D" w14:textId="77777777" w:rsidR="002004C1" w:rsidRDefault="002004C1" w:rsidP="002004C1">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82B2CC9" w14:textId="77777777" w:rsidR="002004C1" w:rsidRDefault="002004C1" w:rsidP="002004C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B61E69F"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D9462B" w14:textId="77777777" w:rsidR="002004C1" w:rsidRDefault="002004C1" w:rsidP="002004C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B65A261"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135D5F"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2F1E259" w14:textId="77777777" w:rsidR="002004C1" w:rsidRDefault="002004C1" w:rsidP="002004C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4854C31"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8C8E82B" w14:textId="77777777" w:rsidR="002004C1" w:rsidRDefault="002004C1" w:rsidP="002004C1">
            <w:pPr>
              <w:pStyle w:val="TAC"/>
            </w:pPr>
            <w:r>
              <w:t>00</w:t>
            </w:r>
          </w:p>
        </w:tc>
      </w:tr>
      <w:tr w:rsidR="002004C1" w14:paraId="66804BA3" w14:textId="77777777" w:rsidTr="00C62964">
        <w:trPr>
          <w:jc w:val="center"/>
        </w:trPr>
        <w:tc>
          <w:tcPr>
            <w:tcW w:w="1134" w:type="dxa"/>
            <w:tcBorders>
              <w:top w:val="single" w:sz="4" w:space="0" w:color="auto"/>
              <w:left w:val="nil"/>
              <w:bottom w:val="nil"/>
              <w:right w:val="single" w:sz="4" w:space="0" w:color="auto"/>
            </w:tcBorders>
          </w:tcPr>
          <w:p w14:paraId="2A0A83F0" w14:textId="77777777" w:rsidR="002004C1" w:rsidRDefault="002004C1" w:rsidP="002004C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7447A8" w14:textId="77777777" w:rsidR="002004C1" w:rsidRDefault="002004C1" w:rsidP="002004C1">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37EDDE16" w14:textId="77777777" w:rsidR="002004C1" w:rsidRDefault="002004C1" w:rsidP="002004C1">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B6DB4C1" w14:textId="77777777" w:rsidR="002004C1" w:rsidRDefault="002004C1" w:rsidP="002004C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BC23E1" w14:textId="5B701AF9"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EB971CA" w14:textId="76C7AD60"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B4F2062" w14:textId="655343CB" w:rsidR="002004C1" w:rsidRDefault="002004C1" w:rsidP="002004C1">
            <w:pPr>
              <w:pStyle w:val="TAC"/>
            </w:pPr>
            <w:r>
              <w:t>Note 1</w:t>
            </w:r>
          </w:p>
        </w:tc>
        <w:tc>
          <w:tcPr>
            <w:tcW w:w="567" w:type="dxa"/>
            <w:tcBorders>
              <w:top w:val="single" w:sz="4" w:space="0" w:color="auto"/>
              <w:left w:val="single" w:sz="4" w:space="0" w:color="auto"/>
              <w:bottom w:val="nil"/>
              <w:right w:val="nil"/>
            </w:tcBorders>
          </w:tcPr>
          <w:p w14:paraId="359A2CD0" w14:textId="77777777" w:rsidR="002004C1" w:rsidRDefault="002004C1" w:rsidP="002004C1">
            <w:pPr>
              <w:pStyle w:val="TAC"/>
            </w:pPr>
          </w:p>
        </w:tc>
        <w:tc>
          <w:tcPr>
            <w:tcW w:w="567" w:type="dxa"/>
            <w:tcBorders>
              <w:top w:val="single" w:sz="4" w:space="0" w:color="auto"/>
              <w:left w:val="nil"/>
              <w:bottom w:val="nil"/>
              <w:right w:val="nil"/>
            </w:tcBorders>
          </w:tcPr>
          <w:p w14:paraId="76B5FFE6" w14:textId="77777777" w:rsidR="002004C1" w:rsidRDefault="002004C1" w:rsidP="002004C1">
            <w:pPr>
              <w:pStyle w:val="TAC"/>
            </w:pPr>
          </w:p>
        </w:tc>
        <w:tc>
          <w:tcPr>
            <w:tcW w:w="567" w:type="dxa"/>
            <w:tcBorders>
              <w:top w:val="single" w:sz="4" w:space="0" w:color="auto"/>
              <w:left w:val="nil"/>
              <w:bottom w:val="nil"/>
              <w:right w:val="nil"/>
            </w:tcBorders>
          </w:tcPr>
          <w:p w14:paraId="3F2720AD" w14:textId="77777777" w:rsidR="002004C1" w:rsidRDefault="002004C1" w:rsidP="002004C1">
            <w:pPr>
              <w:pStyle w:val="TAC"/>
            </w:pPr>
          </w:p>
        </w:tc>
        <w:tc>
          <w:tcPr>
            <w:tcW w:w="567" w:type="dxa"/>
            <w:tcBorders>
              <w:top w:val="single" w:sz="4" w:space="0" w:color="auto"/>
              <w:left w:val="nil"/>
              <w:bottom w:val="nil"/>
              <w:right w:val="nil"/>
            </w:tcBorders>
          </w:tcPr>
          <w:p w14:paraId="5B1D6C15" w14:textId="77777777" w:rsidR="002004C1" w:rsidRDefault="002004C1" w:rsidP="002004C1">
            <w:pPr>
              <w:pStyle w:val="TAC"/>
            </w:pPr>
          </w:p>
        </w:tc>
        <w:tc>
          <w:tcPr>
            <w:tcW w:w="567" w:type="dxa"/>
            <w:tcBorders>
              <w:top w:val="single" w:sz="4" w:space="0" w:color="auto"/>
              <w:left w:val="nil"/>
              <w:bottom w:val="nil"/>
              <w:right w:val="nil"/>
            </w:tcBorders>
          </w:tcPr>
          <w:p w14:paraId="12C8364D" w14:textId="77777777" w:rsidR="002004C1" w:rsidRDefault="002004C1" w:rsidP="002004C1">
            <w:pPr>
              <w:pStyle w:val="TAC"/>
            </w:pPr>
          </w:p>
        </w:tc>
        <w:tc>
          <w:tcPr>
            <w:tcW w:w="567" w:type="dxa"/>
            <w:tcBorders>
              <w:top w:val="single" w:sz="4" w:space="0" w:color="auto"/>
              <w:left w:val="nil"/>
              <w:bottom w:val="nil"/>
              <w:right w:val="nil"/>
            </w:tcBorders>
          </w:tcPr>
          <w:p w14:paraId="25D7E531" w14:textId="77777777" w:rsidR="002004C1" w:rsidRDefault="002004C1" w:rsidP="002004C1">
            <w:pPr>
              <w:pStyle w:val="TAC"/>
            </w:pPr>
          </w:p>
        </w:tc>
      </w:tr>
    </w:tbl>
    <w:p w14:paraId="133E2F33" w14:textId="77777777" w:rsidR="002004C1" w:rsidRDefault="002004C1" w:rsidP="002004C1"/>
    <w:p w14:paraId="2C671A8E" w14:textId="0FCEFFF6" w:rsidR="002004C1" w:rsidRDefault="002004C1" w:rsidP="00F602D7">
      <w:pPr>
        <w:pStyle w:val="NO"/>
      </w:pPr>
      <w:r>
        <w:t>Note 1:</w:t>
      </w:r>
      <w:r>
        <w:tab/>
        <w:t xml:space="preserve">This is the </w:t>
      </w:r>
      <w:r>
        <w:rPr>
          <w:lang w:val="en-US" w:eastAsia="zh-CN"/>
        </w:rPr>
        <w:t>NG-RAN/Satellite NG-RAN</w:t>
      </w:r>
      <w:r>
        <w:t xml:space="preserve"> Primary Timing Advance value. This byte shall not be verified.</w:t>
      </w:r>
    </w:p>
    <w:p w14:paraId="0A728C4F" w14:textId="77777777" w:rsidR="002004C1" w:rsidRDefault="002004C1" w:rsidP="002004C1">
      <w:pPr>
        <w:pStyle w:val="TH"/>
      </w:pPr>
      <w:r>
        <w:t>Expected Sequence 1.32 (PROVIDE LOCAL INFORMATION, Access Technology, Satellite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53078" w:rsidRPr="0041528A" w14:paraId="458DCA7D" w14:textId="77777777" w:rsidTr="001A75DA">
        <w:tc>
          <w:tcPr>
            <w:tcW w:w="607" w:type="dxa"/>
            <w:tcBorders>
              <w:top w:val="single" w:sz="4" w:space="0" w:color="auto"/>
              <w:left w:val="single" w:sz="4" w:space="0" w:color="auto"/>
              <w:bottom w:val="single" w:sz="4" w:space="0" w:color="auto"/>
              <w:right w:val="single" w:sz="4" w:space="0" w:color="auto"/>
            </w:tcBorders>
            <w:vAlign w:val="center"/>
            <w:hideMark/>
          </w:tcPr>
          <w:p w14:paraId="2FBBE4EE" w14:textId="77777777" w:rsidR="00C53078" w:rsidRPr="0041528A" w:rsidRDefault="00C53078" w:rsidP="001A75DA">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4A4591" w14:textId="77777777" w:rsidR="00C53078" w:rsidRPr="0041528A" w:rsidRDefault="00C53078" w:rsidP="001A75DA">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A5BB3F9" w14:textId="77777777" w:rsidR="00C53078" w:rsidRPr="0041528A" w:rsidRDefault="00C53078" w:rsidP="001A75DA">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B1451AB" w14:textId="77777777" w:rsidR="00C53078" w:rsidRPr="0041528A" w:rsidRDefault="00C53078" w:rsidP="001A75DA">
            <w:pPr>
              <w:pStyle w:val="TAH"/>
            </w:pPr>
            <w:r w:rsidRPr="0041528A">
              <w:t>Comments</w:t>
            </w:r>
          </w:p>
        </w:tc>
      </w:tr>
      <w:tr w:rsidR="00C53078" w:rsidRPr="0041528A" w14:paraId="5F068830"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B9DEE2E" w14:textId="77777777" w:rsidR="00C53078" w:rsidRPr="0041528A" w:rsidRDefault="00C53078" w:rsidP="001A75DA">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4C75392"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DDE16F" w14:textId="77777777" w:rsidR="00C53078" w:rsidRPr="0041528A" w:rsidRDefault="00C53078" w:rsidP="001A75DA">
            <w:pPr>
              <w:pStyle w:val="TAL"/>
              <w:rPr>
                <w:sz w:val="24"/>
                <w:szCs w:val="24"/>
              </w:rPr>
            </w:pPr>
            <w:r w:rsidRPr="0041528A">
              <w:rPr>
                <w:rFonts w:ascii="Helvetica" w:hAnsi="Helvetica" w:cs="Helvetica"/>
              </w:rPr>
              <w:t>PROACTIVE COMMAND PENDING PROVIDE LOCAL INFORMATION 1.14.1</w:t>
            </w:r>
          </w:p>
        </w:tc>
        <w:tc>
          <w:tcPr>
            <w:tcW w:w="3600" w:type="dxa"/>
            <w:hideMark/>
          </w:tcPr>
          <w:p w14:paraId="141E0730" w14:textId="77777777" w:rsidR="00C53078" w:rsidRPr="0041528A" w:rsidRDefault="00C53078" w:rsidP="001A75DA">
            <w:pPr>
              <w:pStyle w:val="TAL"/>
            </w:pPr>
          </w:p>
        </w:tc>
      </w:tr>
      <w:tr w:rsidR="00C53078" w:rsidRPr="0041528A" w14:paraId="2CFA1653"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8A38BC8" w14:textId="77777777" w:rsidR="00C53078" w:rsidRPr="0041528A" w:rsidRDefault="00C53078" w:rsidP="001A75DA">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536322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2FBCDF" w14:textId="77777777" w:rsidR="00C53078" w:rsidRPr="0041528A" w:rsidRDefault="00C53078" w:rsidP="001A75DA">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116D664B" w14:textId="77777777" w:rsidR="00C53078" w:rsidRPr="0041528A" w:rsidRDefault="00C53078" w:rsidP="001A75DA">
            <w:pPr>
              <w:pStyle w:val="TAL"/>
              <w:rPr>
                <w:sz w:val="24"/>
                <w:szCs w:val="24"/>
              </w:rPr>
            </w:pPr>
          </w:p>
        </w:tc>
      </w:tr>
      <w:tr w:rsidR="00C53078" w:rsidRPr="0041528A" w14:paraId="486EF5CE"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1374825" w14:textId="77777777" w:rsidR="00C53078" w:rsidRPr="0041528A" w:rsidRDefault="00C53078" w:rsidP="001A75DA">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0D76CB1"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3716D16" w14:textId="77777777" w:rsidR="00C53078" w:rsidRPr="0041528A" w:rsidRDefault="00C53078" w:rsidP="001A75DA">
            <w:pPr>
              <w:pStyle w:val="TAL"/>
              <w:rPr>
                <w:sz w:val="24"/>
                <w:szCs w:val="24"/>
              </w:rPr>
            </w:pPr>
            <w:r w:rsidRPr="0041528A">
              <w:rPr>
                <w:rFonts w:ascii="Helvetica" w:hAnsi="Helvetica" w:cs="Helvetica"/>
              </w:rPr>
              <w:t>PROACTIVE COMMAND: PROVIDE LOCAL INFORMATION 1.14.1</w:t>
            </w:r>
          </w:p>
        </w:tc>
        <w:tc>
          <w:tcPr>
            <w:tcW w:w="3600" w:type="dxa"/>
            <w:hideMark/>
          </w:tcPr>
          <w:p w14:paraId="2172B3F8" w14:textId="77777777" w:rsidR="00C53078" w:rsidRPr="0041528A" w:rsidRDefault="00C53078" w:rsidP="001A75DA">
            <w:pPr>
              <w:pStyle w:val="TAL"/>
            </w:pPr>
          </w:p>
        </w:tc>
      </w:tr>
      <w:tr w:rsidR="00C53078" w:rsidRPr="0041528A" w14:paraId="54FCE4A6"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3D8A8F7" w14:textId="77777777" w:rsidR="00C53078" w:rsidRPr="0041528A" w:rsidRDefault="00C53078" w:rsidP="001A75DA">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9D6F05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5CFD117" w14:textId="5EE8101D" w:rsidR="00C53078" w:rsidRPr="0041528A" w:rsidRDefault="00C53078" w:rsidP="001A75DA">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609526C3" w14:textId="77777777" w:rsidR="00C53078" w:rsidRPr="0041528A" w:rsidRDefault="00C53078" w:rsidP="001A75DA">
            <w:pPr>
              <w:pStyle w:val="TAL"/>
            </w:pPr>
            <w:r w:rsidRPr="0041528A">
              <w:rPr>
                <w:rFonts w:ascii="Helvetica" w:hAnsi="Helvetica" w:cs="Helvetica"/>
              </w:rPr>
              <w:t>[Command performed successfully]</w:t>
            </w:r>
            <w:r w:rsidRPr="0041528A">
              <w:rPr>
                <w:rFonts w:ascii="Helvetica" w:hAnsi="Helvetica" w:cs="Helvetica"/>
              </w:rPr>
              <w:br/>
            </w:r>
          </w:p>
        </w:tc>
      </w:tr>
    </w:tbl>
    <w:p w14:paraId="04DC9E08" w14:textId="77777777" w:rsidR="00C53078" w:rsidRPr="0041528A" w:rsidRDefault="00C53078" w:rsidP="00C53078"/>
    <w:p w14:paraId="1EA757B3" w14:textId="7F978C5B" w:rsidR="00C53078" w:rsidRPr="0041528A" w:rsidRDefault="00C53078" w:rsidP="00C53078">
      <w:r w:rsidRPr="0041528A">
        <w:t>TERMINAL RESPONSE: PROVIDE LOCAL INFORMATION 1.</w:t>
      </w:r>
      <w:r>
        <w:t>32</w:t>
      </w:r>
      <w:r w:rsidRPr="0041528A">
        <w:t>.1</w:t>
      </w:r>
    </w:p>
    <w:p w14:paraId="14DC29C0" w14:textId="77777777" w:rsidR="00C53078" w:rsidRPr="0041528A" w:rsidRDefault="00C53078" w:rsidP="00C53078">
      <w:r w:rsidRPr="0041528A">
        <w:t>Logically:</w:t>
      </w:r>
    </w:p>
    <w:p w14:paraId="5D3A554F" w14:textId="77777777" w:rsidR="00C53078" w:rsidRPr="0041528A" w:rsidRDefault="00C53078" w:rsidP="00C53078">
      <w:pPr>
        <w:pStyle w:val="EW"/>
      </w:pPr>
      <w:r w:rsidRPr="0041528A">
        <w:t>Command details</w:t>
      </w:r>
    </w:p>
    <w:p w14:paraId="21E79822" w14:textId="77777777" w:rsidR="00C53078" w:rsidRPr="0041528A" w:rsidRDefault="00C53078" w:rsidP="00C53078">
      <w:pPr>
        <w:pStyle w:val="EW"/>
      </w:pPr>
      <w:r>
        <w:tab/>
      </w:r>
      <w:r w:rsidRPr="0041528A">
        <w:t>Command number:</w:t>
      </w:r>
      <w:r w:rsidRPr="0041528A">
        <w:tab/>
        <w:t>1</w:t>
      </w:r>
    </w:p>
    <w:p w14:paraId="4CC4216C" w14:textId="77777777" w:rsidR="00C53078" w:rsidRPr="0041528A" w:rsidRDefault="00C53078" w:rsidP="00C53078">
      <w:pPr>
        <w:pStyle w:val="EW"/>
      </w:pPr>
      <w:r>
        <w:tab/>
      </w:r>
      <w:r w:rsidRPr="0041528A">
        <w:t>Command type:</w:t>
      </w:r>
      <w:r w:rsidRPr="0041528A">
        <w:tab/>
        <w:t>PROVIDE LOCAL INFORMATION</w:t>
      </w:r>
    </w:p>
    <w:p w14:paraId="1B431A9B" w14:textId="77777777" w:rsidR="00C53078" w:rsidRPr="0041528A" w:rsidRDefault="00C53078" w:rsidP="00C53078">
      <w:pPr>
        <w:pStyle w:val="EW"/>
      </w:pPr>
      <w:r>
        <w:tab/>
      </w:r>
      <w:r w:rsidRPr="0041528A">
        <w:t>Qualifier:</w:t>
      </w:r>
      <w:r w:rsidRPr="0041528A">
        <w:tab/>
        <w:t>"06" Access Technology</w:t>
      </w:r>
    </w:p>
    <w:p w14:paraId="78607523" w14:textId="77777777" w:rsidR="00C53078" w:rsidRPr="0041528A" w:rsidRDefault="00C53078" w:rsidP="00C53078">
      <w:pPr>
        <w:pStyle w:val="EW"/>
      </w:pPr>
      <w:r w:rsidRPr="0041528A">
        <w:t>Device identities</w:t>
      </w:r>
    </w:p>
    <w:p w14:paraId="277AAED6" w14:textId="77777777" w:rsidR="00C53078" w:rsidRPr="0041528A" w:rsidRDefault="00C53078" w:rsidP="00C53078">
      <w:pPr>
        <w:pStyle w:val="EW"/>
      </w:pPr>
      <w:r>
        <w:tab/>
      </w:r>
      <w:r w:rsidRPr="0041528A">
        <w:t>Source device:</w:t>
      </w:r>
      <w:r w:rsidRPr="0041528A">
        <w:tab/>
        <w:t>ME</w:t>
      </w:r>
    </w:p>
    <w:p w14:paraId="2892099B" w14:textId="77777777" w:rsidR="00C53078" w:rsidRPr="0041528A" w:rsidRDefault="00C53078" w:rsidP="00C53078">
      <w:pPr>
        <w:pStyle w:val="EW"/>
      </w:pPr>
      <w:r>
        <w:tab/>
      </w:r>
      <w:r w:rsidRPr="0041528A">
        <w:t>Destination device:</w:t>
      </w:r>
      <w:r w:rsidRPr="0041528A">
        <w:tab/>
        <w:t>UICC</w:t>
      </w:r>
    </w:p>
    <w:p w14:paraId="05874C30" w14:textId="77777777" w:rsidR="00C53078" w:rsidRPr="0041528A" w:rsidRDefault="00C53078" w:rsidP="00C53078">
      <w:pPr>
        <w:pStyle w:val="EW"/>
      </w:pPr>
      <w:r w:rsidRPr="0041528A">
        <w:t>Result</w:t>
      </w:r>
    </w:p>
    <w:p w14:paraId="32828EDA" w14:textId="77777777" w:rsidR="00C53078" w:rsidRPr="0041528A" w:rsidRDefault="00C53078" w:rsidP="00C53078">
      <w:pPr>
        <w:pStyle w:val="EW"/>
      </w:pPr>
      <w:r>
        <w:tab/>
      </w:r>
      <w:r w:rsidRPr="0041528A">
        <w:t>General Result:</w:t>
      </w:r>
      <w:r w:rsidRPr="0041528A">
        <w:tab/>
        <w:t>Command performed successfully</w:t>
      </w:r>
    </w:p>
    <w:p w14:paraId="55AF0AA0" w14:textId="77777777" w:rsidR="00C53078" w:rsidRPr="0041528A" w:rsidRDefault="00C53078" w:rsidP="00C53078">
      <w:pPr>
        <w:pStyle w:val="EW"/>
      </w:pPr>
      <w:r>
        <w:tab/>
      </w:r>
      <w:r w:rsidRPr="0041528A">
        <w:t>Access Technology</w:t>
      </w:r>
    </w:p>
    <w:p w14:paraId="37377644" w14:textId="77777777" w:rsidR="00C53078" w:rsidRPr="0041528A" w:rsidRDefault="00C53078" w:rsidP="00C53078">
      <w:pPr>
        <w:pStyle w:val="EW"/>
      </w:pPr>
      <w:r>
        <w:tab/>
      </w:r>
      <w:r w:rsidRPr="0041528A">
        <w:t>Technology:</w:t>
      </w:r>
      <w:r w:rsidRPr="0041528A">
        <w:tab/>
      </w:r>
      <w:r w:rsidRPr="00F94449">
        <w:t>3GPP Satellite NG-RAN</w:t>
      </w:r>
    </w:p>
    <w:p w14:paraId="65C0D5E2" w14:textId="77777777" w:rsidR="00C53078" w:rsidRPr="0041528A" w:rsidRDefault="00C53078" w:rsidP="00C53078">
      <w:pPr>
        <w:pStyle w:val="EW"/>
      </w:pPr>
    </w:p>
    <w:p w14:paraId="31DA2E5F" w14:textId="77777777" w:rsidR="00C53078" w:rsidRPr="0041528A" w:rsidRDefault="00C53078" w:rsidP="00C53078">
      <w:r w:rsidRPr="0041528A">
        <w:t>Coding:</w:t>
      </w:r>
    </w:p>
    <w:p w14:paraId="1A31C23D" w14:textId="77777777" w:rsidR="00C53078" w:rsidRPr="0041528A" w:rsidRDefault="00C53078" w:rsidP="00C53078">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587C66ED"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1F55BD5"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09A4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C3DFD"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A2DE5D"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96C41"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9FAC49D" w14:textId="77777777" w:rsidR="00C53078" w:rsidRPr="0041528A" w:rsidRDefault="00C53078" w:rsidP="001A75DA">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55B46B"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F75099"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DBF4B9"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48097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0E7A9"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E423E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2F34B" w14:textId="77777777" w:rsidR="00C53078" w:rsidRPr="0041528A" w:rsidRDefault="00C53078" w:rsidP="001A75DA">
            <w:pPr>
              <w:pStyle w:val="TAC"/>
            </w:pPr>
            <w:r w:rsidRPr="0041528A">
              <w:t>00</w:t>
            </w:r>
          </w:p>
        </w:tc>
      </w:tr>
      <w:tr w:rsidR="00C53078" w:rsidRPr="0041528A" w14:paraId="7760C831" w14:textId="77777777" w:rsidTr="001A75DA">
        <w:trPr>
          <w:jc w:val="center"/>
        </w:trPr>
        <w:tc>
          <w:tcPr>
            <w:tcW w:w="1134" w:type="dxa"/>
            <w:tcBorders>
              <w:top w:val="single" w:sz="4" w:space="0" w:color="auto"/>
              <w:right w:val="single" w:sz="4" w:space="0" w:color="auto"/>
            </w:tcBorders>
          </w:tcPr>
          <w:p w14:paraId="37857468"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15CF7940" w14:textId="77777777" w:rsidR="00C53078" w:rsidRPr="0041528A" w:rsidRDefault="00C53078" w:rsidP="001A75DA">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36B39F5"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B3E33" w14:textId="77777777" w:rsidR="00C53078" w:rsidRPr="0041528A" w:rsidRDefault="00C53078" w:rsidP="001A75DA">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05AE0E56"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168AAA0"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7666423"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1C6C68"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377A105"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F6906BB"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B342839"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AF7E8F2"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3B08EBE" w14:textId="77777777" w:rsidR="00C53078" w:rsidRPr="0041528A" w:rsidRDefault="00C53078" w:rsidP="001A75DA">
            <w:pPr>
              <w:pStyle w:val="TAC"/>
            </w:pPr>
          </w:p>
        </w:tc>
      </w:tr>
    </w:tbl>
    <w:p w14:paraId="71F7743B" w14:textId="77777777" w:rsidR="00E40DE8" w:rsidRDefault="00E40DE8" w:rsidP="00E40DE8"/>
    <w:p w14:paraId="2849059F" w14:textId="77777777" w:rsidR="00AE245D" w:rsidRPr="0041528A" w:rsidRDefault="00AE245D" w:rsidP="00AE245D">
      <w:pPr>
        <w:pStyle w:val="TH"/>
      </w:pPr>
      <w:r>
        <w:lastRenderedPageBreak/>
        <w:t>Expected Sequence 1.33</w:t>
      </w:r>
      <w:r w:rsidRPr="0041528A">
        <w:t xml:space="preserve"> (PROVIDE LOCAL INFORMATION, </w:t>
      </w:r>
      <w:r>
        <w:t xml:space="preserve">Rejected slice(s) </w:t>
      </w:r>
      <w:r w:rsidRPr="00816C4A">
        <w:t>information</w:t>
      </w:r>
      <w:r w:rsidRPr="0041528A">
        <w:t>)</w:t>
      </w:r>
      <w:r>
        <w:t xml:space="preserve"> - without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1D393105" w14:textId="77777777" w:rsidTr="00CB08CE">
        <w:trPr>
          <w:cantSplit/>
          <w:jc w:val="center"/>
        </w:trPr>
        <w:tc>
          <w:tcPr>
            <w:tcW w:w="575" w:type="dxa"/>
          </w:tcPr>
          <w:p w14:paraId="14695E3C" w14:textId="77777777" w:rsidR="00AE245D" w:rsidRPr="0041528A" w:rsidRDefault="00AE245D" w:rsidP="00CB08CE">
            <w:pPr>
              <w:pStyle w:val="TAH"/>
            </w:pPr>
            <w:r w:rsidRPr="0041528A">
              <w:t>Step</w:t>
            </w:r>
          </w:p>
        </w:tc>
        <w:tc>
          <w:tcPr>
            <w:tcW w:w="1257" w:type="dxa"/>
          </w:tcPr>
          <w:p w14:paraId="2950E37D" w14:textId="77777777" w:rsidR="00AE245D" w:rsidRPr="0041528A" w:rsidRDefault="00AE245D" w:rsidP="00CB08CE">
            <w:pPr>
              <w:pStyle w:val="TAH"/>
            </w:pPr>
            <w:r w:rsidRPr="0041528A">
              <w:t>Direction</w:t>
            </w:r>
          </w:p>
        </w:tc>
        <w:tc>
          <w:tcPr>
            <w:tcW w:w="2884" w:type="dxa"/>
          </w:tcPr>
          <w:p w14:paraId="1F33F506" w14:textId="77777777" w:rsidR="00AE245D" w:rsidRPr="0041528A" w:rsidRDefault="00AE245D" w:rsidP="00CB08CE">
            <w:pPr>
              <w:pStyle w:val="TAH"/>
            </w:pPr>
            <w:r w:rsidRPr="0041528A">
              <w:t>MESSAGE / Action</w:t>
            </w:r>
          </w:p>
        </w:tc>
        <w:tc>
          <w:tcPr>
            <w:tcW w:w="4334" w:type="dxa"/>
          </w:tcPr>
          <w:p w14:paraId="274BAD04" w14:textId="77777777" w:rsidR="00AE245D" w:rsidRPr="0041528A" w:rsidRDefault="00AE245D" w:rsidP="00CB08CE">
            <w:pPr>
              <w:pStyle w:val="TAH"/>
            </w:pPr>
            <w:r w:rsidRPr="0041528A">
              <w:t>Comments</w:t>
            </w:r>
          </w:p>
        </w:tc>
      </w:tr>
      <w:tr w:rsidR="00AE245D" w:rsidRPr="0041528A" w14:paraId="7401887E" w14:textId="77777777" w:rsidTr="00CB08CE">
        <w:trPr>
          <w:cantSplit/>
          <w:jc w:val="center"/>
        </w:trPr>
        <w:tc>
          <w:tcPr>
            <w:tcW w:w="575" w:type="dxa"/>
          </w:tcPr>
          <w:p w14:paraId="361A59FE" w14:textId="77777777" w:rsidR="00AE245D" w:rsidRPr="00EC487A" w:rsidRDefault="00AE245D" w:rsidP="00CB08CE">
            <w:pPr>
              <w:pStyle w:val="TAH"/>
              <w:rPr>
                <w:b w:val="0"/>
              </w:rPr>
            </w:pPr>
            <w:r>
              <w:rPr>
                <w:b w:val="0"/>
              </w:rPr>
              <w:t>1</w:t>
            </w:r>
          </w:p>
        </w:tc>
        <w:tc>
          <w:tcPr>
            <w:tcW w:w="1257" w:type="dxa"/>
          </w:tcPr>
          <w:p w14:paraId="2BFB4290" w14:textId="77777777" w:rsidR="00AE245D" w:rsidRPr="0068475F" w:rsidRDefault="00AE245D" w:rsidP="00CB08CE">
            <w:pPr>
              <w:pStyle w:val="TAH"/>
              <w:rPr>
                <w:b w:val="0"/>
                <w:bCs/>
              </w:rPr>
            </w:pPr>
            <w:r w:rsidRPr="0068475F">
              <w:rPr>
                <w:b w:val="0"/>
                <w:bCs/>
              </w:rPr>
              <w:t>USER → ME</w:t>
            </w:r>
          </w:p>
        </w:tc>
        <w:tc>
          <w:tcPr>
            <w:tcW w:w="2884" w:type="dxa"/>
          </w:tcPr>
          <w:p w14:paraId="61354742"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3FB8A9D"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5AA6F274" w14:textId="77777777" w:rsidTr="00CB08CE">
        <w:trPr>
          <w:cantSplit/>
          <w:jc w:val="center"/>
        </w:trPr>
        <w:tc>
          <w:tcPr>
            <w:tcW w:w="575" w:type="dxa"/>
          </w:tcPr>
          <w:p w14:paraId="79DE3358" w14:textId="6EFF8878" w:rsidR="004D179D" w:rsidRPr="00EC487A" w:rsidRDefault="004D179D" w:rsidP="004D179D">
            <w:pPr>
              <w:pStyle w:val="TAH"/>
              <w:rPr>
                <w:b w:val="0"/>
              </w:rPr>
            </w:pPr>
            <w:r w:rsidRPr="00EC487A">
              <w:rPr>
                <w:b w:val="0"/>
              </w:rPr>
              <w:t>2</w:t>
            </w:r>
          </w:p>
        </w:tc>
        <w:tc>
          <w:tcPr>
            <w:tcW w:w="1257" w:type="dxa"/>
          </w:tcPr>
          <w:p w14:paraId="5C64B49F" w14:textId="50EFA683"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E722921" w14:textId="1F10CE09" w:rsidR="004D179D" w:rsidRPr="00EC487A" w:rsidRDefault="004D179D" w:rsidP="004D179D">
            <w:pPr>
              <w:pStyle w:val="TAH"/>
              <w:jc w:val="left"/>
              <w:rPr>
                <w:b w:val="0"/>
              </w:rPr>
            </w:pPr>
            <w:r w:rsidRPr="00EC487A">
              <w:rPr>
                <w:b w:val="0"/>
              </w:rPr>
              <w:t>ME successfully REGISTER with NG-RAN cell.</w:t>
            </w:r>
          </w:p>
        </w:tc>
        <w:tc>
          <w:tcPr>
            <w:tcW w:w="4334" w:type="dxa"/>
          </w:tcPr>
          <w:p w14:paraId="1CA0AA03" w14:textId="62BCF94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791DA2CA" w14:textId="77777777" w:rsidTr="00CB08CE">
        <w:trPr>
          <w:cantSplit/>
          <w:jc w:val="center"/>
        </w:trPr>
        <w:tc>
          <w:tcPr>
            <w:tcW w:w="575" w:type="dxa"/>
          </w:tcPr>
          <w:p w14:paraId="51B04347" w14:textId="77777777" w:rsidR="00AE245D" w:rsidRPr="00EC487A" w:rsidRDefault="00AE245D" w:rsidP="00CB08CE">
            <w:pPr>
              <w:pStyle w:val="TAH"/>
              <w:rPr>
                <w:b w:val="0"/>
              </w:rPr>
            </w:pPr>
            <w:r>
              <w:t>3</w:t>
            </w:r>
          </w:p>
        </w:tc>
        <w:tc>
          <w:tcPr>
            <w:tcW w:w="1257" w:type="dxa"/>
          </w:tcPr>
          <w:p w14:paraId="7211CD4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FFD6933"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27B990C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4F43EE5"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6D1CDD66" w14:textId="77777777" w:rsidTr="00CB08CE">
        <w:trPr>
          <w:cantSplit/>
          <w:jc w:val="center"/>
        </w:trPr>
        <w:tc>
          <w:tcPr>
            <w:tcW w:w="575" w:type="dxa"/>
          </w:tcPr>
          <w:p w14:paraId="00FB2A27" w14:textId="77777777" w:rsidR="00AE245D" w:rsidRPr="0041528A" w:rsidRDefault="00AE245D" w:rsidP="00CB08CE">
            <w:pPr>
              <w:pStyle w:val="TAC"/>
            </w:pPr>
            <w:r>
              <w:t>4</w:t>
            </w:r>
          </w:p>
        </w:tc>
        <w:tc>
          <w:tcPr>
            <w:tcW w:w="1257" w:type="dxa"/>
          </w:tcPr>
          <w:p w14:paraId="3E8CDCEE"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D046A3C" w14:textId="77777777" w:rsidR="00AE245D" w:rsidRPr="0041528A" w:rsidRDefault="00AE245D" w:rsidP="00CB08CE">
            <w:pPr>
              <w:pStyle w:val="TAL"/>
            </w:pPr>
            <w:r w:rsidRPr="0041528A">
              <w:t>PROACTIVE COMMAND PENDI</w:t>
            </w:r>
            <w:r>
              <w:t>NG PROVIDE LOCAL INFORMATION 1.33</w:t>
            </w:r>
            <w:r w:rsidRPr="0041528A">
              <w:t>.1</w:t>
            </w:r>
          </w:p>
        </w:tc>
        <w:tc>
          <w:tcPr>
            <w:tcW w:w="4334" w:type="dxa"/>
          </w:tcPr>
          <w:p w14:paraId="6D6C4195" w14:textId="77777777" w:rsidR="00AE245D" w:rsidRPr="0041528A" w:rsidRDefault="00AE245D" w:rsidP="00CB08CE">
            <w:pPr>
              <w:pStyle w:val="TAL"/>
            </w:pPr>
          </w:p>
        </w:tc>
      </w:tr>
      <w:tr w:rsidR="00AE245D" w:rsidRPr="0041528A" w14:paraId="0ED38629" w14:textId="77777777" w:rsidTr="00CB08CE">
        <w:trPr>
          <w:cantSplit/>
          <w:jc w:val="center"/>
        </w:trPr>
        <w:tc>
          <w:tcPr>
            <w:tcW w:w="575" w:type="dxa"/>
          </w:tcPr>
          <w:p w14:paraId="07667E08" w14:textId="77777777" w:rsidR="00AE245D" w:rsidRPr="0041528A" w:rsidRDefault="00AE245D" w:rsidP="00CB08CE">
            <w:pPr>
              <w:pStyle w:val="TAC"/>
            </w:pPr>
            <w:r>
              <w:t>5</w:t>
            </w:r>
          </w:p>
        </w:tc>
        <w:tc>
          <w:tcPr>
            <w:tcW w:w="1257" w:type="dxa"/>
          </w:tcPr>
          <w:p w14:paraId="01FDA2A5"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7A554E15" w14:textId="77777777" w:rsidR="00AE245D" w:rsidRPr="0041528A" w:rsidRDefault="00AE245D" w:rsidP="00CB08CE">
            <w:pPr>
              <w:pStyle w:val="TAL"/>
            </w:pPr>
            <w:r w:rsidRPr="0041528A">
              <w:t>FETCH</w:t>
            </w:r>
          </w:p>
        </w:tc>
        <w:tc>
          <w:tcPr>
            <w:tcW w:w="4334" w:type="dxa"/>
          </w:tcPr>
          <w:p w14:paraId="35A17A09" w14:textId="77777777" w:rsidR="00AE245D" w:rsidRPr="0041528A" w:rsidRDefault="00AE245D" w:rsidP="00CB08CE">
            <w:pPr>
              <w:pStyle w:val="TAL"/>
            </w:pPr>
          </w:p>
        </w:tc>
      </w:tr>
      <w:tr w:rsidR="00AE245D" w:rsidRPr="0041528A" w14:paraId="778E689D" w14:textId="77777777" w:rsidTr="00CB08CE">
        <w:trPr>
          <w:cantSplit/>
          <w:jc w:val="center"/>
        </w:trPr>
        <w:tc>
          <w:tcPr>
            <w:tcW w:w="575" w:type="dxa"/>
          </w:tcPr>
          <w:p w14:paraId="63CE9308" w14:textId="77777777" w:rsidR="00AE245D" w:rsidRPr="0041528A" w:rsidRDefault="00AE245D" w:rsidP="00CB08CE">
            <w:pPr>
              <w:pStyle w:val="TAC"/>
            </w:pPr>
            <w:r>
              <w:t>6</w:t>
            </w:r>
          </w:p>
        </w:tc>
        <w:tc>
          <w:tcPr>
            <w:tcW w:w="1257" w:type="dxa"/>
          </w:tcPr>
          <w:p w14:paraId="06EB8655"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48D17FD" w14:textId="77777777" w:rsidR="00AE245D" w:rsidRPr="0041528A" w:rsidRDefault="00AE245D" w:rsidP="00CB08CE">
            <w:pPr>
              <w:pStyle w:val="TAL"/>
            </w:pPr>
            <w:r w:rsidRPr="0041528A">
              <w:t>PROACTIVE COMMAN</w:t>
            </w:r>
            <w:r>
              <w:t>D: PROVIDE LOCAL INFORMATION 1.33</w:t>
            </w:r>
            <w:r w:rsidRPr="0041528A">
              <w:t>.1</w:t>
            </w:r>
          </w:p>
        </w:tc>
        <w:tc>
          <w:tcPr>
            <w:tcW w:w="4334" w:type="dxa"/>
          </w:tcPr>
          <w:p w14:paraId="03DE05BA" w14:textId="77777777" w:rsidR="00AE245D" w:rsidRPr="0041528A" w:rsidRDefault="00AE245D" w:rsidP="00CB08CE">
            <w:pPr>
              <w:pStyle w:val="TAL"/>
            </w:pPr>
          </w:p>
        </w:tc>
      </w:tr>
      <w:tr w:rsidR="00AE245D" w:rsidRPr="0041528A" w14:paraId="6D7F6559" w14:textId="77777777" w:rsidTr="00CB08CE">
        <w:trPr>
          <w:cantSplit/>
          <w:jc w:val="center"/>
        </w:trPr>
        <w:tc>
          <w:tcPr>
            <w:tcW w:w="575" w:type="dxa"/>
          </w:tcPr>
          <w:p w14:paraId="2D504A25" w14:textId="77777777" w:rsidR="00AE245D" w:rsidRPr="0041528A" w:rsidRDefault="00AE245D" w:rsidP="00CB08CE">
            <w:pPr>
              <w:pStyle w:val="TAC"/>
            </w:pPr>
            <w:r>
              <w:t>7</w:t>
            </w:r>
          </w:p>
        </w:tc>
        <w:tc>
          <w:tcPr>
            <w:tcW w:w="1257" w:type="dxa"/>
          </w:tcPr>
          <w:p w14:paraId="7C3931B3"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39348C13" w14:textId="77777777" w:rsidR="00AE245D" w:rsidRPr="0041528A" w:rsidRDefault="00AE245D" w:rsidP="00CB08CE">
            <w:pPr>
              <w:pStyle w:val="TAL"/>
            </w:pPr>
            <w:r w:rsidRPr="0041528A">
              <w:t>TERMINAL RESPONSE:</w:t>
            </w:r>
            <w:r>
              <w:t xml:space="preserve"> PROVIDE LOCAL INFORMATION 1.33.1</w:t>
            </w:r>
          </w:p>
        </w:tc>
        <w:tc>
          <w:tcPr>
            <w:tcW w:w="4334" w:type="dxa"/>
          </w:tcPr>
          <w:p w14:paraId="2FEE8C0C" w14:textId="77777777" w:rsidR="00AE245D" w:rsidRPr="0041528A" w:rsidRDefault="00AE245D" w:rsidP="00CB08CE">
            <w:pPr>
              <w:pStyle w:val="TAL"/>
            </w:pPr>
            <w:r w:rsidRPr="0041528A">
              <w:t>[Command performed successfully]</w:t>
            </w:r>
            <w:r>
              <w:t>.</w:t>
            </w:r>
          </w:p>
        </w:tc>
      </w:tr>
    </w:tbl>
    <w:p w14:paraId="4B6001FD" w14:textId="77777777" w:rsidR="00AE245D" w:rsidRPr="0041528A" w:rsidRDefault="00AE245D" w:rsidP="00AE245D"/>
    <w:p w14:paraId="3D392E16" w14:textId="77777777" w:rsidR="00AE245D" w:rsidRDefault="00AE245D" w:rsidP="00AE245D">
      <w:r w:rsidRPr="0041528A">
        <w:t>PROACTIVE COMMAN</w:t>
      </w:r>
      <w:r>
        <w:t>D: PROVIDE LOCAL INFORMATION 1.33</w:t>
      </w:r>
      <w:r w:rsidRPr="0041528A">
        <w:t>.1</w:t>
      </w:r>
    </w:p>
    <w:p w14:paraId="55A9E067" w14:textId="77777777" w:rsidR="00AE245D" w:rsidRPr="0041528A" w:rsidRDefault="00AE245D" w:rsidP="00AE245D">
      <w:r w:rsidRPr="0041528A">
        <w:t>Logically:</w:t>
      </w:r>
    </w:p>
    <w:p w14:paraId="7112A429" w14:textId="77777777" w:rsidR="00AE245D" w:rsidRPr="0041528A" w:rsidRDefault="00AE245D" w:rsidP="00AE245D">
      <w:pPr>
        <w:pStyle w:val="EW"/>
      </w:pPr>
      <w:r w:rsidRPr="0041528A">
        <w:t>Command details</w:t>
      </w:r>
    </w:p>
    <w:p w14:paraId="7330A371" w14:textId="77777777" w:rsidR="00AE245D" w:rsidRPr="005A4486" w:rsidRDefault="00AE245D" w:rsidP="00AE245D">
      <w:pPr>
        <w:pStyle w:val="EW"/>
        <w:rPr>
          <w:lang w:val="fr-FR"/>
        </w:rPr>
      </w:pPr>
      <w:r w:rsidRPr="0041528A">
        <w:tab/>
      </w:r>
      <w:r w:rsidRPr="005A4486">
        <w:rPr>
          <w:lang w:val="fr-FR"/>
        </w:rPr>
        <w:t>Command number:</w:t>
      </w:r>
      <w:r w:rsidRPr="005A4486">
        <w:rPr>
          <w:lang w:val="fr-FR"/>
        </w:rPr>
        <w:tab/>
        <w:t>1</w:t>
      </w:r>
    </w:p>
    <w:p w14:paraId="2BFB0B48" w14:textId="77777777" w:rsidR="00AE245D" w:rsidRPr="005A4486" w:rsidRDefault="00AE245D" w:rsidP="00AE245D">
      <w:pPr>
        <w:pStyle w:val="EW"/>
        <w:rPr>
          <w:lang w:val="fr-FR"/>
        </w:rPr>
      </w:pPr>
      <w:r w:rsidRPr="005A4486">
        <w:rPr>
          <w:lang w:val="fr-FR"/>
        </w:rPr>
        <w:tab/>
        <w:t>Command type:</w:t>
      </w:r>
      <w:r w:rsidRPr="005A4486">
        <w:rPr>
          <w:lang w:val="fr-FR"/>
        </w:rPr>
        <w:tab/>
        <w:t>PROVIDE LOCAL INFORMATION</w:t>
      </w:r>
    </w:p>
    <w:p w14:paraId="58EC8BEB" w14:textId="77777777" w:rsidR="00AE245D" w:rsidRPr="005A4486" w:rsidRDefault="00AE245D" w:rsidP="00AE245D">
      <w:pPr>
        <w:pStyle w:val="EW"/>
        <w:rPr>
          <w:lang w:val="fr-FR"/>
        </w:rPr>
      </w:pPr>
      <w:r w:rsidRPr="005A4486">
        <w:rPr>
          <w:lang w:val="fr-FR"/>
        </w:rPr>
        <w:tab/>
        <w:t>Qualifier:</w:t>
      </w:r>
      <w:r w:rsidRPr="005A4486">
        <w:rPr>
          <w:lang w:val="fr-FR"/>
        </w:rPr>
        <w:tab/>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05C08A25" w14:textId="77777777" w:rsidR="00AE245D" w:rsidRPr="006B6B24" w:rsidRDefault="00AE245D" w:rsidP="00AE245D">
      <w:pPr>
        <w:pStyle w:val="EW"/>
        <w:rPr>
          <w:lang w:val="fr-FR"/>
        </w:rPr>
      </w:pPr>
      <w:r w:rsidRPr="006B6B24">
        <w:rPr>
          <w:lang w:val="fr-FR"/>
        </w:rPr>
        <w:t>Device identities</w:t>
      </w:r>
    </w:p>
    <w:p w14:paraId="468063C4" w14:textId="77777777" w:rsidR="00AE245D" w:rsidRPr="006B6B24" w:rsidRDefault="00AE245D" w:rsidP="00AE245D">
      <w:pPr>
        <w:pStyle w:val="EW"/>
        <w:rPr>
          <w:lang w:val="fr-FR"/>
        </w:rPr>
      </w:pPr>
      <w:r w:rsidRPr="006B6B24">
        <w:rPr>
          <w:lang w:val="fr-FR"/>
        </w:rPr>
        <w:tab/>
        <w:t>Source device:</w:t>
      </w:r>
      <w:r w:rsidRPr="006B6B24">
        <w:rPr>
          <w:lang w:val="fr-FR"/>
        </w:rPr>
        <w:tab/>
        <w:t>UICC</w:t>
      </w:r>
    </w:p>
    <w:p w14:paraId="46802421" w14:textId="77777777" w:rsidR="00AE245D" w:rsidRPr="006B6B24" w:rsidRDefault="00AE245D" w:rsidP="00AE245D">
      <w:pPr>
        <w:pStyle w:val="EW"/>
        <w:rPr>
          <w:lang w:val="fr-FR"/>
        </w:rPr>
      </w:pPr>
      <w:r w:rsidRPr="006B6B24">
        <w:rPr>
          <w:lang w:val="fr-FR"/>
        </w:rPr>
        <w:tab/>
        <w:t>Destination device:</w:t>
      </w:r>
      <w:r w:rsidRPr="006B6B24">
        <w:rPr>
          <w:lang w:val="fr-FR"/>
        </w:rPr>
        <w:tab/>
        <w:t>ME</w:t>
      </w:r>
    </w:p>
    <w:p w14:paraId="3CF6DC3B" w14:textId="77777777" w:rsidR="00AE245D" w:rsidRPr="006B6B24" w:rsidRDefault="00AE245D" w:rsidP="00AE245D">
      <w:pPr>
        <w:pStyle w:val="EW"/>
        <w:rPr>
          <w:lang w:val="fr-FR"/>
        </w:rPr>
      </w:pPr>
    </w:p>
    <w:p w14:paraId="656B9FE5" w14:textId="77777777" w:rsidR="00AE245D" w:rsidRPr="0041528A" w:rsidRDefault="00AE245D" w:rsidP="00AE245D">
      <w:r w:rsidRPr="0041528A">
        <w:t>Coding:</w:t>
      </w:r>
    </w:p>
    <w:p w14:paraId="6CE1F393" w14:textId="77777777" w:rsidR="00AE245D" w:rsidRPr="0041528A" w:rsidRDefault="00AE245D" w:rsidP="00AE245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E245D" w:rsidRPr="0041528A" w14:paraId="681C14B9" w14:textId="77777777" w:rsidTr="00CB08CE">
        <w:trPr>
          <w:jc w:val="center"/>
        </w:trPr>
        <w:tc>
          <w:tcPr>
            <w:tcW w:w="1134" w:type="dxa"/>
            <w:tcBorders>
              <w:top w:val="single" w:sz="4" w:space="0" w:color="auto"/>
              <w:left w:val="single" w:sz="4" w:space="0" w:color="auto"/>
              <w:bottom w:val="single" w:sz="4" w:space="0" w:color="auto"/>
              <w:right w:val="single" w:sz="4" w:space="0" w:color="auto"/>
            </w:tcBorders>
          </w:tcPr>
          <w:p w14:paraId="334A3102" w14:textId="77777777" w:rsidR="00AE245D" w:rsidRPr="0041528A" w:rsidRDefault="00AE245D" w:rsidP="00CB08C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F511" w14:textId="77777777" w:rsidR="00AE245D" w:rsidRPr="0041528A" w:rsidRDefault="00AE245D" w:rsidP="00CB08C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3450C2" w14:textId="77777777" w:rsidR="00AE245D" w:rsidRPr="0041528A" w:rsidRDefault="00AE245D" w:rsidP="00CB08C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5B0B1C89"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528990" w14:textId="77777777" w:rsidR="00AE245D" w:rsidRPr="0041528A" w:rsidRDefault="00AE245D" w:rsidP="00CB08C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743253" w14:textId="77777777" w:rsidR="00AE245D" w:rsidRPr="0041528A" w:rsidRDefault="00AE245D" w:rsidP="00CB08C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B9243" w14:textId="77777777" w:rsidR="00AE245D" w:rsidRPr="0041528A" w:rsidRDefault="00AE245D" w:rsidP="00CB08C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E6F4C6" w14:textId="77777777" w:rsidR="00AE245D" w:rsidRPr="0041528A" w:rsidRDefault="00AE245D" w:rsidP="00CB08CE">
            <w:pPr>
              <w:pStyle w:val="TAL"/>
            </w:pPr>
            <w:r w:rsidRPr="00487927">
              <w:t>1</w:t>
            </w:r>
            <w:r>
              <w:t>7</w:t>
            </w:r>
          </w:p>
        </w:tc>
        <w:tc>
          <w:tcPr>
            <w:tcW w:w="567" w:type="dxa"/>
            <w:tcBorders>
              <w:top w:val="single" w:sz="4" w:space="0" w:color="auto"/>
              <w:left w:val="single" w:sz="4" w:space="0" w:color="auto"/>
              <w:bottom w:val="single" w:sz="4" w:space="0" w:color="auto"/>
              <w:right w:val="single" w:sz="4" w:space="0" w:color="auto"/>
            </w:tcBorders>
          </w:tcPr>
          <w:p w14:paraId="6A492113" w14:textId="77777777" w:rsidR="00AE245D" w:rsidRPr="0041528A" w:rsidRDefault="00AE245D" w:rsidP="00CB08C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86CB3E" w14:textId="77777777" w:rsidR="00AE245D" w:rsidRPr="0041528A" w:rsidRDefault="00AE245D" w:rsidP="00CB08C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FCE3B"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79CED" w14:textId="77777777" w:rsidR="00AE245D" w:rsidRPr="0041528A" w:rsidRDefault="00AE245D" w:rsidP="00CB08CE">
            <w:pPr>
              <w:pStyle w:val="TAL"/>
            </w:pPr>
            <w:r w:rsidRPr="0041528A">
              <w:t>82</w:t>
            </w:r>
          </w:p>
        </w:tc>
      </w:tr>
    </w:tbl>
    <w:p w14:paraId="1853FB3D" w14:textId="77777777" w:rsidR="00AE245D" w:rsidRDefault="00AE245D" w:rsidP="00AE245D"/>
    <w:p w14:paraId="68DA1A91" w14:textId="77777777" w:rsidR="00AE245D" w:rsidRPr="0041528A" w:rsidRDefault="00AE245D" w:rsidP="00AE245D">
      <w:r w:rsidRPr="0041528A">
        <w:t>TERMINAL RESPONSE</w:t>
      </w:r>
      <w:r>
        <w:t>: PROVIDE LOCAL INFORMATION 1.33</w:t>
      </w:r>
      <w:r w:rsidRPr="0041528A">
        <w:t>.1</w:t>
      </w:r>
    </w:p>
    <w:p w14:paraId="123A0A7D" w14:textId="77777777" w:rsidR="00AE245D" w:rsidRPr="0041528A" w:rsidRDefault="00AE245D" w:rsidP="00AE245D">
      <w:pPr>
        <w:keepNext/>
        <w:keepLines/>
      </w:pPr>
      <w:r w:rsidRPr="0041528A">
        <w:t>Logically:</w:t>
      </w:r>
    </w:p>
    <w:p w14:paraId="57B120C5" w14:textId="77777777" w:rsidR="00AE245D" w:rsidRPr="0041528A" w:rsidRDefault="00AE245D" w:rsidP="00AE245D">
      <w:pPr>
        <w:pStyle w:val="EW"/>
      </w:pPr>
      <w:r w:rsidRPr="0041528A">
        <w:t>Command details</w:t>
      </w:r>
    </w:p>
    <w:p w14:paraId="41430AB8" w14:textId="77777777" w:rsidR="00AE245D" w:rsidRPr="0041528A" w:rsidRDefault="00AE245D" w:rsidP="00AE245D">
      <w:pPr>
        <w:pStyle w:val="EW"/>
      </w:pPr>
      <w:r w:rsidRPr="0041528A">
        <w:tab/>
        <w:t>Command number:</w:t>
      </w:r>
      <w:r w:rsidRPr="0041528A">
        <w:tab/>
        <w:t>1</w:t>
      </w:r>
    </w:p>
    <w:p w14:paraId="43FF16ED" w14:textId="77777777" w:rsidR="00AE245D" w:rsidRPr="0041528A" w:rsidRDefault="00AE245D" w:rsidP="00AE245D">
      <w:pPr>
        <w:pStyle w:val="EW"/>
      </w:pPr>
      <w:r w:rsidRPr="0041528A">
        <w:tab/>
        <w:t>Command type:</w:t>
      </w:r>
      <w:r w:rsidRPr="0041528A">
        <w:tab/>
        <w:t>PROVIDE LOCAL INFORMATION</w:t>
      </w:r>
    </w:p>
    <w:p w14:paraId="2C1F5306" w14:textId="77777777" w:rsidR="00AE245D" w:rsidRPr="0041528A" w:rsidRDefault="00AE245D" w:rsidP="00AE245D">
      <w:pPr>
        <w:pStyle w:val="EW"/>
      </w:pPr>
      <w:r w:rsidRPr="0041528A">
        <w:tab/>
        <w:t>Qualifier:</w:t>
      </w:r>
      <w:r w:rsidRPr="0041528A">
        <w:tab/>
      </w:r>
      <w:r w:rsidRPr="005A4486">
        <w:rPr>
          <w:lang w:val="fr-FR"/>
        </w:rPr>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48C0C740" w14:textId="77777777" w:rsidR="00AE245D" w:rsidRPr="0041528A" w:rsidRDefault="00AE245D" w:rsidP="00AE245D">
      <w:pPr>
        <w:pStyle w:val="EW"/>
      </w:pPr>
      <w:r w:rsidRPr="0041528A">
        <w:t>Device identities</w:t>
      </w:r>
    </w:p>
    <w:p w14:paraId="26A8B353" w14:textId="77777777" w:rsidR="00AE245D" w:rsidRPr="0041528A" w:rsidRDefault="00AE245D" w:rsidP="00AE245D">
      <w:pPr>
        <w:pStyle w:val="EW"/>
      </w:pPr>
      <w:r w:rsidRPr="0041528A">
        <w:tab/>
        <w:t>Source device:</w:t>
      </w:r>
      <w:r w:rsidRPr="0041528A">
        <w:tab/>
        <w:t>ME</w:t>
      </w:r>
    </w:p>
    <w:p w14:paraId="30F43F29" w14:textId="77777777" w:rsidR="00AE245D" w:rsidRPr="0041528A" w:rsidRDefault="00AE245D" w:rsidP="00AE245D">
      <w:pPr>
        <w:pStyle w:val="EW"/>
      </w:pPr>
      <w:r w:rsidRPr="0041528A">
        <w:tab/>
        <w:t>Destination device:</w:t>
      </w:r>
      <w:r w:rsidRPr="0041528A">
        <w:tab/>
        <w:t>UICC</w:t>
      </w:r>
    </w:p>
    <w:p w14:paraId="22F5C0B0" w14:textId="77777777" w:rsidR="004D179D" w:rsidRPr="00F15A32" w:rsidRDefault="004D179D" w:rsidP="004D179D">
      <w:pPr>
        <w:pStyle w:val="EW"/>
      </w:pPr>
      <w:r w:rsidRPr="00F15A32">
        <w:t>Result</w:t>
      </w:r>
    </w:p>
    <w:p w14:paraId="48EDE459" w14:textId="77777777" w:rsidR="004D179D" w:rsidRPr="00F15A32" w:rsidRDefault="004D179D" w:rsidP="004D179D">
      <w:pPr>
        <w:pStyle w:val="EW"/>
      </w:pPr>
      <w:r w:rsidRPr="00F15A32">
        <w:tab/>
        <w:t>General Result:</w:t>
      </w:r>
      <w:r w:rsidRPr="00F15A32">
        <w:tab/>
        <w:t>Command performed successfully</w:t>
      </w:r>
    </w:p>
    <w:p w14:paraId="55E44864" w14:textId="77777777" w:rsidR="004D179D" w:rsidRDefault="004D179D" w:rsidP="004D179D">
      <w:pPr>
        <w:pStyle w:val="EW"/>
        <w:keepLines w:val="0"/>
        <w:ind w:left="0" w:firstLine="284"/>
      </w:pPr>
      <w:r>
        <w:t>Rejected slices information:</w:t>
      </w:r>
    </w:p>
    <w:p w14:paraId="31B9FA7F" w14:textId="794DE1BA" w:rsidR="004D179D" w:rsidRDefault="004D179D" w:rsidP="004D179D">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46CBAFA1"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4</w:t>
      </w:r>
    </w:p>
    <w:p w14:paraId="0F1D96FF" w14:textId="77777777" w:rsidR="004D179D" w:rsidRPr="0041528A" w:rsidRDefault="004D179D" w:rsidP="004D179D">
      <w:pPr>
        <w:pStyle w:val="EW"/>
        <w:ind w:firstLine="0"/>
      </w:pPr>
      <w:r>
        <w:rPr>
          <w:rFonts w:cs="Arial"/>
          <w:szCs w:val="18"/>
          <w:lang w:val="en-US" w:eastAsia="fr-FR"/>
        </w:rPr>
        <w:t>Cause value: 1 (S-NSSAI not available in the current registration area)</w:t>
      </w:r>
    </w:p>
    <w:p w14:paraId="7D367080" w14:textId="77777777" w:rsidR="004D179D" w:rsidRPr="0041528A" w:rsidRDefault="004D179D" w:rsidP="004D179D">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2C86E3B9" w14:textId="77777777" w:rsidR="004D179D" w:rsidRPr="00316990" w:rsidRDefault="004D179D" w:rsidP="004D179D">
      <w:pPr>
        <w:pStyle w:val="EW"/>
        <w:spacing w:after="180"/>
      </w:pPr>
    </w:p>
    <w:p w14:paraId="4DDB088C" w14:textId="77777777" w:rsidR="004D179D" w:rsidRPr="0041528A" w:rsidRDefault="004D179D" w:rsidP="004D179D">
      <w:r w:rsidRPr="0041528A">
        <w:t>Coding:</w:t>
      </w:r>
    </w:p>
    <w:p w14:paraId="66E3C29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1FFCF6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4AAE067B"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113B89C8"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421831E"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4AFD7FD"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8FDC05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9C831ED"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40304204"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1661630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120D9A3"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44A10B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8710A49"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3A47460"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116942" w14:textId="77777777" w:rsidR="004D179D" w:rsidRPr="0041528A" w:rsidRDefault="004D179D" w:rsidP="00AC3D95">
            <w:pPr>
              <w:pStyle w:val="TAC"/>
            </w:pPr>
            <w:r w:rsidRPr="0041528A">
              <w:t>00</w:t>
            </w:r>
          </w:p>
        </w:tc>
      </w:tr>
      <w:tr w:rsidR="004D179D" w:rsidRPr="0041528A" w14:paraId="32BD8860" w14:textId="77777777" w:rsidTr="00AC3D95">
        <w:trPr>
          <w:jc w:val="center"/>
        </w:trPr>
        <w:tc>
          <w:tcPr>
            <w:tcW w:w="992" w:type="dxa"/>
            <w:tcBorders>
              <w:top w:val="single" w:sz="4" w:space="0" w:color="auto"/>
              <w:bottom w:val="single" w:sz="4" w:space="0" w:color="auto"/>
              <w:right w:val="single" w:sz="4" w:space="0" w:color="auto"/>
            </w:tcBorders>
          </w:tcPr>
          <w:p w14:paraId="3DC4BF1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3FE3CE4A" w14:textId="3BD99EB9" w:rsidR="004D179D" w:rsidRPr="0041528A" w:rsidRDefault="004D179D" w:rsidP="00AC3D95">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216DCD2B" w14:textId="26AAE651"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0C64ADC3" w14:textId="0552735E" w:rsidR="004D179D" w:rsidRPr="0041528A" w:rsidRDefault="004D179D" w:rsidP="00AC3D95">
            <w:pPr>
              <w:pStyle w:val="TAC"/>
            </w:pPr>
            <w:r>
              <w:t>41</w:t>
            </w:r>
          </w:p>
        </w:tc>
        <w:tc>
          <w:tcPr>
            <w:tcW w:w="579" w:type="dxa"/>
            <w:tcBorders>
              <w:top w:val="single" w:sz="4" w:space="0" w:color="auto"/>
              <w:left w:val="single" w:sz="4" w:space="0" w:color="auto"/>
              <w:bottom w:val="single" w:sz="4" w:space="0" w:color="auto"/>
              <w:right w:val="single" w:sz="4" w:space="0" w:color="auto"/>
            </w:tcBorders>
          </w:tcPr>
          <w:p w14:paraId="0D6ABBBA" w14:textId="47208AA1"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2B096A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B90547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B05443A"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4174D99" w14:textId="46732625"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D08A8F8"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0470963"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003FE5E6"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E634E3F" w14:textId="77777777" w:rsidR="004D179D" w:rsidRPr="0041528A" w:rsidRDefault="004D179D" w:rsidP="00AC3D95">
            <w:pPr>
              <w:pStyle w:val="TAC"/>
            </w:pPr>
          </w:p>
        </w:tc>
      </w:tr>
    </w:tbl>
    <w:p w14:paraId="2C25A9A9" w14:textId="77777777" w:rsidR="004D179D" w:rsidRDefault="004D179D" w:rsidP="004D179D"/>
    <w:p w14:paraId="0550C720" w14:textId="77777777" w:rsidR="00AE245D" w:rsidRPr="0041528A" w:rsidRDefault="00AE245D" w:rsidP="00AE245D">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22299652" w14:textId="77777777" w:rsidTr="00CB08CE">
        <w:trPr>
          <w:cantSplit/>
          <w:jc w:val="center"/>
        </w:trPr>
        <w:tc>
          <w:tcPr>
            <w:tcW w:w="575" w:type="dxa"/>
          </w:tcPr>
          <w:p w14:paraId="06F3B8B9" w14:textId="77777777" w:rsidR="00AE245D" w:rsidRPr="0041528A" w:rsidRDefault="00AE245D" w:rsidP="00CB08CE">
            <w:pPr>
              <w:pStyle w:val="TAH"/>
            </w:pPr>
            <w:r w:rsidRPr="0041528A">
              <w:t>Step</w:t>
            </w:r>
          </w:p>
        </w:tc>
        <w:tc>
          <w:tcPr>
            <w:tcW w:w="1257" w:type="dxa"/>
          </w:tcPr>
          <w:p w14:paraId="4F02371F" w14:textId="77777777" w:rsidR="00AE245D" w:rsidRPr="0041528A" w:rsidRDefault="00AE245D" w:rsidP="00CB08CE">
            <w:pPr>
              <w:pStyle w:val="TAH"/>
            </w:pPr>
            <w:r w:rsidRPr="0041528A">
              <w:t>Direction</w:t>
            </w:r>
          </w:p>
        </w:tc>
        <w:tc>
          <w:tcPr>
            <w:tcW w:w="2884" w:type="dxa"/>
          </w:tcPr>
          <w:p w14:paraId="230976A8" w14:textId="77777777" w:rsidR="00AE245D" w:rsidRPr="0041528A" w:rsidRDefault="00AE245D" w:rsidP="00CB08CE">
            <w:pPr>
              <w:pStyle w:val="TAH"/>
            </w:pPr>
            <w:r w:rsidRPr="0041528A">
              <w:t>MESSAGE / Action</w:t>
            </w:r>
          </w:p>
        </w:tc>
        <w:tc>
          <w:tcPr>
            <w:tcW w:w="4334" w:type="dxa"/>
          </w:tcPr>
          <w:p w14:paraId="3D19CF11" w14:textId="77777777" w:rsidR="00AE245D" w:rsidRPr="0041528A" w:rsidRDefault="00AE245D" w:rsidP="00CB08CE">
            <w:pPr>
              <w:pStyle w:val="TAH"/>
            </w:pPr>
            <w:r w:rsidRPr="0041528A">
              <w:t>Comments</w:t>
            </w:r>
          </w:p>
        </w:tc>
      </w:tr>
      <w:tr w:rsidR="00AE245D" w:rsidRPr="0041528A" w14:paraId="60942513" w14:textId="77777777" w:rsidTr="00CB08CE">
        <w:trPr>
          <w:cantSplit/>
          <w:jc w:val="center"/>
        </w:trPr>
        <w:tc>
          <w:tcPr>
            <w:tcW w:w="575" w:type="dxa"/>
          </w:tcPr>
          <w:p w14:paraId="307884C8" w14:textId="77777777" w:rsidR="00AE245D" w:rsidRPr="00EC487A" w:rsidRDefault="00AE245D" w:rsidP="00CB08CE">
            <w:pPr>
              <w:pStyle w:val="TAH"/>
              <w:rPr>
                <w:b w:val="0"/>
              </w:rPr>
            </w:pPr>
            <w:r>
              <w:rPr>
                <w:b w:val="0"/>
              </w:rPr>
              <w:t>1</w:t>
            </w:r>
          </w:p>
        </w:tc>
        <w:tc>
          <w:tcPr>
            <w:tcW w:w="1257" w:type="dxa"/>
          </w:tcPr>
          <w:p w14:paraId="1A8AC0F4" w14:textId="77777777" w:rsidR="00AE245D" w:rsidRPr="0068475F" w:rsidRDefault="00AE245D" w:rsidP="00CB08CE">
            <w:pPr>
              <w:pStyle w:val="TAH"/>
              <w:rPr>
                <w:b w:val="0"/>
                <w:bCs/>
              </w:rPr>
            </w:pPr>
            <w:r w:rsidRPr="0068475F">
              <w:rPr>
                <w:b w:val="0"/>
                <w:bCs/>
              </w:rPr>
              <w:t>USER → ME</w:t>
            </w:r>
          </w:p>
        </w:tc>
        <w:tc>
          <w:tcPr>
            <w:tcW w:w="2884" w:type="dxa"/>
          </w:tcPr>
          <w:p w14:paraId="58191161"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4BC8DAE"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0F195542" w14:textId="77777777" w:rsidTr="00CB08CE">
        <w:trPr>
          <w:cantSplit/>
          <w:jc w:val="center"/>
        </w:trPr>
        <w:tc>
          <w:tcPr>
            <w:tcW w:w="575" w:type="dxa"/>
          </w:tcPr>
          <w:p w14:paraId="2E5F3414" w14:textId="55B37CF3" w:rsidR="004D179D" w:rsidRPr="00EC487A" w:rsidRDefault="004D179D" w:rsidP="004D179D">
            <w:pPr>
              <w:pStyle w:val="TAH"/>
              <w:rPr>
                <w:b w:val="0"/>
              </w:rPr>
            </w:pPr>
            <w:r w:rsidRPr="00EC487A">
              <w:rPr>
                <w:b w:val="0"/>
              </w:rPr>
              <w:t>2</w:t>
            </w:r>
          </w:p>
        </w:tc>
        <w:tc>
          <w:tcPr>
            <w:tcW w:w="1257" w:type="dxa"/>
          </w:tcPr>
          <w:p w14:paraId="155DA581" w14:textId="1C5682C5"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4A30F38" w14:textId="5E6FE8BD" w:rsidR="004D179D" w:rsidRPr="00EC487A" w:rsidRDefault="004D179D" w:rsidP="004D179D">
            <w:pPr>
              <w:pStyle w:val="TAH"/>
              <w:jc w:val="left"/>
              <w:rPr>
                <w:b w:val="0"/>
              </w:rPr>
            </w:pPr>
            <w:r w:rsidRPr="00EC487A">
              <w:rPr>
                <w:b w:val="0"/>
              </w:rPr>
              <w:t>ME successfully REGISTER with NG-RAN cell.</w:t>
            </w:r>
          </w:p>
        </w:tc>
        <w:tc>
          <w:tcPr>
            <w:tcW w:w="4334" w:type="dxa"/>
          </w:tcPr>
          <w:p w14:paraId="3E8BAA84" w14:textId="06407BE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1D20191C" w14:textId="77777777" w:rsidTr="00CB08CE">
        <w:trPr>
          <w:cantSplit/>
          <w:jc w:val="center"/>
        </w:trPr>
        <w:tc>
          <w:tcPr>
            <w:tcW w:w="575" w:type="dxa"/>
          </w:tcPr>
          <w:p w14:paraId="59E88D82" w14:textId="77777777" w:rsidR="00AE245D" w:rsidRPr="004D179D" w:rsidRDefault="00AE245D" w:rsidP="00CB08CE">
            <w:pPr>
              <w:pStyle w:val="TAH"/>
              <w:rPr>
                <w:b w:val="0"/>
                <w:bCs/>
              </w:rPr>
            </w:pPr>
            <w:r w:rsidRPr="004D179D">
              <w:rPr>
                <w:b w:val="0"/>
                <w:bCs/>
              </w:rPr>
              <w:t>3</w:t>
            </w:r>
          </w:p>
        </w:tc>
        <w:tc>
          <w:tcPr>
            <w:tcW w:w="1257" w:type="dxa"/>
          </w:tcPr>
          <w:p w14:paraId="4989877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C1EFF3B"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0C323ED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7EA1B816"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42BD2C4A" w14:textId="77777777" w:rsidTr="00CB08CE">
        <w:trPr>
          <w:cantSplit/>
          <w:jc w:val="center"/>
        </w:trPr>
        <w:tc>
          <w:tcPr>
            <w:tcW w:w="575" w:type="dxa"/>
          </w:tcPr>
          <w:p w14:paraId="736FF70C" w14:textId="77777777" w:rsidR="00AE245D" w:rsidRPr="0041528A" w:rsidRDefault="00AE245D" w:rsidP="00CB08CE">
            <w:pPr>
              <w:pStyle w:val="TAC"/>
            </w:pPr>
            <w:r>
              <w:t>4</w:t>
            </w:r>
          </w:p>
        </w:tc>
        <w:tc>
          <w:tcPr>
            <w:tcW w:w="1257" w:type="dxa"/>
          </w:tcPr>
          <w:p w14:paraId="29658A30"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7730C9C" w14:textId="77777777" w:rsidR="00AE245D" w:rsidRPr="0041528A" w:rsidRDefault="00AE245D" w:rsidP="00CB08CE">
            <w:pPr>
              <w:pStyle w:val="TAL"/>
            </w:pPr>
            <w:r w:rsidRPr="0041528A">
              <w:t>PROACTIVE COMMAND PENDI</w:t>
            </w:r>
            <w:r>
              <w:t>NG PROVIDE LOCAL INFORMATION 1.34</w:t>
            </w:r>
            <w:r w:rsidRPr="0041528A">
              <w:t>.1</w:t>
            </w:r>
          </w:p>
        </w:tc>
        <w:tc>
          <w:tcPr>
            <w:tcW w:w="4334" w:type="dxa"/>
          </w:tcPr>
          <w:p w14:paraId="53B786DA" w14:textId="77777777" w:rsidR="00AE245D" w:rsidRPr="0041528A" w:rsidRDefault="00AE245D" w:rsidP="00CB08CE">
            <w:pPr>
              <w:pStyle w:val="TAL"/>
            </w:pPr>
          </w:p>
        </w:tc>
      </w:tr>
      <w:tr w:rsidR="00AE245D" w:rsidRPr="0041528A" w14:paraId="0B6FB4A7" w14:textId="77777777" w:rsidTr="00CB08CE">
        <w:trPr>
          <w:cantSplit/>
          <w:jc w:val="center"/>
        </w:trPr>
        <w:tc>
          <w:tcPr>
            <w:tcW w:w="575" w:type="dxa"/>
          </w:tcPr>
          <w:p w14:paraId="6E58FD94" w14:textId="77777777" w:rsidR="00AE245D" w:rsidRPr="0041528A" w:rsidRDefault="00AE245D" w:rsidP="00CB08CE">
            <w:pPr>
              <w:pStyle w:val="TAC"/>
            </w:pPr>
            <w:r>
              <w:t>5</w:t>
            </w:r>
          </w:p>
        </w:tc>
        <w:tc>
          <w:tcPr>
            <w:tcW w:w="1257" w:type="dxa"/>
          </w:tcPr>
          <w:p w14:paraId="670509C7"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4755109A" w14:textId="77777777" w:rsidR="00AE245D" w:rsidRPr="0041528A" w:rsidRDefault="00AE245D" w:rsidP="00CB08CE">
            <w:pPr>
              <w:pStyle w:val="TAL"/>
            </w:pPr>
            <w:r w:rsidRPr="0041528A">
              <w:t>FETCH</w:t>
            </w:r>
          </w:p>
        </w:tc>
        <w:tc>
          <w:tcPr>
            <w:tcW w:w="4334" w:type="dxa"/>
          </w:tcPr>
          <w:p w14:paraId="256AC0B5" w14:textId="77777777" w:rsidR="00AE245D" w:rsidRPr="0041528A" w:rsidRDefault="00AE245D" w:rsidP="00CB08CE">
            <w:pPr>
              <w:pStyle w:val="TAL"/>
            </w:pPr>
          </w:p>
        </w:tc>
      </w:tr>
      <w:tr w:rsidR="00AE245D" w:rsidRPr="0041528A" w14:paraId="130926E7" w14:textId="77777777" w:rsidTr="00CB08CE">
        <w:trPr>
          <w:cantSplit/>
          <w:jc w:val="center"/>
        </w:trPr>
        <w:tc>
          <w:tcPr>
            <w:tcW w:w="575" w:type="dxa"/>
          </w:tcPr>
          <w:p w14:paraId="5772166D" w14:textId="77777777" w:rsidR="00AE245D" w:rsidRPr="0041528A" w:rsidRDefault="00AE245D" w:rsidP="00CB08CE">
            <w:pPr>
              <w:pStyle w:val="TAC"/>
            </w:pPr>
            <w:r>
              <w:t>6</w:t>
            </w:r>
          </w:p>
        </w:tc>
        <w:tc>
          <w:tcPr>
            <w:tcW w:w="1257" w:type="dxa"/>
          </w:tcPr>
          <w:p w14:paraId="4ED3306F"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6F5EE30" w14:textId="77777777" w:rsidR="00AE245D" w:rsidRPr="0041528A" w:rsidRDefault="00AE245D" w:rsidP="00CB08CE">
            <w:pPr>
              <w:pStyle w:val="TAL"/>
            </w:pPr>
            <w:r w:rsidRPr="0041528A">
              <w:t>PROACTIVE COMMAN</w:t>
            </w:r>
            <w:r>
              <w:t>D: PROVIDE LOCAL INFORMATION 1.34</w:t>
            </w:r>
            <w:r w:rsidRPr="0041528A">
              <w:t>.1</w:t>
            </w:r>
          </w:p>
        </w:tc>
        <w:tc>
          <w:tcPr>
            <w:tcW w:w="4334" w:type="dxa"/>
          </w:tcPr>
          <w:p w14:paraId="73BF756F" w14:textId="77777777" w:rsidR="00AE245D" w:rsidRPr="0041528A" w:rsidRDefault="00AE245D" w:rsidP="00CB08CE">
            <w:pPr>
              <w:pStyle w:val="TAL"/>
            </w:pPr>
          </w:p>
        </w:tc>
      </w:tr>
      <w:tr w:rsidR="00AE245D" w:rsidRPr="0041528A" w14:paraId="59A4BFC6" w14:textId="77777777" w:rsidTr="00CB08CE">
        <w:trPr>
          <w:cantSplit/>
          <w:jc w:val="center"/>
        </w:trPr>
        <w:tc>
          <w:tcPr>
            <w:tcW w:w="575" w:type="dxa"/>
          </w:tcPr>
          <w:p w14:paraId="61261DE5" w14:textId="77777777" w:rsidR="00AE245D" w:rsidRPr="0041528A" w:rsidRDefault="00AE245D" w:rsidP="00CB08CE">
            <w:pPr>
              <w:pStyle w:val="TAC"/>
            </w:pPr>
            <w:r>
              <w:t>7</w:t>
            </w:r>
          </w:p>
        </w:tc>
        <w:tc>
          <w:tcPr>
            <w:tcW w:w="1257" w:type="dxa"/>
          </w:tcPr>
          <w:p w14:paraId="0E55B9F4"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09CB7E5D" w14:textId="77777777" w:rsidR="00AE245D" w:rsidRPr="0041528A" w:rsidRDefault="00AE245D" w:rsidP="00CB08CE">
            <w:pPr>
              <w:pStyle w:val="TAL"/>
            </w:pPr>
            <w:r w:rsidRPr="0041528A">
              <w:t>TERMINAL RESPONSE:</w:t>
            </w:r>
            <w:r>
              <w:t xml:space="preserve"> PROVIDE LOCAL INFORMATION 1.34.1</w:t>
            </w:r>
          </w:p>
        </w:tc>
        <w:tc>
          <w:tcPr>
            <w:tcW w:w="4334" w:type="dxa"/>
          </w:tcPr>
          <w:p w14:paraId="5EBB7C84" w14:textId="77777777" w:rsidR="00AE245D" w:rsidRPr="0041528A" w:rsidRDefault="00AE245D" w:rsidP="00CB08CE">
            <w:pPr>
              <w:pStyle w:val="TAL"/>
            </w:pPr>
            <w:r w:rsidRPr="0041528A">
              <w:t>[Command performed successfully]</w:t>
            </w:r>
            <w:r>
              <w:t>.</w:t>
            </w:r>
          </w:p>
        </w:tc>
      </w:tr>
    </w:tbl>
    <w:p w14:paraId="205DF762" w14:textId="77777777" w:rsidR="00AE245D" w:rsidRDefault="00AE245D" w:rsidP="00AE245D">
      <w:pPr>
        <w:rPr>
          <w:noProof/>
        </w:rPr>
      </w:pPr>
    </w:p>
    <w:p w14:paraId="4FE82605" w14:textId="77777777" w:rsidR="00AE245D" w:rsidRDefault="00AE245D" w:rsidP="00AE245D">
      <w:r w:rsidRPr="0041528A">
        <w:t>PROACTIVE COMMAN</w:t>
      </w:r>
      <w:r>
        <w:t>D: PROVIDE LOCAL INFORMATION 1.34</w:t>
      </w:r>
      <w:r w:rsidRPr="0041528A">
        <w:t>.1</w:t>
      </w:r>
    </w:p>
    <w:p w14:paraId="1807693B" w14:textId="77777777" w:rsidR="00AE245D" w:rsidRDefault="00AE245D" w:rsidP="00AE245D">
      <w:r>
        <w:tab/>
        <w:t xml:space="preserve">Same as </w:t>
      </w:r>
      <w:r w:rsidRPr="0041528A">
        <w:t>PROACTIVE COMMAN</w:t>
      </w:r>
      <w:r>
        <w:t>D: PROVIDE LOCAL INFORMATION 1.33</w:t>
      </w:r>
      <w:r w:rsidRPr="0041528A">
        <w:t>.1</w:t>
      </w:r>
      <w:r>
        <w:t xml:space="preserve"> in expected sequence 1.33</w:t>
      </w:r>
      <w:r w:rsidRPr="0041528A">
        <w:t>.1</w:t>
      </w:r>
    </w:p>
    <w:p w14:paraId="6F5CC6FC" w14:textId="77777777" w:rsidR="00AE245D" w:rsidRPr="0041528A" w:rsidRDefault="00AE245D" w:rsidP="00AE245D">
      <w:r w:rsidRPr="0041528A">
        <w:t>TERMINAL RESPONSE</w:t>
      </w:r>
      <w:r>
        <w:t>: PROVIDE LOCAL INFORMATION 1.34</w:t>
      </w:r>
      <w:r w:rsidRPr="0041528A">
        <w:t>.1</w:t>
      </w:r>
    </w:p>
    <w:p w14:paraId="554AA77C" w14:textId="77777777" w:rsidR="00AE245D" w:rsidRPr="0041528A" w:rsidRDefault="00AE245D" w:rsidP="00AE245D">
      <w:pPr>
        <w:keepNext/>
        <w:keepLines/>
      </w:pPr>
      <w:r w:rsidRPr="0041528A">
        <w:t>Logically:</w:t>
      </w:r>
    </w:p>
    <w:p w14:paraId="2C08164A" w14:textId="77777777" w:rsidR="00AE245D" w:rsidRPr="0041528A" w:rsidRDefault="00AE245D" w:rsidP="00AE245D">
      <w:pPr>
        <w:pStyle w:val="EW"/>
      </w:pPr>
      <w:r w:rsidRPr="0041528A">
        <w:t>Command details</w:t>
      </w:r>
    </w:p>
    <w:p w14:paraId="4D4BF158" w14:textId="77777777" w:rsidR="00AE245D" w:rsidRPr="0041528A" w:rsidRDefault="00AE245D" w:rsidP="00AE245D">
      <w:pPr>
        <w:pStyle w:val="EW"/>
      </w:pPr>
      <w:r w:rsidRPr="0041528A">
        <w:tab/>
        <w:t>Command number:</w:t>
      </w:r>
      <w:r w:rsidRPr="0041528A">
        <w:tab/>
        <w:t>1</w:t>
      </w:r>
    </w:p>
    <w:p w14:paraId="75769C59" w14:textId="77777777" w:rsidR="00AE245D" w:rsidRPr="0041528A" w:rsidRDefault="00AE245D" w:rsidP="00AE245D">
      <w:pPr>
        <w:pStyle w:val="EW"/>
      </w:pPr>
      <w:r w:rsidRPr="0041528A">
        <w:tab/>
        <w:t>Command type:</w:t>
      </w:r>
      <w:r w:rsidRPr="0041528A">
        <w:tab/>
        <w:t>PROVIDE LOCAL INFORMATION</w:t>
      </w:r>
    </w:p>
    <w:p w14:paraId="62590B4D" w14:textId="77777777" w:rsidR="00AE245D" w:rsidRPr="0041528A" w:rsidRDefault="00AE245D" w:rsidP="00AE245D">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0D136450" w14:textId="77777777" w:rsidR="00AE245D" w:rsidRPr="0041528A" w:rsidRDefault="00AE245D" w:rsidP="00AE245D">
      <w:pPr>
        <w:pStyle w:val="EW"/>
      </w:pPr>
      <w:r w:rsidRPr="0041528A">
        <w:t>Device identities</w:t>
      </w:r>
    </w:p>
    <w:p w14:paraId="3BFC14A6" w14:textId="77777777" w:rsidR="00AE245D" w:rsidRPr="0041528A" w:rsidRDefault="00AE245D" w:rsidP="00AE245D">
      <w:pPr>
        <w:pStyle w:val="EW"/>
      </w:pPr>
      <w:r w:rsidRPr="0041528A">
        <w:tab/>
        <w:t>Source device:</w:t>
      </w:r>
      <w:r w:rsidRPr="0041528A">
        <w:tab/>
        <w:t>ME</w:t>
      </w:r>
    </w:p>
    <w:p w14:paraId="50B0F800" w14:textId="77777777" w:rsidR="00AE245D" w:rsidRPr="0041528A" w:rsidRDefault="00AE245D" w:rsidP="00AE245D">
      <w:pPr>
        <w:pStyle w:val="EW"/>
      </w:pPr>
      <w:r w:rsidRPr="0041528A">
        <w:tab/>
        <w:t>Destination device:</w:t>
      </w:r>
      <w:r w:rsidRPr="0041528A">
        <w:tab/>
        <w:t>UICC</w:t>
      </w:r>
    </w:p>
    <w:p w14:paraId="3B17E44B" w14:textId="77777777" w:rsidR="004D179D" w:rsidRPr="0041528A" w:rsidRDefault="004D179D" w:rsidP="004D179D">
      <w:pPr>
        <w:pStyle w:val="EW"/>
      </w:pPr>
      <w:bookmarkStart w:id="69" w:name="_Toc146313007"/>
      <w:r w:rsidRPr="0041528A">
        <w:t>Result</w:t>
      </w:r>
    </w:p>
    <w:p w14:paraId="1E9DDD60" w14:textId="77777777" w:rsidR="004D179D" w:rsidRDefault="004D179D" w:rsidP="004D179D">
      <w:pPr>
        <w:pStyle w:val="EW"/>
      </w:pPr>
      <w:r w:rsidRPr="0041528A">
        <w:tab/>
        <w:t>General Result:</w:t>
      </w:r>
      <w:r w:rsidRPr="0041528A">
        <w:tab/>
        <w:t>Command performed successfully</w:t>
      </w:r>
    </w:p>
    <w:p w14:paraId="29427455" w14:textId="77777777" w:rsidR="004D179D" w:rsidRDefault="004D179D" w:rsidP="004D179D">
      <w:pPr>
        <w:pStyle w:val="EW"/>
        <w:ind w:left="284" w:firstLine="0"/>
      </w:pPr>
      <w:r>
        <w:t>Rejected Slice information with S-NSSAI mapping:</w:t>
      </w:r>
    </w:p>
    <w:p w14:paraId="7575AD27" w14:textId="77777777"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3E80ADED"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8</w:t>
      </w:r>
    </w:p>
    <w:p w14:paraId="699D2135" w14:textId="77777777" w:rsidR="004D179D" w:rsidRPr="00B10543" w:rsidRDefault="004D179D" w:rsidP="004D179D">
      <w:pPr>
        <w:pStyle w:val="EW"/>
        <w:ind w:firstLine="0"/>
      </w:pPr>
      <w:r>
        <w:rPr>
          <w:rFonts w:cs="Arial"/>
          <w:szCs w:val="18"/>
          <w:lang w:val="en-US" w:eastAsia="fr-FR"/>
        </w:rPr>
        <w:t>Cause value: 1 (S-NSSAI not available in the current registration area)</w:t>
      </w:r>
    </w:p>
    <w:p w14:paraId="4C0FCC5D" w14:textId="77777777" w:rsidR="004D179D" w:rsidRPr="00EF5F36" w:rsidRDefault="004D179D" w:rsidP="004D179D">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r w:rsidRPr="009A418A">
        <w:rPr>
          <w:rFonts w:eastAsia="SimSun"/>
        </w:rPr>
        <w:t>)</w:t>
      </w:r>
    </w:p>
    <w:p w14:paraId="0487F37D" w14:textId="77777777" w:rsidR="004D179D" w:rsidRDefault="004D179D" w:rsidP="004D179D">
      <w:pPr>
        <w:pStyle w:val="EW"/>
        <w:ind w:left="1418" w:hanging="1134"/>
        <w:rPr>
          <w:rFonts w:cs="Arial"/>
          <w:szCs w:val="18"/>
          <w:lang w:val="en-US" w:eastAsia="fr-FR"/>
        </w:rPr>
      </w:pPr>
    </w:p>
    <w:p w14:paraId="6E94BFA0" w14:textId="77777777" w:rsidR="004D179D" w:rsidRPr="0041528A" w:rsidRDefault="004D179D" w:rsidP="004D179D">
      <w:r w:rsidRPr="0041528A">
        <w:t>Coding:</w:t>
      </w:r>
    </w:p>
    <w:p w14:paraId="5B884653"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A2D10F2" w14:textId="77777777" w:rsidTr="00AC3D95">
        <w:trPr>
          <w:trHeight w:val="350"/>
          <w:jc w:val="center"/>
        </w:trPr>
        <w:tc>
          <w:tcPr>
            <w:tcW w:w="992" w:type="dxa"/>
            <w:tcBorders>
              <w:top w:val="single" w:sz="4" w:space="0" w:color="auto"/>
              <w:left w:val="single" w:sz="4" w:space="0" w:color="auto"/>
              <w:bottom w:val="single" w:sz="4" w:space="0" w:color="auto"/>
              <w:right w:val="single" w:sz="4" w:space="0" w:color="auto"/>
            </w:tcBorders>
          </w:tcPr>
          <w:p w14:paraId="15FEB8E5"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807DB64"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0787FFF"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9D305FE"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F99CF7F"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AB9F61B"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0B2341C7"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629F2C35"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F6FE0F2"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21568C6"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A614B00"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186F507"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72BF98" w14:textId="77777777" w:rsidR="004D179D" w:rsidRPr="0041528A" w:rsidRDefault="004D179D" w:rsidP="00AC3D95">
            <w:pPr>
              <w:pStyle w:val="TAC"/>
            </w:pPr>
            <w:r w:rsidRPr="0041528A">
              <w:t>00</w:t>
            </w:r>
          </w:p>
        </w:tc>
      </w:tr>
      <w:tr w:rsidR="004D179D" w:rsidRPr="0041528A" w14:paraId="37F1112A" w14:textId="77777777" w:rsidTr="00AC3D95">
        <w:trPr>
          <w:jc w:val="center"/>
        </w:trPr>
        <w:tc>
          <w:tcPr>
            <w:tcW w:w="992" w:type="dxa"/>
            <w:tcBorders>
              <w:top w:val="single" w:sz="4" w:space="0" w:color="auto"/>
              <w:bottom w:val="single" w:sz="4" w:space="0" w:color="auto"/>
              <w:right w:val="single" w:sz="4" w:space="0" w:color="auto"/>
            </w:tcBorders>
          </w:tcPr>
          <w:p w14:paraId="6DEFEEE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8ABF4D9" w14:textId="77777777" w:rsidR="004D179D" w:rsidRPr="0041528A" w:rsidRDefault="004D179D" w:rsidP="00AC3D95">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67DCEAD7" w14:textId="6D82709D"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212A3B49" w14:textId="40271B84" w:rsidR="004D179D" w:rsidRPr="0041528A" w:rsidRDefault="004D179D" w:rsidP="00AC3D95">
            <w:pPr>
              <w:pStyle w:val="TAC"/>
            </w:pPr>
            <w:r>
              <w:t>81</w:t>
            </w:r>
          </w:p>
        </w:tc>
        <w:tc>
          <w:tcPr>
            <w:tcW w:w="579" w:type="dxa"/>
            <w:tcBorders>
              <w:top w:val="single" w:sz="4" w:space="0" w:color="auto"/>
              <w:left w:val="single" w:sz="4" w:space="0" w:color="auto"/>
              <w:bottom w:val="single" w:sz="4" w:space="0" w:color="auto"/>
              <w:right w:val="single" w:sz="4" w:space="0" w:color="auto"/>
            </w:tcBorders>
          </w:tcPr>
          <w:p w14:paraId="6C3118B0" w14:textId="375760C2"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28D087B" w14:textId="2E27C918"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78B29ED" w14:textId="475A76A9"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0D461BB" w14:textId="7486FC2C"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EB62DB5" w14:textId="79850876"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E044C60" w14:textId="7FA28708"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5F2CDA0" w14:textId="19233AF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EC7494C" w14:textId="7799CF59"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0E5397BE" w14:textId="62B47D52" w:rsidR="004D179D" w:rsidRPr="0041528A" w:rsidRDefault="004D179D" w:rsidP="00AC3D95">
            <w:pPr>
              <w:pStyle w:val="TAC"/>
            </w:pPr>
          </w:p>
        </w:tc>
      </w:tr>
    </w:tbl>
    <w:p w14:paraId="362C5A7D" w14:textId="77777777" w:rsidR="004D179D" w:rsidRDefault="004D179D" w:rsidP="004D179D"/>
    <w:p w14:paraId="2675C6B3" w14:textId="77777777" w:rsidR="00BF46E1" w:rsidRPr="0041528A" w:rsidRDefault="00BF46E1" w:rsidP="00BF46E1">
      <w:pPr>
        <w:pStyle w:val="Heading5"/>
      </w:pPr>
      <w:r w:rsidRPr="0041528A">
        <w:t>27.22.4.15.5</w:t>
      </w:r>
      <w:r w:rsidRPr="0041528A">
        <w:tab/>
        <w:t>Test requirement</w:t>
      </w:r>
      <w:bookmarkEnd w:id="69"/>
    </w:p>
    <w:p w14:paraId="0F5494E0" w14:textId="6A1B8C73" w:rsidR="00BF46E1" w:rsidRDefault="00BF46E1" w:rsidP="00BF46E1">
      <w:r w:rsidRPr="0041528A">
        <w:t xml:space="preserve">The ME shall operate in the manner defined in expected sequences 1.1 to </w:t>
      </w:r>
      <w:r w:rsidR="005C2FBF">
        <w:t>1.</w:t>
      </w:r>
      <w:r w:rsidR="00E40DE8">
        <w:t>3</w:t>
      </w:r>
      <w:r w:rsidR="0062341D">
        <w:t>4</w:t>
      </w:r>
      <w:r w:rsidRPr="0041528A">
        <w:t>.</w:t>
      </w:r>
    </w:p>
    <w:p w14:paraId="3AE012AB" w14:textId="77777777" w:rsidR="00BF46E1" w:rsidRPr="0041528A" w:rsidRDefault="00BF46E1" w:rsidP="0030384C">
      <w:pPr>
        <w:pStyle w:val="Heading4"/>
      </w:pPr>
      <w:bookmarkStart w:id="70" w:name="_Toc146313008"/>
      <w:r w:rsidRPr="0041528A">
        <w:lastRenderedPageBreak/>
        <w:t>27.22.4.16</w:t>
      </w:r>
      <w:r w:rsidRPr="0041528A">
        <w:tab/>
        <w:t>SET UP EVENT LIST</w:t>
      </w:r>
      <w:bookmarkEnd w:id="70"/>
    </w:p>
    <w:p w14:paraId="4138F3ED" w14:textId="77777777" w:rsidR="00BF46E1" w:rsidRPr="0041528A" w:rsidRDefault="00BF46E1" w:rsidP="00BF46E1">
      <w:pPr>
        <w:pStyle w:val="Heading5"/>
      </w:pPr>
      <w:bookmarkStart w:id="71" w:name="_Toc146313009"/>
      <w:r w:rsidRPr="0041528A">
        <w:t>27.22.4.16.1</w:t>
      </w:r>
      <w:r w:rsidRPr="0041528A">
        <w:tab/>
        <w:t>SET UP EVENT LIST (normal)</w:t>
      </w:r>
      <w:bookmarkEnd w:id="71"/>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lastRenderedPageBreak/>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lastRenderedPageBreak/>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lastRenderedPageBreak/>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lastRenderedPageBreak/>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2" w:name="_Toc146313010"/>
      <w:r w:rsidRPr="0041528A">
        <w:t>27.22.4.17</w:t>
      </w:r>
      <w:r w:rsidRPr="0041528A">
        <w:tab/>
        <w:t>PERFORM CARD APDU</w:t>
      </w:r>
      <w:bookmarkEnd w:id="72"/>
    </w:p>
    <w:p w14:paraId="0976FF8F" w14:textId="77777777" w:rsidR="00BF46E1" w:rsidRPr="0041528A" w:rsidRDefault="00BF46E1" w:rsidP="00BF46E1">
      <w:pPr>
        <w:pStyle w:val="Heading5"/>
      </w:pPr>
      <w:bookmarkStart w:id="73" w:name="_Toc146313011"/>
      <w:r w:rsidRPr="0041528A">
        <w:t>27.22.4.17.1</w:t>
      </w:r>
      <w:r w:rsidRPr="0041528A">
        <w:tab/>
        <w:t>PERFORM CARD APDU (normal)</w:t>
      </w:r>
      <w:bookmarkEnd w:id="73"/>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4" w:name="_Toc146313012"/>
      <w:r w:rsidRPr="0041528A">
        <w:t>27.22.4.17.2</w:t>
      </w:r>
      <w:r w:rsidRPr="0041528A">
        <w:tab/>
        <w:t>PERFORM CARD APDU (detachable card reader)</w:t>
      </w:r>
      <w:bookmarkEnd w:id="74"/>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5" w:name="_Toc146313013"/>
      <w:r w:rsidRPr="0041528A">
        <w:t>27.22.4.18</w:t>
      </w:r>
      <w:r w:rsidRPr="0041528A">
        <w:tab/>
        <w:t>POWER OFF CARD</w:t>
      </w:r>
      <w:bookmarkEnd w:id="75"/>
    </w:p>
    <w:p w14:paraId="528CC5A6" w14:textId="77777777" w:rsidR="00BF46E1" w:rsidRPr="0041528A" w:rsidRDefault="00BF46E1" w:rsidP="00BF46E1">
      <w:pPr>
        <w:pStyle w:val="Heading5"/>
      </w:pPr>
      <w:bookmarkStart w:id="76" w:name="_Toc146313014"/>
      <w:r w:rsidRPr="0041528A">
        <w:t>27.22.4.18.1</w:t>
      </w:r>
      <w:r w:rsidRPr="0041528A">
        <w:tab/>
        <w:t>POWER OFF CARD (normal)</w:t>
      </w:r>
      <w:bookmarkEnd w:id="76"/>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7" w:name="_Toc146313015"/>
      <w:r w:rsidRPr="0041528A">
        <w:t>27.22.4.18.2</w:t>
      </w:r>
      <w:r w:rsidRPr="0041528A">
        <w:tab/>
        <w:t>POWER OFF CARD (detachable card reader)</w:t>
      </w:r>
      <w:bookmarkEnd w:id="77"/>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8" w:name="_Toc146313016"/>
      <w:r w:rsidRPr="0041528A">
        <w:lastRenderedPageBreak/>
        <w:t>27.22.4.19</w:t>
      </w:r>
      <w:r w:rsidRPr="0041528A">
        <w:tab/>
        <w:t>POWER ON CARD</w:t>
      </w:r>
      <w:bookmarkEnd w:id="78"/>
    </w:p>
    <w:p w14:paraId="7844AE99" w14:textId="77777777" w:rsidR="00BF46E1" w:rsidRPr="0041528A" w:rsidRDefault="00BF46E1" w:rsidP="00BF46E1">
      <w:pPr>
        <w:pStyle w:val="Heading5"/>
      </w:pPr>
      <w:bookmarkStart w:id="79" w:name="_Toc146313017"/>
      <w:r w:rsidRPr="0041528A">
        <w:t>27.22.4.19.1</w:t>
      </w:r>
      <w:r w:rsidRPr="0041528A">
        <w:tab/>
        <w:t>POWER ON CARD (normal)</w:t>
      </w:r>
      <w:bookmarkEnd w:id="79"/>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80" w:name="_Toc146313018"/>
      <w:r w:rsidRPr="0041528A">
        <w:lastRenderedPageBreak/>
        <w:t>27.22.4.19.2</w:t>
      </w:r>
      <w:r w:rsidRPr="0041528A">
        <w:tab/>
        <w:t>POWER ON CARD (detachable card reader)</w:t>
      </w:r>
      <w:bookmarkEnd w:id="80"/>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81" w:name="_Toc146313019"/>
      <w:r w:rsidRPr="0041528A">
        <w:t>27.22.4.20</w:t>
      </w:r>
      <w:r w:rsidRPr="0041528A">
        <w:tab/>
        <w:t>GET READER STATUS</w:t>
      </w:r>
      <w:bookmarkEnd w:id="81"/>
    </w:p>
    <w:p w14:paraId="59CD8551" w14:textId="77777777" w:rsidR="00BF46E1" w:rsidRPr="0041528A" w:rsidRDefault="00BF46E1" w:rsidP="00BF46E1">
      <w:pPr>
        <w:pStyle w:val="Heading5"/>
      </w:pPr>
      <w:bookmarkStart w:id="82" w:name="_Toc146313020"/>
      <w:r w:rsidRPr="0041528A">
        <w:t>27.22.4.20.1</w:t>
      </w:r>
      <w:r w:rsidRPr="0041528A">
        <w:tab/>
        <w:t>GET READER STATUS (normal)</w:t>
      </w:r>
      <w:bookmarkEnd w:id="82"/>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3" w:name="_Toc146313021"/>
      <w:r w:rsidRPr="0041528A">
        <w:t>27.22.4.20.2</w:t>
      </w:r>
      <w:r w:rsidRPr="0041528A">
        <w:tab/>
        <w:t>GET CARD READER STATUS (detachable card reader)</w:t>
      </w:r>
      <w:bookmarkEnd w:id="83"/>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4" w:name="_Toc146313022"/>
      <w:r w:rsidRPr="0041528A">
        <w:t>27.22.4.21</w:t>
      </w:r>
      <w:r w:rsidRPr="0041528A">
        <w:tab/>
        <w:t>TIMER MANAGEMENT and ENVELOPE TIMER EXPIRATION</w:t>
      </w:r>
      <w:bookmarkEnd w:id="84"/>
    </w:p>
    <w:p w14:paraId="79353ED4" w14:textId="77777777" w:rsidR="00BF46E1" w:rsidRPr="0041528A" w:rsidRDefault="00BF46E1" w:rsidP="00BF46E1">
      <w:pPr>
        <w:pStyle w:val="Heading5"/>
      </w:pPr>
      <w:bookmarkStart w:id="85" w:name="_Toc146313023"/>
      <w:r w:rsidRPr="0041528A">
        <w:t>27.22.4.21.1</w:t>
      </w:r>
      <w:r w:rsidRPr="0041528A">
        <w:tab/>
        <w:t>TIMER MANAGEMENT (normal)</w:t>
      </w:r>
      <w:bookmarkEnd w:id="85"/>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6" w:name="_Toc146313024"/>
      <w:r w:rsidRPr="0041528A">
        <w:t>27.22.4.21.2</w:t>
      </w:r>
      <w:r w:rsidRPr="0041528A">
        <w:tab/>
        <w:t>ENVELOPE TIMER EXPIRATION (normal)</w:t>
      </w:r>
      <w:bookmarkEnd w:id="86"/>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7" w:name="_Toc146313025"/>
      <w:r w:rsidRPr="0041528A">
        <w:t>27.22.4.22</w:t>
      </w:r>
      <w:r w:rsidRPr="0041528A">
        <w:tab/>
        <w:t>SET UP IDLE MODE TEXT</w:t>
      </w:r>
      <w:bookmarkEnd w:id="87"/>
    </w:p>
    <w:p w14:paraId="0A487447" w14:textId="77777777" w:rsidR="00BF46E1" w:rsidRPr="0041528A" w:rsidRDefault="00BF46E1" w:rsidP="00BF46E1">
      <w:pPr>
        <w:pStyle w:val="Heading5"/>
      </w:pPr>
      <w:bookmarkStart w:id="88" w:name="_Toc146313026"/>
      <w:r w:rsidRPr="0041528A">
        <w:t>27.22.4.22.1</w:t>
      </w:r>
      <w:r w:rsidRPr="0041528A">
        <w:tab/>
        <w:t>SET UP IDLE MODE TEXT (normal)</w:t>
      </w:r>
      <w:bookmarkEnd w:id="88"/>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Minute" w:val="0"/>
          <w:attr w:name="Hour"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9" w:name="_Toc146313027"/>
      <w:r w:rsidRPr="0041528A">
        <w:t>27.22.4.22.2</w:t>
      </w:r>
      <w:r w:rsidRPr="0041528A">
        <w:tab/>
        <w:t>SET UP IDLE MODE TEXT (Icon support)</w:t>
      </w:r>
      <w:bookmarkEnd w:id="89"/>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90" w:name="_Toc146313028"/>
      <w:r w:rsidRPr="0041528A">
        <w:t>27.22.4.22.3</w:t>
      </w:r>
      <w:r w:rsidRPr="0041528A">
        <w:tab/>
        <w:t>SET UP IDLE MODE TEXT (UCS2 support)</w:t>
      </w:r>
      <w:bookmarkEnd w:id="90"/>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91" w:name="_Toc146313029"/>
      <w:r w:rsidRPr="0041528A">
        <w:t>27.22.4.22.4</w:t>
      </w:r>
      <w:r w:rsidRPr="0041528A">
        <w:tab/>
        <w:t>SET UP IDLE MODE TEXT (support of Text Attribute)</w:t>
      </w:r>
      <w:bookmarkEnd w:id="91"/>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2" w:name="_Toc146313030"/>
      <w:r w:rsidRPr="0041528A">
        <w:t>27.22.4.22.5</w:t>
      </w:r>
      <w:r w:rsidRPr="0041528A">
        <w:tab/>
        <w:t>SET UP IDLE MODE TEXT (UCS2 display in Chinese)</w:t>
      </w:r>
      <w:bookmarkEnd w:id="92"/>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3" w:name="_Toc146313031"/>
      <w:r w:rsidRPr="0041528A">
        <w:t>27.22.4.22.6</w:t>
      </w:r>
      <w:r w:rsidRPr="0041528A">
        <w:tab/>
        <w:t>SET UP IDLE MODE TEXT (UCS2 display in Katakana)</w:t>
      </w:r>
      <w:bookmarkEnd w:id="93"/>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0A697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C3CD2" w14:textId="77777777" w:rsidR="008A636D" w:rsidRDefault="008A636D">
      <w:r>
        <w:separator/>
      </w:r>
    </w:p>
  </w:endnote>
  <w:endnote w:type="continuationSeparator" w:id="0">
    <w:p w14:paraId="60E0A5BA" w14:textId="77777777" w:rsidR="008A636D" w:rsidRDefault="008A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ECDA5" w14:textId="77777777" w:rsidR="000A6975" w:rsidRDefault="000A69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F898387" w:rsidR="00597B11" w:rsidRDefault="00BF32B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7AB2" w14:textId="77777777" w:rsidR="000A6975" w:rsidRDefault="000A6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46484" w14:textId="77777777" w:rsidR="008A636D" w:rsidRDefault="008A636D">
      <w:r>
        <w:separator/>
      </w:r>
    </w:p>
  </w:footnote>
  <w:footnote w:type="continuationSeparator" w:id="0">
    <w:p w14:paraId="615F13D4" w14:textId="77777777" w:rsidR="008A636D" w:rsidRDefault="008A6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18EEE" w14:textId="77777777" w:rsidR="000A6975" w:rsidRDefault="000A69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FFF565C" w:rsidR="00597B11" w:rsidRDefault="00BF32B6">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F26101B" w:rsidR="00597B11" w:rsidRDefault="00BF32B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A6D8" w14:textId="77777777" w:rsidR="000A6975" w:rsidRDefault="000A6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7"/>
    <w:rsid w:val="000059F2"/>
    <w:rsid w:val="000274F5"/>
    <w:rsid w:val="00033397"/>
    <w:rsid w:val="00035B4F"/>
    <w:rsid w:val="00040095"/>
    <w:rsid w:val="00041A30"/>
    <w:rsid w:val="00051834"/>
    <w:rsid w:val="00054A22"/>
    <w:rsid w:val="00062023"/>
    <w:rsid w:val="000655A6"/>
    <w:rsid w:val="00080512"/>
    <w:rsid w:val="00083588"/>
    <w:rsid w:val="00085D83"/>
    <w:rsid w:val="00092350"/>
    <w:rsid w:val="000949CB"/>
    <w:rsid w:val="00097251"/>
    <w:rsid w:val="00097791"/>
    <w:rsid w:val="000A0D1F"/>
    <w:rsid w:val="000A458B"/>
    <w:rsid w:val="000A6975"/>
    <w:rsid w:val="000C47C3"/>
    <w:rsid w:val="000C6F59"/>
    <w:rsid w:val="000D58AB"/>
    <w:rsid w:val="000D7892"/>
    <w:rsid w:val="000F06BA"/>
    <w:rsid w:val="00101C9C"/>
    <w:rsid w:val="00133525"/>
    <w:rsid w:val="00134D55"/>
    <w:rsid w:val="0015725B"/>
    <w:rsid w:val="001605B9"/>
    <w:rsid w:val="00166206"/>
    <w:rsid w:val="0018724E"/>
    <w:rsid w:val="001933A9"/>
    <w:rsid w:val="00195D76"/>
    <w:rsid w:val="001A4C42"/>
    <w:rsid w:val="001A7305"/>
    <w:rsid w:val="001A7420"/>
    <w:rsid w:val="001A78D1"/>
    <w:rsid w:val="001B3E22"/>
    <w:rsid w:val="001B6637"/>
    <w:rsid w:val="001C0B6E"/>
    <w:rsid w:val="001C21C3"/>
    <w:rsid w:val="001D02C2"/>
    <w:rsid w:val="001E35EE"/>
    <w:rsid w:val="001F0C1D"/>
    <w:rsid w:val="001F1132"/>
    <w:rsid w:val="001F168B"/>
    <w:rsid w:val="002004C1"/>
    <w:rsid w:val="00200BBF"/>
    <w:rsid w:val="00213EA6"/>
    <w:rsid w:val="0021575D"/>
    <w:rsid w:val="002347A2"/>
    <w:rsid w:val="002675F0"/>
    <w:rsid w:val="002727DD"/>
    <w:rsid w:val="00280941"/>
    <w:rsid w:val="002B11B9"/>
    <w:rsid w:val="002B6339"/>
    <w:rsid w:val="002C1D08"/>
    <w:rsid w:val="002E00EE"/>
    <w:rsid w:val="002E1C50"/>
    <w:rsid w:val="0030384C"/>
    <w:rsid w:val="003172DC"/>
    <w:rsid w:val="00354243"/>
    <w:rsid w:val="0035462D"/>
    <w:rsid w:val="0037511A"/>
    <w:rsid w:val="003765B8"/>
    <w:rsid w:val="00380F17"/>
    <w:rsid w:val="00390CEC"/>
    <w:rsid w:val="00391D40"/>
    <w:rsid w:val="003B09F4"/>
    <w:rsid w:val="003C3971"/>
    <w:rsid w:val="003C7B9A"/>
    <w:rsid w:val="003D7E7B"/>
    <w:rsid w:val="003E54F2"/>
    <w:rsid w:val="003F6D37"/>
    <w:rsid w:val="003F7214"/>
    <w:rsid w:val="00402C81"/>
    <w:rsid w:val="00404ABE"/>
    <w:rsid w:val="004105DA"/>
    <w:rsid w:val="0041503E"/>
    <w:rsid w:val="0041528A"/>
    <w:rsid w:val="004217E9"/>
    <w:rsid w:val="00423334"/>
    <w:rsid w:val="004345EC"/>
    <w:rsid w:val="00437231"/>
    <w:rsid w:val="00447E8E"/>
    <w:rsid w:val="00465515"/>
    <w:rsid w:val="00470323"/>
    <w:rsid w:val="00496700"/>
    <w:rsid w:val="004B4E23"/>
    <w:rsid w:val="004C5DFF"/>
    <w:rsid w:val="004D179D"/>
    <w:rsid w:val="004D2039"/>
    <w:rsid w:val="004D31F5"/>
    <w:rsid w:val="004D3578"/>
    <w:rsid w:val="004D7F90"/>
    <w:rsid w:val="004E06F2"/>
    <w:rsid w:val="004E213A"/>
    <w:rsid w:val="004E6566"/>
    <w:rsid w:val="004F0988"/>
    <w:rsid w:val="004F3340"/>
    <w:rsid w:val="004F4FE9"/>
    <w:rsid w:val="0050652A"/>
    <w:rsid w:val="00506B0D"/>
    <w:rsid w:val="00511219"/>
    <w:rsid w:val="005200D3"/>
    <w:rsid w:val="00520F87"/>
    <w:rsid w:val="00522560"/>
    <w:rsid w:val="00527358"/>
    <w:rsid w:val="005307A3"/>
    <w:rsid w:val="00530E23"/>
    <w:rsid w:val="0053388B"/>
    <w:rsid w:val="00535773"/>
    <w:rsid w:val="00543E6C"/>
    <w:rsid w:val="00551F41"/>
    <w:rsid w:val="0055658E"/>
    <w:rsid w:val="00561326"/>
    <w:rsid w:val="00565087"/>
    <w:rsid w:val="005859F8"/>
    <w:rsid w:val="005965CC"/>
    <w:rsid w:val="00597B11"/>
    <w:rsid w:val="005B3C1D"/>
    <w:rsid w:val="005B7335"/>
    <w:rsid w:val="005C2A0F"/>
    <w:rsid w:val="005C2FBF"/>
    <w:rsid w:val="005D0328"/>
    <w:rsid w:val="005D2E01"/>
    <w:rsid w:val="005D7526"/>
    <w:rsid w:val="005E40A6"/>
    <w:rsid w:val="005E4BB2"/>
    <w:rsid w:val="005F7177"/>
    <w:rsid w:val="00602AEA"/>
    <w:rsid w:val="00604072"/>
    <w:rsid w:val="00604AE5"/>
    <w:rsid w:val="006146F0"/>
    <w:rsid w:val="00614FDF"/>
    <w:rsid w:val="00621500"/>
    <w:rsid w:val="0062341D"/>
    <w:rsid w:val="00627C5F"/>
    <w:rsid w:val="0063543D"/>
    <w:rsid w:val="00635D50"/>
    <w:rsid w:val="00635DF4"/>
    <w:rsid w:val="00647114"/>
    <w:rsid w:val="00647117"/>
    <w:rsid w:val="006546F5"/>
    <w:rsid w:val="00656565"/>
    <w:rsid w:val="00662483"/>
    <w:rsid w:val="00672E5C"/>
    <w:rsid w:val="00680F3E"/>
    <w:rsid w:val="006819F0"/>
    <w:rsid w:val="006A2B4E"/>
    <w:rsid w:val="006A323F"/>
    <w:rsid w:val="006B0BCE"/>
    <w:rsid w:val="006B30D0"/>
    <w:rsid w:val="006B6724"/>
    <w:rsid w:val="006C3D95"/>
    <w:rsid w:val="006C6407"/>
    <w:rsid w:val="006E1021"/>
    <w:rsid w:val="006E5C86"/>
    <w:rsid w:val="006F70E9"/>
    <w:rsid w:val="00701116"/>
    <w:rsid w:val="00712CA0"/>
    <w:rsid w:val="00713C44"/>
    <w:rsid w:val="0071712A"/>
    <w:rsid w:val="00720BF0"/>
    <w:rsid w:val="00725BA0"/>
    <w:rsid w:val="00734A5B"/>
    <w:rsid w:val="0074026F"/>
    <w:rsid w:val="007429F6"/>
    <w:rsid w:val="00744E76"/>
    <w:rsid w:val="0076548D"/>
    <w:rsid w:val="007736B6"/>
    <w:rsid w:val="00774DA4"/>
    <w:rsid w:val="00781F0F"/>
    <w:rsid w:val="007944FC"/>
    <w:rsid w:val="007B600E"/>
    <w:rsid w:val="007B74F7"/>
    <w:rsid w:val="007E5988"/>
    <w:rsid w:val="007F0F4A"/>
    <w:rsid w:val="008028A4"/>
    <w:rsid w:val="008263DF"/>
    <w:rsid w:val="00830747"/>
    <w:rsid w:val="00841B73"/>
    <w:rsid w:val="00862811"/>
    <w:rsid w:val="008768CA"/>
    <w:rsid w:val="0088711E"/>
    <w:rsid w:val="008904FA"/>
    <w:rsid w:val="008925C8"/>
    <w:rsid w:val="00897A94"/>
    <w:rsid w:val="008A3140"/>
    <w:rsid w:val="008A636D"/>
    <w:rsid w:val="008C2673"/>
    <w:rsid w:val="008C384C"/>
    <w:rsid w:val="0090271F"/>
    <w:rsid w:val="00902E23"/>
    <w:rsid w:val="009114D7"/>
    <w:rsid w:val="0091348E"/>
    <w:rsid w:val="009173A9"/>
    <w:rsid w:val="00917CCB"/>
    <w:rsid w:val="0092045E"/>
    <w:rsid w:val="009251AC"/>
    <w:rsid w:val="00926B53"/>
    <w:rsid w:val="00930F2E"/>
    <w:rsid w:val="00942EC2"/>
    <w:rsid w:val="009448FB"/>
    <w:rsid w:val="0096110F"/>
    <w:rsid w:val="00967DB4"/>
    <w:rsid w:val="00985141"/>
    <w:rsid w:val="00991958"/>
    <w:rsid w:val="00993668"/>
    <w:rsid w:val="009A114C"/>
    <w:rsid w:val="009B2FB0"/>
    <w:rsid w:val="009B537F"/>
    <w:rsid w:val="009B72C6"/>
    <w:rsid w:val="009C21DD"/>
    <w:rsid w:val="009D7413"/>
    <w:rsid w:val="009F069A"/>
    <w:rsid w:val="009F2B62"/>
    <w:rsid w:val="009F2C04"/>
    <w:rsid w:val="009F37B7"/>
    <w:rsid w:val="00A10F02"/>
    <w:rsid w:val="00A164B4"/>
    <w:rsid w:val="00A26956"/>
    <w:rsid w:val="00A27486"/>
    <w:rsid w:val="00A27681"/>
    <w:rsid w:val="00A33235"/>
    <w:rsid w:val="00A360CB"/>
    <w:rsid w:val="00A53724"/>
    <w:rsid w:val="00A56066"/>
    <w:rsid w:val="00A73129"/>
    <w:rsid w:val="00A773C5"/>
    <w:rsid w:val="00A82346"/>
    <w:rsid w:val="00A86604"/>
    <w:rsid w:val="00A92BA1"/>
    <w:rsid w:val="00A94B5C"/>
    <w:rsid w:val="00AA078A"/>
    <w:rsid w:val="00AC2462"/>
    <w:rsid w:val="00AC37F1"/>
    <w:rsid w:val="00AC4D4E"/>
    <w:rsid w:val="00AC5A70"/>
    <w:rsid w:val="00AC6BC6"/>
    <w:rsid w:val="00AD2C23"/>
    <w:rsid w:val="00AE245D"/>
    <w:rsid w:val="00AE501D"/>
    <w:rsid w:val="00AE65E2"/>
    <w:rsid w:val="00B024CA"/>
    <w:rsid w:val="00B100EC"/>
    <w:rsid w:val="00B15449"/>
    <w:rsid w:val="00B27DEC"/>
    <w:rsid w:val="00B5393D"/>
    <w:rsid w:val="00B55E08"/>
    <w:rsid w:val="00B70201"/>
    <w:rsid w:val="00B927FC"/>
    <w:rsid w:val="00B93086"/>
    <w:rsid w:val="00BA19ED"/>
    <w:rsid w:val="00BA4B8D"/>
    <w:rsid w:val="00BB4C6C"/>
    <w:rsid w:val="00BB604C"/>
    <w:rsid w:val="00BC0A7C"/>
    <w:rsid w:val="00BC0F7D"/>
    <w:rsid w:val="00BC172F"/>
    <w:rsid w:val="00BD7D31"/>
    <w:rsid w:val="00BE3255"/>
    <w:rsid w:val="00BF128E"/>
    <w:rsid w:val="00BF32B6"/>
    <w:rsid w:val="00BF46E1"/>
    <w:rsid w:val="00C074DD"/>
    <w:rsid w:val="00C1496A"/>
    <w:rsid w:val="00C16341"/>
    <w:rsid w:val="00C33079"/>
    <w:rsid w:val="00C41016"/>
    <w:rsid w:val="00C45231"/>
    <w:rsid w:val="00C53078"/>
    <w:rsid w:val="00C6133D"/>
    <w:rsid w:val="00C6433C"/>
    <w:rsid w:val="00C6551D"/>
    <w:rsid w:val="00C66325"/>
    <w:rsid w:val="00C71BB3"/>
    <w:rsid w:val="00C72628"/>
    <w:rsid w:val="00C72833"/>
    <w:rsid w:val="00C80F1D"/>
    <w:rsid w:val="00C91453"/>
    <w:rsid w:val="00C93F40"/>
    <w:rsid w:val="00C96A4C"/>
    <w:rsid w:val="00CA3D0C"/>
    <w:rsid w:val="00CA6728"/>
    <w:rsid w:val="00CE2ABF"/>
    <w:rsid w:val="00CF06DA"/>
    <w:rsid w:val="00CF7F02"/>
    <w:rsid w:val="00D10EBB"/>
    <w:rsid w:val="00D31239"/>
    <w:rsid w:val="00D31731"/>
    <w:rsid w:val="00D5465E"/>
    <w:rsid w:val="00D57972"/>
    <w:rsid w:val="00D675A9"/>
    <w:rsid w:val="00D738D6"/>
    <w:rsid w:val="00D755EB"/>
    <w:rsid w:val="00D76048"/>
    <w:rsid w:val="00D77BFB"/>
    <w:rsid w:val="00D8286F"/>
    <w:rsid w:val="00D87E00"/>
    <w:rsid w:val="00D9134D"/>
    <w:rsid w:val="00DA1F84"/>
    <w:rsid w:val="00DA7A03"/>
    <w:rsid w:val="00DB1818"/>
    <w:rsid w:val="00DB6762"/>
    <w:rsid w:val="00DC309B"/>
    <w:rsid w:val="00DC4DA2"/>
    <w:rsid w:val="00DD30EB"/>
    <w:rsid w:val="00DD414F"/>
    <w:rsid w:val="00DD4C17"/>
    <w:rsid w:val="00DD6B30"/>
    <w:rsid w:val="00DD74A5"/>
    <w:rsid w:val="00DE3984"/>
    <w:rsid w:val="00DE49D8"/>
    <w:rsid w:val="00DF2B1F"/>
    <w:rsid w:val="00DF62CD"/>
    <w:rsid w:val="00E07BD4"/>
    <w:rsid w:val="00E16509"/>
    <w:rsid w:val="00E2245F"/>
    <w:rsid w:val="00E27BE7"/>
    <w:rsid w:val="00E301C0"/>
    <w:rsid w:val="00E332EE"/>
    <w:rsid w:val="00E40DE8"/>
    <w:rsid w:val="00E44582"/>
    <w:rsid w:val="00E77645"/>
    <w:rsid w:val="00E822FC"/>
    <w:rsid w:val="00E85E6D"/>
    <w:rsid w:val="00E97A68"/>
    <w:rsid w:val="00EA15B0"/>
    <w:rsid w:val="00EA22B1"/>
    <w:rsid w:val="00EA5EA7"/>
    <w:rsid w:val="00EA784F"/>
    <w:rsid w:val="00EB05F5"/>
    <w:rsid w:val="00EB732C"/>
    <w:rsid w:val="00EC4A25"/>
    <w:rsid w:val="00ED2D5E"/>
    <w:rsid w:val="00ED3DBE"/>
    <w:rsid w:val="00EE38C4"/>
    <w:rsid w:val="00EF0C50"/>
    <w:rsid w:val="00EF1B03"/>
    <w:rsid w:val="00EF49D7"/>
    <w:rsid w:val="00EF66DC"/>
    <w:rsid w:val="00F025A2"/>
    <w:rsid w:val="00F04712"/>
    <w:rsid w:val="00F13360"/>
    <w:rsid w:val="00F21C1D"/>
    <w:rsid w:val="00F22EC7"/>
    <w:rsid w:val="00F2660C"/>
    <w:rsid w:val="00F325C8"/>
    <w:rsid w:val="00F408C5"/>
    <w:rsid w:val="00F602D7"/>
    <w:rsid w:val="00F653B8"/>
    <w:rsid w:val="00F80AB5"/>
    <w:rsid w:val="00F81791"/>
    <w:rsid w:val="00F9008D"/>
    <w:rsid w:val="00F95962"/>
    <w:rsid w:val="00FA1266"/>
    <w:rsid w:val="00FC1192"/>
    <w:rsid w:val="00FD4491"/>
    <w:rsid w:val="00FE563E"/>
    <w:rsid w:val="00FF6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341</Pages>
  <Words>82557</Words>
  <Characters>470577</Characters>
  <Application>Microsoft Office Word</Application>
  <DocSecurity>0</DocSecurity>
  <Lines>3921</Lines>
  <Paragraphs>1104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552030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31.130_CR0105R1_(Rel-18)_GBA_U_APIs</cp:lastModifiedBy>
  <cp:revision>61</cp:revision>
  <cp:lastPrinted>2019-02-25T14:05:00Z</cp:lastPrinted>
  <dcterms:created xsi:type="dcterms:W3CDTF">2023-09-25T09:49:00Z</dcterms:created>
  <dcterms:modified xsi:type="dcterms:W3CDTF">2025-05-28T12:40:00Z</dcterms:modified>
</cp:coreProperties>
</file>