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pPr>
        <w:pStyle w:val="ListNumber"/>
        <w:numPr>
          <w:ilvl w:val="0"/>
          <w:numId w:val="2"/>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pPr>
        <w:pStyle w:val="Heading4"/>
        <w:numPr>
          <w:ilvl w:val="3"/>
          <w:numId w:val="1"/>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6B60CB90" w14:textId="77777777" w:rsidR="00E53D31" w:rsidRPr="001D1519" w:rsidRDefault="00E53D31" w:rsidP="00E53D31">
      <w:pPr>
        <w:pStyle w:val="B2"/>
      </w:pPr>
      <w:bookmarkStart w:id="29" w:name="_Toc146312849"/>
      <w:r>
        <w:t xml:space="preserve">CAG-ID range: </w:t>
      </w:r>
      <w:r>
        <w:tab/>
      </w:r>
      <w:r>
        <w:tab/>
        <w:t>00 00 00 01 – 00 00 00 07</w:t>
      </w:r>
    </w:p>
    <w:p w14:paraId="7B6E4BB8" w14:textId="77777777" w:rsidR="00E53D31" w:rsidRPr="001D1519" w:rsidRDefault="00E53D31" w:rsidP="00E53D31">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6C8AA60B" w14:textId="77777777" w:rsidR="005409DC" w:rsidRDefault="005409DC" w:rsidP="005409DC">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1E10DEFF" w14:textId="77777777" w:rsidR="005409DC" w:rsidRPr="002E4A03" w:rsidRDefault="005409DC" w:rsidP="005409DC">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08479ECD" w14:textId="77777777" w:rsidR="005409DC" w:rsidRDefault="005409DC" w:rsidP="005409DC">
      <w:pPr>
        <w:rPr>
          <w:b/>
        </w:rPr>
      </w:pPr>
      <w:r w:rsidRPr="00E245F5">
        <w:rPr>
          <w:b/>
        </w:rPr>
        <w:t>EF</w:t>
      </w:r>
      <w:r w:rsidRPr="00E245F5">
        <w:rPr>
          <w:b/>
          <w:vertAlign w:val="subscript"/>
        </w:rPr>
        <w:t>UST</w:t>
      </w:r>
      <w:r w:rsidRPr="00E245F5">
        <w:rPr>
          <w:b/>
        </w:rPr>
        <w:t xml:space="preserve"> </w:t>
      </w:r>
      <w:r w:rsidRPr="00677BE1">
        <w:t>(USIM Service Table)</w:t>
      </w:r>
    </w:p>
    <w:p w14:paraId="3EA3E0DC" w14:textId="77777777" w:rsidR="005409DC" w:rsidRDefault="005409DC" w:rsidP="005409DC">
      <w:pPr>
        <w:pStyle w:val="B1"/>
        <w:rPr>
          <w:b/>
        </w:rPr>
      </w:pPr>
      <w:r w:rsidRPr="00311D59">
        <w:t>Logically</w:t>
      </w:r>
      <w:r>
        <w:t>:</w:t>
      </w:r>
    </w:p>
    <w:p w14:paraId="2FF62F37" w14:textId="77777777" w:rsidR="005409DC" w:rsidRPr="00B93B9B" w:rsidRDefault="005409DC" w:rsidP="005409DC">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5409DC" w:rsidRPr="009E0F75" w14:paraId="48C857B6" w14:textId="77777777" w:rsidTr="0038106F">
        <w:tc>
          <w:tcPr>
            <w:tcW w:w="2091" w:type="dxa"/>
          </w:tcPr>
          <w:p w14:paraId="127E1BE9" w14:textId="77777777" w:rsidR="005409DC" w:rsidRPr="009E0F75" w:rsidRDefault="005409DC" w:rsidP="0038106F">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to n°152</w:t>
            </w:r>
          </w:p>
        </w:tc>
        <w:tc>
          <w:tcPr>
            <w:tcW w:w="236" w:type="dxa"/>
          </w:tcPr>
          <w:p w14:paraId="0B0185B3" w14:textId="77777777" w:rsidR="005409DC" w:rsidRPr="009E0F75" w:rsidRDefault="005409DC" w:rsidP="0038106F">
            <w:pPr>
              <w:pStyle w:val="NoSpaceNormal"/>
              <w:rPr>
                <w:sz w:val="18"/>
                <w:szCs w:val="18"/>
              </w:rPr>
            </w:pPr>
          </w:p>
        </w:tc>
        <w:tc>
          <w:tcPr>
            <w:tcW w:w="4584" w:type="dxa"/>
          </w:tcPr>
          <w:p w14:paraId="5472E584" w14:textId="77777777" w:rsidR="005409DC" w:rsidRPr="009E0F75" w:rsidRDefault="005409DC" w:rsidP="0038106F">
            <w:pPr>
              <w:pStyle w:val="NoSpaceNormal"/>
              <w:rPr>
                <w:sz w:val="18"/>
                <w:szCs w:val="18"/>
              </w:rPr>
            </w:pPr>
            <w:r w:rsidRPr="009E0F75">
              <w:rPr>
                <w:rFonts w:cs="Arial"/>
                <w:sz w:val="18"/>
                <w:szCs w:val="18"/>
                <w:lang w:val="en-US"/>
              </w:rPr>
              <w:t>not defined</w:t>
            </w:r>
          </w:p>
        </w:tc>
        <w:tc>
          <w:tcPr>
            <w:tcW w:w="1361" w:type="dxa"/>
          </w:tcPr>
          <w:p w14:paraId="56DBC95A" w14:textId="77777777" w:rsidR="005409DC" w:rsidRPr="009E0F75" w:rsidRDefault="005409DC" w:rsidP="0038106F">
            <w:pPr>
              <w:pStyle w:val="NoSpaceNormal"/>
              <w:rPr>
                <w:sz w:val="18"/>
                <w:szCs w:val="18"/>
              </w:rPr>
            </w:pPr>
            <w:r w:rsidRPr="009E0F75">
              <w:rPr>
                <w:sz w:val="18"/>
                <w:szCs w:val="18"/>
              </w:rPr>
              <w:t>not available</w:t>
            </w:r>
          </w:p>
        </w:tc>
      </w:tr>
    </w:tbl>
    <w:p w14:paraId="48D9CF09" w14:textId="77777777" w:rsidR="005409DC" w:rsidRPr="009E0F75" w:rsidRDefault="005409DC" w:rsidP="005409DC">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5409DC" w:rsidRPr="00311D59" w14:paraId="25E264B6" w14:textId="77777777" w:rsidTr="0038106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87804" w14:textId="77777777" w:rsidR="005409DC" w:rsidRPr="00FE52FE" w:rsidRDefault="005409DC" w:rsidP="0038106F">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112E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040B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CFFA9B"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E00B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F83B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CE5A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2761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9C61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B8</w:t>
            </w:r>
          </w:p>
        </w:tc>
      </w:tr>
      <w:tr w:rsidR="005409DC" w:rsidRPr="00311D59" w14:paraId="561A74BC" w14:textId="77777777" w:rsidTr="0038106F">
        <w:tc>
          <w:tcPr>
            <w:tcW w:w="907" w:type="dxa"/>
            <w:tcBorders>
              <w:top w:val="single" w:sz="4" w:space="0" w:color="auto"/>
              <w:left w:val="single" w:sz="4" w:space="0" w:color="auto"/>
              <w:bottom w:val="single" w:sz="4" w:space="0" w:color="auto"/>
              <w:right w:val="single" w:sz="4" w:space="0" w:color="auto"/>
            </w:tcBorders>
          </w:tcPr>
          <w:p w14:paraId="793E5E99" w14:textId="77777777" w:rsidR="005409DC" w:rsidRPr="00311D59" w:rsidRDefault="005409DC" w:rsidP="0038106F">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8C01488" w14:textId="77777777" w:rsidR="005409DC" w:rsidRPr="00311D59" w:rsidRDefault="005409DC" w:rsidP="0038106F">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BE09679"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1F97D77" w14:textId="77777777" w:rsidR="005409DC" w:rsidRPr="00311D59" w:rsidRDefault="005409DC" w:rsidP="0038106F">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B4F3272" w14:textId="77777777" w:rsidR="005409DC" w:rsidRPr="00311D59" w:rsidRDefault="005409DC" w:rsidP="0038106F">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84F0EB0" w14:textId="77777777" w:rsidR="005409DC" w:rsidRPr="00311D59" w:rsidRDefault="005409DC" w:rsidP="0038106F">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BF35685"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14B0B5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FE5548"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r>
      <w:tr w:rsidR="005409DC" w:rsidRPr="00311D59" w14:paraId="1D07C11C" w14:textId="77777777" w:rsidTr="0038106F">
        <w:tc>
          <w:tcPr>
            <w:tcW w:w="907" w:type="dxa"/>
            <w:tcBorders>
              <w:top w:val="single" w:sz="4" w:space="0" w:color="auto"/>
              <w:right w:val="single" w:sz="4" w:space="0" w:color="auto"/>
            </w:tcBorders>
          </w:tcPr>
          <w:p w14:paraId="4FFD43D6"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0460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59D9"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2DBD4"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859EA" w14:textId="77777777" w:rsidR="005409DC" w:rsidRPr="00311D59" w:rsidRDefault="005409DC" w:rsidP="0038106F">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E304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D0E5467" w14:textId="77777777" w:rsidR="005409DC" w:rsidRPr="00311D59" w:rsidRDefault="005409DC" w:rsidP="0038106F">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9C8D9F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95FD8A9" w14:textId="77777777" w:rsidR="005409DC" w:rsidRPr="00311D59" w:rsidRDefault="005409DC" w:rsidP="0038106F">
            <w:pPr>
              <w:keepNext/>
              <w:keepLines/>
              <w:spacing w:after="0"/>
              <w:jc w:val="center"/>
              <w:rPr>
                <w:rFonts w:ascii="Arial" w:hAnsi="Arial"/>
                <w:b/>
                <w:sz w:val="18"/>
              </w:rPr>
            </w:pPr>
            <w:r>
              <w:rPr>
                <w:rFonts w:ascii="Arial" w:hAnsi="Arial"/>
                <w:b/>
                <w:sz w:val="18"/>
              </w:rPr>
              <w:t>B19</w:t>
            </w:r>
          </w:p>
        </w:tc>
      </w:tr>
      <w:tr w:rsidR="005409DC" w:rsidRPr="00311D59" w14:paraId="0A1D0979" w14:textId="77777777" w:rsidTr="0038106F">
        <w:tc>
          <w:tcPr>
            <w:tcW w:w="907" w:type="dxa"/>
            <w:tcBorders>
              <w:right w:val="single" w:sz="4" w:space="0" w:color="auto"/>
            </w:tcBorders>
          </w:tcPr>
          <w:p w14:paraId="4D88105C"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7E8744F"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C2E13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464DF2" w14:textId="77777777" w:rsidR="005409DC" w:rsidRPr="00311D59" w:rsidRDefault="005409DC" w:rsidP="0038106F">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A2936C0" w14:textId="77777777" w:rsidR="005409DC" w:rsidRPr="00311D59" w:rsidRDefault="005409DC" w:rsidP="0038106F">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A2624B7"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5B4676" w14:textId="77777777" w:rsidR="005409DC" w:rsidRPr="00311D59" w:rsidRDefault="005409DC" w:rsidP="0038106F">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AB0FBC" w14:textId="77777777" w:rsidR="005409DC" w:rsidRPr="00311D59" w:rsidRDefault="005409DC" w:rsidP="0038106F">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987643B" w14:textId="77777777" w:rsidR="005409DC" w:rsidRPr="00311D59" w:rsidRDefault="005409DC" w:rsidP="0038106F">
            <w:pPr>
              <w:keepNext/>
              <w:keepLines/>
              <w:spacing w:after="0"/>
              <w:jc w:val="center"/>
              <w:rPr>
                <w:rFonts w:ascii="Arial" w:hAnsi="Arial"/>
                <w:sz w:val="18"/>
              </w:rPr>
            </w:pPr>
            <w:r>
              <w:rPr>
                <w:rFonts w:ascii="Arial" w:hAnsi="Arial"/>
                <w:sz w:val="18"/>
              </w:rPr>
              <w:t>00xx xxxx</w:t>
            </w:r>
          </w:p>
        </w:tc>
      </w:tr>
    </w:tbl>
    <w:p w14:paraId="59C16D4A" w14:textId="77777777" w:rsidR="005409DC" w:rsidRDefault="005409DC"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lastRenderedPageBreak/>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lastRenderedPageBreak/>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lastRenderedPageBreak/>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lastRenderedPageBreak/>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lastRenderedPageBreak/>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lastRenderedPageBreak/>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lastRenderedPageBreak/>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lastRenderedPageBreak/>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lastRenderedPageBreak/>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lastRenderedPageBreak/>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lastRenderedPageBreak/>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lastRenderedPageBreak/>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lastRenderedPageBreak/>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lastRenderedPageBreak/>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lastRenderedPageBreak/>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lastRenderedPageBreak/>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lastRenderedPageBreak/>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lastRenderedPageBreak/>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lastRenderedPageBreak/>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lastRenderedPageBreak/>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lastRenderedPageBreak/>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lastRenderedPageBreak/>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lastRenderedPageBreak/>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lastRenderedPageBreak/>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lastRenderedPageBreak/>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lastRenderedPageBreak/>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lastRenderedPageBreak/>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lastRenderedPageBreak/>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lastRenderedPageBreak/>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56B43758" w14:textId="77777777" w:rsidR="00454F48" w:rsidRDefault="00454F48" w:rsidP="00454F48">
      <w:pPr>
        <w:pStyle w:val="H6"/>
      </w:pPr>
      <w:r>
        <w:t>27.22.4.5.1.4.1</w:t>
      </w:r>
      <w:r>
        <w:tab/>
        <w:t>Initial conditions</w:t>
      </w:r>
    </w:p>
    <w:p w14:paraId="5ABC1956" w14:textId="77777777" w:rsidR="00454F48" w:rsidRDefault="00454F48" w:rsidP="00454F48">
      <w:pPr>
        <w:rPr>
          <w:rFonts w:eastAsia="SimSun"/>
          <w:lang w:val="en-US" w:eastAsia="zh-CN"/>
        </w:rPr>
      </w:pPr>
      <w:r>
        <w:t>For sequence 1.1</w:t>
      </w:r>
      <w:r>
        <w:rPr>
          <w:rFonts w:eastAsia="SimSun" w:hint="eastAsia"/>
          <w:lang w:val="en-US" w:eastAsia="zh-CN"/>
        </w:rPr>
        <w:t>:</w:t>
      </w:r>
    </w:p>
    <w:p w14:paraId="7D24E76F" w14:textId="77777777" w:rsidR="00454F48" w:rsidRDefault="00454F48" w:rsidP="00454F48">
      <w:pPr>
        <w:pStyle w:val="B1"/>
      </w:pPr>
      <w:r>
        <w:t>-</w:t>
      </w:r>
      <w:r>
        <w:tab/>
        <w:t>The ME is connected to the USIM Simulator and only connected to the USS if the USS is mentioned in the sequence table</w:t>
      </w:r>
      <w:r>
        <w:rPr>
          <w:rFonts w:eastAsia="SimSun" w:hint="eastAsia"/>
          <w:lang w:val="en-US" w:eastAsia="zh-CN"/>
        </w:rPr>
        <w:t>.</w:t>
      </w:r>
    </w:p>
    <w:p w14:paraId="0BCF7C72" w14:textId="77777777" w:rsidR="00454F48" w:rsidRDefault="00454F48" w:rsidP="00454F48">
      <w:pPr>
        <w:pStyle w:val="B1"/>
        <w:rPr>
          <w:rFonts w:eastAsia="SimSun"/>
          <w:lang w:val="en-US" w:eastAsia="zh-CN"/>
        </w:rPr>
      </w:pPr>
      <w:r>
        <w:lastRenderedPageBreak/>
        <w:t>-</w:t>
      </w:r>
      <w:r>
        <w:tab/>
        <w:t>The elementary files are coded as Toolkit default</w:t>
      </w:r>
      <w:r>
        <w:rPr>
          <w:rFonts w:eastAsia="SimSun" w:hint="eastAsia"/>
          <w:lang w:val="en-US" w:eastAsia="zh-CN"/>
        </w:rPr>
        <w:t>.</w:t>
      </w:r>
    </w:p>
    <w:p w14:paraId="31E5E347" w14:textId="1B1FE652" w:rsidR="00454F48" w:rsidRDefault="00454F48" w:rsidP="00454F48">
      <w:r>
        <w:t>For sequence 1.</w:t>
      </w:r>
      <w:r w:rsidR="00A24002">
        <w:rPr>
          <w:rFonts w:eastAsia="SimSun"/>
          <w:lang w:val="en-US" w:eastAsia="zh-CN"/>
        </w:rPr>
        <w:t>2</w:t>
      </w:r>
      <w:r>
        <w:t>:</w:t>
      </w:r>
    </w:p>
    <w:p w14:paraId="5B4CE7AB" w14:textId="77777777" w:rsidR="00454F48" w:rsidRDefault="00454F48" w:rsidP="00454F48">
      <w:pPr>
        <w:pStyle w:val="B1"/>
      </w:pPr>
      <w:r>
        <w:t>-</w:t>
      </w:r>
      <w:r>
        <w:tab/>
        <w:t xml:space="preserve">The </w:t>
      </w:r>
      <w:r>
        <w:rPr>
          <w:lang w:val="en-US" w:eastAsia="fr-FR"/>
        </w:rPr>
        <w:t>NG-RAN ISIM-UICC</w:t>
      </w:r>
      <w:r>
        <w:t xml:space="preserve">, the default </w:t>
      </w:r>
      <w:r>
        <w:rPr>
          <w:rFonts w:eastAsia="SimSun" w:hint="eastAsia"/>
          <w:lang w:val="en-US" w:eastAsia="zh-CN"/>
        </w:rPr>
        <w:t>NG-RAN</w:t>
      </w:r>
      <w:r>
        <w:t xml:space="preserve"> parameters are used.</w:t>
      </w:r>
    </w:p>
    <w:p w14:paraId="306072E6" w14:textId="77777777" w:rsidR="00454F48" w:rsidRDefault="00454F48" w:rsidP="00454F48">
      <w:pPr>
        <w:pStyle w:val="B1"/>
      </w:pPr>
      <w:r>
        <w:t>-</w:t>
      </w:r>
      <w:r>
        <w:tab/>
        <w:t>The ME is connected to the USIM Simulator and to the NG-SS.</w:t>
      </w:r>
    </w:p>
    <w:p w14:paraId="7F24AAFB" w14:textId="77777777" w:rsidR="00454F48" w:rsidRDefault="00454F48" w:rsidP="00454F48">
      <w:r>
        <w:t>Prior to this test the ME shall have been powered on and performed the PROFILE DOWNLOAD procedure.</w:t>
      </w:r>
    </w:p>
    <w:p w14:paraId="3CC05FB0" w14:textId="77777777" w:rsidR="00454F48" w:rsidRDefault="00454F48" w:rsidP="00454F48">
      <w:r>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5383363C" w14:textId="77777777" w:rsidR="00454F48" w:rsidRDefault="00454F48" w:rsidP="00454F48">
      <w:r>
        <w:t>For coding, see ETSI TS 102 384 [26] in clause 27.22.4.5.1.4.2, Expected Sequence 1.1.</w:t>
      </w:r>
    </w:p>
    <w:p w14:paraId="6BC470B0" w14:textId="5C346998" w:rsidR="00454F48" w:rsidRDefault="00454F48" w:rsidP="00454F48">
      <w:pPr>
        <w:pStyle w:val="TH"/>
      </w:pPr>
      <w:r>
        <w:t>Expected Sequence 1.</w:t>
      </w:r>
      <w:r>
        <w:rPr>
          <w:rFonts w:eastAsia="SimSun"/>
          <w:lang w:val="en-US" w:eastAsia="zh-CN"/>
        </w:rPr>
        <w:t>2</w:t>
      </w:r>
      <w:r>
        <w:t xml:space="preserve"> (PLAY TONE,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454F48" w14:paraId="160D5116" w14:textId="77777777" w:rsidTr="00AC3D95">
        <w:trPr>
          <w:cantSplit/>
          <w:jc w:val="center"/>
        </w:trPr>
        <w:tc>
          <w:tcPr>
            <w:tcW w:w="737" w:type="dxa"/>
            <w:tcBorders>
              <w:top w:val="single" w:sz="6" w:space="0" w:color="auto"/>
              <w:left w:val="single" w:sz="6" w:space="0" w:color="auto"/>
              <w:bottom w:val="single" w:sz="4" w:space="0" w:color="auto"/>
              <w:right w:val="single" w:sz="6" w:space="0" w:color="auto"/>
            </w:tcBorders>
          </w:tcPr>
          <w:p w14:paraId="6A24086C" w14:textId="77777777" w:rsidR="00454F48" w:rsidRDefault="00454F48" w:rsidP="00AC3D95">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63F413" w14:textId="77777777" w:rsidR="00454F48" w:rsidRDefault="00454F48" w:rsidP="00AC3D95">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2C973267" w14:textId="77777777" w:rsidR="00454F48" w:rsidRDefault="00454F48" w:rsidP="00AC3D95">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3F75676B" w14:textId="77777777" w:rsidR="00454F48" w:rsidRDefault="00454F48" w:rsidP="00AC3D95">
            <w:pPr>
              <w:pStyle w:val="TAH"/>
            </w:pPr>
            <w:r>
              <w:t>Comments</w:t>
            </w:r>
          </w:p>
        </w:tc>
      </w:tr>
      <w:tr w:rsidR="00454F48" w14:paraId="4E6C514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7EC6AF9" w14:textId="77777777" w:rsidR="00454F48" w:rsidRDefault="00454F48" w:rsidP="00AC3D95">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63D08BDA" w14:textId="77777777" w:rsidR="00454F48" w:rsidRDefault="00454F48" w:rsidP="00AC3D95">
            <w:pPr>
              <w:pStyle w:val="TAC"/>
            </w:pPr>
            <w:r>
              <w:t>ME</w:t>
            </w:r>
            <w:r>
              <w:sym w:font="Symbol" w:char="F0AE"/>
            </w:r>
            <w:r>
              <w:rPr>
                <w:rFonts w:eastAsia="SimSun" w:hint="eastAsia"/>
                <w:lang w:val="en-US" w:eastAsia="zh-CN"/>
              </w:rPr>
              <w:t>NG-SS</w:t>
            </w:r>
          </w:p>
        </w:tc>
        <w:tc>
          <w:tcPr>
            <w:tcW w:w="2609" w:type="dxa"/>
            <w:tcBorders>
              <w:top w:val="single" w:sz="4" w:space="0" w:color="auto"/>
              <w:left w:val="single" w:sz="4" w:space="0" w:color="auto"/>
              <w:bottom w:val="single" w:sz="4" w:space="0" w:color="auto"/>
              <w:right w:val="single" w:sz="4" w:space="0" w:color="auto"/>
            </w:tcBorders>
          </w:tcPr>
          <w:p w14:paraId="52920947" w14:textId="77777777" w:rsidR="00454F48" w:rsidRDefault="00454F48" w:rsidP="00AC3D9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77AD5E3" w14:textId="77777777" w:rsidR="00454F48" w:rsidRDefault="00454F48" w:rsidP="00AC3D95">
            <w:pPr>
              <w:pStyle w:val="TAL"/>
            </w:pPr>
          </w:p>
        </w:tc>
      </w:tr>
      <w:tr w:rsidR="00454F48" w14:paraId="2AF291C3"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C7745F9" w14:textId="77777777" w:rsidR="00454F48" w:rsidRDefault="00454F48" w:rsidP="00AC3D95">
            <w:pPr>
              <w:pStyle w:val="TAC"/>
              <w:rPr>
                <w:rFonts w:eastAsia="SimSun"/>
                <w:lang w:val="en-US" w:eastAsia="zh-CN"/>
              </w:rPr>
            </w:pPr>
            <w:r>
              <w:rPr>
                <w:rFonts w:eastAsia="SimSun" w:hint="eastAsia"/>
                <w:lang w:val="en-US" w:eastAsia="zh-CN"/>
              </w:rPr>
              <w:t>2</w:t>
            </w:r>
          </w:p>
        </w:tc>
        <w:tc>
          <w:tcPr>
            <w:tcW w:w="1282" w:type="dxa"/>
            <w:tcBorders>
              <w:top w:val="single" w:sz="4" w:space="0" w:color="auto"/>
              <w:left w:val="single" w:sz="4" w:space="0" w:color="auto"/>
              <w:bottom w:val="single" w:sz="4" w:space="0" w:color="auto"/>
              <w:right w:val="single" w:sz="4" w:space="0" w:color="auto"/>
            </w:tcBorders>
          </w:tcPr>
          <w:p w14:paraId="76C41CDF" w14:textId="77777777" w:rsidR="00454F48" w:rsidRDefault="00454F48" w:rsidP="00AC3D95">
            <w:pPr>
              <w:pStyle w:val="TAC"/>
            </w:pPr>
            <w:r>
              <w:t xml:space="preserve">User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5C9498C9" w14:textId="77777777" w:rsidR="00454F48" w:rsidRDefault="00454F48" w:rsidP="00AC3D95">
            <w:pPr>
              <w:pStyle w:val="TAL"/>
            </w:pPr>
            <w:r>
              <w:rPr>
                <w:snapToGrid w:val="0"/>
              </w:rPr>
              <w:t xml:space="preserve">Set up an IMS voice call </w:t>
            </w:r>
          </w:p>
        </w:tc>
        <w:tc>
          <w:tcPr>
            <w:tcW w:w="3776" w:type="dxa"/>
            <w:tcBorders>
              <w:top w:val="single" w:sz="4" w:space="0" w:color="auto"/>
              <w:left w:val="single" w:sz="4" w:space="0" w:color="auto"/>
              <w:bottom w:val="single" w:sz="4" w:space="0" w:color="auto"/>
              <w:right w:val="single" w:sz="4" w:space="0" w:color="auto"/>
            </w:tcBorders>
          </w:tcPr>
          <w:p w14:paraId="4BB647F0" w14:textId="77777777" w:rsidR="00454F48" w:rsidRDefault="00454F48" w:rsidP="00AC3D95">
            <w:pPr>
              <w:pStyle w:val="TAL"/>
            </w:pPr>
            <w:r>
              <w:rPr>
                <w:rFonts w:hint="eastAsia"/>
              </w:rPr>
              <w:t>Call need</w:t>
            </w:r>
            <w:r>
              <w:t>s</w:t>
            </w:r>
            <w:r>
              <w:rPr>
                <w:rFonts w:hint="eastAsia"/>
              </w:rPr>
              <w:t xml:space="preserve"> to be connected</w:t>
            </w:r>
          </w:p>
        </w:tc>
      </w:tr>
      <w:tr w:rsidR="00454F48" w14:paraId="5F93BD4D"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36CEBBEF" w14:textId="77777777" w:rsidR="00454F48" w:rsidRDefault="00454F48" w:rsidP="00AC3D95">
            <w:pPr>
              <w:pStyle w:val="TAC"/>
              <w:rPr>
                <w:rFonts w:eastAsia="SimSun"/>
                <w:lang w:val="en-US" w:eastAsia="zh-CN"/>
              </w:rPr>
            </w:pPr>
            <w:r>
              <w:rPr>
                <w:rFonts w:eastAsia="SimSun" w:hint="eastAsia"/>
                <w:lang w:val="en-US" w:eastAsia="zh-CN"/>
              </w:rPr>
              <w:t>3</w:t>
            </w:r>
          </w:p>
        </w:tc>
        <w:tc>
          <w:tcPr>
            <w:tcW w:w="1282" w:type="dxa"/>
            <w:tcBorders>
              <w:top w:val="single" w:sz="4" w:space="0" w:color="auto"/>
              <w:left w:val="single" w:sz="4" w:space="0" w:color="auto"/>
              <w:bottom w:val="single" w:sz="4" w:space="0" w:color="auto"/>
              <w:right w:val="single" w:sz="4" w:space="0" w:color="auto"/>
            </w:tcBorders>
          </w:tcPr>
          <w:p w14:paraId="340C8E5A" w14:textId="77777777" w:rsidR="00454F48" w:rsidRDefault="00454F48" w:rsidP="00AC3D95">
            <w:pPr>
              <w:pStyle w:val="TAC"/>
            </w:pPr>
            <w:r>
              <w:rPr>
                <w:rFonts w:hint="eastAsia"/>
              </w:rPr>
              <w:t>ME</w:t>
            </w:r>
            <w:r>
              <w:t xml:space="preserve"> </w:t>
            </w:r>
            <w:r>
              <w:sym w:font="Symbol" w:char="F0AE"/>
            </w:r>
            <w:r>
              <w:t xml:space="preserve"> NG-SS</w:t>
            </w:r>
          </w:p>
        </w:tc>
        <w:tc>
          <w:tcPr>
            <w:tcW w:w="2609" w:type="dxa"/>
            <w:tcBorders>
              <w:top w:val="single" w:sz="4" w:space="0" w:color="auto"/>
              <w:left w:val="single" w:sz="4" w:space="0" w:color="auto"/>
              <w:bottom w:val="single" w:sz="4" w:space="0" w:color="auto"/>
              <w:right w:val="single" w:sz="4" w:space="0" w:color="auto"/>
            </w:tcBorders>
          </w:tcPr>
          <w:p w14:paraId="60BDD3F5" w14:textId="77777777" w:rsidR="00454F48" w:rsidRDefault="00454F48" w:rsidP="00AC3D95">
            <w:pPr>
              <w:pStyle w:val="TAL"/>
            </w:pPr>
            <w:r>
              <w:rPr>
                <w:snapToGrid w:val="0"/>
              </w:rPr>
              <w:t>Establish IMS voice call</w:t>
            </w:r>
          </w:p>
        </w:tc>
        <w:tc>
          <w:tcPr>
            <w:tcW w:w="3776" w:type="dxa"/>
            <w:tcBorders>
              <w:top w:val="single" w:sz="4" w:space="0" w:color="auto"/>
              <w:left w:val="single" w:sz="4" w:space="0" w:color="auto"/>
              <w:bottom w:val="single" w:sz="4" w:space="0" w:color="auto"/>
              <w:right w:val="single" w:sz="4" w:space="0" w:color="auto"/>
            </w:tcBorders>
          </w:tcPr>
          <w:p w14:paraId="6D793FDC" w14:textId="77777777" w:rsidR="00454F48" w:rsidRDefault="00454F48" w:rsidP="00AC3D95">
            <w:pPr>
              <w:pStyle w:val="TAL"/>
            </w:pPr>
            <w:r>
              <w:t>The established IMS voice call needs to be held</w:t>
            </w:r>
          </w:p>
        </w:tc>
      </w:tr>
      <w:tr w:rsidR="00454F48" w14:paraId="758E243B"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41D21FD8" w14:textId="77777777" w:rsidR="00454F48" w:rsidRDefault="00454F48" w:rsidP="00AC3D95">
            <w:pPr>
              <w:pStyle w:val="TAC"/>
              <w:rPr>
                <w:rFonts w:eastAsia="SimSun"/>
                <w:lang w:val="en-US" w:eastAsia="zh-CN"/>
              </w:rPr>
            </w:pPr>
            <w:r>
              <w:rPr>
                <w:rFonts w:eastAsia="SimSun" w:hint="eastAsia"/>
                <w:lang w:val="en-US" w:eastAsia="zh-CN"/>
              </w:rPr>
              <w:t>4</w:t>
            </w:r>
          </w:p>
        </w:tc>
        <w:tc>
          <w:tcPr>
            <w:tcW w:w="1282" w:type="dxa"/>
            <w:tcBorders>
              <w:top w:val="single" w:sz="4" w:space="0" w:color="auto"/>
              <w:left w:val="single" w:sz="4" w:space="0" w:color="auto"/>
              <w:bottom w:val="single" w:sz="4" w:space="0" w:color="auto"/>
              <w:right w:val="single" w:sz="4" w:space="0" w:color="auto"/>
            </w:tcBorders>
          </w:tcPr>
          <w:p w14:paraId="351C7863"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0433C6B" w14:textId="32B6AF67" w:rsidR="00454F48" w:rsidRDefault="00454F48" w:rsidP="00AC3D95">
            <w:pPr>
              <w:pStyle w:val="TAL"/>
            </w:pPr>
            <w:r>
              <w:t>PROACTIVE COMMAND PENDING: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4E718F2A" w14:textId="77777777" w:rsidR="00454F48" w:rsidRDefault="00454F48" w:rsidP="00AC3D95">
            <w:pPr>
              <w:pStyle w:val="TAL"/>
            </w:pPr>
          </w:p>
        </w:tc>
      </w:tr>
      <w:tr w:rsidR="00454F48" w14:paraId="164EF6FF"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910F3CD" w14:textId="77777777" w:rsidR="00454F48" w:rsidRDefault="00454F48" w:rsidP="00AC3D95">
            <w:pPr>
              <w:pStyle w:val="TAC"/>
              <w:rPr>
                <w:rFonts w:eastAsia="SimSun"/>
                <w:lang w:eastAsia="zh-CN"/>
              </w:rPr>
            </w:pPr>
            <w:r>
              <w:rPr>
                <w:rFonts w:eastAsia="SimSun" w:hint="eastAsia"/>
                <w:lang w:val="en-US" w:eastAsia="zh-CN"/>
              </w:rPr>
              <w:t>5</w:t>
            </w:r>
          </w:p>
        </w:tc>
        <w:tc>
          <w:tcPr>
            <w:tcW w:w="1282" w:type="dxa"/>
            <w:tcBorders>
              <w:top w:val="single" w:sz="4" w:space="0" w:color="auto"/>
              <w:left w:val="single" w:sz="4" w:space="0" w:color="auto"/>
              <w:bottom w:val="single" w:sz="4" w:space="0" w:color="auto"/>
              <w:right w:val="single" w:sz="4" w:space="0" w:color="auto"/>
            </w:tcBorders>
          </w:tcPr>
          <w:p w14:paraId="4A65EFC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43ACFCF0" w14:textId="77777777" w:rsidR="00454F48" w:rsidRDefault="00454F48" w:rsidP="00AC3D9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E7053E2" w14:textId="77777777" w:rsidR="00454F48" w:rsidRDefault="00454F48" w:rsidP="00AC3D95">
            <w:pPr>
              <w:pStyle w:val="TAL"/>
            </w:pPr>
          </w:p>
        </w:tc>
      </w:tr>
      <w:tr w:rsidR="00454F48" w14:paraId="4DAE0EDE"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E664BB5" w14:textId="77777777" w:rsidR="00454F48" w:rsidRDefault="00454F48" w:rsidP="00AC3D95">
            <w:pPr>
              <w:pStyle w:val="TAC"/>
              <w:rPr>
                <w:rFonts w:eastAsia="SimSun"/>
                <w:lang w:eastAsia="zh-CN"/>
              </w:rPr>
            </w:pPr>
            <w:r>
              <w:rPr>
                <w:rFonts w:eastAsia="SimSun" w:hint="eastAsia"/>
                <w:lang w:val="en-US" w:eastAsia="zh-CN"/>
              </w:rPr>
              <w:t>6</w:t>
            </w:r>
          </w:p>
        </w:tc>
        <w:tc>
          <w:tcPr>
            <w:tcW w:w="1282" w:type="dxa"/>
            <w:tcBorders>
              <w:top w:val="single" w:sz="4" w:space="0" w:color="auto"/>
              <w:left w:val="single" w:sz="4" w:space="0" w:color="auto"/>
              <w:bottom w:val="single" w:sz="4" w:space="0" w:color="auto"/>
              <w:right w:val="single" w:sz="4" w:space="0" w:color="auto"/>
            </w:tcBorders>
          </w:tcPr>
          <w:p w14:paraId="65734BFF"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3376F8C" w14:textId="65186CB6" w:rsidR="00454F48" w:rsidRDefault="00454F48" w:rsidP="00AC3D95">
            <w:pPr>
              <w:pStyle w:val="TAL"/>
            </w:pPr>
            <w:r>
              <w:t>PROACTIVE COMMAND: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50BF15A4" w14:textId="77777777" w:rsidR="00454F48" w:rsidRDefault="00454F48" w:rsidP="00AC3D95">
            <w:pPr>
              <w:pStyle w:val="TAL"/>
            </w:pPr>
          </w:p>
        </w:tc>
      </w:tr>
      <w:tr w:rsidR="00454F48" w14:paraId="44357380"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97D2FC5" w14:textId="77777777" w:rsidR="00454F48" w:rsidRDefault="00454F48" w:rsidP="00AC3D95">
            <w:pPr>
              <w:pStyle w:val="TAC"/>
              <w:rPr>
                <w:rFonts w:eastAsia="SimSun"/>
                <w:lang w:eastAsia="zh-CN"/>
              </w:rPr>
            </w:pPr>
            <w:r>
              <w:rPr>
                <w:rFonts w:eastAsia="SimSun" w:hint="eastAsia"/>
                <w:lang w:val="en-US" w:eastAsia="zh-CN"/>
              </w:rPr>
              <w:t>7</w:t>
            </w:r>
          </w:p>
        </w:tc>
        <w:tc>
          <w:tcPr>
            <w:tcW w:w="1282" w:type="dxa"/>
            <w:tcBorders>
              <w:top w:val="single" w:sz="4" w:space="0" w:color="auto"/>
              <w:left w:val="single" w:sz="4" w:space="0" w:color="auto"/>
              <w:bottom w:val="single" w:sz="4" w:space="0" w:color="auto"/>
              <w:right w:val="single" w:sz="4" w:space="0" w:color="auto"/>
            </w:tcBorders>
          </w:tcPr>
          <w:p w14:paraId="429E593B" w14:textId="77777777" w:rsidR="00454F48" w:rsidRDefault="00454F48" w:rsidP="00AC3D95">
            <w:pPr>
              <w:pStyle w:val="TAC"/>
            </w:pPr>
            <w:r>
              <w:t xml:space="preserve">ME </w:t>
            </w:r>
            <w:r>
              <w:sym w:font="Symbol" w:char="F0AE"/>
            </w:r>
            <w:r>
              <w:t xml:space="preserve"> USER</w:t>
            </w:r>
          </w:p>
        </w:tc>
        <w:tc>
          <w:tcPr>
            <w:tcW w:w="2609" w:type="dxa"/>
            <w:tcBorders>
              <w:top w:val="single" w:sz="4" w:space="0" w:color="auto"/>
              <w:left w:val="single" w:sz="4" w:space="0" w:color="auto"/>
              <w:bottom w:val="single" w:sz="4" w:space="0" w:color="auto"/>
              <w:right w:val="single" w:sz="4" w:space="0" w:color="auto"/>
            </w:tcBorders>
          </w:tcPr>
          <w:p w14:paraId="4FD1FCE8" w14:textId="77777777" w:rsidR="00454F48" w:rsidRDefault="00454F48" w:rsidP="00AC3D95">
            <w:pPr>
              <w:pStyle w:val="TAL"/>
            </w:pPr>
            <w:r>
              <w:t>Display "Dial Tone"</w:t>
            </w:r>
            <w:r>
              <w:br/>
              <w:t>Superimpose the standard supervisory dial tone on the audio downlink for the duration of 5 s</w:t>
            </w:r>
          </w:p>
        </w:tc>
        <w:tc>
          <w:tcPr>
            <w:tcW w:w="3776" w:type="dxa"/>
            <w:tcBorders>
              <w:top w:val="single" w:sz="4" w:space="0" w:color="auto"/>
              <w:left w:val="single" w:sz="4" w:space="0" w:color="auto"/>
              <w:bottom w:val="single" w:sz="4" w:space="0" w:color="auto"/>
              <w:right w:val="single" w:sz="4" w:space="0" w:color="auto"/>
            </w:tcBorders>
          </w:tcPr>
          <w:p w14:paraId="45E02D44" w14:textId="77777777" w:rsidR="00454F48" w:rsidRDefault="00454F48" w:rsidP="00AC3D95">
            <w:pPr>
              <w:pStyle w:val="TAL"/>
            </w:pPr>
          </w:p>
        </w:tc>
      </w:tr>
      <w:tr w:rsidR="00454F48" w14:paraId="6872DBC2"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519CE19F" w14:textId="77777777" w:rsidR="00454F48" w:rsidRDefault="00454F48" w:rsidP="00AC3D95">
            <w:pPr>
              <w:pStyle w:val="TAC"/>
              <w:rPr>
                <w:rFonts w:eastAsia="SimSun"/>
                <w:lang w:eastAsia="zh-CN"/>
              </w:rPr>
            </w:pPr>
            <w:r>
              <w:rPr>
                <w:rFonts w:eastAsia="SimSun" w:hint="eastAsia"/>
                <w:lang w:val="en-US" w:eastAsia="zh-CN"/>
              </w:rPr>
              <w:t>8</w:t>
            </w:r>
          </w:p>
        </w:tc>
        <w:tc>
          <w:tcPr>
            <w:tcW w:w="1282" w:type="dxa"/>
            <w:tcBorders>
              <w:top w:val="single" w:sz="4" w:space="0" w:color="auto"/>
              <w:left w:val="single" w:sz="4" w:space="0" w:color="auto"/>
              <w:bottom w:val="single" w:sz="4" w:space="0" w:color="auto"/>
              <w:right w:val="single" w:sz="4" w:space="0" w:color="auto"/>
            </w:tcBorders>
          </w:tcPr>
          <w:p w14:paraId="0A886EB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F0C8081" w14:textId="6DA5C55E" w:rsidR="00454F48" w:rsidRDefault="00454F48" w:rsidP="00AC3D95">
            <w:pPr>
              <w:pStyle w:val="TAL"/>
            </w:pPr>
            <w:r>
              <w:t>TERMINAL RESPONSE: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0DAAB1C7" w14:textId="77777777" w:rsidR="00454F48" w:rsidRDefault="00454F48" w:rsidP="00AC3D95">
            <w:pPr>
              <w:pStyle w:val="TAL"/>
            </w:pPr>
            <w:r>
              <w:t>[Command performed successfully]</w:t>
            </w:r>
          </w:p>
        </w:tc>
      </w:tr>
      <w:tr w:rsidR="00454F48" w14:paraId="19471E2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96591B9" w14:textId="77777777" w:rsidR="00454F48" w:rsidRDefault="00454F48" w:rsidP="00AC3D95">
            <w:pPr>
              <w:pStyle w:val="TAC"/>
              <w:rPr>
                <w:rFonts w:eastAsia="SimSun"/>
                <w:lang w:eastAsia="zh-CN"/>
              </w:rPr>
            </w:pPr>
            <w:r>
              <w:rPr>
                <w:rFonts w:eastAsia="SimSun" w:hint="eastAsia"/>
                <w:lang w:val="en-US" w:eastAsia="zh-CN"/>
              </w:rPr>
              <w:t>9</w:t>
            </w:r>
          </w:p>
        </w:tc>
        <w:tc>
          <w:tcPr>
            <w:tcW w:w="1282" w:type="dxa"/>
            <w:tcBorders>
              <w:top w:val="single" w:sz="4" w:space="0" w:color="auto"/>
              <w:left w:val="single" w:sz="4" w:space="0" w:color="auto"/>
              <w:bottom w:val="single" w:sz="4" w:space="0" w:color="auto"/>
              <w:right w:val="single" w:sz="4" w:space="0" w:color="auto"/>
            </w:tcBorders>
          </w:tcPr>
          <w:p w14:paraId="68941D6D"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539D9C8" w14:textId="77777777" w:rsidR="00454F48" w:rsidRDefault="00454F48" w:rsidP="00AC3D9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76498CF" w14:textId="77777777" w:rsidR="00454F48" w:rsidRDefault="00454F48" w:rsidP="00AC3D95">
            <w:pPr>
              <w:pStyle w:val="TAL"/>
            </w:pPr>
          </w:p>
        </w:tc>
      </w:tr>
    </w:tbl>
    <w:p w14:paraId="585CC004" w14:textId="77777777" w:rsidR="00454F48" w:rsidRDefault="00454F48" w:rsidP="00454F48"/>
    <w:p w14:paraId="793F5156" w14:textId="69392E34" w:rsidR="00454F48" w:rsidRDefault="00454F48" w:rsidP="00454F48">
      <w:r>
        <w:t xml:space="preserve">PROACTIVE COMMAND: PLAY TONE </w:t>
      </w:r>
      <w:r>
        <w:rPr>
          <w:rFonts w:eastAsia="SimSun" w:hint="eastAsia"/>
          <w:lang w:val="en-US" w:eastAsia="zh-CN"/>
        </w:rPr>
        <w:t>1</w:t>
      </w:r>
      <w:r>
        <w:t>.</w:t>
      </w:r>
      <w:r>
        <w:rPr>
          <w:rFonts w:eastAsia="SimSun"/>
          <w:lang w:val="en-US" w:eastAsia="zh-CN"/>
        </w:rPr>
        <w:t>2</w:t>
      </w:r>
      <w:r>
        <w:t>.1</w:t>
      </w:r>
    </w:p>
    <w:p w14:paraId="0D204210" w14:textId="77777777" w:rsidR="00454F48" w:rsidRDefault="00454F48" w:rsidP="00454F48">
      <w:r>
        <w:tab/>
        <w:t xml:space="preserve">Same as PROACTIVE COMMAND: PLAY TONE </w:t>
      </w:r>
      <w:r>
        <w:rPr>
          <w:rFonts w:eastAsia="SimSun" w:hint="eastAsia"/>
          <w:lang w:val="en-US" w:eastAsia="zh-CN"/>
        </w:rPr>
        <w:t>1</w:t>
      </w:r>
      <w:r>
        <w:t>.1.1 in expected sequence 1.1</w:t>
      </w:r>
    </w:p>
    <w:p w14:paraId="29930FFE" w14:textId="77777777" w:rsidR="00454F48" w:rsidRDefault="00454F48" w:rsidP="00454F48"/>
    <w:p w14:paraId="09D95540" w14:textId="2E986785" w:rsidR="00454F48" w:rsidRDefault="00454F48" w:rsidP="00454F48">
      <w:r>
        <w:t xml:space="preserve">TERMINAL RESPONSE: PLAY TONE </w:t>
      </w:r>
      <w:r>
        <w:rPr>
          <w:rFonts w:eastAsia="SimSun" w:hint="eastAsia"/>
          <w:lang w:val="en-US" w:eastAsia="zh-CN"/>
        </w:rPr>
        <w:t>1</w:t>
      </w:r>
      <w:r>
        <w:t>.</w:t>
      </w:r>
      <w:r>
        <w:rPr>
          <w:rFonts w:eastAsia="SimSun"/>
          <w:lang w:val="en-US" w:eastAsia="zh-CN"/>
        </w:rPr>
        <w:t>2</w:t>
      </w:r>
      <w:r>
        <w:t>.1</w:t>
      </w:r>
    </w:p>
    <w:p w14:paraId="59FEA31F" w14:textId="4B0B2FDD" w:rsidR="00454F48" w:rsidRDefault="00454F48" w:rsidP="00454F48">
      <w:r>
        <w:lastRenderedPageBreak/>
        <w:tab/>
        <w:t xml:space="preserve">Same as TERMINAL RESPONSE: PLAY TONE </w:t>
      </w:r>
      <w:r>
        <w:rPr>
          <w:rFonts w:eastAsia="SimSun" w:hint="eastAsia"/>
          <w:lang w:val="en-US" w:eastAsia="zh-CN"/>
        </w:rPr>
        <w:t>1</w:t>
      </w:r>
      <w:r>
        <w:t>.1.1 in in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lastRenderedPageBreak/>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lastRenderedPageBreak/>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lastRenderedPageBreak/>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lastRenderedPageBreak/>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lastRenderedPageBreak/>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lastRenderedPageBreak/>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lastRenderedPageBreak/>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lastRenderedPageBreak/>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lastRenderedPageBreak/>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lastRenderedPageBreak/>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lastRenderedPageBreak/>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lastRenderedPageBreak/>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lastRenderedPageBreak/>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lastRenderedPageBreak/>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lastRenderedPageBreak/>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11C33D02" w14:textId="77777777" w:rsidR="005D188C" w:rsidRDefault="005D188C" w:rsidP="005D188C">
      <w:r>
        <w:t>The ME shall support the REFRESH command as defined in:</w:t>
      </w:r>
    </w:p>
    <w:p w14:paraId="0A082862" w14:textId="0301BEC3" w:rsidR="005D188C" w:rsidRDefault="005D188C" w:rsidP="005D188C">
      <w:pPr>
        <w:pStyle w:val="B1"/>
      </w:pPr>
      <w:r>
        <w:t>-</w:t>
      </w:r>
      <w:r>
        <w:tab/>
        <w:t>TS 31.111 [15] clause 5.2, clause 6.1, clause 6.4.7, clause 6.6.13, clause 7.5.4, clause 8.2, clause 8.6, clause 8.7 and clause 8.90.</w:t>
      </w:r>
    </w:p>
    <w:p w14:paraId="7601E2FB" w14:textId="77777777" w:rsidR="005D188C" w:rsidRDefault="005D188C" w:rsidP="005D188C">
      <w:r>
        <w:t>Consequently the Rel-7 or later ME shall support the steering of roaming procedure as defined in:</w:t>
      </w:r>
    </w:p>
    <w:p w14:paraId="416DBDE8" w14:textId="77777777" w:rsidR="005D188C" w:rsidRDefault="005D188C" w:rsidP="005D188C">
      <w:pPr>
        <w:pStyle w:val="B1"/>
      </w:pPr>
      <w:r>
        <w:t>-</w:t>
      </w:r>
      <w:r>
        <w:tab/>
        <w:t>TS 23.122 [29] clause 4.4.6.</w:t>
      </w:r>
    </w:p>
    <w:p w14:paraId="2A1B3789" w14:textId="70535652" w:rsidR="005D188C" w:rsidRDefault="005D188C" w:rsidP="005D188C">
      <w:pPr>
        <w:pStyle w:val="H6"/>
      </w:pPr>
      <w:r>
        <w:t>27.22.4.7.</w:t>
      </w:r>
      <w:r w:rsidR="00301547">
        <w:t>2</w:t>
      </w:r>
      <w:r>
        <w:t>.3</w:t>
      </w:r>
      <w:r>
        <w:tab/>
        <w:t>Test purpose</w:t>
      </w:r>
    </w:p>
    <w:p w14:paraId="712E5CD5" w14:textId="77777777" w:rsidR="005D188C" w:rsidRDefault="005D188C" w:rsidP="005D188C">
      <w:r>
        <w:t>To verify that the ME performs the Proactive Command – REFRESH in accordance with the Command Qualifier. This shall require the ME to perform:</w:t>
      </w:r>
    </w:p>
    <w:p w14:paraId="1AAC3DF5" w14:textId="77777777" w:rsidR="005D188C" w:rsidRDefault="005D188C" w:rsidP="005D188C">
      <w:pPr>
        <w:pStyle w:val="B1"/>
      </w:pPr>
      <w:r>
        <w:t>-</w:t>
      </w:r>
      <w:r>
        <w:tab/>
        <w:t>the steering of roaming procedure,</w:t>
      </w:r>
    </w:p>
    <w:p w14:paraId="5CD1AD1B" w14:textId="74FFECD8" w:rsidR="005D188C" w:rsidRDefault="005D188C" w:rsidP="005D188C">
      <w:pPr>
        <w:pStyle w:val="B1"/>
      </w:pPr>
      <w:r>
        <w:t>-</w:t>
      </w:r>
      <w:r>
        <w:tab/>
        <w:t>a successful return of the result of the execution of the command in the TERMINAL RESPONSE command send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0C820A00" w14:textId="77777777" w:rsidR="00EC323A" w:rsidRPr="0041528A" w:rsidRDefault="00EC323A" w:rsidP="00EC323A">
      <w:r w:rsidRPr="0041528A">
        <w:t>The ME shall support the REFRESH command as defined in:</w:t>
      </w:r>
    </w:p>
    <w:p w14:paraId="73C660F9" w14:textId="3E682619" w:rsidR="00EC323A" w:rsidRDefault="00EC323A" w:rsidP="00EC323A">
      <w:pPr>
        <w:pStyle w:val="B1"/>
      </w:pPr>
      <w:r w:rsidRPr="0041528A">
        <w:t>-</w:t>
      </w:r>
      <w:r w:rsidRPr="0041528A">
        <w:tab/>
        <w:t>TS 31.111 [15] clause 5.2</w:t>
      </w:r>
      <w:r>
        <w:t xml:space="preserve">, </w:t>
      </w:r>
      <w:r w:rsidRPr="0041528A">
        <w:t xml:space="preserve">clause 6.1, clause 6.4.7, clause 6.6.13, </w:t>
      </w:r>
      <w:r>
        <w:t xml:space="preserve">clause 7.5.4, </w:t>
      </w:r>
      <w:r w:rsidRPr="0041528A">
        <w:t>clause 8.2,</w:t>
      </w:r>
      <w:r>
        <w:t xml:space="preserve"> clause</w:t>
      </w:r>
      <w:r w:rsidRPr="0041528A">
        <w:t xml:space="preserve"> 8.6, clause 8.7</w:t>
      </w:r>
      <w:r>
        <w:t xml:space="preserve">, </w:t>
      </w:r>
      <w:r w:rsidRPr="0041528A">
        <w:t>clause 8.90</w:t>
      </w:r>
      <w:r>
        <w:t xml:space="preserve"> and 8.146</w:t>
      </w:r>
      <w:r w:rsidRPr="0041528A">
        <w:t>.</w:t>
      </w:r>
    </w:p>
    <w:p w14:paraId="1C833725" w14:textId="5ADB3829" w:rsidR="00EC323A" w:rsidRPr="0041528A" w:rsidRDefault="00EC323A" w:rsidP="00EC323A">
      <w:r w:rsidRPr="0041528A">
        <w:t>Consequently</w:t>
      </w:r>
      <w:r w:rsidR="005C3EA4">
        <w:t>,</w:t>
      </w:r>
      <w:r w:rsidRPr="0041528A">
        <w:t xml:space="preserve"> the Rel-7 or later ME shall support the steering of roaming procedure as defined in:</w:t>
      </w:r>
    </w:p>
    <w:p w14:paraId="70E739EA" w14:textId="215C82C9" w:rsidR="00EC323A" w:rsidRDefault="00EC323A" w:rsidP="00EC323A">
      <w:pPr>
        <w:pStyle w:val="B1"/>
      </w:pPr>
      <w:r w:rsidRPr="0041528A">
        <w:t>-</w:t>
      </w:r>
      <w:r w:rsidRPr="0041528A">
        <w:tab/>
        <w:t>TS 23.122 [29] clause 4.4.6</w:t>
      </w:r>
      <w:r>
        <w:t xml:space="preserve"> and </w:t>
      </w:r>
      <w:r w:rsidRPr="00901867">
        <w:rPr>
          <w:lang w:eastAsia="fr-FR"/>
        </w:rPr>
        <w:t>Annex C.4</w:t>
      </w:r>
      <w:r w:rsidR="00637C52">
        <w:rPr>
          <w:lang w:eastAsia="fr-FR"/>
        </w:rPr>
        <w:t>.</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E40E695" w14:textId="751BF44D" w:rsidR="00885F89" w:rsidRDefault="00885F89" w:rsidP="00885F89">
      <w:pPr>
        <w:pStyle w:val="B1"/>
        <w:ind w:left="0" w:firstLine="0"/>
      </w:pPr>
      <w:bookmarkStart w:id="118" w:name="_Hlk181178466"/>
      <w:r>
        <w:t xml:space="preserve">For sequence 3.5, the ME shall release </w:t>
      </w:r>
      <w:r w:rsidRPr="00890A52">
        <w:t xml:space="preserve">PDU session </w:t>
      </w:r>
      <w:r>
        <w:t xml:space="preserve">'DNN' after a </w:t>
      </w:r>
      <w:r w:rsidRPr="00890A52">
        <w:t xml:space="preserve">Tsor-cm </w:t>
      </w:r>
      <w:r>
        <w:t>period expiration.</w:t>
      </w:r>
    </w:p>
    <w:p w14:paraId="4ADAC196" w14:textId="2C41CB32" w:rsidR="00885F89" w:rsidRDefault="00885F89" w:rsidP="00885F89">
      <w:pPr>
        <w:pStyle w:val="B1"/>
        <w:ind w:left="0" w:firstLine="0"/>
      </w:pPr>
      <w:r>
        <w:t xml:space="preserve">For sequence 3.6, the ME shall release </w:t>
      </w:r>
      <w:r w:rsidRPr="00890A52">
        <w:t xml:space="preserve">PDU session </w:t>
      </w:r>
      <w:r>
        <w:t xml:space="preserve">'S-NSSAI SST and SD' after a </w:t>
      </w:r>
      <w:r w:rsidRPr="00890A52">
        <w:t xml:space="preserve">Tsor-cm </w:t>
      </w:r>
      <w:r>
        <w:t>period expiration.</w:t>
      </w:r>
    </w:p>
    <w:p w14:paraId="6C38F625" w14:textId="77777777" w:rsidR="00301547" w:rsidRDefault="00885F89" w:rsidP="00301547">
      <w:pPr>
        <w:pStyle w:val="B1"/>
        <w:ind w:left="0" w:firstLine="0"/>
      </w:pPr>
      <w:r>
        <w:lastRenderedPageBreak/>
        <w:t xml:space="preserve">For sequence 3.7, the ME shall release </w:t>
      </w:r>
      <w:r w:rsidRPr="00890A52">
        <w:t xml:space="preserve">PDU session </w:t>
      </w:r>
      <w:r>
        <w:t xml:space="preserve">'DNN' and 'S-NSSAI SST and SD' after </w:t>
      </w:r>
      <w:r w:rsidRPr="00890A52">
        <w:t xml:space="preserve">Tsor-cm </w:t>
      </w:r>
      <w:r>
        <w:t xml:space="preserve">expiration of the highest timer of the two matching SOR-CMCI criterions type (i.e. 'DNN' and 'S-NSSAI SST and SD'), and shall release all other PDU session after a </w:t>
      </w:r>
      <w:r w:rsidRPr="00890A52">
        <w:t xml:space="preserve">Tsor-cm </w:t>
      </w:r>
      <w:r>
        <w:t>period expiration of 'match all' criterion.</w:t>
      </w:r>
      <w:bookmarkEnd w:id="118"/>
    </w:p>
    <w:p w14:paraId="0B9EBA9E" w14:textId="273D0D6E" w:rsidR="00BF46E1" w:rsidRPr="0041528A" w:rsidRDefault="00BF46E1" w:rsidP="00301547">
      <w:pPr>
        <w:pStyle w:val="H6"/>
      </w:pPr>
      <w:r w:rsidRPr="0041528A">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6BFA68D1" w14:textId="7D95C259" w:rsidR="00C4404E" w:rsidRDefault="00C4404E" w:rsidP="00C4404E">
      <w:r w:rsidRPr="0041528A">
        <w:t xml:space="preserve">For sequence </w:t>
      </w:r>
      <w:r>
        <w:t>3.4,</w:t>
      </w:r>
      <w:r w:rsidRPr="0041528A">
        <w:t xml:space="preserve"> </w:t>
      </w:r>
      <w:r>
        <w:t xml:space="preserve">3.5, 3.6 and 3.7 </w:t>
      </w:r>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307A664A" w14:textId="77777777" w:rsidR="005D188C" w:rsidRDefault="005D188C" w:rsidP="005D188C">
      <w:r>
        <w:t>The elementary files are coded as Toolkit default with the following exceptions:</w:t>
      </w:r>
    </w:p>
    <w:p w14:paraId="62B2E372" w14:textId="77777777" w:rsidR="005D188C" w:rsidRDefault="005D188C" w:rsidP="005D188C">
      <w:r>
        <w:t>EF</w:t>
      </w:r>
      <w:r>
        <w:rPr>
          <w:vertAlign w:val="subscript"/>
        </w:rPr>
        <w:t>UST</w:t>
      </w:r>
      <w:r>
        <w:t xml:space="preserve"> (USIM Service Table)</w:t>
      </w:r>
    </w:p>
    <w:p w14:paraId="03CC7FF5" w14:textId="77777777" w:rsidR="005D188C" w:rsidRDefault="005D188C" w:rsidP="005D188C">
      <w:r>
        <w:t>Settings from 27.22.2A apply with the following changes:</w:t>
      </w:r>
    </w:p>
    <w:p w14:paraId="575590ED" w14:textId="77777777" w:rsidR="005D188C" w:rsidRDefault="005D188C" w:rsidP="005D188C">
      <w:pPr>
        <w:pStyle w:val="EW"/>
      </w:pPr>
      <w:r>
        <w:t> Logically:</w:t>
      </w:r>
    </w:p>
    <w:p w14:paraId="08A5B369" w14:textId="192E088B" w:rsidR="005D188C" w:rsidRDefault="005D188C" w:rsidP="005D188C">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5D188C" w14:paraId="1233997F" w14:textId="77777777" w:rsidTr="001A75D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0786B" w14:textId="77777777" w:rsidR="005D188C" w:rsidRDefault="005D188C" w:rsidP="001A75D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88054" w14:textId="77777777" w:rsidR="005D188C" w:rsidRDefault="005D188C" w:rsidP="001A75D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0016" w14:textId="77777777" w:rsidR="005D188C" w:rsidRDefault="005D188C" w:rsidP="001A75D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704992" w14:textId="77777777" w:rsidR="005D188C" w:rsidRDefault="005D188C" w:rsidP="001A75D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C3505C" w14:textId="77777777" w:rsidR="005D188C" w:rsidRDefault="005D188C" w:rsidP="001A75D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ED008" w14:textId="77777777" w:rsidR="005D188C" w:rsidRDefault="005D188C" w:rsidP="001A75D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AFB159" w14:textId="77777777" w:rsidR="005D188C" w:rsidRDefault="005D188C" w:rsidP="001A75DA">
            <w:pPr>
              <w:pStyle w:val="TAL"/>
            </w:pPr>
            <w:r>
              <w:t>B6</w:t>
            </w:r>
          </w:p>
        </w:tc>
      </w:tr>
      <w:tr w:rsidR="005D188C" w14:paraId="75293A00" w14:textId="77777777" w:rsidTr="001A75D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461D8" w14:textId="77777777" w:rsidR="005D188C" w:rsidRDefault="005D188C" w:rsidP="001A75D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77A8AF7" w14:textId="77777777" w:rsidR="005D188C" w:rsidRDefault="005D188C" w:rsidP="001A75D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31E3FE" w14:textId="77777777" w:rsidR="005D188C" w:rsidRDefault="005D188C" w:rsidP="001A75D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C04854D" w14:textId="77777777" w:rsidR="005D188C" w:rsidRDefault="005D188C" w:rsidP="001A75D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47AC8E5" w14:textId="77777777" w:rsidR="005D188C" w:rsidRDefault="005D188C" w:rsidP="001A75D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579BE93" w14:textId="77777777" w:rsidR="005D188C" w:rsidRDefault="005D188C" w:rsidP="001A75D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A90EEE3" w14:textId="77777777" w:rsidR="005D188C" w:rsidRDefault="005D188C" w:rsidP="001A75DA">
            <w:pPr>
              <w:pStyle w:val="TAL"/>
            </w:pPr>
            <w:r>
              <w:t>xxxx xx1x</w:t>
            </w:r>
          </w:p>
        </w:tc>
      </w:tr>
      <w:tr w:rsidR="005D188C" w14:paraId="50FE46BF"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9A31367"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02C2492" w14:textId="77777777" w:rsidR="005D188C" w:rsidRDefault="005D188C" w:rsidP="001A75D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83B9D4" w14:textId="77777777" w:rsidR="005D188C" w:rsidRDefault="005D188C" w:rsidP="001A75D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07CA3C0" w14:textId="77777777" w:rsidR="005D188C" w:rsidRDefault="005D188C" w:rsidP="001A75D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A2DD43" w14:textId="77777777" w:rsidR="005D188C" w:rsidRDefault="005D188C" w:rsidP="001A75D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B0F0504" w14:textId="77777777" w:rsidR="005D188C" w:rsidRDefault="005D188C" w:rsidP="001A75DA">
            <w:pPr>
              <w:pStyle w:val="TAL"/>
            </w:pPr>
            <w:r>
              <w:t>B11</w:t>
            </w:r>
          </w:p>
        </w:tc>
        <w:tc>
          <w:tcPr>
            <w:tcW w:w="1281" w:type="dxa"/>
            <w:tcBorders>
              <w:top w:val="nil"/>
              <w:left w:val="nil"/>
              <w:bottom w:val="nil"/>
              <w:right w:val="nil"/>
            </w:tcBorders>
            <w:tcMar>
              <w:top w:w="0" w:type="dxa"/>
              <w:left w:w="108" w:type="dxa"/>
              <w:bottom w:w="0" w:type="dxa"/>
              <w:right w:w="108" w:type="dxa"/>
            </w:tcMar>
          </w:tcPr>
          <w:p w14:paraId="3A4054B4" w14:textId="77777777" w:rsidR="005D188C" w:rsidRDefault="005D188C" w:rsidP="001A75DA">
            <w:pPr>
              <w:pStyle w:val="TAL"/>
            </w:pPr>
            <w:r>
              <w:t> </w:t>
            </w:r>
          </w:p>
        </w:tc>
      </w:tr>
      <w:tr w:rsidR="005D188C" w14:paraId="71D9A719"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5ECE08F"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B6F9941"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571B24"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B92DAF"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E1A8B49"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B5E3AF9" w14:textId="77777777" w:rsidR="005D188C" w:rsidRDefault="005D188C" w:rsidP="001A75DA">
            <w:pPr>
              <w:pStyle w:val="TAL"/>
            </w:pPr>
            <w:r>
              <w:t>xx00 xxxx</w:t>
            </w:r>
          </w:p>
        </w:tc>
        <w:tc>
          <w:tcPr>
            <w:tcW w:w="1281" w:type="dxa"/>
            <w:tcBorders>
              <w:top w:val="nil"/>
              <w:left w:val="nil"/>
              <w:bottom w:val="nil"/>
              <w:right w:val="nil"/>
            </w:tcBorders>
            <w:tcMar>
              <w:top w:w="0" w:type="dxa"/>
              <w:left w:w="108" w:type="dxa"/>
              <w:bottom w:w="0" w:type="dxa"/>
              <w:right w:w="108" w:type="dxa"/>
            </w:tcMar>
          </w:tcPr>
          <w:p w14:paraId="790938EC" w14:textId="77777777" w:rsidR="005D188C" w:rsidRDefault="005D188C" w:rsidP="001A75DA">
            <w:pPr>
              <w:pStyle w:val="TAL"/>
            </w:pPr>
            <w:r>
              <w:t> </w:t>
            </w:r>
          </w:p>
        </w:tc>
      </w:tr>
    </w:tbl>
    <w:p w14:paraId="45EC638A" w14:textId="77777777" w:rsidR="005D188C" w:rsidRDefault="005D188C" w:rsidP="005D188C"/>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lastRenderedPageBreak/>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67AA00A1" w14:textId="77777777" w:rsidR="005D188C" w:rsidRDefault="005D188C" w:rsidP="005D188C">
      <w:r>
        <w:t>EF</w:t>
      </w:r>
      <w:r>
        <w:rPr>
          <w:vertAlign w:val="subscript"/>
        </w:rPr>
        <w:t>UST</w:t>
      </w:r>
      <w:r>
        <w:t xml:space="preserve"> (USIM Service Table)</w:t>
      </w:r>
    </w:p>
    <w:p w14:paraId="7FE715E6" w14:textId="77777777" w:rsidR="005D188C" w:rsidRDefault="005D188C" w:rsidP="005D188C">
      <w:r>
        <w:t>Settings from 27.22.2B.1 apply with the following changes:</w:t>
      </w:r>
    </w:p>
    <w:p w14:paraId="5F400A98" w14:textId="77777777" w:rsidR="005D188C" w:rsidRDefault="005D188C" w:rsidP="005D188C">
      <w:pPr>
        <w:pStyle w:val="EW"/>
      </w:pPr>
      <w:r>
        <w:t> Logically:</w:t>
      </w:r>
    </w:p>
    <w:p w14:paraId="36E354BE" w14:textId="160A8075" w:rsidR="005D188C" w:rsidRDefault="005D188C" w:rsidP="005D188C">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5D188C" w14:paraId="4DB3C16C" w14:textId="77777777" w:rsidTr="001A75DA">
        <w:tc>
          <w:tcPr>
            <w:tcW w:w="959" w:type="dxa"/>
          </w:tcPr>
          <w:p w14:paraId="4A36C99A" w14:textId="77777777" w:rsidR="005D188C" w:rsidRDefault="005D188C" w:rsidP="001A75DA">
            <w:pPr>
              <w:pStyle w:val="TAL"/>
            </w:pPr>
            <w:r>
              <w:rPr>
                <w:b/>
              </w:rPr>
              <w:t>Byte:</w:t>
            </w:r>
          </w:p>
        </w:tc>
        <w:tc>
          <w:tcPr>
            <w:tcW w:w="1281" w:type="dxa"/>
          </w:tcPr>
          <w:p w14:paraId="32E0E4D9" w14:textId="77777777" w:rsidR="005D188C" w:rsidRDefault="005D188C" w:rsidP="001A75DA">
            <w:pPr>
              <w:pStyle w:val="TAC"/>
              <w:rPr>
                <w:b/>
              </w:rPr>
            </w:pPr>
            <w:r>
              <w:rPr>
                <w:b/>
              </w:rPr>
              <w:t>B1</w:t>
            </w:r>
          </w:p>
        </w:tc>
        <w:tc>
          <w:tcPr>
            <w:tcW w:w="1281" w:type="dxa"/>
          </w:tcPr>
          <w:p w14:paraId="78B832BE" w14:textId="77777777" w:rsidR="005D188C" w:rsidRDefault="005D188C" w:rsidP="001A75DA">
            <w:pPr>
              <w:pStyle w:val="TAC"/>
              <w:rPr>
                <w:b/>
              </w:rPr>
            </w:pPr>
            <w:r>
              <w:rPr>
                <w:b/>
              </w:rPr>
              <w:t>B2</w:t>
            </w:r>
          </w:p>
        </w:tc>
        <w:tc>
          <w:tcPr>
            <w:tcW w:w="1281" w:type="dxa"/>
          </w:tcPr>
          <w:p w14:paraId="4D7FA207" w14:textId="77777777" w:rsidR="005D188C" w:rsidRDefault="005D188C" w:rsidP="001A75DA">
            <w:pPr>
              <w:pStyle w:val="TAC"/>
              <w:rPr>
                <w:b/>
              </w:rPr>
            </w:pPr>
            <w:r>
              <w:rPr>
                <w:b/>
              </w:rPr>
              <w:t>B3</w:t>
            </w:r>
          </w:p>
        </w:tc>
        <w:tc>
          <w:tcPr>
            <w:tcW w:w="1281" w:type="dxa"/>
          </w:tcPr>
          <w:p w14:paraId="3477BBE3" w14:textId="77777777" w:rsidR="005D188C" w:rsidRDefault="005D188C" w:rsidP="001A75DA">
            <w:pPr>
              <w:pStyle w:val="TAC"/>
              <w:rPr>
                <w:b/>
              </w:rPr>
            </w:pPr>
            <w:r>
              <w:rPr>
                <w:b/>
              </w:rPr>
              <w:t>B4</w:t>
            </w:r>
          </w:p>
        </w:tc>
        <w:tc>
          <w:tcPr>
            <w:tcW w:w="1281" w:type="dxa"/>
          </w:tcPr>
          <w:p w14:paraId="706FC908" w14:textId="77777777" w:rsidR="005D188C" w:rsidRDefault="005D188C" w:rsidP="001A75DA">
            <w:pPr>
              <w:pStyle w:val="TAC"/>
              <w:rPr>
                <w:b/>
              </w:rPr>
            </w:pPr>
            <w:r>
              <w:rPr>
                <w:b/>
              </w:rPr>
              <w:t>B5</w:t>
            </w:r>
          </w:p>
        </w:tc>
        <w:tc>
          <w:tcPr>
            <w:tcW w:w="1087" w:type="dxa"/>
          </w:tcPr>
          <w:p w14:paraId="0B802262" w14:textId="77777777" w:rsidR="005D188C" w:rsidRDefault="005D188C" w:rsidP="001A75DA">
            <w:pPr>
              <w:pStyle w:val="TAC"/>
              <w:rPr>
                <w:b/>
              </w:rPr>
            </w:pPr>
            <w:r>
              <w:rPr>
                <w:b/>
              </w:rPr>
              <w:t>B6</w:t>
            </w:r>
          </w:p>
        </w:tc>
      </w:tr>
      <w:tr w:rsidR="005D188C" w14:paraId="0A6C20CD" w14:textId="77777777" w:rsidTr="001A75DA">
        <w:tc>
          <w:tcPr>
            <w:tcW w:w="959" w:type="dxa"/>
            <w:tcBorders>
              <w:bottom w:val="single" w:sz="4" w:space="0" w:color="auto"/>
            </w:tcBorders>
          </w:tcPr>
          <w:p w14:paraId="04103271" w14:textId="77777777" w:rsidR="005D188C" w:rsidRDefault="005D188C" w:rsidP="001A75DA">
            <w:pPr>
              <w:pStyle w:val="TAL"/>
            </w:pPr>
            <w:r>
              <w:t>binary</w:t>
            </w:r>
          </w:p>
        </w:tc>
        <w:tc>
          <w:tcPr>
            <w:tcW w:w="1281" w:type="dxa"/>
          </w:tcPr>
          <w:p w14:paraId="7C6BC33B" w14:textId="77777777" w:rsidR="005D188C" w:rsidRDefault="005D188C" w:rsidP="001A75DA">
            <w:pPr>
              <w:pStyle w:val="TAC"/>
            </w:pPr>
            <w:r>
              <w:t>xx1x xx11</w:t>
            </w:r>
          </w:p>
        </w:tc>
        <w:tc>
          <w:tcPr>
            <w:tcW w:w="1281" w:type="dxa"/>
          </w:tcPr>
          <w:p w14:paraId="4D2DB8C0" w14:textId="77777777" w:rsidR="005D188C" w:rsidRDefault="005D188C" w:rsidP="001A75DA">
            <w:pPr>
              <w:pStyle w:val="TAC"/>
            </w:pPr>
            <w:r>
              <w:t>x1xx 111x</w:t>
            </w:r>
          </w:p>
        </w:tc>
        <w:tc>
          <w:tcPr>
            <w:tcW w:w="1281" w:type="dxa"/>
          </w:tcPr>
          <w:p w14:paraId="6E158393" w14:textId="77777777" w:rsidR="005D188C" w:rsidRDefault="005D188C" w:rsidP="001A75DA">
            <w:pPr>
              <w:pStyle w:val="TAC"/>
            </w:pPr>
            <w:r>
              <w:t>xx1x 1x00</w:t>
            </w:r>
          </w:p>
        </w:tc>
        <w:tc>
          <w:tcPr>
            <w:tcW w:w="1281" w:type="dxa"/>
          </w:tcPr>
          <w:p w14:paraId="4A6598D6" w14:textId="77777777" w:rsidR="005D188C" w:rsidRDefault="005D188C" w:rsidP="001A75DA">
            <w:pPr>
              <w:pStyle w:val="TAC"/>
            </w:pPr>
            <w:r>
              <w:t>1001 11xx</w:t>
            </w:r>
          </w:p>
        </w:tc>
        <w:tc>
          <w:tcPr>
            <w:tcW w:w="1281" w:type="dxa"/>
          </w:tcPr>
          <w:p w14:paraId="36A51C17" w14:textId="77777777" w:rsidR="005D188C" w:rsidRDefault="005D188C" w:rsidP="001A75DA">
            <w:pPr>
              <w:pStyle w:val="TAC"/>
            </w:pPr>
            <w:r>
              <w:t>xxx xx11</w:t>
            </w:r>
          </w:p>
        </w:tc>
        <w:tc>
          <w:tcPr>
            <w:tcW w:w="1087" w:type="dxa"/>
            <w:tcBorders>
              <w:bottom w:val="single" w:sz="4" w:space="0" w:color="auto"/>
            </w:tcBorders>
          </w:tcPr>
          <w:p w14:paraId="773369BB" w14:textId="77777777" w:rsidR="005D188C" w:rsidRDefault="005D188C" w:rsidP="001A75DA">
            <w:pPr>
              <w:pStyle w:val="TAC"/>
            </w:pPr>
            <w:r>
              <w:t>xxxx xx1x</w:t>
            </w:r>
          </w:p>
        </w:tc>
      </w:tr>
      <w:tr w:rsidR="005D188C" w14:paraId="259E3A43" w14:textId="77777777" w:rsidTr="001A75DA">
        <w:tc>
          <w:tcPr>
            <w:tcW w:w="959" w:type="dxa"/>
            <w:tcBorders>
              <w:top w:val="single" w:sz="4" w:space="0" w:color="auto"/>
              <w:left w:val="nil"/>
              <w:bottom w:val="nil"/>
              <w:right w:val="single" w:sz="4" w:space="0" w:color="auto"/>
            </w:tcBorders>
          </w:tcPr>
          <w:p w14:paraId="7133014E" w14:textId="77777777" w:rsidR="005D188C" w:rsidRDefault="005D188C" w:rsidP="001A75DA">
            <w:pPr>
              <w:pStyle w:val="TAL"/>
            </w:pPr>
          </w:p>
        </w:tc>
        <w:tc>
          <w:tcPr>
            <w:tcW w:w="1281" w:type="dxa"/>
            <w:tcBorders>
              <w:left w:val="single" w:sz="4" w:space="0" w:color="auto"/>
            </w:tcBorders>
          </w:tcPr>
          <w:p w14:paraId="4CC60D50" w14:textId="77777777" w:rsidR="005D188C" w:rsidRDefault="005D188C" w:rsidP="001A75DA">
            <w:pPr>
              <w:pStyle w:val="TAC"/>
              <w:rPr>
                <w:b/>
              </w:rPr>
            </w:pPr>
            <w:r>
              <w:rPr>
                <w:b/>
              </w:rPr>
              <w:t>B7</w:t>
            </w:r>
          </w:p>
        </w:tc>
        <w:tc>
          <w:tcPr>
            <w:tcW w:w="1281" w:type="dxa"/>
          </w:tcPr>
          <w:p w14:paraId="64F99931" w14:textId="77777777" w:rsidR="005D188C" w:rsidRDefault="005D188C" w:rsidP="001A75DA">
            <w:pPr>
              <w:pStyle w:val="TAC"/>
              <w:rPr>
                <w:b/>
              </w:rPr>
            </w:pPr>
            <w:r>
              <w:rPr>
                <w:b/>
              </w:rPr>
              <w:t>B8</w:t>
            </w:r>
          </w:p>
        </w:tc>
        <w:tc>
          <w:tcPr>
            <w:tcW w:w="1281" w:type="dxa"/>
          </w:tcPr>
          <w:p w14:paraId="5676D28D" w14:textId="77777777" w:rsidR="005D188C" w:rsidRDefault="005D188C" w:rsidP="001A75DA">
            <w:pPr>
              <w:pStyle w:val="TAC"/>
              <w:rPr>
                <w:b/>
              </w:rPr>
            </w:pPr>
            <w:r>
              <w:rPr>
                <w:b/>
              </w:rPr>
              <w:t>B9</w:t>
            </w:r>
          </w:p>
        </w:tc>
        <w:tc>
          <w:tcPr>
            <w:tcW w:w="1281" w:type="dxa"/>
          </w:tcPr>
          <w:p w14:paraId="27785EB0" w14:textId="77777777" w:rsidR="005D188C" w:rsidRDefault="005D188C" w:rsidP="001A75DA">
            <w:pPr>
              <w:pStyle w:val="TAC"/>
              <w:rPr>
                <w:b/>
              </w:rPr>
            </w:pPr>
            <w:r>
              <w:rPr>
                <w:b/>
              </w:rPr>
              <w:t>B10</w:t>
            </w:r>
          </w:p>
        </w:tc>
        <w:tc>
          <w:tcPr>
            <w:tcW w:w="1281" w:type="dxa"/>
            <w:tcBorders>
              <w:right w:val="single" w:sz="4" w:space="0" w:color="auto"/>
            </w:tcBorders>
          </w:tcPr>
          <w:p w14:paraId="4FD55C41" w14:textId="77777777" w:rsidR="005D188C" w:rsidRDefault="005D188C" w:rsidP="001A75DA">
            <w:pPr>
              <w:pStyle w:val="TAC"/>
              <w:rPr>
                <w:b/>
              </w:rPr>
            </w:pPr>
            <w:r>
              <w:rPr>
                <w:b/>
              </w:rPr>
              <w:t>B11</w:t>
            </w:r>
          </w:p>
        </w:tc>
        <w:tc>
          <w:tcPr>
            <w:tcW w:w="1087" w:type="dxa"/>
            <w:tcBorders>
              <w:top w:val="single" w:sz="4" w:space="0" w:color="auto"/>
              <w:left w:val="single" w:sz="4" w:space="0" w:color="auto"/>
              <w:bottom w:val="nil"/>
              <w:right w:val="nil"/>
            </w:tcBorders>
          </w:tcPr>
          <w:p w14:paraId="47410D0B" w14:textId="77777777" w:rsidR="005D188C" w:rsidRDefault="005D188C" w:rsidP="001A75DA">
            <w:pPr>
              <w:pStyle w:val="TAC"/>
            </w:pPr>
          </w:p>
        </w:tc>
      </w:tr>
      <w:tr w:rsidR="005D188C" w14:paraId="186CF88A" w14:textId="77777777" w:rsidTr="001A75DA">
        <w:tc>
          <w:tcPr>
            <w:tcW w:w="959" w:type="dxa"/>
            <w:tcBorders>
              <w:top w:val="nil"/>
              <w:left w:val="nil"/>
              <w:bottom w:val="nil"/>
              <w:right w:val="single" w:sz="4" w:space="0" w:color="auto"/>
            </w:tcBorders>
          </w:tcPr>
          <w:p w14:paraId="422DD8F5" w14:textId="77777777" w:rsidR="005D188C" w:rsidRDefault="005D188C" w:rsidP="001A75DA">
            <w:pPr>
              <w:pStyle w:val="TAL"/>
            </w:pPr>
          </w:p>
        </w:tc>
        <w:tc>
          <w:tcPr>
            <w:tcW w:w="1281" w:type="dxa"/>
            <w:tcBorders>
              <w:left w:val="single" w:sz="4" w:space="0" w:color="auto"/>
            </w:tcBorders>
          </w:tcPr>
          <w:p w14:paraId="73E906D1" w14:textId="77777777" w:rsidR="005D188C" w:rsidRDefault="005D188C" w:rsidP="001A75DA">
            <w:pPr>
              <w:pStyle w:val="TAC"/>
            </w:pPr>
            <w:r>
              <w:t>xxxx xxxx</w:t>
            </w:r>
          </w:p>
        </w:tc>
        <w:tc>
          <w:tcPr>
            <w:tcW w:w="1281" w:type="dxa"/>
          </w:tcPr>
          <w:p w14:paraId="4DB77BA2" w14:textId="77777777" w:rsidR="005D188C" w:rsidRDefault="005D188C" w:rsidP="001A75DA">
            <w:pPr>
              <w:pStyle w:val="TAC"/>
            </w:pPr>
            <w:r>
              <w:t>xxxx xxxx</w:t>
            </w:r>
          </w:p>
        </w:tc>
        <w:tc>
          <w:tcPr>
            <w:tcW w:w="1281" w:type="dxa"/>
          </w:tcPr>
          <w:p w14:paraId="130ECB7F" w14:textId="77777777" w:rsidR="005D188C" w:rsidRDefault="005D188C" w:rsidP="001A75DA">
            <w:pPr>
              <w:pStyle w:val="TAC"/>
            </w:pPr>
            <w:r>
              <w:t>xxxx xxxx</w:t>
            </w:r>
          </w:p>
        </w:tc>
        <w:tc>
          <w:tcPr>
            <w:tcW w:w="1281" w:type="dxa"/>
          </w:tcPr>
          <w:p w14:paraId="39A19237" w14:textId="77777777" w:rsidR="005D188C" w:rsidRDefault="005D188C" w:rsidP="001A75DA">
            <w:pPr>
              <w:pStyle w:val="TAC"/>
            </w:pPr>
            <w:r>
              <w:t>xxxx xxxx</w:t>
            </w:r>
          </w:p>
        </w:tc>
        <w:tc>
          <w:tcPr>
            <w:tcW w:w="1281" w:type="dxa"/>
            <w:tcBorders>
              <w:right w:val="single" w:sz="4" w:space="0" w:color="auto"/>
            </w:tcBorders>
          </w:tcPr>
          <w:p w14:paraId="067321F9" w14:textId="77777777" w:rsidR="005D188C" w:rsidRDefault="005D188C" w:rsidP="001A75DA">
            <w:pPr>
              <w:pStyle w:val="TAC"/>
            </w:pPr>
            <w:r>
              <w:t>xx01 xxxx</w:t>
            </w:r>
          </w:p>
        </w:tc>
        <w:tc>
          <w:tcPr>
            <w:tcW w:w="1087" w:type="dxa"/>
            <w:tcBorders>
              <w:top w:val="nil"/>
              <w:left w:val="single" w:sz="4" w:space="0" w:color="auto"/>
              <w:bottom w:val="nil"/>
              <w:right w:val="nil"/>
            </w:tcBorders>
          </w:tcPr>
          <w:p w14:paraId="09EB06B5" w14:textId="77777777" w:rsidR="005D188C" w:rsidRDefault="005D188C" w:rsidP="001A75DA">
            <w:pPr>
              <w:pStyle w:val="TAC"/>
            </w:pPr>
          </w:p>
        </w:tc>
      </w:tr>
    </w:tbl>
    <w:p w14:paraId="2787951C" w14:textId="77777777" w:rsidR="005D188C" w:rsidRDefault="005D188C" w:rsidP="005D188C"/>
    <w:p w14:paraId="5AA193D3" w14:textId="77777777" w:rsidR="00BF46E1" w:rsidRPr="0041528A" w:rsidRDefault="00BF46E1" w:rsidP="00BF46E1">
      <w:r w:rsidRPr="0041528A">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lastRenderedPageBreak/>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2BBA075C" w14:textId="77777777" w:rsidR="005D188C" w:rsidRDefault="005D188C" w:rsidP="005D188C">
      <w:r>
        <w:t>EF</w:t>
      </w:r>
      <w:r>
        <w:rPr>
          <w:vertAlign w:val="subscript"/>
        </w:rPr>
        <w:t>UST</w:t>
      </w:r>
      <w:r>
        <w:t xml:space="preserve"> (USIM Service Table)</w:t>
      </w:r>
    </w:p>
    <w:p w14:paraId="1AB92F76" w14:textId="77777777" w:rsidR="005D188C" w:rsidRDefault="005D188C" w:rsidP="005D188C">
      <w:r>
        <w:t>Settings from 27.22.2D.1 apply with the following changes:</w:t>
      </w:r>
    </w:p>
    <w:p w14:paraId="4D5E8FF1" w14:textId="77777777" w:rsidR="005D188C" w:rsidRDefault="005D188C" w:rsidP="005D188C">
      <w:pPr>
        <w:pStyle w:val="EW"/>
      </w:pPr>
      <w:r>
        <w:t> Logically:</w:t>
      </w:r>
    </w:p>
    <w:p w14:paraId="3FC4F4BB" w14:textId="2BEED8AE" w:rsidR="005D188C" w:rsidRDefault="005D188C" w:rsidP="005D188C">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5D188C" w14:paraId="401E0DE1" w14:textId="77777777" w:rsidTr="001A75DA">
        <w:trPr>
          <w:cantSplit/>
          <w:jc w:val="center"/>
        </w:trPr>
        <w:tc>
          <w:tcPr>
            <w:tcW w:w="959" w:type="dxa"/>
          </w:tcPr>
          <w:p w14:paraId="01ED7E28" w14:textId="77777777" w:rsidR="005D188C" w:rsidRDefault="005D188C" w:rsidP="001A75DA">
            <w:pPr>
              <w:keepNext/>
              <w:keepLines/>
              <w:spacing w:after="0"/>
              <w:jc w:val="center"/>
              <w:rPr>
                <w:rFonts w:ascii="Arial" w:hAnsi="Arial"/>
                <w:b/>
                <w:bCs/>
                <w:sz w:val="18"/>
              </w:rPr>
            </w:pPr>
            <w:r>
              <w:rPr>
                <w:rFonts w:ascii="Arial" w:hAnsi="Arial"/>
                <w:b/>
                <w:bCs/>
                <w:sz w:val="18"/>
              </w:rPr>
              <w:t>Byte:</w:t>
            </w:r>
          </w:p>
        </w:tc>
        <w:tc>
          <w:tcPr>
            <w:tcW w:w="1134" w:type="dxa"/>
          </w:tcPr>
          <w:p w14:paraId="0F0D7E4E" w14:textId="77777777" w:rsidR="005D188C" w:rsidRDefault="005D188C" w:rsidP="001A75DA">
            <w:pPr>
              <w:keepNext/>
              <w:keepLines/>
              <w:spacing w:after="0"/>
              <w:jc w:val="center"/>
              <w:rPr>
                <w:rFonts w:ascii="Arial" w:hAnsi="Arial"/>
                <w:b/>
                <w:bCs/>
                <w:sz w:val="18"/>
              </w:rPr>
            </w:pPr>
            <w:r>
              <w:rPr>
                <w:rFonts w:ascii="Arial" w:hAnsi="Arial"/>
                <w:b/>
                <w:bCs/>
                <w:sz w:val="18"/>
              </w:rPr>
              <w:t>B1</w:t>
            </w:r>
          </w:p>
        </w:tc>
        <w:tc>
          <w:tcPr>
            <w:tcW w:w="1134" w:type="dxa"/>
          </w:tcPr>
          <w:p w14:paraId="13B32B8A" w14:textId="77777777" w:rsidR="005D188C" w:rsidRDefault="005D188C" w:rsidP="001A75DA">
            <w:pPr>
              <w:keepNext/>
              <w:keepLines/>
              <w:spacing w:after="0"/>
              <w:jc w:val="center"/>
              <w:rPr>
                <w:rFonts w:ascii="Arial" w:hAnsi="Arial"/>
                <w:b/>
                <w:bCs/>
                <w:sz w:val="18"/>
              </w:rPr>
            </w:pPr>
            <w:r>
              <w:rPr>
                <w:rFonts w:ascii="Arial" w:hAnsi="Arial"/>
                <w:b/>
                <w:bCs/>
                <w:sz w:val="18"/>
              </w:rPr>
              <w:t>B2</w:t>
            </w:r>
          </w:p>
        </w:tc>
        <w:tc>
          <w:tcPr>
            <w:tcW w:w="1134" w:type="dxa"/>
          </w:tcPr>
          <w:p w14:paraId="5B9A1643" w14:textId="77777777" w:rsidR="005D188C" w:rsidRDefault="005D188C" w:rsidP="001A75DA">
            <w:pPr>
              <w:keepNext/>
              <w:keepLines/>
              <w:spacing w:after="0"/>
              <w:jc w:val="center"/>
              <w:rPr>
                <w:rFonts w:ascii="Arial" w:hAnsi="Arial"/>
                <w:b/>
                <w:bCs/>
                <w:sz w:val="18"/>
              </w:rPr>
            </w:pPr>
            <w:r>
              <w:rPr>
                <w:rFonts w:ascii="Arial" w:hAnsi="Arial"/>
                <w:b/>
                <w:bCs/>
                <w:sz w:val="18"/>
              </w:rPr>
              <w:t>B3</w:t>
            </w:r>
          </w:p>
        </w:tc>
        <w:tc>
          <w:tcPr>
            <w:tcW w:w="1134" w:type="dxa"/>
          </w:tcPr>
          <w:p w14:paraId="4154ECF8" w14:textId="77777777" w:rsidR="005D188C" w:rsidRDefault="005D188C" w:rsidP="001A75DA">
            <w:pPr>
              <w:keepNext/>
              <w:keepLines/>
              <w:spacing w:after="0"/>
              <w:jc w:val="center"/>
              <w:rPr>
                <w:rFonts w:ascii="Arial" w:hAnsi="Arial"/>
                <w:b/>
                <w:bCs/>
                <w:sz w:val="18"/>
              </w:rPr>
            </w:pPr>
            <w:r>
              <w:rPr>
                <w:rFonts w:ascii="Arial" w:hAnsi="Arial"/>
                <w:b/>
                <w:bCs/>
                <w:sz w:val="18"/>
              </w:rPr>
              <w:t>B4</w:t>
            </w:r>
          </w:p>
        </w:tc>
        <w:tc>
          <w:tcPr>
            <w:tcW w:w="1134" w:type="dxa"/>
          </w:tcPr>
          <w:p w14:paraId="7213BDC2" w14:textId="77777777" w:rsidR="005D188C" w:rsidRDefault="005D188C" w:rsidP="001A75DA">
            <w:pPr>
              <w:keepNext/>
              <w:keepLines/>
              <w:spacing w:after="0"/>
              <w:jc w:val="center"/>
              <w:rPr>
                <w:rFonts w:ascii="Arial" w:hAnsi="Arial"/>
                <w:b/>
                <w:bCs/>
                <w:sz w:val="18"/>
              </w:rPr>
            </w:pPr>
            <w:r>
              <w:rPr>
                <w:rFonts w:ascii="Arial" w:hAnsi="Arial"/>
                <w:b/>
                <w:bCs/>
                <w:sz w:val="18"/>
              </w:rPr>
              <w:t>B5</w:t>
            </w:r>
          </w:p>
        </w:tc>
        <w:tc>
          <w:tcPr>
            <w:tcW w:w="1009" w:type="dxa"/>
          </w:tcPr>
          <w:p w14:paraId="7A63A93E" w14:textId="77777777" w:rsidR="005D188C" w:rsidRDefault="005D188C" w:rsidP="001A75DA">
            <w:pPr>
              <w:keepNext/>
              <w:keepLines/>
              <w:spacing w:after="0"/>
              <w:jc w:val="center"/>
              <w:rPr>
                <w:rFonts w:ascii="Arial" w:hAnsi="Arial"/>
                <w:b/>
                <w:bCs/>
                <w:sz w:val="18"/>
              </w:rPr>
            </w:pPr>
            <w:r>
              <w:rPr>
                <w:rFonts w:ascii="Arial" w:hAnsi="Arial"/>
                <w:b/>
                <w:bCs/>
                <w:sz w:val="18"/>
              </w:rPr>
              <w:t>B6</w:t>
            </w:r>
          </w:p>
        </w:tc>
        <w:tc>
          <w:tcPr>
            <w:tcW w:w="1087" w:type="dxa"/>
          </w:tcPr>
          <w:p w14:paraId="5C60B3C5" w14:textId="77777777" w:rsidR="005D188C" w:rsidRDefault="005D188C" w:rsidP="001A75DA">
            <w:pPr>
              <w:keepNext/>
              <w:keepLines/>
              <w:spacing w:after="0"/>
              <w:jc w:val="center"/>
              <w:rPr>
                <w:rFonts w:ascii="Arial" w:hAnsi="Arial"/>
                <w:b/>
                <w:bCs/>
                <w:sz w:val="18"/>
              </w:rPr>
            </w:pPr>
            <w:r>
              <w:rPr>
                <w:rFonts w:ascii="Arial" w:hAnsi="Arial"/>
                <w:b/>
                <w:bCs/>
                <w:sz w:val="18"/>
              </w:rPr>
              <w:t>B7</w:t>
            </w:r>
          </w:p>
        </w:tc>
        <w:tc>
          <w:tcPr>
            <w:tcW w:w="1087" w:type="dxa"/>
          </w:tcPr>
          <w:p w14:paraId="04DD7D56" w14:textId="77777777" w:rsidR="005D188C" w:rsidRDefault="005D188C" w:rsidP="001A75DA">
            <w:pPr>
              <w:keepNext/>
              <w:keepLines/>
              <w:spacing w:after="0"/>
              <w:jc w:val="center"/>
              <w:rPr>
                <w:rFonts w:ascii="Arial" w:hAnsi="Arial"/>
                <w:b/>
                <w:bCs/>
                <w:sz w:val="18"/>
              </w:rPr>
            </w:pPr>
            <w:r>
              <w:rPr>
                <w:rFonts w:ascii="Arial" w:hAnsi="Arial"/>
                <w:b/>
                <w:bCs/>
                <w:sz w:val="18"/>
              </w:rPr>
              <w:t>B8</w:t>
            </w:r>
          </w:p>
        </w:tc>
      </w:tr>
      <w:tr w:rsidR="005D188C" w14:paraId="6559B9B7" w14:textId="77777777" w:rsidTr="001A75DA">
        <w:trPr>
          <w:cantSplit/>
          <w:jc w:val="center"/>
        </w:trPr>
        <w:tc>
          <w:tcPr>
            <w:tcW w:w="959" w:type="dxa"/>
            <w:tcBorders>
              <w:bottom w:val="single" w:sz="4" w:space="0" w:color="auto"/>
            </w:tcBorders>
          </w:tcPr>
          <w:p w14:paraId="5C074F12" w14:textId="77777777" w:rsidR="005D188C" w:rsidRDefault="005D188C" w:rsidP="001A75D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1F7159AE"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134" w:type="dxa"/>
            <w:tcBorders>
              <w:bottom w:val="single" w:sz="4" w:space="0" w:color="auto"/>
            </w:tcBorders>
          </w:tcPr>
          <w:p w14:paraId="5A8A3084"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Borders>
              <w:bottom w:val="single" w:sz="4" w:space="0" w:color="auto"/>
            </w:tcBorders>
          </w:tcPr>
          <w:p w14:paraId="02741CA9" w14:textId="77777777" w:rsidR="005D188C" w:rsidRDefault="005D188C" w:rsidP="001A75DA">
            <w:pPr>
              <w:keepNext/>
              <w:keepLines/>
              <w:spacing w:after="0"/>
              <w:jc w:val="center"/>
              <w:rPr>
                <w:rFonts w:ascii="Arial" w:hAnsi="Arial"/>
                <w:sz w:val="18"/>
              </w:rPr>
            </w:pPr>
            <w:r>
              <w:rPr>
                <w:rFonts w:ascii="Arial" w:hAnsi="Arial"/>
                <w:sz w:val="18"/>
              </w:rPr>
              <w:t>xxxx 1x00</w:t>
            </w:r>
          </w:p>
        </w:tc>
        <w:tc>
          <w:tcPr>
            <w:tcW w:w="1134" w:type="dxa"/>
            <w:tcBorders>
              <w:bottom w:val="single" w:sz="4" w:space="0" w:color="auto"/>
            </w:tcBorders>
          </w:tcPr>
          <w:p w14:paraId="3B7C37AB" w14:textId="77777777" w:rsidR="005D188C" w:rsidRDefault="005D188C" w:rsidP="001A75DA">
            <w:pPr>
              <w:keepNext/>
              <w:keepLines/>
              <w:spacing w:after="0"/>
              <w:jc w:val="center"/>
              <w:rPr>
                <w:rFonts w:ascii="Arial" w:hAnsi="Arial"/>
                <w:sz w:val="18"/>
              </w:rPr>
            </w:pPr>
            <w:r>
              <w:rPr>
                <w:rFonts w:ascii="Arial" w:hAnsi="Arial"/>
                <w:sz w:val="18"/>
              </w:rPr>
              <w:t>xxxx x1xx</w:t>
            </w:r>
          </w:p>
        </w:tc>
        <w:tc>
          <w:tcPr>
            <w:tcW w:w="1134" w:type="dxa"/>
            <w:tcBorders>
              <w:bottom w:val="single" w:sz="4" w:space="0" w:color="auto"/>
            </w:tcBorders>
          </w:tcPr>
          <w:p w14:paraId="27705E69" w14:textId="77777777" w:rsidR="005D188C" w:rsidRDefault="005D188C" w:rsidP="001A75DA">
            <w:pPr>
              <w:keepNext/>
              <w:keepLines/>
              <w:spacing w:after="0"/>
              <w:jc w:val="center"/>
              <w:rPr>
                <w:rFonts w:ascii="Arial" w:hAnsi="Arial"/>
                <w:sz w:val="18"/>
              </w:rPr>
            </w:pPr>
            <w:r>
              <w:rPr>
                <w:rFonts w:ascii="Arial" w:hAnsi="Arial"/>
                <w:sz w:val="18"/>
              </w:rPr>
              <w:t>xxxx xx11</w:t>
            </w:r>
          </w:p>
        </w:tc>
        <w:tc>
          <w:tcPr>
            <w:tcW w:w="1009" w:type="dxa"/>
            <w:tcBorders>
              <w:bottom w:val="single" w:sz="4" w:space="0" w:color="auto"/>
            </w:tcBorders>
          </w:tcPr>
          <w:p w14:paraId="1CE2B0F9"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087" w:type="dxa"/>
            <w:tcBorders>
              <w:bottom w:val="single" w:sz="4" w:space="0" w:color="auto"/>
            </w:tcBorders>
          </w:tcPr>
          <w:p w14:paraId="3FABF73B"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087" w:type="dxa"/>
            <w:tcBorders>
              <w:bottom w:val="nil"/>
            </w:tcBorders>
          </w:tcPr>
          <w:p w14:paraId="433863CE" w14:textId="77777777" w:rsidR="005D188C" w:rsidRDefault="005D188C" w:rsidP="001A75DA">
            <w:pPr>
              <w:keepNext/>
              <w:keepLines/>
              <w:spacing w:after="0"/>
              <w:jc w:val="center"/>
              <w:rPr>
                <w:rFonts w:ascii="Arial" w:hAnsi="Arial"/>
                <w:sz w:val="18"/>
              </w:rPr>
            </w:pPr>
            <w:r>
              <w:rPr>
                <w:rFonts w:ascii="Arial" w:hAnsi="Arial"/>
                <w:sz w:val="18"/>
              </w:rPr>
              <w:t>xxxx xxxx</w:t>
            </w:r>
          </w:p>
        </w:tc>
      </w:tr>
      <w:tr w:rsidR="005D188C" w14:paraId="6B52FA65" w14:textId="77777777" w:rsidTr="001A75DA">
        <w:trPr>
          <w:cantSplit/>
          <w:jc w:val="center"/>
        </w:trPr>
        <w:tc>
          <w:tcPr>
            <w:tcW w:w="959" w:type="dxa"/>
            <w:tcBorders>
              <w:top w:val="single" w:sz="4" w:space="0" w:color="auto"/>
              <w:left w:val="nil"/>
              <w:bottom w:val="nil"/>
              <w:right w:val="single" w:sz="4" w:space="0" w:color="auto"/>
            </w:tcBorders>
          </w:tcPr>
          <w:p w14:paraId="3E368031" w14:textId="77777777" w:rsidR="005D188C" w:rsidRDefault="005D188C" w:rsidP="001A75DA">
            <w:pPr>
              <w:keepNext/>
              <w:keepLines/>
              <w:spacing w:after="0"/>
              <w:jc w:val="center"/>
              <w:rPr>
                <w:rFonts w:ascii="Arial" w:hAnsi="Arial"/>
                <w:b/>
                <w:bCs/>
                <w:sz w:val="18"/>
              </w:rPr>
            </w:pPr>
          </w:p>
        </w:tc>
        <w:tc>
          <w:tcPr>
            <w:tcW w:w="1134" w:type="dxa"/>
            <w:tcBorders>
              <w:left w:val="single" w:sz="4" w:space="0" w:color="auto"/>
            </w:tcBorders>
          </w:tcPr>
          <w:p w14:paraId="4BE0A20E" w14:textId="77777777" w:rsidR="005D188C" w:rsidRDefault="005D188C" w:rsidP="001A75DA">
            <w:pPr>
              <w:keepNext/>
              <w:keepLines/>
              <w:spacing w:after="0"/>
              <w:jc w:val="center"/>
              <w:rPr>
                <w:rFonts w:ascii="Arial" w:hAnsi="Arial"/>
                <w:b/>
                <w:bCs/>
                <w:sz w:val="18"/>
              </w:rPr>
            </w:pPr>
            <w:r>
              <w:rPr>
                <w:rFonts w:ascii="Arial" w:hAnsi="Arial"/>
                <w:b/>
                <w:bCs/>
                <w:sz w:val="18"/>
              </w:rPr>
              <w:t>B9</w:t>
            </w:r>
          </w:p>
        </w:tc>
        <w:tc>
          <w:tcPr>
            <w:tcW w:w="1134" w:type="dxa"/>
          </w:tcPr>
          <w:p w14:paraId="03B5CD27" w14:textId="77777777" w:rsidR="005D188C" w:rsidRDefault="005D188C" w:rsidP="001A75DA">
            <w:pPr>
              <w:keepNext/>
              <w:keepLines/>
              <w:spacing w:after="0"/>
              <w:jc w:val="center"/>
              <w:rPr>
                <w:rFonts w:ascii="Arial" w:hAnsi="Arial"/>
                <w:b/>
                <w:bCs/>
                <w:sz w:val="18"/>
              </w:rPr>
            </w:pPr>
            <w:r>
              <w:rPr>
                <w:rFonts w:ascii="Arial" w:hAnsi="Arial"/>
                <w:b/>
                <w:bCs/>
                <w:sz w:val="18"/>
              </w:rPr>
              <w:t>B10</w:t>
            </w:r>
          </w:p>
        </w:tc>
        <w:tc>
          <w:tcPr>
            <w:tcW w:w="1134" w:type="dxa"/>
          </w:tcPr>
          <w:p w14:paraId="708C1161" w14:textId="77777777" w:rsidR="005D188C" w:rsidRDefault="005D188C" w:rsidP="001A75DA">
            <w:pPr>
              <w:keepNext/>
              <w:keepLines/>
              <w:spacing w:after="0"/>
              <w:jc w:val="center"/>
              <w:rPr>
                <w:rFonts w:ascii="Arial" w:hAnsi="Arial"/>
                <w:b/>
                <w:bCs/>
                <w:sz w:val="18"/>
              </w:rPr>
            </w:pPr>
            <w:r>
              <w:rPr>
                <w:rFonts w:ascii="Arial" w:hAnsi="Arial"/>
                <w:b/>
                <w:bCs/>
                <w:sz w:val="18"/>
              </w:rPr>
              <w:t>B11</w:t>
            </w:r>
          </w:p>
        </w:tc>
        <w:tc>
          <w:tcPr>
            <w:tcW w:w="1134" w:type="dxa"/>
          </w:tcPr>
          <w:p w14:paraId="4883A9A1" w14:textId="77777777" w:rsidR="005D188C" w:rsidRDefault="005D188C" w:rsidP="001A75DA">
            <w:pPr>
              <w:keepNext/>
              <w:keepLines/>
              <w:spacing w:after="0"/>
              <w:jc w:val="center"/>
              <w:rPr>
                <w:rFonts w:ascii="Arial" w:hAnsi="Arial"/>
                <w:b/>
                <w:bCs/>
                <w:sz w:val="18"/>
              </w:rPr>
            </w:pPr>
          </w:p>
        </w:tc>
        <w:tc>
          <w:tcPr>
            <w:tcW w:w="1134" w:type="dxa"/>
          </w:tcPr>
          <w:p w14:paraId="7E0F54D5" w14:textId="77777777" w:rsidR="005D188C" w:rsidRDefault="005D188C" w:rsidP="001A75DA">
            <w:pPr>
              <w:keepNext/>
              <w:keepLines/>
              <w:spacing w:after="0"/>
              <w:jc w:val="center"/>
              <w:rPr>
                <w:rFonts w:ascii="Arial" w:hAnsi="Arial"/>
                <w:b/>
                <w:bCs/>
                <w:sz w:val="18"/>
              </w:rPr>
            </w:pPr>
            <w:r>
              <w:rPr>
                <w:rFonts w:ascii="Arial" w:hAnsi="Arial"/>
                <w:b/>
                <w:bCs/>
                <w:sz w:val="18"/>
              </w:rPr>
              <w:t>B16</w:t>
            </w:r>
          </w:p>
        </w:tc>
        <w:tc>
          <w:tcPr>
            <w:tcW w:w="1009" w:type="dxa"/>
          </w:tcPr>
          <w:p w14:paraId="2D367D4B" w14:textId="77777777" w:rsidR="005D188C" w:rsidRDefault="005D188C" w:rsidP="001A75DA">
            <w:pPr>
              <w:keepNext/>
              <w:keepLines/>
              <w:spacing w:after="0"/>
              <w:jc w:val="center"/>
              <w:rPr>
                <w:rFonts w:ascii="Arial" w:hAnsi="Arial"/>
                <w:b/>
                <w:bCs/>
                <w:sz w:val="18"/>
              </w:rPr>
            </w:pPr>
          </w:p>
        </w:tc>
        <w:tc>
          <w:tcPr>
            <w:tcW w:w="1087" w:type="dxa"/>
            <w:tcBorders>
              <w:right w:val="single" w:sz="4" w:space="0" w:color="auto"/>
            </w:tcBorders>
          </w:tcPr>
          <w:p w14:paraId="1E718149" w14:textId="77777777" w:rsidR="005D188C" w:rsidRDefault="005D188C" w:rsidP="001A75D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03799B99" w14:textId="77777777" w:rsidR="005D188C" w:rsidRDefault="005D188C" w:rsidP="001A75DA">
            <w:pPr>
              <w:keepNext/>
              <w:keepLines/>
              <w:spacing w:after="0"/>
              <w:jc w:val="center"/>
              <w:rPr>
                <w:rFonts w:ascii="Arial" w:hAnsi="Arial"/>
                <w:b/>
                <w:bCs/>
                <w:sz w:val="18"/>
              </w:rPr>
            </w:pPr>
          </w:p>
        </w:tc>
      </w:tr>
      <w:tr w:rsidR="005D188C" w14:paraId="7F1BF8D5" w14:textId="77777777" w:rsidTr="001A75DA">
        <w:trPr>
          <w:cantSplit/>
          <w:jc w:val="center"/>
        </w:trPr>
        <w:tc>
          <w:tcPr>
            <w:tcW w:w="959" w:type="dxa"/>
            <w:tcBorders>
              <w:top w:val="nil"/>
              <w:left w:val="nil"/>
              <w:bottom w:val="nil"/>
              <w:right w:val="single" w:sz="4" w:space="0" w:color="auto"/>
            </w:tcBorders>
          </w:tcPr>
          <w:p w14:paraId="695CEF46" w14:textId="77777777" w:rsidR="005D188C" w:rsidRDefault="005D188C" w:rsidP="001A75DA">
            <w:pPr>
              <w:keepNext/>
              <w:keepLines/>
              <w:spacing w:after="0"/>
              <w:jc w:val="center"/>
              <w:rPr>
                <w:rFonts w:ascii="Arial" w:hAnsi="Arial"/>
                <w:sz w:val="18"/>
              </w:rPr>
            </w:pPr>
          </w:p>
        </w:tc>
        <w:tc>
          <w:tcPr>
            <w:tcW w:w="1134" w:type="dxa"/>
            <w:tcBorders>
              <w:left w:val="single" w:sz="4" w:space="0" w:color="auto"/>
            </w:tcBorders>
          </w:tcPr>
          <w:p w14:paraId="2D543090"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11D7DFE1"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21B46CDE" w14:textId="77777777" w:rsidR="005D188C" w:rsidRDefault="005D188C" w:rsidP="001A75DA">
            <w:pPr>
              <w:keepNext/>
              <w:keepLines/>
              <w:spacing w:after="0"/>
              <w:jc w:val="center"/>
              <w:rPr>
                <w:rFonts w:ascii="Arial" w:hAnsi="Arial"/>
                <w:sz w:val="18"/>
              </w:rPr>
            </w:pPr>
            <w:r>
              <w:rPr>
                <w:rFonts w:ascii="Arial" w:hAnsi="Arial"/>
                <w:sz w:val="18"/>
              </w:rPr>
              <w:t>xx11 xxxx</w:t>
            </w:r>
          </w:p>
        </w:tc>
        <w:tc>
          <w:tcPr>
            <w:tcW w:w="1134" w:type="dxa"/>
          </w:tcPr>
          <w:p w14:paraId="21C147FB" w14:textId="77777777" w:rsidR="005D188C" w:rsidRDefault="005D188C" w:rsidP="001A75DA">
            <w:pPr>
              <w:keepNext/>
              <w:keepLines/>
              <w:spacing w:after="0"/>
              <w:jc w:val="center"/>
              <w:rPr>
                <w:rFonts w:ascii="Arial" w:hAnsi="Arial"/>
                <w:sz w:val="18"/>
              </w:rPr>
            </w:pPr>
            <w:r>
              <w:rPr>
                <w:rFonts w:ascii="Arial" w:hAnsi="Arial"/>
                <w:sz w:val="18"/>
              </w:rPr>
              <w:t>.....</w:t>
            </w:r>
          </w:p>
        </w:tc>
        <w:tc>
          <w:tcPr>
            <w:tcW w:w="1134" w:type="dxa"/>
          </w:tcPr>
          <w:p w14:paraId="0EF33F07" w14:textId="77777777" w:rsidR="005D188C" w:rsidRDefault="005D188C" w:rsidP="001A75DA">
            <w:pPr>
              <w:keepNext/>
              <w:keepLines/>
              <w:spacing w:after="0"/>
              <w:jc w:val="center"/>
              <w:rPr>
                <w:rFonts w:ascii="Arial" w:hAnsi="Arial"/>
                <w:sz w:val="18"/>
              </w:rPr>
            </w:pPr>
            <w:r>
              <w:rPr>
                <w:rFonts w:ascii="Arial" w:hAnsi="Arial"/>
                <w:sz w:val="18"/>
              </w:rPr>
              <w:t>xxx0 111x</w:t>
            </w:r>
          </w:p>
        </w:tc>
        <w:tc>
          <w:tcPr>
            <w:tcW w:w="1009" w:type="dxa"/>
          </w:tcPr>
          <w:p w14:paraId="24C5B707" w14:textId="77777777" w:rsidR="005D188C" w:rsidRDefault="005D188C" w:rsidP="001A75DA">
            <w:pPr>
              <w:keepNext/>
              <w:keepLines/>
              <w:spacing w:after="0"/>
              <w:jc w:val="center"/>
              <w:rPr>
                <w:rFonts w:ascii="Arial" w:hAnsi="Arial"/>
                <w:sz w:val="18"/>
              </w:rPr>
            </w:pPr>
          </w:p>
        </w:tc>
        <w:tc>
          <w:tcPr>
            <w:tcW w:w="1087" w:type="dxa"/>
            <w:tcBorders>
              <w:right w:val="single" w:sz="4" w:space="0" w:color="auto"/>
            </w:tcBorders>
          </w:tcPr>
          <w:p w14:paraId="500B45F5" w14:textId="77777777" w:rsidR="005D188C" w:rsidRDefault="005D188C" w:rsidP="001A75D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87AD9B" w14:textId="77777777" w:rsidR="005D188C" w:rsidRDefault="005D188C" w:rsidP="001A75DA">
            <w:pPr>
              <w:keepNext/>
              <w:keepLines/>
              <w:spacing w:after="0"/>
              <w:jc w:val="center"/>
              <w:rPr>
                <w:rFonts w:ascii="Arial" w:hAnsi="Arial"/>
                <w:sz w:val="18"/>
              </w:rPr>
            </w:pPr>
          </w:p>
        </w:tc>
      </w:tr>
    </w:tbl>
    <w:p w14:paraId="6F26084D" w14:textId="77777777" w:rsidR="005D188C" w:rsidRDefault="005D188C" w:rsidP="005D188C"/>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lastRenderedPageBreak/>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42F52AFE" w14:textId="29130D75" w:rsidR="009E6385" w:rsidRDefault="009E6385" w:rsidP="009E6385">
      <w:r>
        <w:t>For sequences 3.</w:t>
      </w:r>
      <w:r w:rsidR="00637C52">
        <w:t>5</w:t>
      </w:r>
      <w:r>
        <w:t>, 3.</w:t>
      </w:r>
      <w:r w:rsidR="00637C52">
        <w:t>6</w:t>
      </w:r>
      <w:r>
        <w:t xml:space="preserve"> and 3.</w:t>
      </w:r>
      <w:r w:rsidR="00637C52">
        <w:t>7</w:t>
      </w:r>
      <w:r w:rsidRPr="0041528A">
        <w:t>:</w:t>
      </w:r>
    </w:p>
    <w:p w14:paraId="527F28AA" w14:textId="77777777" w:rsidR="009E6385" w:rsidRDefault="009E6385" w:rsidP="009E6385">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p>
    <w:p w14:paraId="7347EC27" w14:textId="77777777" w:rsidR="009E6385" w:rsidRDefault="009E6385" w:rsidP="009E6385">
      <w:r>
        <w:t xml:space="preserve">Settings from </w:t>
      </w:r>
      <w:r>
        <w:rPr>
          <w:lang w:val="en-US" w:eastAsia="fr-FR"/>
        </w:rPr>
        <w:t>N</w:t>
      </w:r>
      <w:r w:rsidRPr="002E4A03">
        <w:rPr>
          <w:lang w:val="en-US" w:eastAsia="fr-FR"/>
        </w:rPr>
        <w:t>G-R</w:t>
      </w:r>
      <w:r>
        <w:rPr>
          <w:lang w:val="en-US" w:eastAsia="fr-FR"/>
        </w:rPr>
        <w:t>AN</w:t>
      </w:r>
      <w:r w:rsidRPr="002E4A03">
        <w:rPr>
          <w:lang w:val="en-US" w:eastAsia="fr-FR"/>
        </w:rPr>
        <w:t xml:space="preserve"> UICC </w:t>
      </w:r>
      <w:r>
        <w:rPr>
          <w:lang w:val="en-US" w:eastAsia="fr-FR"/>
        </w:rPr>
        <w:t xml:space="preserve">supporting Rel-17 features </w:t>
      </w:r>
      <w:r>
        <w:t>apply with the following changes:</w:t>
      </w:r>
    </w:p>
    <w:p w14:paraId="293B91AD" w14:textId="77777777" w:rsidR="009E6385" w:rsidRPr="0041528A" w:rsidRDefault="009E6385" w:rsidP="009E6385">
      <w:pPr>
        <w:rPr>
          <w:vertAlign w:val="subscript"/>
        </w:rPr>
      </w:pPr>
      <w:r w:rsidRPr="0041528A">
        <w:t>EF</w:t>
      </w:r>
      <w:r w:rsidRPr="0041528A">
        <w:rPr>
          <w:vertAlign w:val="subscript"/>
        </w:rPr>
        <w:t>OPLMNwACT</w:t>
      </w:r>
    </w:p>
    <w:p w14:paraId="6D5056E9" w14:textId="77777777" w:rsidR="009E6385" w:rsidRPr="0041528A" w:rsidRDefault="009E6385" w:rsidP="009E6385">
      <w:pPr>
        <w:pStyle w:val="EW"/>
      </w:pPr>
      <w:r w:rsidRPr="0041528A">
        <w:t>Logically:</w:t>
      </w:r>
      <w:r w:rsidRPr="0041528A">
        <w:tab/>
        <w:t>1</w:t>
      </w:r>
      <w:r w:rsidRPr="0041528A">
        <w:rPr>
          <w:vertAlign w:val="superscript"/>
        </w:rPr>
        <w:t>st</w:t>
      </w:r>
      <w:r w:rsidRPr="0041528A">
        <w:t xml:space="preserve"> PLMN:</w:t>
      </w:r>
      <w:r w:rsidRPr="0041528A">
        <w:tab/>
        <w:t>254 001 (MCC MNC)</w:t>
      </w:r>
    </w:p>
    <w:p w14:paraId="3E232A45" w14:textId="77777777" w:rsidR="009E6385" w:rsidRPr="0041528A" w:rsidRDefault="009E6385" w:rsidP="009E6385">
      <w:pPr>
        <w:pStyle w:val="EW"/>
      </w:pPr>
      <w:r w:rsidRPr="0041528A">
        <w:tab/>
        <w:t>1</w:t>
      </w:r>
      <w:r w:rsidRPr="0041528A">
        <w:rPr>
          <w:vertAlign w:val="superscript"/>
        </w:rPr>
        <w:t>st</w:t>
      </w:r>
      <w:r w:rsidRPr="0041528A">
        <w:t xml:space="preserve"> ACT:</w:t>
      </w:r>
      <w:r w:rsidRPr="0041528A">
        <w:tab/>
      </w:r>
      <w:r w:rsidRPr="00111C5A">
        <w:t>NG-RAN</w:t>
      </w:r>
    </w:p>
    <w:p w14:paraId="66197C32" w14:textId="77777777" w:rsidR="009E6385" w:rsidRPr="0041528A" w:rsidRDefault="009E6385" w:rsidP="009E6385">
      <w:pPr>
        <w:pStyle w:val="EW"/>
      </w:pPr>
      <w:r w:rsidRPr="0041528A">
        <w:tab/>
        <w:t>2</w:t>
      </w:r>
      <w:r w:rsidRPr="0041528A">
        <w:rPr>
          <w:vertAlign w:val="superscript"/>
        </w:rPr>
        <w:t>nd</w:t>
      </w:r>
      <w:r w:rsidRPr="0041528A">
        <w:t xml:space="preserve"> PLMN:</w:t>
      </w:r>
      <w:r w:rsidRPr="0041528A">
        <w:tab/>
        <w:t>254 001</w:t>
      </w:r>
    </w:p>
    <w:p w14:paraId="7ABE6FEA" w14:textId="77777777" w:rsidR="009E6385" w:rsidRPr="0041528A" w:rsidRDefault="009E6385" w:rsidP="009E6385">
      <w:pPr>
        <w:pStyle w:val="EW"/>
      </w:pPr>
      <w:r w:rsidRPr="0041528A">
        <w:tab/>
        <w:t>2</w:t>
      </w:r>
      <w:r w:rsidRPr="0041528A">
        <w:rPr>
          <w:vertAlign w:val="superscript"/>
        </w:rPr>
        <w:t>nd</w:t>
      </w:r>
      <w:r w:rsidRPr="0041528A">
        <w:t xml:space="preserve"> ACT:</w:t>
      </w:r>
      <w:r w:rsidRPr="0041528A">
        <w:tab/>
        <w:t>GSM</w:t>
      </w:r>
    </w:p>
    <w:p w14:paraId="76D85778" w14:textId="77777777" w:rsidR="009E6385" w:rsidRPr="0041528A" w:rsidRDefault="009E6385" w:rsidP="009E6385">
      <w:pPr>
        <w:pStyle w:val="EW"/>
      </w:pPr>
      <w:r w:rsidRPr="0041528A">
        <w:tab/>
        <w:t>3</w:t>
      </w:r>
      <w:r w:rsidRPr="0041528A">
        <w:rPr>
          <w:vertAlign w:val="superscript"/>
        </w:rPr>
        <w:t>rd</w:t>
      </w:r>
      <w:r w:rsidRPr="0041528A">
        <w:t xml:space="preserve"> PLMN:</w:t>
      </w:r>
      <w:r w:rsidRPr="0041528A">
        <w:tab/>
        <w:t>274 002</w:t>
      </w:r>
    </w:p>
    <w:p w14:paraId="64A09359" w14:textId="77777777" w:rsidR="009E6385" w:rsidRPr="0041528A" w:rsidRDefault="009E6385" w:rsidP="009E6385">
      <w:pPr>
        <w:pStyle w:val="EW"/>
      </w:pPr>
      <w:r w:rsidRPr="0041528A">
        <w:tab/>
        <w:t>3</w:t>
      </w:r>
      <w:r w:rsidRPr="0041528A">
        <w:rPr>
          <w:vertAlign w:val="superscript"/>
        </w:rPr>
        <w:t>rd</w:t>
      </w:r>
      <w:r w:rsidRPr="0041528A">
        <w:t xml:space="preserve"> ACT:</w:t>
      </w:r>
      <w:r w:rsidRPr="0041528A">
        <w:tab/>
        <w:t>E-UTRAN</w:t>
      </w:r>
    </w:p>
    <w:p w14:paraId="7F41A7CD" w14:textId="77777777" w:rsidR="009E6385" w:rsidRPr="0041528A" w:rsidRDefault="009E6385" w:rsidP="009E638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E6385" w:rsidRPr="0041528A" w14:paraId="09F8690A" w14:textId="77777777" w:rsidTr="00C62964">
        <w:tc>
          <w:tcPr>
            <w:tcW w:w="907" w:type="dxa"/>
          </w:tcPr>
          <w:p w14:paraId="14CF67F3" w14:textId="77777777" w:rsidR="009E6385" w:rsidRPr="0041528A" w:rsidRDefault="009E6385" w:rsidP="00C62964">
            <w:pPr>
              <w:pStyle w:val="TAL"/>
              <w:rPr>
                <w:b/>
                <w:bCs/>
              </w:rPr>
            </w:pPr>
            <w:r w:rsidRPr="0041528A">
              <w:rPr>
                <w:b/>
                <w:bCs/>
              </w:rPr>
              <w:t>Coding:</w:t>
            </w:r>
          </w:p>
        </w:tc>
        <w:tc>
          <w:tcPr>
            <w:tcW w:w="851" w:type="dxa"/>
          </w:tcPr>
          <w:p w14:paraId="73D38E25" w14:textId="77777777" w:rsidR="009E6385" w:rsidRPr="0041528A" w:rsidRDefault="009E6385" w:rsidP="00C62964">
            <w:pPr>
              <w:pStyle w:val="TAL"/>
              <w:rPr>
                <w:b/>
                <w:bCs/>
              </w:rPr>
            </w:pPr>
            <w:r w:rsidRPr="0041528A">
              <w:rPr>
                <w:b/>
                <w:bCs/>
              </w:rPr>
              <w:t>B01</w:t>
            </w:r>
          </w:p>
        </w:tc>
        <w:tc>
          <w:tcPr>
            <w:tcW w:w="851" w:type="dxa"/>
          </w:tcPr>
          <w:p w14:paraId="16011C7A" w14:textId="77777777" w:rsidR="009E6385" w:rsidRPr="0041528A" w:rsidRDefault="009E6385" w:rsidP="00C62964">
            <w:pPr>
              <w:pStyle w:val="TAL"/>
              <w:rPr>
                <w:b/>
                <w:bCs/>
              </w:rPr>
            </w:pPr>
            <w:r w:rsidRPr="0041528A">
              <w:rPr>
                <w:b/>
                <w:bCs/>
              </w:rPr>
              <w:t>B02</w:t>
            </w:r>
          </w:p>
        </w:tc>
        <w:tc>
          <w:tcPr>
            <w:tcW w:w="851" w:type="dxa"/>
          </w:tcPr>
          <w:p w14:paraId="43AE31B0" w14:textId="77777777" w:rsidR="009E6385" w:rsidRPr="0041528A" w:rsidRDefault="009E6385" w:rsidP="00C62964">
            <w:pPr>
              <w:pStyle w:val="TAL"/>
              <w:rPr>
                <w:b/>
                <w:bCs/>
              </w:rPr>
            </w:pPr>
            <w:r w:rsidRPr="0041528A">
              <w:rPr>
                <w:b/>
                <w:bCs/>
              </w:rPr>
              <w:t>B03</w:t>
            </w:r>
          </w:p>
        </w:tc>
        <w:tc>
          <w:tcPr>
            <w:tcW w:w="851" w:type="dxa"/>
          </w:tcPr>
          <w:p w14:paraId="0CB4FDB7" w14:textId="77777777" w:rsidR="009E6385" w:rsidRPr="0041528A" w:rsidRDefault="009E6385" w:rsidP="00C62964">
            <w:pPr>
              <w:pStyle w:val="TAL"/>
              <w:rPr>
                <w:b/>
                <w:bCs/>
              </w:rPr>
            </w:pPr>
            <w:r w:rsidRPr="0041528A">
              <w:rPr>
                <w:b/>
                <w:bCs/>
              </w:rPr>
              <w:t>B04</w:t>
            </w:r>
          </w:p>
        </w:tc>
        <w:tc>
          <w:tcPr>
            <w:tcW w:w="851" w:type="dxa"/>
          </w:tcPr>
          <w:p w14:paraId="1676019E" w14:textId="77777777" w:rsidR="009E6385" w:rsidRPr="0041528A" w:rsidRDefault="009E6385" w:rsidP="00C62964">
            <w:pPr>
              <w:pStyle w:val="TAL"/>
              <w:rPr>
                <w:b/>
                <w:bCs/>
              </w:rPr>
            </w:pPr>
            <w:r w:rsidRPr="0041528A">
              <w:rPr>
                <w:b/>
                <w:bCs/>
              </w:rPr>
              <w:t>B05</w:t>
            </w:r>
          </w:p>
        </w:tc>
        <w:tc>
          <w:tcPr>
            <w:tcW w:w="851" w:type="dxa"/>
          </w:tcPr>
          <w:p w14:paraId="4828BD59" w14:textId="77777777" w:rsidR="009E6385" w:rsidRPr="0041528A" w:rsidRDefault="009E6385" w:rsidP="00C62964">
            <w:pPr>
              <w:pStyle w:val="TAL"/>
              <w:rPr>
                <w:b/>
                <w:bCs/>
              </w:rPr>
            </w:pPr>
            <w:r w:rsidRPr="0041528A">
              <w:rPr>
                <w:b/>
                <w:bCs/>
              </w:rPr>
              <w:t>B06</w:t>
            </w:r>
          </w:p>
        </w:tc>
        <w:tc>
          <w:tcPr>
            <w:tcW w:w="851" w:type="dxa"/>
          </w:tcPr>
          <w:p w14:paraId="5DF4ECF3" w14:textId="77777777" w:rsidR="009E6385" w:rsidRPr="0041528A" w:rsidRDefault="009E6385" w:rsidP="00C62964">
            <w:pPr>
              <w:pStyle w:val="TAL"/>
              <w:rPr>
                <w:b/>
                <w:bCs/>
              </w:rPr>
            </w:pPr>
            <w:r w:rsidRPr="0041528A">
              <w:rPr>
                <w:b/>
                <w:bCs/>
              </w:rPr>
              <w:t>B07</w:t>
            </w:r>
          </w:p>
        </w:tc>
        <w:tc>
          <w:tcPr>
            <w:tcW w:w="851" w:type="dxa"/>
          </w:tcPr>
          <w:p w14:paraId="18331C84" w14:textId="77777777" w:rsidR="009E6385" w:rsidRPr="0041528A" w:rsidRDefault="009E6385" w:rsidP="00C62964">
            <w:pPr>
              <w:pStyle w:val="TAL"/>
              <w:rPr>
                <w:b/>
                <w:bCs/>
              </w:rPr>
            </w:pPr>
            <w:r w:rsidRPr="0041528A">
              <w:rPr>
                <w:b/>
                <w:bCs/>
              </w:rPr>
              <w:t>B08</w:t>
            </w:r>
          </w:p>
        </w:tc>
        <w:tc>
          <w:tcPr>
            <w:tcW w:w="851" w:type="dxa"/>
          </w:tcPr>
          <w:p w14:paraId="7BD9BF8D" w14:textId="77777777" w:rsidR="009E6385" w:rsidRPr="0041528A" w:rsidRDefault="009E6385" w:rsidP="00C62964">
            <w:pPr>
              <w:pStyle w:val="TAL"/>
              <w:rPr>
                <w:b/>
                <w:bCs/>
              </w:rPr>
            </w:pPr>
            <w:r w:rsidRPr="0041528A">
              <w:rPr>
                <w:b/>
                <w:bCs/>
              </w:rPr>
              <w:t>B09</w:t>
            </w:r>
          </w:p>
        </w:tc>
        <w:tc>
          <w:tcPr>
            <w:tcW w:w="851" w:type="dxa"/>
          </w:tcPr>
          <w:p w14:paraId="6B968EFD" w14:textId="77777777" w:rsidR="009E6385" w:rsidRPr="0041528A" w:rsidRDefault="009E6385" w:rsidP="00C62964">
            <w:pPr>
              <w:pStyle w:val="TAL"/>
              <w:rPr>
                <w:b/>
                <w:bCs/>
              </w:rPr>
            </w:pPr>
            <w:r w:rsidRPr="0041528A">
              <w:rPr>
                <w:b/>
                <w:bCs/>
              </w:rPr>
              <w:t>B10</w:t>
            </w:r>
          </w:p>
        </w:tc>
      </w:tr>
      <w:tr w:rsidR="009E6385" w:rsidRPr="0041528A" w14:paraId="61E4B711" w14:textId="77777777" w:rsidTr="00C62964">
        <w:tc>
          <w:tcPr>
            <w:tcW w:w="907" w:type="dxa"/>
            <w:tcBorders>
              <w:bottom w:val="single" w:sz="4" w:space="0" w:color="auto"/>
            </w:tcBorders>
          </w:tcPr>
          <w:p w14:paraId="19E2521E" w14:textId="77777777" w:rsidR="009E6385" w:rsidRPr="0041528A" w:rsidRDefault="009E6385" w:rsidP="00C62964">
            <w:pPr>
              <w:pStyle w:val="TAL"/>
            </w:pPr>
            <w:r w:rsidRPr="0041528A">
              <w:t>Hex</w:t>
            </w:r>
          </w:p>
        </w:tc>
        <w:tc>
          <w:tcPr>
            <w:tcW w:w="851" w:type="dxa"/>
            <w:tcBorders>
              <w:bottom w:val="single" w:sz="4" w:space="0" w:color="auto"/>
            </w:tcBorders>
          </w:tcPr>
          <w:p w14:paraId="1A750631" w14:textId="77777777" w:rsidR="009E6385" w:rsidRPr="0041528A" w:rsidRDefault="009E6385" w:rsidP="00C62964">
            <w:pPr>
              <w:pStyle w:val="TAL"/>
            </w:pPr>
            <w:r w:rsidRPr="0041528A">
              <w:t>52</w:t>
            </w:r>
          </w:p>
        </w:tc>
        <w:tc>
          <w:tcPr>
            <w:tcW w:w="851" w:type="dxa"/>
            <w:tcBorders>
              <w:bottom w:val="single" w:sz="4" w:space="0" w:color="auto"/>
            </w:tcBorders>
          </w:tcPr>
          <w:p w14:paraId="167B4F9C" w14:textId="77777777" w:rsidR="009E6385" w:rsidRPr="0041528A" w:rsidRDefault="009E6385" w:rsidP="00C62964">
            <w:pPr>
              <w:pStyle w:val="TAL"/>
            </w:pPr>
            <w:r w:rsidRPr="0041528A">
              <w:t>14</w:t>
            </w:r>
          </w:p>
        </w:tc>
        <w:tc>
          <w:tcPr>
            <w:tcW w:w="851" w:type="dxa"/>
            <w:tcBorders>
              <w:bottom w:val="single" w:sz="4" w:space="0" w:color="auto"/>
            </w:tcBorders>
          </w:tcPr>
          <w:p w14:paraId="13A9C3EE" w14:textId="77777777" w:rsidR="009E6385" w:rsidRPr="0041528A" w:rsidRDefault="009E6385" w:rsidP="00C62964">
            <w:pPr>
              <w:pStyle w:val="TAL"/>
            </w:pPr>
            <w:r w:rsidRPr="0041528A">
              <w:t>00</w:t>
            </w:r>
          </w:p>
        </w:tc>
        <w:tc>
          <w:tcPr>
            <w:tcW w:w="851" w:type="dxa"/>
            <w:tcBorders>
              <w:bottom w:val="single" w:sz="4" w:space="0" w:color="auto"/>
            </w:tcBorders>
          </w:tcPr>
          <w:p w14:paraId="72CE3409" w14:textId="77777777" w:rsidR="009E6385" w:rsidRPr="0041528A" w:rsidRDefault="009E6385" w:rsidP="00C62964">
            <w:pPr>
              <w:pStyle w:val="TAL"/>
            </w:pPr>
            <w:r w:rsidRPr="00111C5A">
              <w:t>08</w:t>
            </w:r>
          </w:p>
        </w:tc>
        <w:tc>
          <w:tcPr>
            <w:tcW w:w="851" w:type="dxa"/>
            <w:tcBorders>
              <w:bottom w:val="single" w:sz="4" w:space="0" w:color="auto"/>
            </w:tcBorders>
          </w:tcPr>
          <w:p w14:paraId="6BAF2E69" w14:textId="77777777" w:rsidR="009E6385" w:rsidRPr="0041528A" w:rsidRDefault="009E6385" w:rsidP="00C62964">
            <w:pPr>
              <w:pStyle w:val="TAL"/>
            </w:pPr>
            <w:r w:rsidRPr="0041528A">
              <w:t>00</w:t>
            </w:r>
          </w:p>
        </w:tc>
        <w:tc>
          <w:tcPr>
            <w:tcW w:w="851" w:type="dxa"/>
            <w:tcBorders>
              <w:bottom w:val="single" w:sz="4" w:space="0" w:color="auto"/>
            </w:tcBorders>
          </w:tcPr>
          <w:p w14:paraId="3A9456C6" w14:textId="77777777" w:rsidR="009E6385" w:rsidRPr="0041528A" w:rsidRDefault="009E6385" w:rsidP="00C62964">
            <w:pPr>
              <w:pStyle w:val="TAL"/>
            </w:pPr>
            <w:r w:rsidRPr="0041528A">
              <w:t>52</w:t>
            </w:r>
          </w:p>
        </w:tc>
        <w:tc>
          <w:tcPr>
            <w:tcW w:w="851" w:type="dxa"/>
            <w:tcBorders>
              <w:bottom w:val="single" w:sz="4" w:space="0" w:color="auto"/>
            </w:tcBorders>
          </w:tcPr>
          <w:p w14:paraId="67D1C1AB" w14:textId="77777777" w:rsidR="009E6385" w:rsidRPr="0041528A" w:rsidRDefault="009E6385" w:rsidP="00C62964">
            <w:pPr>
              <w:pStyle w:val="TAL"/>
            </w:pPr>
            <w:r w:rsidRPr="0041528A">
              <w:t>14</w:t>
            </w:r>
          </w:p>
        </w:tc>
        <w:tc>
          <w:tcPr>
            <w:tcW w:w="851" w:type="dxa"/>
            <w:tcBorders>
              <w:bottom w:val="single" w:sz="4" w:space="0" w:color="auto"/>
            </w:tcBorders>
          </w:tcPr>
          <w:p w14:paraId="74FFB1DB" w14:textId="77777777" w:rsidR="009E6385" w:rsidRPr="0041528A" w:rsidRDefault="009E6385" w:rsidP="00C62964">
            <w:pPr>
              <w:pStyle w:val="TAL"/>
            </w:pPr>
            <w:r w:rsidRPr="0041528A">
              <w:t>00</w:t>
            </w:r>
          </w:p>
        </w:tc>
        <w:tc>
          <w:tcPr>
            <w:tcW w:w="851" w:type="dxa"/>
            <w:tcBorders>
              <w:bottom w:val="single" w:sz="4" w:space="0" w:color="auto"/>
            </w:tcBorders>
          </w:tcPr>
          <w:p w14:paraId="10571E9D" w14:textId="77777777" w:rsidR="009E6385" w:rsidRPr="0041528A" w:rsidRDefault="009E6385" w:rsidP="00C62964">
            <w:pPr>
              <w:pStyle w:val="TAL"/>
            </w:pPr>
            <w:r w:rsidRPr="0041528A">
              <w:t>00</w:t>
            </w:r>
          </w:p>
        </w:tc>
        <w:tc>
          <w:tcPr>
            <w:tcW w:w="851" w:type="dxa"/>
            <w:tcBorders>
              <w:bottom w:val="single" w:sz="4" w:space="0" w:color="auto"/>
            </w:tcBorders>
          </w:tcPr>
          <w:p w14:paraId="793E30D8" w14:textId="77777777" w:rsidR="009E6385" w:rsidRPr="0041528A" w:rsidRDefault="009E6385" w:rsidP="00C62964">
            <w:pPr>
              <w:pStyle w:val="TAL"/>
            </w:pPr>
            <w:r w:rsidRPr="0041528A">
              <w:t>80</w:t>
            </w:r>
          </w:p>
        </w:tc>
      </w:tr>
      <w:tr w:rsidR="009E6385" w:rsidRPr="0041528A" w14:paraId="62880B5E" w14:textId="77777777" w:rsidTr="00C62964">
        <w:tc>
          <w:tcPr>
            <w:tcW w:w="907" w:type="dxa"/>
            <w:tcBorders>
              <w:left w:val="nil"/>
              <w:right w:val="nil"/>
            </w:tcBorders>
          </w:tcPr>
          <w:p w14:paraId="1E4FF6E5" w14:textId="77777777" w:rsidR="009E6385" w:rsidRPr="0041528A" w:rsidRDefault="009E6385" w:rsidP="00C62964">
            <w:pPr>
              <w:pStyle w:val="TAL"/>
            </w:pPr>
          </w:p>
        </w:tc>
        <w:tc>
          <w:tcPr>
            <w:tcW w:w="851" w:type="dxa"/>
            <w:tcBorders>
              <w:left w:val="nil"/>
              <w:right w:val="nil"/>
            </w:tcBorders>
          </w:tcPr>
          <w:p w14:paraId="7CBF825C" w14:textId="77777777" w:rsidR="009E6385" w:rsidRPr="0041528A" w:rsidRDefault="009E6385" w:rsidP="00C62964">
            <w:pPr>
              <w:pStyle w:val="TAL"/>
            </w:pPr>
          </w:p>
        </w:tc>
        <w:tc>
          <w:tcPr>
            <w:tcW w:w="851" w:type="dxa"/>
            <w:tcBorders>
              <w:left w:val="nil"/>
              <w:right w:val="nil"/>
            </w:tcBorders>
          </w:tcPr>
          <w:p w14:paraId="59F8F516" w14:textId="77777777" w:rsidR="009E6385" w:rsidRPr="0041528A" w:rsidRDefault="009E6385" w:rsidP="00C62964">
            <w:pPr>
              <w:pStyle w:val="TAL"/>
            </w:pPr>
          </w:p>
        </w:tc>
        <w:tc>
          <w:tcPr>
            <w:tcW w:w="851" w:type="dxa"/>
            <w:tcBorders>
              <w:left w:val="nil"/>
              <w:right w:val="nil"/>
            </w:tcBorders>
          </w:tcPr>
          <w:p w14:paraId="3EDF3BF6" w14:textId="77777777" w:rsidR="009E6385" w:rsidRPr="0041528A" w:rsidRDefault="009E6385" w:rsidP="00C62964">
            <w:pPr>
              <w:pStyle w:val="TAL"/>
            </w:pPr>
          </w:p>
        </w:tc>
        <w:tc>
          <w:tcPr>
            <w:tcW w:w="851" w:type="dxa"/>
            <w:tcBorders>
              <w:left w:val="nil"/>
              <w:right w:val="nil"/>
            </w:tcBorders>
          </w:tcPr>
          <w:p w14:paraId="150C2695" w14:textId="77777777" w:rsidR="009E6385" w:rsidRPr="0041528A" w:rsidRDefault="009E6385" w:rsidP="00C62964">
            <w:pPr>
              <w:pStyle w:val="TAL"/>
            </w:pPr>
          </w:p>
        </w:tc>
        <w:tc>
          <w:tcPr>
            <w:tcW w:w="851" w:type="dxa"/>
            <w:tcBorders>
              <w:left w:val="nil"/>
              <w:right w:val="nil"/>
            </w:tcBorders>
          </w:tcPr>
          <w:p w14:paraId="0E30F048" w14:textId="77777777" w:rsidR="009E6385" w:rsidRPr="0041528A" w:rsidRDefault="009E6385" w:rsidP="00C62964">
            <w:pPr>
              <w:pStyle w:val="TAL"/>
            </w:pPr>
          </w:p>
        </w:tc>
        <w:tc>
          <w:tcPr>
            <w:tcW w:w="851" w:type="dxa"/>
            <w:tcBorders>
              <w:left w:val="nil"/>
              <w:right w:val="nil"/>
            </w:tcBorders>
          </w:tcPr>
          <w:p w14:paraId="067EBEF2" w14:textId="77777777" w:rsidR="009E6385" w:rsidRPr="0041528A" w:rsidRDefault="009E6385" w:rsidP="00C62964">
            <w:pPr>
              <w:pStyle w:val="TAL"/>
            </w:pPr>
          </w:p>
        </w:tc>
        <w:tc>
          <w:tcPr>
            <w:tcW w:w="851" w:type="dxa"/>
            <w:tcBorders>
              <w:left w:val="nil"/>
              <w:right w:val="nil"/>
            </w:tcBorders>
          </w:tcPr>
          <w:p w14:paraId="476FF3A6" w14:textId="77777777" w:rsidR="009E6385" w:rsidRPr="0041528A" w:rsidRDefault="009E6385" w:rsidP="00C62964">
            <w:pPr>
              <w:pStyle w:val="TAL"/>
            </w:pPr>
          </w:p>
        </w:tc>
        <w:tc>
          <w:tcPr>
            <w:tcW w:w="851" w:type="dxa"/>
            <w:tcBorders>
              <w:left w:val="nil"/>
              <w:right w:val="nil"/>
            </w:tcBorders>
          </w:tcPr>
          <w:p w14:paraId="2CE307D0" w14:textId="77777777" w:rsidR="009E6385" w:rsidRPr="0041528A" w:rsidRDefault="009E6385" w:rsidP="00C62964">
            <w:pPr>
              <w:pStyle w:val="TAL"/>
            </w:pPr>
          </w:p>
        </w:tc>
        <w:tc>
          <w:tcPr>
            <w:tcW w:w="851" w:type="dxa"/>
            <w:tcBorders>
              <w:left w:val="nil"/>
              <w:right w:val="nil"/>
            </w:tcBorders>
          </w:tcPr>
          <w:p w14:paraId="1CAF8E9B" w14:textId="77777777" w:rsidR="009E6385" w:rsidRPr="0041528A" w:rsidRDefault="009E6385" w:rsidP="00C62964">
            <w:pPr>
              <w:pStyle w:val="TAL"/>
            </w:pPr>
          </w:p>
        </w:tc>
        <w:tc>
          <w:tcPr>
            <w:tcW w:w="851" w:type="dxa"/>
            <w:tcBorders>
              <w:left w:val="nil"/>
              <w:right w:val="nil"/>
            </w:tcBorders>
          </w:tcPr>
          <w:p w14:paraId="15FE9432" w14:textId="77777777" w:rsidR="009E6385" w:rsidRPr="0041528A" w:rsidRDefault="009E6385" w:rsidP="00C62964">
            <w:pPr>
              <w:pStyle w:val="TAL"/>
            </w:pPr>
          </w:p>
        </w:tc>
      </w:tr>
      <w:tr w:rsidR="009E6385" w:rsidRPr="0041528A" w14:paraId="1BF5B42C" w14:textId="77777777" w:rsidTr="00C62964">
        <w:tc>
          <w:tcPr>
            <w:tcW w:w="907" w:type="dxa"/>
          </w:tcPr>
          <w:p w14:paraId="182900C0" w14:textId="77777777" w:rsidR="009E6385" w:rsidRPr="0041528A" w:rsidRDefault="009E6385" w:rsidP="00C62964">
            <w:pPr>
              <w:pStyle w:val="TAL"/>
              <w:rPr>
                <w:b/>
                <w:bCs/>
              </w:rPr>
            </w:pPr>
          </w:p>
        </w:tc>
        <w:tc>
          <w:tcPr>
            <w:tcW w:w="851" w:type="dxa"/>
          </w:tcPr>
          <w:p w14:paraId="780E72EE" w14:textId="77777777" w:rsidR="009E6385" w:rsidRPr="0041528A" w:rsidRDefault="009E6385" w:rsidP="00C62964">
            <w:pPr>
              <w:pStyle w:val="TAL"/>
              <w:rPr>
                <w:b/>
                <w:bCs/>
              </w:rPr>
            </w:pPr>
            <w:r w:rsidRPr="0041528A">
              <w:rPr>
                <w:b/>
                <w:bCs/>
              </w:rPr>
              <w:t>B11</w:t>
            </w:r>
          </w:p>
        </w:tc>
        <w:tc>
          <w:tcPr>
            <w:tcW w:w="851" w:type="dxa"/>
          </w:tcPr>
          <w:p w14:paraId="5D5C029B" w14:textId="77777777" w:rsidR="009E6385" w:rsidRPr="0041528A" w:rsidRDefault="009E6385" w:rsidP="00C62964">
            <w:pPr>
              <w:pStyle w:val="TAL"/>
              <w:rPr>
                <w:b/>
                <w:bCs/>
              </w:rPr>
            </w:pPr>
            <w:r w:rsidRPr="0041528A">
              <w:rPr>
                <w:b/>
                <w:bCs/>
              </w:rPr>
              <w:t>B12</w:t>
            </w:r>
          </w:p>
        </w:tc>
        <w:tc>
          <w:tcPr>
            <w:tcW w:w="851" w:type="dxa"/>
          </w:tcPr>
          <w:p w14:paraId="2DDCCEC0" w14:textId="77777777" w:rsidR="009E6385" w:rsidRPr="0041528A" w:rsidRDefault="009E6385" w:rsidP="00C62964">
            <w:pPr>
              <w:pStyle w:val="TAL"/>
              <w:rPr>
                <w:b/>
                <w:bCs/>
              </w:rPr>
            </w:pPr>
            <w:r w:rsidRPr="0041528A">
              <w:rPr>
                <w:b/>
                <w:bCs/>
              </w:rPr>
              <w:t>B13</w:t>
            </w:r>
          </w:p>
        </w:tc>
        <w:tc>
          <w:tcPr>
            <w:tcW w:w="851" w:type="dxa"/>
          </w:tcPr>
          <w:p w14:paraId="0AF45872" w14:textId="77777777" w:rsidR="009E6385" w:rsidRPr="0041528A" w:rsidRDefault="009E6385" w:rsidP="00C62964">
            <w:pPr>
              <w:pStyle w:val="TAL"/>
              <w:rPr>
                <w:b/>
                <w:bCs/>
              </w:rPr>
            </w:pPr>
            <w:r w:rsidRPr="0041528A">
              <w:rPr>
                <w:b/>
                <w:bCs/>
              </w:rPr>
              <w:t>B14</w:t>
            </w:r>
          </w:p>
        </w:tc>
        <w:tc>
          <w:tcPr>
            <w:tcW w:w="851" w:type="dxa"/>
          </w:tcPr>
          <w:p w14:paraId="5AF1C5D5" w14:textId="77777777" w:rsidR="009E6385" w:rsidRPr="0041528A" w:rsidRDefault="009E6385" w:rsidP="00C62964">
            <w:pPr>
              <w:pStyle w:val="TAL"/>
              <w:rPr>
                <w:b/>
                <w:bCs/>
              </w:rPr>
            </w:pPr>
            <w:r w:rsidRPr="0041528A">
              <w:rPr>
                <w:b/>
                <w:bCs/>
              </w:rPr>
              <w:t>B15</w:t>
            </w:r>
          </w:p>
        </w:tc>
        <w:tc>
          <w:tcPr>
            <w:tcW w:w="851" w:type="dxa"/>
          </w:tcPr>
          <w:p w14:paraId="083F73F8" w14:textId="77777777" w:rsidR="009E6385" w:rsidRPr="0041528A" w:rsidRDefault="009E6385" w:rsidP="00C62964">
            <w:pPr>
              <w:pStyle w:val="TAL"/>
              <w:rPr>
                <w:b/>
                <w:bCs/>
              </w:rPr>
            </w:pPr>
          </w:p>
        </w:tc>
        <w:tc>
          <w:tcPr>
            <w:tcW w:w="851" w:type="dxa"/>
          </w:tcPr>
          <w:p w14:paraId="0550A0AD" w14:textId="77777777" w:rsidR="009E6385" w:rsidRPr="0041528A" w:rsidRDefault="009E6385" w:rsidP="00C62964">
            <w:pPr>
              <w:pStyle w:val="TAL"/>
              <w:rPr>
                <w:b/>
                <w:bCs/>
              </w:rPr>
            </w:pPr>
          </w:p>
        </w:tc>
        <w:tc>
          <w:tcPr>
            <w:tcW w:w="851" w:type="dxa"/>
          </w:tcPr>
          <w:p w14:paraId="0130CD71" w14:textId="77777777" w:rsidR="009E6385" w:rsidRPr="0041528A" w:rsidRDefault="009E6385" w:rsidP="00C62964">
            <w:pPr>
              <w:pStyle w:val="TAL"/>
              <w:rPr>
                <w:b/>
                <w:bCs/>
              </w:rPr>
            </w:pPr>
          </w:p>
        </w:tc>
        <w:tc>
          <w:tcPr>
            <w:tcW w:w="851" w:type="dxa"/>
          </w:tcPr>
          <w:p w14:paraId="48460B31" w14:textId="77777777" w:rsidR="009E6385" w:rsidRPr="0041528A" w:rsidRDefault="009E6385" w:rsidP="00C62964">
            <w:pPr>
              <w:pStyle w:val="TAL"/>
              <w:rPr>
                <w:b/>
                <w:bCs/>
              </w:rPr>
            </w:pPr>
          </w:p>
        </w:tc>
        <w:tc>
          <w:tcPr>
            <w:tcW w:w="851" w:type="dxa"/>
          </w:tcPr>
          <w:p w14:paraId="422837E9" w14:textId="77777777" w:rsidR="009E6385" w:rsidRPr="0041528A" w:rsidRDefault="009E6385" w:rsidP="00C62964">
            <w:pPr>
              <w:pStyle w:val="TAL"/>
              <w:rPr>
                <w:b/>
                <w:bCs/>
              </w:rPr>
            </w:pPr>
          </w:p>
        </w:tc>
      </w:tr>
      <w:tr w:rsidR="009E6385" w:rsidRPr="0041528A" w14:paraId="322CE995" w14:textId="77777777" w:rsidTr="00C62964">
        <w:tc>
          <w:tcPr>
            <w:tcW w:w="907" w:type="dxa"/>
            <w:tcBorders>
              <w:bottom w:val="single" w:sz="4" w:space="0" w:color="auto"/>
            </w:tcBorders>
          </w:tcPr>
          <w:p w14:paraId="3C0DBD3F" w14:textId="77777777" w:rsidR="009E6385" w:rsidRPr="0041528A" w:rsidRDefault="009E6385" w:rsidP="00C62964">
            <w:pPr>
              <w:pStyle w:val="TAL"/>
            </w:pPr>
          </w:p>
        </w:tc>
        <w:tc>
          <w:tcPr>
            <w:tcW w:w="851" w:type="dxa"/>
            <w:tcBorders>
              <w:bottom w:val="single" w:sz="4" w:space="0" w:color="auto"/>
            </w:tcBorders>
          </w:tcPr>
          <w:p w14:paraId="7621FBBD" w14:textId="77777777" w:rsidR="009E6385" w:rsidRPr="0041528A" w:rsidRDefault="009E6385" w:rsidP="00C62964">
            <w:pPr>
              <w:pStyle w:val="TAL"/>
            </w:pPr>
            <w:r w:rsidRPr="0041528A">
              <w:t>72</w:t>
            </w:r>
          </w:p>
        </w:tc>
        <w:tc>
          <w:tcPr>
            <w:tcW w:w="851" w:type="dxa"/>
            <w:tcBorders>
              <w:bottom w:val="single" w:sz="4" w:space="0" w:color="auto"/>
            </w:tcBorders>
          </w:tcPr>
          <w:p w14:paraId="10C38A68" w14:textId="77777777" w:rsidR="009E6385" w:rsidRPr="0041528A" w:rsidRDefault="009E6385" w:rsidP="00C62964">
            <w:pPr>
              <w:pStyle w:val="TAL"/>
            </w:pPr>
            <w:r w:rsidRPr="0041528A">
              <w:t>24</w:t>
            </w:r>
          </w:p>
        </w:tc>
        <w:tc>
          <w:tcPr>
            <w:tcW w:w="851" w:type="dxa"/>
            <w:tcBorders>
              <w:bottom w:val="single" w:sz="4" w:space="0" w:color="auto"/>
            </w:tcBorders>
          </w:tcPr>
          <w:p w14:paraId="38A17E4A" w14:textId="77777777" w:rsidR="009E6385" w:rsidRPr="0041528A" w:rsidRDefault="009E6385" w:rsidP="00C62964">
            <w:pPr>
              <w:pStyle w:val="TAL"/>
            </w:pPr>
            <w:r w:rsidRPr="0041528A">
              <w:t>00</w:t>
            </w:r>
          </w:p>
        </w:tc>
        <w:tc>
          <w:tcPr>
            <w:tcW w:w="851" w:type="dxa"/>
            <w:tcBorders>
              <w:bottom w:val="single" w:sz="4" w:space="0" w:color="auto"/>
            </w:tcBorders>
          </w:tcPr>
          <w:p w14:paraId="2676B3CD" w14:textId="77777777" w:rsidR="009E6385" w:rsidRPr="0041528A" w:rsidRDefault="009E6385" w:rsidP="00C62964">
            <w:pPr>
              <w:pStyle w:val="TAL"/>
            </w:pPr>
            <w:r w:rsidRPr="0041528A">
              <w:t>40</w:t>
            </w:r>
          </w:p>
        </w:tc>
        <w:tc>
          <w:tcPr>
            <w:tcW w:w="851" w:type="dxa"/>
            <w:tcBorders>
              <w:bottom w:val="single" w:sz="4" w:space="0" w:color="auto"/>
            </w:tcBorders>
          </w:tcPr>
          <w:p w14:paraId="32DC8DEC" w14:textId="77777777" w:rsidR="009E6385" w:rsidRPr="0041528A" w:rsidRDefault="009E6385" w:rsidP="00C62964">
            <w:pPr>
              <w:pStyle w:val="TAL"/>
            </w:pPr>
            <w:r w:rsidRPr="0041528A">
              <w:t>00</w:t>
            </w:r>
          </w:p>
        </w:tc>
        <w:tc>
          <w:tcPr>
            <w:tcW w:w="851" w:type="dxa"/>
            <w:tcBorders>
              <w:bottom w:val="single" w:sz="4" w:space="0" w:color="auto"/>
            </w:tcBorders>
          </w:tcPr>
          <w:p w14:paraId="523D7764" w14:textId="77777777" w:rsidR="009E6385" w:rsidRPr="0041528A" w:rsidRDefault="009E6385" w:rsidP="00C62964">
            <w:pPr>
              <w:pStyle w:val="TAL"/>
            </w:pPr>
          </w:p>
        </w:tc>
        <w:tc>
          <w:tcPr>
            <w:tcW w:w="851" w:type="dxa"/>
            <w:tcBorders>
              <w:bottom w:val="single" w:sz="4" w:space="0" w:color="auto"/>
            </w:tcBorders>
          </w:tcPr>
          <w:p w14:paraId="1B1A1D4F" w14:textId="77777777" w:rsidR="009E6385" w:rsidRPr="0041528A" w:rsidRDefault="009E6385" w:rsidP="00C62964">
            <w:pPr>
              <w:pStyle w:val="TAL"/>
            </w:pPr>
          </w:p>
        </w:tc>
        <w:tc>
          <w:tcPr>
            <w:tcW w:w="851" w:type="dxa"/>
            <w:tcBorders>
              <w:bottom w:val="single" w:sz="4" w:space="0" w:color="auto"/>
            </w:tcBorders>
          </w:tcPr>
          <w:p w14:paraId="53E31B57" w14:textId="77777777" w:rsidR="009E6385" w:rsidRPr="0041528A" w:rsidRDefault="009E6385" w:rsidP="00C62964">
            <w:pPr>
              <w:pStyle w:val="TAL"/>
            </w:pPr>
          </w:p>
        </w:tc>
        <w:tc>
          <w:tcPr>
            <w:tcW w:w="851" w:type="dxa"/>
            <w:tcBorders>
              <w:bottom w:val="single" w:sz="4" w:space="0" w:color="auto"/>
            </w:tcBorders>
          </w:tcPr>
          <w:p w14:paraId="4A9CC8EC" w14:textId="77777777" w:rsidR="009E6385" w:rsidRPr="0041528A" w:rsidRDefault="009E6385" w:rsidP="00C62964">
            <w:pPr>
              <w:pStyle w:val="TAL"/>
            </w:pPr>
          </w:p>
        </w:tc>
        <w:tc>
          <w:tcPr>
            <w:tcW w:w="851" w:type="dxa"/>
            <w:tcBorders>
              <w:bottom w:val="single" w:sz="4" w:space="0" w:color="auto"/>
            </w:tcBorders>
          </w:tcPr>
          <w:p w14:paraId="7BD4EA49" w14:textId="77777777" w:rsidR="009E6385" w:rsidRPr="0041528A" w:rsidRDefault="009E6385" w:rsidP="00C62964">
            <w:pPr>
              <w:pStyle w:val="TAL"/>
            </w:pPr>
          </w:p>
        </w:tc>
      </w:tr>
    </w:tbl>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C30701"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4D895F81" w:rsidR="00C30701" w:rsidRPr="0041528A" w:rsidRDefault="00C30701" w:rsidP="00C30701">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08B43C3F" w:rsidR="00C30701" w:rsidRPr="00063D0E" w:rsidRDefault="00C30701" w:rsidP="00C30701">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2BE9863B" w14:textId="0578044C" w:rsidR="00C30701" w:rsidRPr="00063D0E" w:rsidRDefault="00C30701" w:rsidP="00C30701">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38CF4F8A" w14:textId="6901F5CF" w:rsidR="00C30701" w:rsidRPr="00063D0E" w:rsidRDefault="00C30701" w:rsidP="00C30701">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C30701"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45CDD42A" w:rsidR="00C30701" w:rsidRPr="0041528A" w:rsidRDefault="00C30701" w:rsidP="00C30701">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3638718F" w:rsidR="00C30701" w:rsidRPr="0041528A" w:rsidRDefault="00C30701" w:rsidP="00C30701">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1A62357F" w:rsidR="00C30701" w:rsidRPr="0041528A" w:rsidRDefault="00C30701" w:rsidP="00C30701">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70C92C43" w14:textId="77777777" w:rsidR="00C30701" w:rsidRDefault="00C30701" w:rsidP="00C30701">
            <w:pPr>
              <w:pStyle w:val="TAL"/>
            </w:pPr>
            <w:r>
              <w:t xml:space="preserve">This step is optional and applies in case ME did not successfully register to first NG-SS cell yet. </w:t>
            </w:r>
          </w:p>
          <w:p w14:paraId="70B3FA7A" w14:textId="77777777" w:rsidR="00C30701" w:rsidRDefault="00C30701" w:rsidP="00C30701">
            <w:pPr>
              <w:pStyle w:val="TAL"/>
            </w:pPr>
          </w:p>
          <w:p w14:paraId="34CC8AB3" w14:textId="439D0924" w:rsidR="00C30701" w:rsidRPr="0041528A" w:rsidRDefault="00C30701" w:rsidP="00C30701">
            <w:pPr>
              <w:pStyle w:val="TAL"/>
            </w:pPr>
            <w:r>
              <w:t>Note: If ME sends this Envelope (3.4.3A), it shall occur only before the Envelope (3.4.3) specified in step 29.</w:t>
            </w:r>
          </w:p>
        </w:tc>
      </w:tr>
      <w:tr w:rsidR="00C30701"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60F03752" w:rsidR="00C30701" w:rsidRPr="0041528A" w:rsidRDefault="00C30701" w:rsidP="00C30701">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0B3FEB5B"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03B78885" w14:textId="2E34BDC7" w:rsidR="00C30701" w:rsidRPr="0041528A" w:rsidRDefault="00C30701" w:rsidP="00C30701">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38614C37" w:rsidR="00C30701" w:rsidRPr="0041528A" w:rsidRDefault="00C30701" w:rsidP="00C30701">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C30701"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060F6083" w:rsidR="00C30701" w:rsidRPr="0041528A" w:rsidRDefault="00C30701" w:rsidP="00C30701">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D562ABE"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C07BA59" w:rsidR="00C30701" w:rsidRPr="0041528A" w:rsidRDefault="00C30701" w:rsidP="00C30701">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3A5AD030" w14:textId="77777777" w:rsidR="00C30701" w:rsidRPr="0041528A" w:rsidRDefault="00C30701" w:rsidP="00C30701">
            <w:pPr>
              <w:keepNext/>
              <w:keepLines/>
              <w:spacing w:after="0"/>
              <w:rPr>
                <w:rFonts w:ascii="Arial" w:hAnsi="Arial"/>
                <w:sz w:val="18"/>
              </w:rPr>
            </w:pPr>
            <w:r w:rsidRPr="0041528A">
              <w:rPr>
                <w:rFonts w:ascii="Arial" w:hAnsi="Arial"/>
                <w:sz w:val="18"/>
              </w:rPr>
              <w:t>PLMN MCC/MNC: 254/001</w:t>
            </w:r>
          </w:p>
          <w:p w14:paraId="48F192A9" w14:textId="77777777" w:rsidR="00C30701" w:rsidRPr="0041528A" w:rsidRDefault="00C30701" w:rsidP="00C30701">
            <w:pPr>
              <w:keepNext/>
              <w:keepLines/>
              <w:spacing w:after="0"/>
              <w:rPr>
                <w:rFonts w:ascii="Arial" w:hAnsi="Arial"/>
                <w:sz w:val="18"/>
              </w:rPr>
            </w:pPr>
          </w:p>
          <w:p w14:paraId="59572C5E" w14:textId="07B5BA6B" w:rsidR="00C30701" w:rsidRPr="0041528A" w:rsidRDefault="00C30701" w:rsidP="00C30701">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lastRenderedPageBreak/>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5D40B253" w:rsidR="005C2FBF" w:rsidRPr="0041528A" w:rsidRDefault="00C30701" w:rsidP="005C2FBF">
      <w:r>
        <w:t xml:space="preserve">ENVELOPE: </w:t>
      </w:r>
      <w:r w:rsidR="005C2FBF" w:rsidRPr="0041528A">
        <w:t>EVE</w:t>
      </w:r>
      <w:r w:rsidR="005C2FBF">
        <w:t>NT DOWNLOAD - LOCATION STATUS 3.4</w:t>
      </w:r>
      <w:r w:rsidR="005C2FBF"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lastRenderedPageBreak/>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C30701" w:rsidRDefault="005C2FBF" w:rsidP="005C2FBF">
      <w:pPr>
        <w:keepLines/>
        <w:tabs>
          <w:tab w:val="left" w:pos="851"/>
        </w:tabs>
        <w:spacing w:after="0"/>
        <w:ind w:left="2835" w:hanging="2551"/>
      </w:pPr>
      <w:r w:rsidRPr="0041528A">
        <w:tab/>
        <w:t>TAC</w:t>
      </w:r>
      <w:r w:rsidRPr="0041528A">
        <w:tab/>
      </w:r>
      <w:r w:rsidRPr="00C30701">
        <w:t>000001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lastRenderedPageBreak/>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0AC18727" w:rsidR="005C2FBF" w:rsidRPr="0041528A" w:rsidRDefault="00C30701" w:rsidP="005C2FBF">
      <w:r>
        <w:t xml:space="preserve">ENVELOPE: </w:t>
      </w:r>
      <w:r w:rsidR="005C2FBF" w:rsidRPr="0041528A">
        <w:t xml:space="preserve">EVENT DOWNLOAD - LOCATION STATUS </w:t>
      </w:r>
      <w:r w:rsidR="005C2FBF">
        <w:t>3.4</w:t>
      </w:r>
      <w:r w:rsidR="005C2FBF"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Default="005C2FBF" w:rsidP="00BF46E1"/>
    <w:p w14:paraId="4DE66D14" w14:textId="53792F78" w:rsidR="00E025A3" w:rsidRPr="0041528A" w:rsidRDefault="00E025A3" w:rsidP="00E025A3">
      <w:pPr>
        <w:pStyle w:val="TH"/>
      </w:pPr>
      <w:r>
        <w:lastRenderedPageBreak/>
        <w:t>Expected Sequence 3.5</w:t>
      </w:r>
      <w:r w:rsidRPr="0041528A">
        <w:t xml:space="preserve"> (REFRESH, Steering of roaming</w:t>
      </w:r>
      <w:r>
        <w:t xml:space="preserve"> with SOR-CMCI criterion 'DNN'</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C672C57"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BF389C9"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8F99E9C"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B46C886"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5878E33" w14:textId="77777777" w:rsidR="00E025A3" w:rsidRPr="0041528A" w:rsidRDefault="00E025A3" w:rsidP="00C62964">
            <w:pPr>
              <w:pStyle w:val="TAH"/>
            </w:pPr>
            <w:r w:rsidRPr="0041528A">
              <w:t>Comments</w:t>
            </w:r>
          </w:p>
        </w:tc>
      </w:tr>
      <w:tr w:rsidR="00E025A3" w:rsidRPr="0041528A" w14:paraId="618441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D1D0283"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F62DA2"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B419C15"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5F0DB1C3" w14:textId="77777777" w:rsidR="00E025A3" w:rsidRPr="0041528A" w:rsidRDefault="00E025A3" w:rsidP="00C62964">
            <w:pPr>
              <w:pStyle w:val="TAL"/>
            </w:pPr>
            <w:r w:rsidRPr="0041528A">
              <w:t>-</w:t>
            </w:r>
            <w:r w:rsidRPr="0041528A">
              <w:tab/>
              <w:t>Attach/detach:</w:t>
            </w:r>
            <w:r w:rsidRPr="0041528A">
              <w:tab/>
              <w:t xml:space="preserve">          disabled.</w:t>
            </w:r>
          </w:p>
          <w:p w14:paraId="2B696167"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4CA84EA"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859A5F9" w14:textId="77777777" w:rsidR="00E025A3" w:rsidRPr="0041528A" w:rsidRDefault="00E025A3" w:rsidP="00C62964">
            <w:pPr>
              <w:pStyle w:val="TAL"/>
            </w:pPr>
          </w:p>
          <w:p w14:paraId="52413EA9" w14:textId="77777777" w:rsidR="00E025A3" w:rsidRPr="0041528A" w:rsidRDefault="00E025A3" w:rsidP="00C62964">
            <w:pPr>
              <w:pStyle w:val="TAL"/>
            </w:pPr>
          </w:p>
          <w:p w14:paraId="2C0DC73E" w14:textId="77777777" w:rsidR="00E025A3" w:rsidRPr="0041528A" w:rsidRDefault="00E025A3" w:rsidP="00C62964">
            <w:pPr>
              <w:pStyle w:val="TAL"/>
            </w:pPr>
          </w:p>
          <w:p w14:paraId="27A153F1" w14:textId="77777777" w:rsidR="00E025A3" w:rsidRPr="0041528A" w:rsidRDefault="00E025A3" w:rsidP="00C62964">
            <w:pPr>
              <w:pStyle w:val="TAL"/>
            </w:pPr>
          </w:p>
          <w:p w14:paraId="731E03CA" w14:textId="77777777" w:rsidR="00E025A3" w:rsidRPr="0041528A" w:rsidRDefault="00E025A3" w:rsidP="00C62964">
            <w:pPr>
              <w:pStyle w:val="TAL"/>
            </w:pPr>
          </w:p>
        </w:tc>
      </w:tr>
      <w:tr w:rsidR="00E025A3" w:rsidRPr="00C7600E" w14:paraId="3543A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9E1664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471D9B71"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5E11C3C"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38051000" w14:textId="77777777" w:rsidR="00E025A3" w:rsidRPr="00C7600E" w:rsidRDefault="00E025A3" w:rsidP="00C62964">
            <w:pPr>
              <w:pStyle w:val="TAL"/>
            </w:pPr>
            <w:r w:rsidRPr="00C7600E">
              <w:t xml:space="preserve">No </w:t>
            </w:r>
            <w:bookmarkStart w:id="119" w:name="_Hlk180602538"/>
            <w:r w:rsidRPr="007F2770">
              <w:t>SOR transparent container</w:t>
            </w:r>
            <w:bookmarkEnd w:id="119"/>
            <w:r>
              <w:t xml:space="preserve"> </w:t>
            </w:r>
            <w:r w:rsidRPr="00C7600E">
              <w:t xml:space="preserve">Information Element </w:t>
            </w:r>
            <w:r>
              <w:t xml:space="preserve">in </w:t>
            </w:r>
            <w:r w:rsidRPr="00C7600E">
              <w:t>REGISTRATION ACCEPT message</w:t>
            </w:r>
          </w:p>
        </w:tc>
      </w:tr>
      <w:tr w:rsidR="00E025A3" w:rsidRPr="0041528A" w14:paraId="419A1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E72FECF"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CA6573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6DABB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E620656" w14:textId="77777777" w:rsidR="00E025A3" w:rsidRPr="0041528A" w:rsidRDefault="00E025A3" w:rsidP="00C62964">
            <w:pPr>
              <w:pStyle w:val="TAL"/>
            </w:pPr>
            <w:r w:rsidRPr="0041528A">
              <w:t>[Setting up LOCATION STATUS Event]</w:t>
            </w:r>
          </w:p>
        </w:tc>
      </w:tr>
      <w:tr w:rsidR="00E025A3" w:rsidRPr="0041528A" w14:paraId="4D147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F5F8B5E"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F7269D2"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25A82"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966F011" w14:textId="77777777" w:rsidR="00E025A3" w:rsidRPr="0041528A" w:rsidRDefault="00E025A3" w:rsidP="00C62964">
            <w:pPr>
              <w:pStyle w:val="TAL"/>
            </w:pPr>
          </w:p>
        </w:tc>
      </w:tr>
      <w:tr w:rsidR="00E025A3" w:rsidRPr="0041528A" w14:paraId="0B64A6C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42EC0C9"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0A694F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1ADBF8C"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199FBFC" w14:textId="77777777" w:rsidR="00E025A3" w:rsidRPr="0041528A" w:rsidRDefault="00E025A3" w:rsidP="00C62964">
            <w:pPr>
              <w:pStyle w:val="TAL"/>
            </w:pPr>
          </w:p>
        </w:tc>
      </w:tr>
      <w:tr w:rsidR="00E025A3" w:rsidRPr="0041528A" w14:paraId="11852EC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EDB8F"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6519B74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99D36D"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7650B6E4" w14:textId="77777777" w:rsidR="00E025A3" w:rsidRPr="0041528A" w:rsidRDefault="00E025A3" w:rsidP="00C62964">
            <w:pPr>
              <w:pStyle w:val="TAL"/>
            </w:pPr>
          </w:p>
        </w:tc>
      </w:tr>
      <w:tr w:rsidR="00E025A3" w:rsidRPr="0041528A" w14:paraId="2DA3CF8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D6176EB"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5F1BE64B"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5EABAE" w14:textId="73C00987" w:rsidR="00E025A3" w:rsidRPr="0041528A" w:rsidRDefault="00E025A3" w:rsidP="00C62964">
            <w:pPr>
              <w:pStyle w:val="TAL"/>
            </w:pPr>
            <w:r w:rsidRPr="0041528A">
              <w:rPr>
                <w:rFonts w:cs="Arial"/>
              </w:rPr>
              <w:t xml:space="preserve">ENVELOPE: EVENT DOWNLOAD - Location Status </w:t>
            </w:r>
            <w:r w:rsidRPr="00E025A3">
              <w:rPr>
                <w:rFonts w:cs="Arial"/>
              </w:rPr>
              <w:t>3.5.1</w:t>
            </w:r>
          </w:p>
        </w:tc>
        <w:tc>
          <w:tcPr>
            <w:tcW w:w="2901" w:type="dxa"/>
            <w:tcBorders>
              <w:top w:val="single" w:sz="4" w:space="0" w:color="auto"/>
              <w:left w:val="single" w:sz="4" w:space="0" w:color="auto"/>
              <w:bottom w:val="single" w:sz="4" w:space="0" w:color="auto"/>
              <w:right w:val="single" w:sz="4" w:space="0" w:color="auto"/>
            </w:tcBorders>
          </w:tcPr>
          <w:p w14:paraId="66ED0348" w14:textId="77777777" w:rsidR="00E025A3" w:rsidRPr="0041528A" w:rsidRDefault="00E025A3" w:rsidP="00C62964">
            <w:pPr>
              <w:pStyle w:val="TAL"/>
              <w:rPr>
                <w:rFonts w:cs="Arial"/>
              </w:rPr>
            </w:pPr>
          </w:p>
        </w:tc>
      </w:tr>
      <w:tr w:rsidR="00E025A3" w:rsidRPr="0041528A" w14:paraId="333022A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5D36E1"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130EF82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051F224" w14:textId="2F8798FC" w:rsidR="00E025A3" w:rsidRPr="0041528A" w:rsidRDefault="00E025A3" w:rsidP="00C62964">
            <w:pPr>
              <w:pStyle w:val="TAL"/>
            </w:pPr>
            <w:r w:rsidRPr="0041528A">
              <w:t xml:space="preserve">PROACTIVE COMMAND PENDING: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2C3235B" w14:textId="77777777" w:rsidR="00E025A3" w:rsidRPr="0041528A" w:rsidRDefault="00E025A3" w:rsidP="00C62964">
            <w:pPr>
              <w:pStyle w:val="TAL"/>
            </w:pPr>
          </w:p>
        </w:tc>
      </w:tr>
      <w:tr w:rsidR="00E025A3" w:rsidRPr="0041528A" w14:paraId="478CCC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8AEADF8"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4054F79C"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6ABE075"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CEB89A" w14:textId="77777777" w:rsidR="00E025A3" w:rsidRPr="0041528A" w:rsidRDefault="00E025A3" w:rsidP="00C62964">
            <w:pPr>
              <w:pStyle w:val="TAL"/>
            </w:pPr>
          </w:p>
        </w:tc>
      </w:tr>
      <w:tr w:rsidR="00E025A3" w:rsidRPr="0041528A" w14:paraId="7BA6C2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F8C562E"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45D30CF6"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A502B9" w14:textId="03407EE8" w:rsidR="00E025A3" w:rsidRPr="0041528A" w:rsidRDefault="00E025A3" w:rsidP="00C62964">
            <w:pPr>
              <w:pStyle w:val="TAL"/>
            </w:pPr>
            <w:r w:rsidRPr="0041528A">
              <w:t xml:space="preserve">PROACTIVE COMMAND: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71664660" w14:textId="77777777" w:rsidR="00E025A3" w:rsidRPr="0041528A" w:rsidRDefault="00E025A3" w:rsidP="00C62964">
            <w:pPr>
              <w:pStyle w:val="TAL"/>
            </w:pPr>
          </w:p>
        </w:tc>
      </w:tr>
      <w:tr w:rsidR="00E025A3" w:rsidRPr="0041528A" w14:paraId="345CA83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782171A"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64BD1AB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5B7736A"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29D39089" w14:textId="77777777" w:rsidR="00E025A3" w:rsidRPr="0041528A" w:rsidRDefault="00E025A3" w:rsidP="00C62964">
            <w:pPr>
              <w:pStyle w:val="TAL"/>
            </w:pPr>
            <w:r w:rsidRPr="00B32707">
              <w:t>[Not explicitly verified</w:t>
            </w:r>
            <w:r>
              <w:t>]</w:t>
            </w:r>
          </w:p>
        </w:tc>
      </w:tr>
      <w:tr w:rsidR="00E025A3" w:rsidRPr="0041528A" w14:paraId="16194D2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AF2F82"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18BE7807"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6A4D" w14:textId="4512ABD7" w:rsidR="00E025A3" w:rsidRPr="0041528A" w:rsidRDefault="00E025A3" w:rsidP="00C62964">
            <w:pPr>
              <w:pStyle w:val="TAL"/>
            </w:pPr>
            <w:r w:rsidRPr="0041528A">
              <w:t xml:space="preserve">TERMINAL RESPONSE: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106DE9F0" w14:textId="77777777" w:rsidR="00E025A3" w:rsidRPr="0041528A" w:rsidRDefault="00E025A3" w:rsidP="00C62964">
            <w:pPr>
              <w:pStyle w:val="TAL"/>
            </w:pPr>
            <w:r w:rsidRPr="0041528A">
              <w:t>[normal ending]</w:t>
            </w:r>
          </w:p>
          <w:p w14:paraId="63B4471F" w14:textId="77777777" w:rsidR="00E025A3" w:rsidRPr="0041528A" w:rsidRDefault="00E025A3" w:rsidP="00C62964">
            <w:pPr>
              <w:pStyle w:val="TAL"/>
            </w:pPr>
          </w:p>
        </w:tc>
      </w:tr>
      <w:tr w:rsidR="00E025A3" w:rsidRPr="0041528A" w14:paraId="753D5E3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3B273D0"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5011E2CE"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36D66C"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7CCC20E" w14:textId="77777777" w:rsidR="00E025A3" w:rsidRPr="0041528A" w:rsidRDefault="00E025A3" w:rsidP="00C62964">
            <w:pPr>
              <w:pStyle w:val="TAL"/>
            </w:pPr>
          </w:p>
        </w:tc>
      </w:tr>
      <w:tr w:rsidR="00E025A3" w:rsidRPr="005C6247" w14:paraId="5F29CA9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E552B1E"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3463F989"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7A68DC3A"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23D586A5"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519B3F3B" w14:textId="77777777" w:rsidR="00E025A3" w:rsidRPr="007B7C8D" w:rsidRDefault="00E025A3" w:rsidP="00C62964">
            <w:pPr>
              <w:pStyle w:val="TAL"/>
            </w:pPr>
            <w:r w:rsidRPr="007B7C8D">
              <w:t>DNN = ’internet’,</w:t>
            </w:r>
          </w:p>
          <w:p w14:paraId="4BD5ABBA" w14:textId="77777777" w:rsidR="00E025A3" w:rsidRPr="007B7C8D" w:rsidRDefault="00E025A3" w:rsidP="00C62964">
            <w:pPr>
              <w:pStyle w:val="TAL"/>
            </w:pPr>
          </w:p>
        </w:tc>
      </w:tr>
      <w:tr w:rsidR="00E025A3" w:rsidRPr="0041528A" w14:paraId="633D1F7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4F1D9C"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332FE06F"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EC1D857"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D956F86"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8E4536D" w14:textId="77777777" w:rsidR="00E025A3" w:rsidRPr="007B7C8D" w:rsidRDefault="00E025A3" w:rsidP="00C62964">
            <w:pPr>
              <w:pStyle w:val="TAL"/>
            </w:pPr>
            <w:r w:rsidRPr="007B7C8D">
              <w:t>S-NSSAI = ‘01010101’</w:t>
            </w:r>
          </w:p>
          <w:p w14:paraId="1A615E3B" w14:textId="77777777" w:rsidR="00E025A3" w:rsidRPr="007B7C8D" w:rsidRDefault="00E025A3" w:rsidP="00C62964">
            <w:pPr>
              <w:pStyle w:val="TAL"/>
            </w:pPr>
            <w:r w:rsidRPr="007B7C8D">
              <w:t>DNN is not ’internet’,</w:t>
            </w:r>
          </w:p>
          <w:p w14:paraId="2468CAE9" w14:textId="77777777" w:rsidR="00E025A3" w:rsidRPr="007B7C8D" w:rsidRDefault="00E025A3" w:rsidP="00C62964">
            <w:pPr>
              <w:pStyle w:val="TAL"/>
            </w:pPr>
          </w:p>
        </w:tc>
      </w:tr>
      <w:tr w:rsidR="00E025A3" w:rsidRPr="0041528A" w14:paraId="28DDFBD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AEC00E0"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0AEA6E84"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E9E68F6"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7E2D893E" w14:textId="77777777" w:rsidR="00E025A3" w:rsidRDefault="00E025A3" w:rsidP="00C62964">
            <w:pPr>
              <w:pStyle w:val="TAL"/>
            </w:pPr>
            <w:r>
              <w:t>First PDU session is released after SOR-CMCI Tsor-cm expiration (1 minute) since step 14 completion.</w:t>
            </w:r>
          </w:p>
          <w:p w14:paraId="33F71499" w14:textId="77777777" w:rsidR="00E025A3" w:rsidRPr="0041528A" w:rsidRDefault="00E025A3" w:rsidP="00C62964">
            <w:pPr>
              <w:pStyle w:val="TAL"/>
            </w:pPr>
            <w:r>
              <w:t>Second PDU session is never released</w:t>
            </w:r>
          </w:p>
        </w:tc>
      </w:tr>
      <w:tr w:rsidR="00E025A3" w:rsidRPr="0041528A" w14:paraId="1FA17B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31ACE"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62F83769"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72AA88"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05191F" w14:textId="77777777" w:rsidR="00E025A3" w:rsidRPr="0041528A" w:rsidRDefault="00E025A3" w:rsidP="00C62964">
            <w:pPr>
              <w:pStyle w:val="TAL"/>
            </w:pPr>
          </w:p>
        </w:tc>
      </w:tr>
    </w:tbl>
    <w:p w14:paraId="1109C5AB" w14:textId="77777777" w:rsidR="00E025A3" w:rsidRPr="0041528A" w:rsidRDefault="00E025A3" w:rsidP="00E025A3"/>
    <w:p w14:paraId="3EF0F143" w14:textId="46B3AF70" w:rsidR="00E025A3" w:rsidRPr="0041528A" w:rsidRDefault="00E025A3" w:rsidP="00E025A3">
      <w:r>
        <w:t xml:space="preserve">ENVELOPE: </w:t>
      </w:r>
      <w:r w:rsidRPr="0041528A">
        <w:t xml:space="preserve">EVENT DOWNLOAD - LOCATION STATUS </w:t>
      </w:r>
      <w:r>
        <w:t>3.5</w:t>
      </w:r>
      <w:r w:rsidRPr="0041528A">
        <w:t>.</w:t>
      </w:r>
      <w:r>
        <w:t>1</w:t>
      </w:r>
    </w:p>
    <w:p w14:paraId="3C645D66" w14:textId="77777777" w:rsidR="00E025A3" w:rsidRPr="0041528A" w:rsidRDefault="00E025A3" w:rsidP="00E025A3">
      <w:r w:rsidRPr="0041528A">
        <w:t>Logically:</w:t>
      </w:r>
    </w:p>
    <w:p w14:paraId="715FE586" w14:textId="77777777" w:rsidR="00E025A3" w:rsidRPr="0041528A" w:rsidRDefault="00E025A3" w:rsidP="00E025A3">
      <w:pPr>
        <w:keepLines/>
        <w:tabs>
          <w:tab w:val="left" w:pos="851"/>
        </w:tabs>
        <w:spacing w:after="0"/>
        <w:ind w:left="2835" w:hanging="2551"/>
      </w:pPr>
      <w:r w:rsidRPr="0041528A">
        <w:t>Event list:</w:t>
      </w:r>
      <w:r w:rsidRPr="0041528A">
        <w:tab/>
        <w:t>Location status</w:t>
      </w:r>
    </w:p>
    <w:p w14:paraId="06F52CDC" w14:textId="77777777" w:rsidR="00E025A3" w:rsidRPr="0041528A" w:rsidRDefault="00E025A3" w:rsidP="00E025A3">
      <w:pPr>
        <w:keepLines/>
        <w:tabs>
          <w:tab w:val="left" w:pos="851"/>
        </w:tabs>
        <w:spacing w:after="0"/>
        <w:ind w:left="2835" w:hanging="2551"/>
      </w:pPr>
      <w:r w:rsidRPr="0041528A">
        <w:t>Device identities</w:t>
      </w:r>
    </w:p>
    <w:p w14:paraId="06C6AC0C" w14:textId="77777777" w:rsidR="00E025A3" w:rsidRPr="0041528A" w:rsidRDefault="00E025A3" w:rsidP="00E025A3">
      <w:pPr>
        <w:keepLines/>
        <w:tabs>
          <w:tab w:val="left" w:pos="851"/>
        </w:tabs>
        <w:spacing w:after="0"/>
        <w:ind w:left="2835" w:hanging="2551"/>
      </w:pPr>
      <w:r w:rsidRPr="0041528A">
        <w:tab/>
        <w:t>Source device:</w:t>
      </w:r>
      <w:r w:rsidRPr="0041528A">
        <w:tab/>
        <w:t>ME</w:t>
      </w:r>
    </w:p>
    <w:p w14:paraId="0EC2FDB6" w14:textId="77777777" w:rsidR="00E025A3" w:rsidRPr="0041528A" w:rsidRDefault="00E025A3" w:rsidP="00E025A3">
      <w:pPr>
        <w:keepLines/>
        <w:tabs>
          <w:tab w:val="left" w:pos="851"/>
        </w:tabs>
        <w:spacing w:after="0"/>
        <w:ind w:left="2835" w:hanging="2551"/>
      </w:pPr>
      <w:r w:rsidRPr="0041528A">
        <w:tab/>
        <w:t>Destination device:</w:t>
      </w:r>
      <w:r w:rsidRPr="0041528A">
        <w:tab/>
        <w:t>UICC</w:t>
      </w:r>
    </w:p>
    <w:p w14:paraId="698BEF2E" w14:textId="77777777" w:rsidR="00E025A3" w:rsidRPr="0041528A" w:rsidRDefault="00E025A3" w:rsidP="00E025A3">
      <w:pPr>
        <w:keepLines/>
        <w:tabs>
          <w:tab w:val="left" w:pos="851"/>
        </w:tabs>
        <w:spacing w:after="0"/>
        <w:ind w:left="2835" w:hanging="2551"/>
      </w:pPr>
      <w:r w:rsidRPr="0041528A">
        <w:t>Location status:</w:t>
      </w:r>
      <w:r w:rsidRPr="0041528A">
        <w:tab/>
        <w:t>normal service</w:t>
      </w:r>
    </w:p>
    <w:p w14:paraId="38639D2A" w14:textId="77777777" w:rsidR="00E025A3" w:rsidRPr="0041528A" w:rsidRDefault="00E025A3" w:rsidP="00E025A3">
      <w:pPr>
        <w:keepLines/>
        <w:tabs>
          <w:tab w:val="left" w:pos="851"/>
        </w:tabs>
        <w:spacing w:after="0"/>
        <w:ind w:left="2835" w:hanging="2551"/>
      </w:pPr>
      <w:r w:rsidRPr="0041528A">
        <w:t>Location Information</w:t>
      </w:r>
    </w:p>
    <w:p w14:paraId="60912BD9" w14:textId="77777777" w:rsidR="00E025A3" w:rsidRPr="0041528A" w:rsidRDefault="00E025A3" w:rsidP="00E025A3">
      <w:pPr>
        <w:keepLines/>
        <w:tabs>
          <w:tab w:val="left" w:pos="851"/>
        </w:tabs>
        <w:spacing w:after="0"/>
        <w:ind w:left="2835" w:hanging="2551"/>
      </w:pPr>
      <w:r w:rsidRPr="0041528A">
        <w:tab/>
        <w:t>MCC &amp; MNC</w:t>
      </w:r>
      <w:r w:rsidRPr="0041528A">
        <w:tab/>
        <w:t>the mobile country and network code (254/001)</w:t>
      </w:r>
    </w:p>
    <w:p w14:paraId="3C4C0AA2" w14:textId="77777777" w:rsidR="00E025A3" w:rsidRPr="006220FA" w:rsidRDefault="00E025A3" w:rsidP="00E025A3">
      <w:pPr>
        <w:keepLines/>
        <w:tabs>
          <w:tab w:val="left" w:pos="851"/>
        </w:tabs>
        <w:spacing w:after="0"/>
        <w:ind w:left="2835" w:hanging="2551"/>
      </w:pPr>
      <w:r w:rsidRPr="0041528A">
        <w:tab/>
        <w:t>TAC</w:t>
      </w:r>
      <w:r w:rsidRPr="0041528A">
        <w:tab/>
      </w:r>
      <w:r w:rsidRPr="006220FA">
        <w:t>000001</w:t>
      </w:r>
    </w:p>
    <w:p w14:paraId="4C40CAC8" w14:textId="77777777" w:rsidR="00E025A3" w:rsidRPr="0041528A" w:rsidRDefault="00E025A3" w:rsidP="00E025A3">
      <w:pPr>
        <w:keepLines/>
        <w:tabs>
          <w:tab w:val="left" w:pos="851"/>
        </w:tabs>
        <w:spacing w:after="0"/>
        <w:ind w:left="2835" w:hanging="2551"/>
      </w:pPr>
      <w:r w:rsidRPr="006220FA">
        <w:tab/>
        <w:t>NR Cell id:</w:t>
      </w:r>
      <w:r w:rsidRPr="006220FA">
        <w:tab/>
        <w:t>0000000001 (</w:t>
      </w:r>
      <w:r w:rsidRPr="006D5847">
        <w:t>36bits)</w:t>
      </w:r>
    </w:p>
    <w:p w14:paraId="6CB04401" w14:textId="77777777" w:rsidR="00E025A3" w:rsidRPr="0041528A" w:rsidRDefault="00E025A3" w:rsidP="00E025A3">
      <w:pPr>
        <w:keepLines/>
        <w:tabs>
          <w:tab w:val="left" w:pos="851"/>
        </w:tabs>
        <w:spacing w:after="0"/>
        <w:ind w:left="2835" w:hanging="2551"/>
      </w:pPr>
      <w:r w:rsidRPr="0041528A">
        <w:t>Coding:</w:t>
      </w:r>
    </w:p>
    <w:p w14:paraId="412DC30A"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4C4A7C90"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13A02709"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0633EE" w14:textId="77777777" w:rsidR="00E025A3" w:rsidRPr="0041528A" w:rsidRDefault="00E025A3" w:rsidP="00C62964">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302D2A8" w14:textId="77777777" w:rsidR="00E025A3" w:rsidRPr="0041528A" w:rsidRDefault="00E025A3" w:rsidP="00C62964">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5E583C6A" w14:textId="77777777" w:rsidR="00E025A3" w:rsidRPr="0041528A" w:rsidRDefault="00E025A3" w:rsidP="00C62964">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A12A6FD"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D3B1C"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17D1D"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97025"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2FEE2B"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D0D75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E19BC4" w14:textId="77777777" w:rsidR="00E025A3" w:rsidRPr="0041528A" w:rsidRDefault="00E025A3" w:rsidP="00C62964">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21778E"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47C1E" w14:textId="77777777" w:rsidR="00E025A3" w:rsidRPr="0041528A" w:rsidRDefault="00E025A3" w:rsidP="00C62964">
            <w:pPr>
              <w:pStyle w:val="TAC"/>
            </w:pPr>
            <w:r w:rsidRPr="0041528A">
              <w:t>00</w:t>
            </w:r>
          </w:p>
        </w:tc>
      </w:tr>
      <w:tr w:rsidR="00E025A3" w:rsidRPr="0041528A" w14:paraId="08D0FD5F" w14:textId="77777777" w:rsidTr="00C62964">
        <w:trPr>
          <w:jc w:val="center"/>
        </w:trPr>
        <w:tc>
          <w:tcPr>
            <w:tcW w:w="1134" w:type="dxa"/>
            <w:tcBorders>
              <w:top w:val="single" w:sz="4" w:space="0" w:color="auto"/>
              <w:right w:val="single" w:sz="4" w:space="0" w:color="auto"/>
            </w:tcBorders>
          </w:tcPr>
          <w:p w14:paraId="60998F34"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7E17B77F" w14:textId="77777777" w:rsidR="00E025A3" w:rsidRPr="0041528A" w:rsidRDefault="00E025A3" w:rsidP="00C62964">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EE77BC5" w14:textId="77777777" w:rsidR="00E025A3" w:rsidRPr="005B5C8E" w:rsidRDefault="00E025A3" w:rsidP="00C62964">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41841F7D" w14:textId="77777777" w:rsidR="00E025A3" w:rsidRPr="005B5C8E" w:rsidRDefault="00E025A3" w:rsidP="00C62964">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04B8E00C" w14:textId="77777777" w:rsidR="00E025A3" w:rsidRPr="005B5C8E" w:rsidRDefault="00E025A3" w:rsidP="00C62964">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4377D379"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6F89BC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A7C09F0"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3961953" w14:textId="77777777" w:rsidR="00E025A3" w:rsidRPr="005B5C8E"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565687"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42369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633EAA9"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BE1FA6" w14:textId="77777777" w:rsidR="00E025A3" w:rsidRPr="0041528A" w:rsidRDefault="00E025A3" w:rsidP="00C62964">
            <w:pPr>
              <w:pStyle w:val="TAC"/>
            </w:pPr>
            <w:r>
              <w:t>00</w:t>
            </w:r>
          </w:p>
        </w:tc>
      </w:tr>
      <w:tr w:rsidR="00E025A3" w:rsidRPr="0041528A" w14:paraId="48AB9A88" w14:textId="77777777" w:rsidTr="00C62964">
        <w:trPr>
          <w:jc w:val="center"/>
        </w:trPr>
        <w:tc>
          <w:tcPr>
            <w:tcW w:w="1134" w:type="dxa"/>
            <w:tcBorders>
              <w:right w:val="single" w:sz="4" w:space="0" w:color="auto"/>
            </w:tcBorders>
          </w:tcPr>
          <w:p w14:paraId="5494E5B9"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6F3DDD98" w14:textId="77777777" w:rsidR="00E025A3" w:rsidRPr="0041528A" w:rsidRDefault="00E025A3" w:rsidP="00C62964">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36B05E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BCF631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E1924D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5A77B3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52EB36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BA5B975"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FC89026"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C4EE90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A4FA37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C3EDCDA"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2AB821E" w14:textId="77777777" w:rsidR="00E025A3" w:rsidRPr="0041528A" w:rsidRDefault="00E025A3" w:rsidP="00C62964">
            <w:pPr>
              <w:pStyle w:val="TAC"/>
            </w:pPr>
          </w:p>
        </w:tc>
      </w:tr>
    </w:tbl>
    <w:p w14:paraId="7A5420E1" w14:textId="77777777" w:rsidR="00E025A3" w:rsidRDefault="00E025A3" w:rsidP="00E025A3"/>
    <w:p w14:paraId="087E50E7" w14:textId="6F6D9628" w:rsidR="00E025A3" w:rsidRPr="0041528A" w:rsidRDefault="00E025A3" w:rsidP="00E025A3">
      <w:r>
        <w:t>PROACTIVE COMMAND: REFRESH 3.5.2</w:t>
      </w:r>
      <w:r w:rsidRPr="004E6566">
        <w:rPr>
          <w:bCs/>
          <w:snapToGrid w:val="0"/>
          <w:sz w:val="14"/>
          <w:szCs w:val="14"/>
        </w:rPr>
        <w:t xml:space="preserve"> </w:t>
      </w:r>
    </w:p>
    <w:p w14:paraId="70F25674" w14:textId="77777777" w:rsidR="00E025A3" w:rsidRPr="0041528A" w:rsidRDefault="00E025A3" w:rsidP="00E025A3">
      <w:r w:rsidRPr="0041528A">
        <w:t>Logically:</w:t>
      </w:r>
    </w:p>
    <w:p w14:paraId="1BEB843F" w14:textId="77777777" w:rsidR="00E025A3" w:rsidRPr="0041528A" w:rsidRDefault="00E025A3" w:rsidP="00E025A3">
      <w:pPr>
        <w:pStyle w:val="EW"/>
      </w:pPr>
      <w:r w:rsidRPr="0041528A">
        <w:lastRenderedPageBreak/>
        <w:t>Command details</w:t>
      </w:r>
    </w:p>
    <w:p w14:paraId="353D3224" w14:textId="77777777" w:rsidR="00E025A3" w:rsidRPr="0041528A" w:rsidRDefault="00E025A3" w:rsidP="00E025A3">
      <w:pPr>
        <w:pStyle w:val="EW"/>
      </w:pPr>
      <w:r w:rsidRPr="0041528A">
        <w:tab/>
        <w:t>Command number:</w:t>
      </w:r>
      <w:r w:rsidRPr="0041528A">
        <w:tab/>
        <w:t>1</w:t>
      </w:r>
    </w:p>
    <w:p w14:paraId="07B94CF9" w14:textId="77777777" w:rsidR="00E025A3" w:rsidRPr="0041528A" w:rsidRDefault="00E025A3" w:rsidP="00E025A3">
      <w:pPr>
        <w:pStyle w:val="EW"/>
      </w:pPr>
      <w:r w:rsidRPr="0041528A">
        <w:tab/>
        <w:t>Command type:</w:t>
      </w:r>
      <w:r w:rsidRPr="0041528A">
        <w:tab/>
        <w:t>REFRESH</w:t>
      </w:r>
    </w:p>
    <w:p w14:paraId="6ACAA147" w14:textId="77777777" w:rsidR="00E025A3" w:rsidRPr="0041528A" w:rsidRDefault="00E025A3" w:rsidP="00E025A3">
      <w:pPr>
        <w:pStyle w:val="EW"/>
      </w:pPr>
      <w:r w:rsidRPr="0041528A">
        <w:tab/>
        <w:t>Command qualifier:</w:t>
      </w:r>
      <w:r w:rsidRPr="0041528A">
        <w:tab/>
        <w:t>Steering of roaming</w:t>
      </w:r>
    </w:p>
    <w:p w14:paraId="7A9A232A" w14:textId="77777777" w:rsidR="00E025A3" w:rsidRPr="00E426F7" w:rsidRDefault="00E025A3" w:rsidP="00E025A3">
      <w:pPr>
        <w:pStyle w:val="EW"/>
        <w:rPr>
          <w:lang w:val="fr-FR"/>
        </w:rPr>
      </w:pPr>
      <w:r w:rsidRPr="00E426F7">
        <w:rPr>
          <w:lang w:val="fr-FR"/>
        </w:rPr>
        <w:t>Device identities</w:t>
      </w:r>
    </w:p>
    <w:p w14:paraId="06440490" w14:textId="77777777" w:rsidR="00E025A3" w:rsidRPr="00D17CC7" w:rsidRDefault="00E025A3" w:rsidP="00E025A3">
      <w:pPr>
        <w:pStyle w:val="EW"/>
        <w:rPr>
          <w:lang w:val="fr-FR"/>
        </w:rPr>
      </w:pPr>
      <w:r w:rsidRPr="00E426F7">
        <w:rPr>
          <w:lang w:val="fr-FR"/>
        </w:rPr>
        <w:tab/>
      </w:r>
      <w:r w:rsidRPr="00D17CC7">
        <w:rPr>
          <w:lang w:val="fr-FR"/>
        </w:rPr>
        <w:t>Source device:</w:t>
      </w:r>
      <w:r w:rsidRPr="00D17CC7">
        <w:rPr>
          <w:lang w:val="fr-FR"/>
        </w:rPr>
        <w:tab/>
        <w:t>UICC</w:t>
      </w:r>
    </w:p>
    <w:p w14:paraId="7A6FB6FD"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2ACC0E55" w14:textId="77777777" w:rsidR="00E025A3" w:rsidRDefault="00E025A3" w:rsidP="00E025A3">
      <w:pPr>
        <w:pStyle w:val="EW"/>
      </w:pPr>
      <w:r w:rsidRPr="00732E09">
        <w:t xml:space="preserve">PLMNwAcT List </w:t>
      </w:r>
    </w:p>
    <w:p w14:paraId="714EA79F" w14:textId="77777777" w:rsidR="00E025A3" w:rsidRPr="00913F1C" w:rsidRDefault="00E025A3" w:rsidP="00E025A3">
      <w:pPr>
        <w:pStyle w:val="EW"/>
      </w:pPr>
      <w:r w:rsidRPr="00913F1C">
        <w:tab/>
        <w:t>empty</w:t>
      </w:r>
    </w:p>
    <w:p w14:paraId="7181694F" w14:textId="77777777" w:rsidR="00E025A3" w:rsidRPr="00913F1C" w:rsidRDefault="00E025A3" w:rsidP="00E025A3">
      <w:pPr>
        <w:pStyle w:val="EW"/>
      </w:pPr>
      <w:r w:rsidRPr="00913F1C">
        <w:t>SOR-CMCI</w:t>
      </w:r>
    </w:p>
    <w:p w14:paraId="0CB1E0E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1F0ECD39" w14:textId="77777777" w:rsidR="00E025A3" w:rsidRPr="0093758B" w:rsidRDefault="00E025A3" w:rsidP="00E025A3">
      <w:pPr>
        <w:pStyle w:val="EW"/>
        <w:rPr>
          <w:lang w:val="fr-FR"/>
        </w:rPr>
      </w:pPr>
      <w:r w:rsidRPr="00B32707">
        <w:tab/>
      </w:r>
      <w:r w:rsidRPr="0093758B">
        <w:rPr>
          <w:lang w:val="fr-FR"/>
        </w:rPr>
        <w:t>Criterion type:</w:t>
      </w:r>
      <w:r w:rsidRPr="0093758B">
        <w:rPr>
          <w:lang w:val="fr-FR"/>
        </w:rPr>
        <w:tab/>
        <w:t>DNN</w:t>
      </w:r>
    </w:p>
    <w:p w14:paraId="15E3D77B" w14:textId="77777777" w:rsidR="00E025A3" w:rsidRPr="0093758B" w:rsidRDefault="00E025A3" w:rsidP="00E025A3">
      <w:pPr>
        <w:pStyle w:val="EW"/>
        <w:rPr>
          <w:lang w:val="fr-FR"/>
        </w:rPr>
      </w:pPr>
      <w:r w:rsidRPr="0093758B">
        <w:rPr>
          <w:lang w:val="fr-FR"/>
        </w:rPr>
        <w:tab/>
        <w:t>Criterion value:</w:t>
      </w:r>
      <w:r w:rsidRPr="0093758B">
        <w:rPr>
          <w:lang w:val="fr-FR"/>
        </w:rPr>
        <w:tab/>
        <w:t>internet</w:t>
      </w:r>
    </w:p>
    <w:p w14:paraId="33EBD9F2" w14:textId="77777777" w:rsidR="005C3EA4" w:rsidRDefault="005C3EA4" w:rsidP="005C3EA4">
      <w:r>
        <w:t>Coding:</w:t>
      </w:r>
    </w:p>
    <w:p w14:paraId="7A14DF28" w14:textId="77777777" w:rsidR="005C3EA4" w:rsidRDefault="005C3EA4" w:rsidP="005C3EA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3EA4" w14:paraId="7DCDC54E"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hideMark/>
          </w:tcPr>
          <w:p w14:paraId="0DC1F99B" w14:textId="77777777" w:rsidR="005C3EA4" w:rsidRDefault="005C3EA4" w:rsidP="00063B7B">
            <w:pPr>
              <w:pStyle w:val="TAL"/>
            </w:pPr>
            <w:bookmarkStart w:id="120" w:name="_Hlk181194201"/>
            <w:r>
              <w:t>BER-TLV:</w:t>
            </w:r>
          </w:p>
        </w:tc>
        <w:tc>
          <w:tcPr>
            <w:tcW w:w="567" w:type="dxa"/>
            <w:tcBorders>
              <w:top w:val="single" w:sz="4" w:space="0" w:color="auto"/>
              <w:left w:val="single" w:sz="4" w:space="0" w:color="auto"/>
              <w:bottom w:val="single" w:sz="4" w:space="0" w:color="auto"/>
              <w:right w:val="single" w:sz="4" w:space="0" w:color="auto"/>
            </w:tcBorders>
            <w:hideMark/>
          </w:tcPr>
          <w:p w14:paraId="6591791C" w14:textId="77777777" w:rsidR="005C3EA4" w:rsidRDefault="005C3EA4"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8E02428" w14:textId="3DF635F8" w:rsidR="005C3EA4" w:rsidRDefault="005C3EA4" w:rsidP="00063B7B">
            <w:pPr>
              <w:pStyle w:val="TAC"/>
            </w:pPr>
            <w:r>
              <w:t>1B</w:t>
            </w:r>
          </w:p>
        </w:tc>
        <w:tc>
          <w:tcPr>
            <w:tcW w:w="567" w:type="dxa"/>
            <w:tcBorders>
              <w:top w:val="single" w:sz="4" w:space="0" w:color="auto"/>
              <w:left w:val="single" w:sz="4" w:space="0" w:color="auto"/>
              <w:bottom w:val="single" w:sz="4" w:space="0" w:color="auto"/>
              <w:right w:val="single" w:sz="4" w:space="0" w:color="auto"/>
            </w:tcBorders>
            <w:hideMark/>
          </w:tcPr>
          <w:p w14:paraId="69D7C51B"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5B18DF4" w14:textId="77777777" w:rsidR="005C3EA4" w:rsidRDefault="005C3EA4"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79F87C1"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E27E735"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DDABE6" w14:textId="77777777" w:rsidR="005C3EA4" w:rsidRDefault="005C3EA4" w:rsidP="00063B7B">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21899FC"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4D7FCBE" w14:textId="77777777" w:rsidR="005C3EA4" w:rsidRDefault="005C3EA4"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D07AE3C"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AB420E2"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B5E5ACA" w14:textId="77777777" w:rsidR="005C3EA4" w:rsidRDefault="005C3EA4" w:rsidP="00063B7B">
            <w:pPr>
              <w:pStyle w:val="TAC"/>
            </w:pPr>
            <w:r>
              <w:t>72</w:t>
            </w:r>
          </w:p>
        </w:tc>
      </w:tr>
      <w:tr w:rsidR="005C3EA4" w14:paraId="0F175953" w14:textId="77777777" w:rsidTr="00063B7B">
        <w:trPr>
          <w:jc w:val="center"/>
        </w:trPr>
        <w:tc>
          <w:tcPr>
            <w:tcW w:w="1134" w:type="dxa"/>
            <w:tcBorders>
              <w:top w:val="single" w:sz="4" w:space="0" w:color="auto"/>
              <w:left w:val="nil"/>
              <w:bottom w:val="nil"/>
              <w:right w:val="single" w:sz="4" w:space="0" w:color="auto"/>
            </w:tcBorders>
          </w:tcPr>
          <w:p w14:paraId="5A173DF1"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8B02316" w14:textId="77777777"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3EE959" w14:textId="77777777" w:rsidR="005C3EA4" w:rsidRDefault="005C3EA4" w:rsidP="00063B7B">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108AB375" w14:textId="29813FC4" w:rsidR="005C3EA4" w:rsidRDefault="005C3EA4" w:rsidP="00063B7B">
            <w:pPr>
              <w:pStyle w:val="TAC"/>
            </w:pPr>
            <w:r>
              <w:t>0E</w:t>
            </w:r>
          </w:p>
        </w:tc>
        <w:tc>
          <w:tcPr>
            <w:tcW w:w="567" w:type="dxa"/>
            <w:tcBorders>
              <w:top w:val="single" w:sz="4" w:space="0" w:color="auto"/>
              <w:left w:val="single" w:sz="4" w:space="0" w:color="auto"/>
              <w:bottom w:val="single" w:sz="4" w:space="0" w:color="auto"/>
              <w:right w:val="single" w:sz="4" w:space="0" w:color="auto"/>
            </w:tcBorders>
            <w:hideMark/>
          </w:tcPr>
          <w:p w14:paraId="341344DB" w14:textId="5E77FF6B"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45459F" w14:textId="3C8E9512" w:rsidR="005C3EA4" w:rsidRDefault="005C3EA4" w:rsidP="00063B7B">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168CCA38" w14:textId="44F9AE47" w:rsidR="005C3EA4" w:rsidRDefault="005C3EA4" w:rsidP="00063B7B">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32367793" w14:textId="399FB25C"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E9602D7" w14:textId="3E8A41B9" w:rsidR="005C3EA4" w:rsidRDefault="005C3EA4" w:rsidP="00063B7B">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0BF7D40A" w14:textId="590828ED" w:rsidR="005C3EA4" w:rsidRDefault="005C3EA4" w:rsidP="00063B7B">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D8E46B2" w14:textId="2916FA52" w:rsidR="005C3EA4" w:rsidRDefault="005C3EA4" w:rsidP="00063B7B">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163AE3F2" w14:textId="718DD6AE"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6C47871D" w14:textId="6971C892" w:rsidR="005C3EA4" w:rsidRDefault="005C3EA4" w:rsidP="00063B7B">
            <w:pPr>
              <w:pStyle w:val="TAC"/>
            </w:pPr>
            <w:r>
              <w:t>74</w:t>
            </w:r>
          </w:p>
        </w:tc>
      </w:tr>
      <w:tr w:rsidR="005C3EA4" w14:paraId="327D2394" w14:textId="77777777" w:rsidTr="00063B7B">
        <w:trPr>
          <w:jc w:val="center"/>
        </w:trPr>
        <w:tc>
          <w:tcPr>
            <w:tcW w:w="1134" w:type="dxa"/>
            <w:tcBorders>
              <w:top w:val="nil"/>
              <w:left w:val="nil"/>
              <w:bottom w:val="nil"/>
              <w:right w:val="single" w:sz="4" w:space="0" w:color="auto"/>
            </w:tcBorders>
          </w:tcPr>
          <w:p w14:paraId="0DCA8D50"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9BE678" w14:textId="4D287084"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2DE54A1C" w14:textId="23714BE0" w:rsidR="005C3EA4" w:rsidRDefault="005C3EA4" w:rsidP="00063B7B">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5058D6B5" w14:textId="4C7894A2"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7B31C2FB" w14:textId="77777777"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F12003C" w14:textId="77777777" w:rsidR="005C3EA4" w:rsidRDefault="005C3EA4"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09FCAC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D31F021"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FD60DA8"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1D6E6FB"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C681C4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110A0C4"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5F426B0" w14:textId="77777777" w:rsidR="005C3EA4" w:rsidRDefault="005C3EA4" w:rsidP="00063B7B">
            <w:pPr>
              <w:pStyle w:val="TAC"/>
            </w:pPr>
          </w:p>
        </w:tc>
      </w:tr>
      <w:bookmarkEnd w:id="120"/>
    </w:tbl>
    <w:p w14:paraId="05CAAA87" w14:textId="77777777" w:rsidR="005C3EA4" w:rsidRDefault="005C3EA4" w:rsidP="005C3EA4">
      <w:pPr>
        <w:rPr>
          <w:rFonts w:eastAsiaTheme="minorEastAsia"/>
        </w:rPr>
      </w:pPr>
    </w:p>
    <w:p w14:paraId="21DD2DDA" w14:textId="17D4BF03" w:rsidR="00E025A3" w:rsidRPr="0041528A" w:rsidRDefault="00E025A3" w:rsidP="00E025A3">
      <w:r>
        <w:t>TERMINAL RESPONSE: REFRESH 3.5</w:t>
      </w:r>
      <w:r w:rsidRPr="0041528A">
        <w:t>.</w:t>
      </w:r>
      <w:r>
        <w:t>2</w:t>
      </w:r>
    </w:p>
    <w:p w14:paraId="3D34D3FF" w14:textId="77777777" w:rsidR="00E025A3" w:rsidRPr="0041528A" w:rsidRDefault="00E025A3" w:rsidP="00E025A3">
      <w:r w:rsidRPr="0041528A">
        <w:t>Logically:</w:t>
      </w:r>
    </w:p>
    <w:p w14:paraId="2EB5A246" w14:textId="77777777" w:rsidR="00E025A3" w:rsidRPr="0041528A" w:rsidRDefault="00E025A3" w:rsidP="00E025A3">
      <w:pPr>
        <w:pStyle w:val="EW"/>
      </w:pPr>
      <w:r w:rsidRPr="0041528A">
        <w:t>Command details</w:t>
      </w:r>
    </w:p>
    <w:p w14:paraId="091F1998" w14:textId="77777777" w:rsidR="00E025A3" w:rsidRPr="0041528A" w:rsidRDefault="00E025A3" w:rsidP="00E025A3">
      <w:pPr>
        <w:pStyle w:val="EW"/>
      </w:pPr>
      <w:r w:rsidRPr="0041528A">
        <w:tab/>
        <w:t>Command number:</w:t>
      </w:r>
      <w:r w:rsidRPr="0041528A">
        <w:tab/>
        <w:t>1</w:t>
      </w:r>
    </w:p>
    <w:p w14:paraId="09259E9C" w14:textId="77777777" w:rsidR="00E025A3" w:rsidRPr="0041528A" w:rsidRDefault="00E025A3" w:rsidP="00E025A3">
      <w:pPr>
        <w:pStyle w:val="EW"/>
      </w:pPr>
      <w:r w:rsidRPr="0041528A">
        <w:tab/>
        <w:t>Command type:</w:t>
      </w:r>
      <w:r w:rsidRPr="0041528A">
        <w:tab/>
        <w:t>REFRESH</w:t>
      </w:r>
    </w:p>
    <w:p w14:paraId="0342779B" w14:textId="77777777" w:rsidR="00E025A3" w:rsidRPr="0041528A" w:rsidRDefault="00E025A3" w:rsidP="00E025A3">
      <w:pPr>
        <w:pStyle w:val="EW"/>
      </w:pPr>
      <w:r w:rsidRPr="0041528A">
        <w:tab/>
        <w:t>Command qualifier:</w:t>
      </w:r>
      <w:r w:rsidRPr="0041528A">
        <w:tab/>
        <w:t>Steering of roaming</w:t>
      </w:r>
    </w:p>
    <w:p w14:paraId="27F319E0" w14:textId="77777777" w:rsidR="00E025A3" w:rsidRPr="00D17CC7" w:rsidRDefault="00E025A3" w:rsidP="00E025A3">
      <w:pPr>
        <w:pStyle w:val="EW"/>
        <w:rPr>
          <w:lang w:val="fr-FR"/>
        </w:rPr>
      </w:pPr>
      <w:r w:rsidRPr="00D17CC7">
        <w:rPr>
          <w:lang w:val="fr-FR"/>
        </w:rPr>
        <w:t>Device identities</w:t>
      </w:r>
    </w:p>
    <w:p w14:paraId="3434726E"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5B16BE7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12952F7A" w14:textId="77777777" w:rsidR="00E025A3" w:rsidRPr="0041528A" w:rsidRDefault="00E025A3" w:rsidP="00E025A3">
      <w:pPr>
        <w:pStyle w:val="EW"/>
      </w:pPr>
      <w:r w:rsidRPr="0041528A">
        <w:t>Result</w:t>
      </w:r>
    </w:p>
    <w:p w14:paraId="004B0BCE" w14:textId="77777777" w:rsidR="00E025A3" w:rsidRPr="0041528A" w:rsidRDefault="00E025A3" w:rsidP="00E025A3">
      <w:pPr>
        <w:pStyle w:val="EW"/>
      </w:pPr>
      <w:r w:rsidRPr="0041528A">
        <w:tab/>
        <w:t>General Result:</w:t>
      </w:r>
      <w:r w:rsidRPr="0041528A">
        <w:tab/>
        <w:t>Command performed successfully</w:t>
      </w:r>
    </w:p>
    <w:p w14:paraId="5A107EF4" w14:textId="77777777" w:rsidR="00E025A3" w:rsidRPr="0041528A" w:rsidRDefault="00E025A3" w:rsidP="00E025A3">
      <w:pPr>
        <w:keepNext/>
        <w:keepLines/>
      </w:pPr>
      <w:r w:rsidRPr="0041528A">
        <w:t>Coding:</w:t>
      </w:r>
    </w:p>
    <w:p w14:paraId="45E33B6C"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44CF379"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396B6BDC"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15B7A7"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336E9E"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275AEC"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DA10"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58459"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43151C"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DB7A7"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B4B6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1857B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97174"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B2398B"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56717F" w14:textId="77777777" w:rsidR="00E025A3" w:rsidRPr="0041528A" w:rsidRDefault="00E025A3" w:rsidP="00C62964">
            <w:pPr>
              <w:pStyle w:val="TAC"/>
            </w:pPr>
            <w:r w:rsidRPr="0041528A">
              <w:t>00</w:t>
            </w:r>
          </w:p>
        </w:tc>
      </w:tr>
    </w:tbl>
    <w:p w14:paraId="072536BD" w14:textId="77777777" w:rsidR="00E025A3" w:rsidRPr="0041528A" w:rsidRDefault="00E025A3" w:rsidP="00E025A3"/>
    <w:p w14:paraId="39B1929A" w14:textId="2AA1B1B0" w:rsidR="00E025A3" w:rsidRPr="0041528A" w:rsidRDefault="00E025A3" w:rsidP="00E025A3">
      <w:pPr>
        <w:pStyle w:val="TH"/>
      </w:pPr>
      <w:r w:rsidRPr="003A7BA4">
        <w:lastRenderedPageBreak/>
        <w:t>Expected Sequence 3.</w:t>
      </w:r>
      <w:r>
        <w:t>6</w:t>
      </w:r>
      <w:r w:rsidRPr="003A7BA4">
        <w:t xml:space="preserve"> (REFRESH</w:t>
      </w:r>
      <w:r w:rsidRPr="0041528A">
        <w:t>, Steering of roaming</w:t>
      </w:r>
      <w:r>
        <w:t xml:space="preserve"> with SOR-CMCI criterion '</w:t>
      </w:r>
      <w:r>
        <w:rPr>
          <w:rFonts w:cs="Arial"/>
          <w:color w:val="000000"/>
          <w:szCs w:val="18"/>
          <w:lang w:eastAsia="de-DE"/>
        </w:rPr>
        <w:t>S-NSSAI SST and SD</w:t>
      </w:r>
      <w: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EF1DF30"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6C5202A6"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13C78F1"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7F878EA"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4367CD" w14:textId="77777777" w:rsidR="00E025A3" w:rsidRPr="0041528A" w:rsidRDefault="00E025A3" w:rsidP="00C62964">
            <w:pPr>
              <w:pStyle w:val="TAH"/>
            </w:pPr>
            <w:r w:rsidRPr="0041528A">
              <w:t>Comments</w:t>
            </w:r>
          </w:p>
        </w:tc>
      </w:tr>
      <w:tr w:rsidR="00E025A3" w:rsidRPr="0041528A" w14:paraId="2889992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00C2BBA"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DF64FB7"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6D5D14D1"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26F48126" w14:textId="77777777" w:rsidR="00E025A3" w:rsidRPr="0041528A" w:rsidRDefault="00E025A3" w:rsidP="00C62964">
            <w:pPr>
              <w:pStyle w:val="TAL"/>
            </w:pPr>
            <w:r w:rsidRPr="0041528A">
              <w:t>-</w:t>
            </w:r>
            <w:r w:rsidRPr="0041528A">
              <w:tab/>
              <w:t>Attach/detach:</w:t>
            </w:r>
            <w:r w:rsidRPr="0041528A">
              <w:tab/>
              <w:t xml:space="preserve">          disabled.</w:t>
            </w:r>
          </w:p>
          <w:p w14:paraId="0D0B65F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952D846"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4A3FA35C" w14:textId="77777777" w:rsidR="00E025A3" w:rsidRPr="0041528A" w:rsidRDefault="00E025A3" w:rsidP="00C62964">
            <w:pPr>
              <w:pStyle w:val="TAL"/>
            </w:pPr>
          </w:p>
          <w:p w14:paraId="066AE787" w14:textId="77777777" w:rsidR="00E025A3" w:rsidRPr="0041528A" w:rsidRDefault="00E025A3" w:rsidP="00C62964">
            <w:pPr>
              <w:pStyle w:val="TAL"/>
            </w:pPr>
          </w:p>
          <w:p w14:paraId="4E40D71F" w14:textId="77777777" w:rsidR="00E025A3" w:rsidRPr="0041528A" w:rsidRDefault="00E025A3" w:rsidP="00C62964">
            <w:pPr>
              <w:pStyle w:val="TAL"/>
            </w:pPr>
          </w:p>
        </w:tc>
      </w:tr>
      <w:tr w:rsidR="00E025A3" w:rsidRPr="00C7600E" w14:paraId="1C65514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1C44ACC"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2765CB6"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CF7B79"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7FC0A420"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8CF7FF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5EC72D9"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AFEEF6A"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335D4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A8EF164" w14:textId="77777777" w:rsidR="00E025A3" w:rsidRPr="0041528A" w:rsidRDefault="00E025A3" w:rsidP="00C62964">
            <w:pPr>
              <w:pStyle w:val="TAL"/>
            </w:pPr>
            <w:r w:rsidRPr="0041528A">
              <w:t>[Setting up LOCATION STATUS Event]</w:t>
            </w:r>
          </w:p>
        </w:tc>
      </w:tr>
      <w:tr w:rsidR="00E025A3" w:rsidRPr="0041528A" w14:paraId="2DCCB3E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B6C08A3"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A93FEA6"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A9D114E"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6AD9F7F" w14:textId="77777777" w:rsidR="00E025A3" w:rsidRPr="0041528A" w:rsidRDefault="00E025A3" w:rsidP="00C62964">
            <w:pPr>
              <w:pStyle w:val="TAL"/>
            </w:pPr>
          </w:p>
        </w:tc>
      </w:tr>
      <w:tr w:rsidR="00E025A3" w:rsidRPr="0041528A" w14:paraId="70624AD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11DE2C2"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1290F76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701CD5"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E0EFF3C" w14:textId="77777777" w:rsidR="00E025A3" w:rsidRPr="0041528A" w:rsidRDefault="00E025A3" w:rsidP="00C62964">
            <w:pPr>
              <w:pStyle w:val="TAL"/>
            </w:pPr>
          </w:p>
        </w:tc>
      </w:tr>
      <w:tr w:rsidR="00E025A3" w:rsidRPr="0041528A" w14:paraId="098673A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5DDA36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22D2479D"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12176A"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919455A" w14:textId="77777777" w:rsidR="00E025A3" w:rsidRPr="0041528A" w:rsidRDefault="00E025A3" w:rsidP="00C62964">
            <w:pPr>
              <w:pStyle w:val="TAL"/>
            </w:pPr>
          </w:p>
        </w:tc>
      </w:tr>
      <w:tr w:rsidR="00E025A3" w:rsidRPr="0041528A" w14:paraId="5BA6C1A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6106F7F"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3F91FEBA"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E60A1F" w14:textId="7C59D19A"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.6</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3A1F3E53" w14:textId="77777777" w:rsidR="00E025A3" w:rsidRPr="0041528A" w:rsidRDefault="00E025A3" w:rsidP="00C62964">
            <w:pPr>
              <w:pStyle w:val="TAL"/>
              <w:rPr>
                <w:rFonts w:cs="Arial"/>
              </w:rPr>
            </w:pPr>
          </w:p>
        </w:tc>
      </w:tr>
      <w:tr w:rsidR="00E025A3" w:rsidRPr="0041528A" w14:paraId="0FE1200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7610DA6"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155603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57E4D5" w14:textId="2D48B7AD" w:rsidR="00E025A3" w:rsidRPr="0041528A" w:rsidRDefault="00E025A3" w:rsidP="00C62964">
            <w:pPr>
              <w:pStyle w:val="TAL"/>
            </w:pPr>
            <w:r w:rsidRPr="0041528A">
              <w:t xml:space="preserve">PROACTIVE COMMAND PENDING: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6DF29F96" w14:textId="77777777" w:rsidR="00E025A3" w:rsidRPr="0041528A" w:rsidRDefault="00E025A3" w:rsidP="00C62964">
            <w:pPr>
              <w:pStyle w:val="TAL"/>
            </w:pPr>
          </w:p>
        </w:tc>
      </w:tr>
      <w:tr w:rsidR="00E025A3" w:rsidRPr="0041528A" w14:paraId="239E23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A965AA0"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51F7ACE"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B6D9AD"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C97519" w14:textId="77777777" w:rsidR="00E025A3" w:rsidRPr="0041528A" w:rsidRDefault="00E025A3" w:rsidP="00C62964">
            <w:pPr>
              <w:pStyle w:val="TAL"/>
            </w:pPr>
          </w:p>
        </w:tc>
      </w:tr>
      <w:tr w:rsidR="00E025A3" w:rsidRPr="0041528A" w14:paraId="0DB3A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4B9B460"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63496D9C"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2FEF65B" w14:textId="542AE180" w:rsidR="00E025A3" w:rsidRPr="0041528A" w:rsidRDefault="00E025A3" w:rsidP="00C62964">
            <w:pPr>
              <w:pStyle w:val="TAL"/>
            </w:pPr>
            <w:r w:rsidRPr="0041528A">
              <w:t xml:space="preserve">PROACTIVE COMMAND: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5A3DBE20" w14:textId="77777777" w:rsidR="00E025A3" w:rsidRPr="0041528A" w:rsidRDefault="00E025A3" w:rsidP="00C62964">
            <w:pPr>
              <w:pStyle w:val="TAL"/>
            </w:pPr>
          </w:p>
        </w:tc>
      </w:tr>
      <w:tr w:rsidR="00E025A3" w:rsidRPr="0041528A" w14:paraId="20160D6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0FC6372"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D7FE43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E6380C7"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6A5027DC" w14:textId="77777777" w:rsidR="00E025A3" w:rsidRPr="0041528A" w:rsidRDefault="00E025A3" w:rsidP="00C62964">
            <w:pPr>
              <w:pStyle w:val="TAL"/>
            </w:pPr>
            <w:r w:rsidRPr="00B32707">
              <w:t>[Not explicitly verified</w:t>
            </w:r>
            <w:r>
              <w:t>]</w:t>
            </w:r>
          </w:p>
        </w:tc>
      </w:tr>
      <w:tr w:rsidR="00E025A3" w:rsidRPr="0041528A" w14:paraId="1CA7A97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0CB9CE"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4840CCB5"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FA106B" w14:textId="43447F8B" w:rsidR="00E025A3" w:rsidRPr="0041528A" w:rsidRDefault="00E025A3" w:rsidP="00C62964">
            <w:pPr>
              <w:pStyle w:val="TAL"/>
            </w:pPr>
            <w:r w:rsidRPr="0041528A">
              <w:t xml:space="preserve">TERMINAL RESPONSE: REFRESH </w:t>
            </w:r>
            <w:r w:rsidRPr="00832F4B">
              <w:t>3.</w:t>
            </w:r>
            <w:r>
              <w:t>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C54E2D1" w14:textId="77777777" w:rsidR="00E025A3" w:rsidRPr="0041528A" w:rsidRDefault="00E025A3" w:rsidP="00C62964">
            <w:pPr>
              <w:pStyle w:val="TAL"/>
            </w:pPr>
            <w:r w:rsidRPr="0041528A">
              <w:t>[normal ending]</w:t>
            </w:r>
          </w:p>
          <w:p w14:paraId="4F8E2ED6" w14:textId="77777777" w:rsidR="00E025A3" w:rsidRPr="0041528A" w:rsidRDefault="00E025A3" w:rsidP="00C62964">
            <w:pPr>
              <w:pStyle w:val="TAL"/>
            </w:pPr>
          </w:p>
        </w:tc>
      </w:tr>
      <w:tr w:rsidR="00E025A3" w:rsidRPr="0041528A" w14:paraId="596D691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C7538"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49C9DA6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CBB0CD"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44A8217" w14:textId="77777777" w:rsidR="00E025A3" w:rsidRPr="0041528A" w:rsidRDefault="00E025A3" w:rsidP="00C62964">
            <w:pPr>
              <w:pStyle w:val="TAL"/>
            </w:pPr>
          </w:p>
        </w:tc>
      </w:tr>
      <w:tr w:rsidR="00E025A3" w:rsidRPr="007B7C8D" w14:paraId="6914873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566B003"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5F7B568E"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9B45BE8"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37369059"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434C8198" w14:textId="77777777" w:rsidR="00E025A3" w:rsidRPr="007B7C8D" w:rsidRDefault="00E025A3" w:rsidP="00C62964">
            <w:pPr>
              <w:pStyle w:val="TAL"/>
            </w:pPr>
            <w:r w:rsidRPr="003A7BA4">
              <w:t>Without S-NSSAI</w:t>
            </w:r>
          </w:p>
        </w:tc>
      </w:tr>
      <w:tr w:rsidR="00E025A3" w:rsidRPr="0041528A" w14:paraId="7F7DA54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393875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5DBC1050"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2CAA2A2"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02CDE4F7"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2FD58F7A" w14:textId="77777777" w:rsidR="00E025A3" w:rsidRDefault="00E025A3" w:rsidP="00C62964">
            <w:pPr>
              <w:pStyle w:val="TAL"/>
            </w:pPr>
            <w:r>
              <w:t>S-NSSAI = ‘01010101’</w:t>
            </w:r>
          </w:p>
          <w:p w14:paraId="2EEE1A8F" w14:textId="77777777" w:rsidR="00E025A3" w:rsidRDefault="00E025A3" w:rsidP="00C62964">
            <w:pPr>
              <w:pStyle w:val="TAL"/>
            </w:pPr>
          </w:p>
        </w:tc>
      </w:tr>
      <w:tr w:rsidR="00E025A3" w:rsidRPr="0041528A" w14:paraId="07CAA2A8"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239AF7E"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4A0E386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97D4FD" w14:textId="77777777" w:rsidR="00E025A3" w:rsidRPr="0041528A" w:rsidRDefault="00E025A3" w:rsidP="00C62964">
            <w:pPr>
              <w:autoSpaceDE w:val="0"/>
              <w:autoSpaceDN w:val="0"/>
              <w:adjustRightInd w:val="0"/>
              <w:spacing w:after="0"/>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1D2BF82" w14:textId="77777777" w:rsidR="00E025A3" w:rsidRDefault="00E025A3" w:rsidP="00C62964">
            <w:pPr>
              <w:pStyle w:val="TAL"/>
            </w:pPr>
            <w:r>
              <w:t>Second PDU session is released after Tsor-cm expiration (2 minutes) since step 15 completion</w:t>
            </w:r>
          </w:p>
          <w:p w14:paraId="4D09B0A6" w14:textId="77777777" w:rsidR="00E025A3" w:rsidRPr="0041528A" w:rsidRDefault="00E025A3" w:rsidP="00C62964">
            <w:pPr>
              <w:pStyle w:val="TAL"/>
            </w:pPr>
            <w:r>
              <w:t xml:space="preserve">First PDU session is never released </w:t>
            </w:r>
          </w:p>
        </w:tc>
      </w:tr>
      <w:tr w:rsidR="00E025A3" w:rsidRPr="0041528A" w14:paraId="2B22829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3CEAC0D"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2AAB17DC"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0BF220D"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F89F901" w14:textId="77777777" w:rsidR="00E025A3" w:rsidRPr="0041528A" w:rsidRDefault="00E025A3" w:rsidP="00C62964">
            <w:pPr>
              <w:pStyle w:val="TAL"/>
            </w:pPr>
          </w:p>
        </w:tc>
      </w:tr>
    </w:tbl>
    <w:p w14:paraId="65F9B1E0" w14:textId="77777777" w:rsidR="00E025A3" w:rsidRPr="0041528A" w:rsidRDefault="00E025A3" w:rsidP="00E025A3"/>
    <w:p w14:paraId="3729CD58" w14:textId="2E522770" w:rsidR="00E025A3" w:rsidRPr="0041528A" w:rsidRDefault="00E025A3" w:rsidP="00E025A3">
      <w:r>
        <w:t>PROACTIVE COMMAND: REFRESH 3.6.2</w:t>
      </w:r>
      <w:r w:rsidRPr="004E6566">
        <w:rPr>
          <w:bCs/>
          <w:snapToGrid w:val="0"/>
          <w:sz w:val="14"/>
          <w:szCs w:val="14"/>
        </w:rPr>
        <w:t xml:space="preserve"> </w:t>
      </w:r>
    </w:p>
    <w:p w14:paraId="59B7832E" w14:textId="77777777" w:rsidR="00E025A3" w:rsidRPr="0041528A" w:rsidRDefault="00E025A3" w:rsidP="00E025A3">
      <w:r w:rsidRPr="0041528A">
        <w:t>Logically:</w:t>
      </w:r>
    </w:p>
    <w:p w14:paraId="70307039" w14:textId="77777777" w:rsidR="00E025A3" w:rsidRPr="0041528A" w:rsidRDefault="00E025A3" w:rsidP="00E025A3">
      <w:pPr>
        <w:pStyle w:val="EW"/>
      </w:pPr>
      <w:r w:rsidRPr="0041528A">
        <w:t>Command details</w:t>
      </w:r>
    </w:p>
    <w:p w14:paraId="0D4E25DC" w14:textId="77777777" w:rsidR="00E025A3" w:rsidRPr="0041528A" w:rsidRDefault="00E025A3" w:rsidP="00E025A3">
      <w:pPr>
        <w:pStyle w:val="EW"/>
      </w:pPr>
      <w:r w:rsidRPr="0041528A">
        <w:tab/>
        <w:t>Command number:</w:t>
      </w:r>
      <w:r w:rsidRPr="0041528A">
        <w:tab/>
        <w:t>1</w:t>
      </w:r>
    </w:p>
    <w:p w14:paraId="0A0F12CF" w14:textId="77777777" w:rsidR="00E025A3" w:rsidRPr="0041528A" w:rsidRDefault="00E025A3" w:rsidP="00E025A3">
      <w:pPr>
        <w:pStyle w:val="EW"/>
      </w:pPr>
      <w:r w:rsidRPr="0041528A">
        <w:tab/>
        <w:t>Command type:</w:t>
      </w:r>
      <w:r w:rsidRPr="0041528A">
        <w:tab/>
        <w:t>REFRESH</w:t>
      </w:r>
    </w:p>
    <w:p w14:paraId="7F515747" w14:textId="77777777" w:rsidR="00E025A3" w:rsidRPr="0041528A" w:rsidRDefault="00E025A3" w:rsidP="00E025A3">
      <w:pPr>
        <w:pStyle w:val="EW"/>
      </w:pPr>
      <w:r w:rsidRPr="0041528A">
        <w:tab/>
        <w:t>Command qualifier:</w:t>
      </w:r>
      <w:r w:rsidRPr="0041528A">
        <w:tab/>
        <w:t>Steering of roaming</w:t>
      </w:r>
    </w:p>
    <w:p w14:paraId="6E8E34F4" w14:textId="77777777" w:rsidR="00E025A3" w:rsidRPr="007664A6" w:rsidRDefault="00E025A3" w:rsidP="00E025A3">
      <w:pPr>
        <w:pStyle w:val="EW"/>
      </w:pPr>
      <w:r w:rsidRPr="007664A6">
        <w:t>Device identities</w:t>
      </w:r>
    </w:p>
    <w:p w14:paraId="60925FB6" w14:textId="77777777" w:rsidR="00E025A3" w:rsidRPr="00D17CC7" w:rsidRDefault="00E025A3" w:rsidP="00E025A3">
      <w:pPr>
        <w:pStyle w:val="EW"/>
        <w:rPr>
          <w:lang w:val="fr-FR"/>
        </w:rPr>
      </w:pPr>
      <w:r w:rsidRPr="007664A6">
        <w:tab/>
      </w:r>
      <w:r w:rsidRPr="00D17CC7">
        <w:rPr>
          <w:lang w:val="fr-FR"/>
        </w:rPr>
        <w:t>Source device:</w:t>
      </w:r>
      <w:r w:rsidRPr="00D17CC7">
        <w:rPr>
          <w:lang w:val="fr-FR"/>
        </w:rPr>
        <w:tab/>
        <w:t>UICC</w:t>
      </w:r>
    </w:p>
    <w:p w14:paraId="6A6EB8AF"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34AFFD2C" w14:textId="77777777" w:rsidR="00E025A3" w:rsidRDefault="00E025A3" w:rsidP="00E025A3">
      <w:pPr>
        <w:pStyle w:val="EW"/>
      </w:pPr>
      <w:r w:rsidRPr="00732E09">
        <w:t xml:space="preserve">PLMNwAcT List </w:t>
      </w:r>
    </w:p>
    <w:p w14:paraId="5E905487" w14:textId="77777777" w:rsidR="00E025A3" w:rsidRDefault="00E025A3" w:rsidP="00E025A3">
      <w:pPr>
        <w:pStyle w:val="EW"/>
      </w:pPr>
      <w:r w:rsidRPr="005033B2">
        <w:tab/>
      </w:r>
      <w:r w:rsidRPr="002F2639">
        <w:t>empty</w:t>
      </w:r>
    </w:p>
    <w:p w14:paraId="6207AD30" w14:textId="77777777" w:rsidR="00E025A3" w:rsidRDefault="00E025A3" w:rsidP="00E025A3">
      <w:pPr>
        <w:pStyle w:val="EW"/>
      </w:pPr>
      <w:r w:rsidRPr="005033B2">
        <w:t>SOR-CMCI</w:t>
      </w:r>
      <w:r>
        <w:t xml:space="preserve"> rules</w:t>
      </w:r>
    </w:p>
    <w:p w14:paraId="5B8BE4BA" w14:textId="77777777" w:rsidR="00E025A3" w:rsidRPr="005033B2" w:rsidRDefault="00E025A3" w:rsidP="00E025A3">
      <w:pPr>
        <w:pStyle w:val="EW"/>
      </w:pPr>
      <w:r>
        <w:tab/>
        <w:t>Rule 1:</w:t>
      </w:r>
    </w:p>
    <w:p w14:paraId="20D288B1" w14:textId="77777777" w:rsidR="00E025A3" w:rsidRPr="00B32707" w:rsidRDefault="00E025A3" w:rsidP="00E025A3">
      <w:pPr>
        <w:pStyle w:val="EW"/>
      </w:pPr>
      <w:r w:rsidRPr="00B32707">
        <w:tab/>
        <w:t>Tsor-cm timer value:</w:t>
      </w:r>
      <w:r w:rsidRPr="00B32707">
        <w:tab/>
      </w:r>
      <w:r>
        <w:rPr>
          <w:lang w:eastAsia="fr-FR"/>
        </w:rPr>
        <w:t>'</w:t>
      </w:r>
      <w:r w:rsidRPr="00CA4BFF">
        <w:t>001000</w:t>
      </w:r>
      <w:r>
        <w:t>10</w:t>
      </w:r>
      <w:r>
        <w:rPr>
          <w:lang w:eastAsia="fr-FR"/>
        </w:rPr>
        <w:t>'</w:t>
      </w:r>
      <w:r>
        <w:t xml:space="preserve"> (2 minutes)</w:t>
      </w:r>
    </w:p>
    <w:p w14:paraId="47D2AEF7" w14:textId="77777777" w:rsidR="00E025A3" w:rsidRDefault="00E025A3" w:rsidP="00E025A3">
      <w:pPr>
        <w:pStyle w:val="EW"/>
      </w:pPr>
      <w:r w:rsidRPr="00B32707">
        <w:tab/>
      </w:r>
      <w:r w:rsidRPr="00DF1D86">
        <w:t>Criterion type:</w:t>
      </w:r>
      <w:r w:rsidRPr="00DF1D86">
        <w:tab/>
      </w:r>
      <w:r w:rsidRPr="00E94EE7">
        <w:t>S-NSSAI SST and SD</w:t>
      </w:r>
    </w:p>
    <w:p w14:paraId="788F0A33" w14:textId="77777777" w:rsidR="00E025A3" w:rsidRDefault="00E025A3" w:rsidP="00E025A3">
      <w:pPr>
        <w:pStyle w:val="EW"/>
      </w:pPr>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5F82F891" w14:textId="77777777" w:rsidR="005C3EA4" w:rsidRDefault="005C3EA4" w:rsidP="005C3EA4">
      <w:r>
        <w:t>Coding:</w:t>
      </w:r>
    </w:p>
    <w:p w14:paraId="3E86B3B5" w14:textId="77777777" w:rsidR="005C3EA4" w:rsidRDefault="005C3EA4" w:rsidP="005C3EA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3EA4" w14:paraId="3043F2EA"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hideMark/>
          </w:tcPr>
          <w:p w14:paraId="50A90936" w14:textId="77777777" w:rsidR="005C3EA4" w:rsidRDefault="005C3EA4"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FD32A04" w14:textId="77777777" w:rsidR="005C3EA4" w:rsidRDefault="005C3EA4"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62FFCDA4" w14:textId="48EAF6E6" w:rsidR="005C3EA4" w:rsidRDefault="005C3EA4"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0A8105E4"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2CBB23B" w14:textId="77777777" w:rsidR="005C3EA4" w:rsidRDefault="005C3EA4"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B812FF7"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619E8DB"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06D007" w14:textId="77777777" w:rsidR="005C3EA4" w:rsidRDefault="005C3EA4" w:rsidP="00063B7B">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F679EC5"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542B9B7" w14:textId="77777777" w:rsidR="005C3EA4" w:rsidRDefault="005C3EA4"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BDB8CA0"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0AECC97"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CEB7713" w14:textId="77777777" w:rsidR="005C3EA4" w:rsidRDefault="005C3EA4" w:rsidP="00063B7B">
            <w:pPr>
              <w:pStyle w:val="TAC"/>
            </w:pPr>
            <w:r>
              <w:t>72</w:t>
            </w:r>
          </w:p>
        </w:tc>
      </w:tr>
      <w:tr w:rsidR="005C3EA4" w14:paraId="3F87432A" w14:textId="77777777" w:rsidTr="00063B7B">
        <w:trPr>
          <w:jc w:val="center"/>
        </w:trPr>
        <w:tc>
          <w:tcPr>
            <w:tcW w:w="1134" w:type="dxa"/>
            <w:tcBorders>
              <w:top w:val="single" w:sz="4" w:space="0" w:color="auto"/>
              <w:left w:val="nil"/>
              <w:bottom w:val="nil"/>
              <w:right w:val="single" w:sz="4" w:space="0" w:color="auto"/>
            </w:tcBorders>
          </w:tcPr>
          <w:p w14:paraId="39CABAC6"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6C0783" w14:textId="77777777"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868EE4E" w14:textId="77777777" w:rsidR="005C3EA4" w:rsidRDefault="005C3EA4" w:rsidP="00063B7B">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0C8AE547" w14:textId="790EAC8B" w:rsidR="005C3EA4" w:rsidRDefault="005C3EA4" w:rsidP="00063B7B">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78A9E73" w14:textId="42FE4C47" w:rsidR="005C3EA4" w:rsidRDefault="005C3EA4" w:rsidP="00063B7B">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2BED6A76" w14:textId="30C11C55" w:rsidR="005C3EA4" w:rsidRDefault="005C3EA4" w:rsidP="00063B7B">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4E19EBAF" w14:textId="7B68A8DD" w:rsidR="005C3EA4" w:rsidRDefault="005C3EA4" w:rsidP="00063B7B">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537388F7" w14:textId="79232B21" w:rsidR="005C3EA4" w:rsidRDefault="005C3EA4" w:rsidP="00063B7B">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125A5741" w14:textId="77777777" w:rsidR="005C3EA4" w:rsidRDefault="005C3EA4" w:rsidP="00063B7B">
            <w:pPr>
              <w:pStyle w:val="TAC"/>
            </w:pPr>
            <w:r>
              <w:rPr>
                <w:bCs/>
              </w:rPr>
              <w:t>01</w:t>
            </w:r>
          </w:p>
        </w:tc>
        <w:tc>
          <w:tcPr>
            <w:tcW w:w="567" w:type="dxa"/>
            <w:tcBorders>
              <w:top w:val="single" w:sz="4" w:space="0" w:color="auto"/>
              <w:left w:val="single" w:sz="4" w:space="0" w:color="auto"/>
              <w:bottom w:val="single" w:sz="4" w:space="0" w:color="auto"/>
              <w:right w:val="single" w:sz="4" w:space="0" w:color="auto"/>
            </w:tcBorders>
            <w:hideMark/>
          </w:tcPr>
          <w:p w14:paraId="2ED22531"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E994B4"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FA974D"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58B63FA" w14:textId="77777777" w:rsidR="005C3EA4" w:rsidRDefault="005C3EA4" w:rsidP="00063B7B">
            <w:pPr>
              <w:pStyle w:val="TAC"/>
            </w:pPr>
          </w:p>
        </w:tc>
      </w:tr>
    </w:tbl>
    <w:p w14:paraId="432877D3" w14:textId="77777777" w:rsidR="005C3EA4" w:rsidRDefault="005C3EA4" w:rsidP="005C3EA4">
      <w:pPr>
        <w:rPr>
          <w:rFonts w:eastAsiaTheme="minorEastAsia"/>
        </w:rPr>
      </w:pPr>
    </w:p>
    <w:p w14:paraId="616278B0" w14:textId="15FCCA10" w:rsidR="00E025A3" w:rsidRPr="0041528A" w:rsidRDefault="00E025A3" w:rsidP="00E025A3">
      <w:r>
        <w:t>TERMINAL RESPONSE: REFRESH 3.6</w:t>
      </w:r>
      <w:r w:rsidRPr="0041528A">
        <w:t>.</w:t>
      </w:r>
      <w:r>
        <w:t>2</w:t>
      </w:r>
    </w:p>
    <w:p w14:paraId="19BCE2CA" w14:textId="77777777" w:rsidR="00E025A3" w:rsidRPr="0041528A" w:rsidRDefault="00E025A3" w:rsidP="00E025A3">
      <w:r w:rsidRPr="0041528A">
        <w:t>Logically:</w:t>
      </w:r>
    </w:p>
    <w:p w14:paraId="7E55139B" w14:textId="77777777" w:rsidR="00E025A3" w:rsidRPr="0041528A" w:rsidRDefault="00E025A3" w:rsidP="00E025A3">
      <w:pPr>
        <w:pStyle w:val="EW"/>
      </w:pPr>
      <w:r w:rsidRPr="0041528A">
        <w:t>Command details</w:t>
      </w:r>
    </w:p>
    <w:p w14:paraId="20DE124D" w14:textId="77777777" w:rsidR="00E025A3" w:rsidRPr="0041528A" w:rsidRDefault="00E025A3" w:rsidP="00E025A3">
      <w:pPr>
        <w:pStyle w:val="EW"/>
      </w:pPr>
      <w:r w:rsidRPr="0041528A">
        <w:tab/>
        <w:t>Command number:</w:t>
      </w:r>
      <w:r w:rsidRPr="0041528A">
        <w:tab/>
        <w:t>1</w:t>
      </w:r>
    </w:p>
    <w:p w14:paraId="0270EA85" w14:textId="77777777" w:rsidR="00E025A3" w:rsidRPr="0041528A" w:rsidRDefault="00E025A3" w:rsidP="00E025A3">
      <w:pPr>
        <w:pStyle w:val="EW"/>
      </w:pPr>
      <w:r w:rsidRPr="0041528A">
        <w:tab/>
        <w:t>Command type:</w:t>
      </w:r>
      <w:r w:rsidRPr="0041528A">
        <w:tab/>
        <w:t>REFRESH</w:t>
      </w:r>
    </w:p>
    <w:p w14:paraId="40E19BED" w14:textId="77777777" w:rsidR="00E025A3" w:rsidRPr="0041528A" w:rsidRDefault="00E025A3" w:rsidP="00E025A3">
      <w:pPr>
        <w:pStyle w:val="EW"/>
      </w:pPr>
      <w:r w:rsidRPr="0041528A">
        <w:tab/>
        <w:t>Command qualifier:</w:t>
      </w:r>
      <w:r w:rsidRPr="0041528A">
        <w:tab/>
        <w:t>Steering of roaming</w:t>
      </w:r>
    </w:p>
    <w:p w14:paraId="2A27A200" w14:textId="77777777" w:rsidR="00E025A3" w:rsidRPr="00E426F7" w:rsidRDefault="00E025A3" w:rsidP="00E025A3">
      <w:pPr>
        <w:pStyle w:val="EW"/>
      </w:pPr>
      <w:r w:rsidRPr="00E426F7">
        <w:t>Device identities</w:t>
      </w:r>
    </w:p>
    <w:p w14:paraId="4D7EAEBE" w14:textId="77777777" w:rsidR="00E025A3" w:rsidRPr="00D17CC7" w:rsidRDefault="00E025A3" w:rsidP="00E025A3">
      <w:pPr>
        <w:pStyle w:val="EW"/>
        <w:rPr>
          <w:lang w:val="fr-FR"/>
        </w:rPr>
      </w:pPr>
      <w:r w:rsidRPr="00E426F7">
        <w:tab/>
      </w:r>
      <w:r w:rsidRPr="00D17CC7">
        <w:rPr>
          <w:lang w:val="fr-FR"/>
        </w:rPr>
        <w:t>Source device:</w:t>
      </w:r>
      <w:r w:rsidRPr="00D17CC7">
        <w:rPr>
          <w:lang w:val="fr-FR"/>
        </w:rPr>
        <w:tab/>
        <w:t>ME</w:t>
      </w:r>
    </w:p>
    <w:p w14:paraId="1002999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4ECA5B1E" w14:textId="77777777" w:rsidR="00E025A3" w:rsidRPr="0041528A" w:rsidRDefault="00E025A3" w:rsidP="00E025A3">
      <w:pPr>
        <w:pStyle w:val="EW"/>
      </w:pPr>
      <w:r w:rsidRPr="0041528A">
        <w:t>Result</w:t>
      </w:r>
    </w:p>
    <w:p w14:paraId="44166903" w14:textId="77777777" w:rsidR="00E025A3" w:rsidRPr="0041528A" w:rsidRDefault="00E025A3" w:rsidP="00E025A3">
      <w:pPr>
        <w:pStyle w:val="EW"/>
      </w:pPr>
      <w:r w:rsidRPr="0041528A">
        <w:tab/>
        <w:t>General Result:</w:t>
      </w:r>
      <w:r w:rsidRPr="0041528A">
        <w:tab/>
        <w:t>Command performed successfully</w:t>
      </w:r>
    </w:p>
    <w:p w14:paraId="2AC76D23" w14:textId="77777777" w:rsidR="00E025A3" w:rsidRPr="0041528A" w:rsidRDefault="00E025A3" w:rsidP="00E025A3">
      <w:pPr>
        <w:keepNext/>
        <w:keepLines/>
      </w:pPr>
      <w:r w:rsidRPr="0041528A">
        <w:t>Coding:</w:t>
      </w:r>
    </w:p>
    <w:p w14:paraId="3FB29169"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9EC9143"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40813DBD"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2A584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893C63"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E7C54"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547E99"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9BCDA"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1EC80A"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D277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0FAF3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1802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F758D"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2D59F7"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E15E54" w14:textId="77777777" w:rsidR="00E025A3" w:rsidRPr="0041528A" w:rsidRDefault="00E025A3" w:rsidP="00C62964">
            <w:pPr>
              <w:pStyle w:val="TAC"/>
            </w:pPr>
            <w:r w:rsidRPr="0041528A">
              <w:t>00</w:t>
            </w:r>
          </w:p>
        </w:tc>
      </w:tr>
    </w:tbl>
    <w:p w14:paraId="438D7B86" w14:textId="77777777" w:rsidR="00E025A3" w:rsidRPr="0041528A" w:rsidRDefault="00E025A3" w:rsidP="00E025A3"/>
    <w:p w14:paraId="25C8A8C3" w14:textId="627848C2" w:rsidR="00E025A3" w:rsidRPr="0041528A" w:rsidRDefault="00E025A3" w:rsidP="00E025A3">
      <w:pPr>
        <w:pStyle w:val="TH"/>
      </w:pPr>
      <w:r w:rsidRPr="003A7BA4">
        <w:lastRenderedPageBreak/>
        <w:t>Expected Sequence 3.</w:t>
      </w:r>
      <w:r>
        <w:t>7</w:t>
      </w:r>
      <w:r w:rsidRPr="003A7BA4">
        <w:t xml:space="preserve"> (</w:t>
      </w:r>
      <w:r w:rsidRPr="0041528A">
        <w:t>REFRESH, Steering of roaming</w:t>
      </w:r>
      <w:r>
        <w:t xml:space="preserve"> with SOR-CMCI criterions 'DNN' and '</w:t>
      </w:r>
      <w:r>
        <w:rPr>
          <w:rFonts w:cs="Arial"/>
          <w:color w:val="000000"/>
          <w:szCs w:val="18"/>
          <w:lang w:eastAsia="de-DE"/>
        </w:rPr>
        <w:t>S-NSSAI SST and SD</w:t>
      </w:r>
      <w:r>
        <w:t>'</w:t>
      </w:r>
      <w:r>
        <w:rPr>
          <w:rFonts w:cs="Arial"/>
          <w:color w:val="000000"/>
          <w:szCs w:val="18"/>
          <w:lang w:eastAsia="de-DE"/>
        </w:rPr>
        <w:t xml:space="preserve"> and </w:t>
      </w:r>
      <w:r w:rsidRPr="00803C8D">
        <w:rPr>
          <w:lang w:eastAsia="fr-FR"/>
        </w:rPr>
        <w:t>'</w:t>
      </w:r>
      <w:r>
        <w:rPr>
          <w:lang w:eastAsia="fr-FR"/>
        </w:rPr>
        <w:t>match all</w:t>
      </w:r>
      <w:r w:rsidRPr="00803C8D">
        <w:rPr>
          <w:lang w:eastAsia="fr-FR"/>
        </w:rP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D14A919"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DFEF597"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92076E6"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D7E359D"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DDB9CA0" w14:textId="77777777" w:rsidR="00E025A3" w:rsidRPr="0041528A" w:rsidRDefault="00E025A3" w:rsidP="00C62964">
            <w:pPr>
              <w:pStyle w:val="TAH"/>
            </w:pPr>
            <w:r w:rsidRPr="0041528A">
              <w:t>Comments</w:t>
            </w:r>
          </w:p>
        </w:tc>
      </w:tr>
      <w:tr w:rsidR="00E025A3" w:rsidRPr="0041528A" w14:paraId="44A8E24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CA81167"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B076DB"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1ACC929E"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35216FD2" w14:textId="77777777" w:rsidR="00E025A3" w:rsidRPr="0041528A" w:rsidRDefault="00E025A3" w:rsidP="00C62964">
            <w:pPr>
              <w:pStyle w:val="TAL"/>
            </w:pPr>
            <w:r w:rsidRPr="0041528A">
              <w:t>-</w:t>
            </w:r>
            <w:r w:rsidRPr="0041528A">
              <w:tab/>
              <w:t>Attach/detach:</w:t>
            </w:r>
            <w:r w:rsidRPr="0041528A">
              <w:tab/>
              <w:t xml:space="preserve">          disabled.</w:t>
            </w:r>
          </w:p>
          <w:p w14:paraId="5ECB9C8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44402388"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B9FFF5B" w14:textId="77777777" w:rsidR="00E025A3" w:rsidRPr="0041528A" w:rsidRDefault="00E025A3" w:rsidP="00C62964">
            <w:pPr>
              <w:pStyle w:val="TAL"/>
            </w:pPr>
          </w:p>
          <w:p w14:paraId="741435EC" w14:textId="77777777" w:rsidR="00E025A3" w:rsidRPr="0041528A" w:rsidRDefault="00E025A3" w:rsidP="00C62964">
            <w:pPr>
              <w:pStyle w:val="TAL"/>
            </w:pPr>
          </w:p>
          <w:p w14:paraId="4665A648" w14:textId="77777777" w:rsidR="00E025A3" w:rsidRPr="0041528A" w:rsidRDefault="00E025A3" w:rsidP="00C62964">
            <w:pPr>
              <w:pStyle w:val="TAL"/>
            </w:pPr>
          </w:p>
        </w:tc>
      </w:tr>
      <w:tr w:rsidR="00E025A3" w:rsidRPr="00C7600E" w14:paraId="55EA5FB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DFCF07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BA1F40E"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F1C6300"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5F0ECD64"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3EC962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B6739B7"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21DDE7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EC9C41"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46332A5A" w14:textId="77777777" w:rsidR="00E025A3" w:rsidRPr="0041528A" w:rsidRDefault="00E025A3" w:rsidP="00C62964">
            <w:pPr>
              <w:pStyle w:val="TAL"/>
            </w:pPr>
            <w:r w:rsidRPr="0041528A">
              <w:t>[Setting up LOCATION STATUS Event]</w:t>
            </w:r>
          </w:p>
        </w:tc>
      </w:tr>
      <w:tr w:rsidR="00E025A3" w:rsidRPr="0041528A" w14:paraId="18BF6A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6489595"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99F38F0"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C5837C9"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109BE" w14:textId="77777777" w:rsidR="00E025A3" w:rsidRPr="0041528A" w:rsidRDefault="00E025A3" w:rsidP="00C62964">
            <w:pPr>
              <w:pStyle w:val="TAL"/>
            </w:pPr>
          </w:p>
        </w:tc>
      </w:tr>
      <w:tr w:rsidR="00E025A3" w:rsidRPr="0041528A" w14:paraId="233D810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75188E"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13BC3F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AE142"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40086BC" w14:textId="77777777" w:rsidR="00E025A3" w:rsidRPr="0041528A" w:rsidRDefault="00E025A3" w:rsidP="00C62964">
            <w:pPr>
              <w:pStyle w:val="TAL"/>
            </w:pPr>
          </w:p>
        </w:tc>
      </w:tr>
      <w:tr w:rsidR="00E025A3" w:rsidRPr="0041528A" w14:paraId="40212F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8C0C9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5CCBB9E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EA86E00"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E90B29D" w14:textId="77777777" w:rsidR="00E025A3" w:rsidRPr="0041528A" w:rsidRDefault="00E025A3" w:rsidP="00C62964">
            <w:pPr>
              <w:pStyle w:val="TAL"/>
            </w:pPr>
          </w:p>
        </w:tc>
      </w:tr>
      <w:tr w:rsidR="00E025A3" w:rsidRPr="0041528A" w14:paraId="6DEF27D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41D2653"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7D5413B8"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856452" w14:textId="6C70B566"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.5</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2166559D" w14:textId="77777777" w:rsidR="00E025A3" w:rsidRPr="0041528A" w:rsidRDefault="00E025A3" w:rsidP="00C62964">
            <w:pPr>
              <w:pStyle w:val="TAL"/>
              <w:rPr>
                <w:rFonts w:cs="Arial"/>
              </w:rPr>
            </w:pPr>
          </w:p>
        </w:tc>
      </w:tr>
      <w:tr w:rsidR="00E025A3" w:rsidRPr="0041528A" w14:paraId="5F2C110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AD98CED"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7001DC3"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A82AE7D" w14:textId="67ECEC76" w:rsidR="00E025A3" w:rsidRPr="0041528A" w:rsidRDefault="00E025A3" w:rsidP="00C62964">
            <w:pPr>
              <w:pStyle w:val="TAL"/>
            </w:pPr>
            <w:r w:rsidRPr="0041528A">
              <w:t xml:space="preserve">PROACTIVE COMMAND PENDING: REFRESH </w:t>
            </w:r>
            <w:r>
              <w:t>3.7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426CB36C" w14:textId="77777777" w:rsidR="00E025A3" w:rsidRPr="0041528A" w:rsidRDefault="00E025A3" w:rsidP="00C62964">
            <w:pPr>
              <w:pStyle w:val="TAL"/>
            </w:pPr>
          </w:p>
        </w:tc>
      </w:tr>
      <w:tr w:rsidR="00E025A3" w:rsidRPr="0041528A" w14:paraId="4210306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896D8E5"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E0B9360"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D21769B"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7D00302" w14:textId="77777777" w:rsidR="00E025A3" w:rsidRPr="0041528A" w:rsidRDefault="00E025A3" w:rsidP="00C62964">
            <w:pPr>
              <w:pStyle w:val="TAL"/>
            </w:pPr>
          </w:p>
        </w:tc>
      </w:tr>
      <w:tr w:rsidR="00E025A3" w:rsidRPr="0041528A" w14:paraId="5A4DE90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1CCC1D"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25CF23F7"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A393C0" w14:textId="576732F8" w:rsidR="00E025A3" w:rsidRPr="0041528A" w:rsidRDefault="00E025A3" w:rsidP="00C62964">
            <w:pPr>
              <w:pStyle w:val="TAL"/>
            </w:pPr>
            <w:r w:rsidRPr="0041528A">
              <w:t xml:space="preserve">PROACTIVE COMMAND: REFRESH </w:t>
            </w:r>
            <w:r>
              <w:t>3.7</w:t>
            </w:r>
            <w:r w:rsidRPr="00CF3B8C">
              <w:rPr>
                <w:color w:val="5B9BD5" w:themeColor="accent5"/>
              </w:rPr>
              <w:t>.</w:t>
            </w:r>
            <w:r>
              <w:rPr>
                <w:color w:val="5B9BD5" w:themeColor="accent5"/>
              </w:rPr>
              <w:t>2</w:t>
            </w:r>
          </w:p>
        </w:tc>
        <w:tc>
          <w:tcPr>
            <w:tcW w:w="2901" w:type="dxa"/>
            <w:tcBorders>
              <w:top w:val="single" w:sz="4" w:space="0" w:color="auto"/>
              <w:left w:val="single" w:sz="4" w:space="0" w:color="auto"/>
              <w:bottom w:val="single" w:sz="4" w:space="0" w:color="auto"/>
              <w:right w:val="single" w:sz="4" w:space="0" w:color="auto"/>
            </w:tcBorders>
          </w:tcPr>
          <w:p w14:paraId="1C67EF24" w14:textId="77777777" w:rsidR="00E025A3" w:rsidRPr="0041528A" w:rsidRDefault="00E025A3" w:rsidP="00C62964">
            <w:pPr>
              <w:pStyle w:val="TAL"/>
            </w:pPr>
          </w:p>
        </w:tc>
      </w:tr>
      <w:tr w:rsidR="00E025A3" w:rsidRPr="0041528A" w14:paraId="29B0D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9F0BCA7"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3824516"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A11E8E"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5B1E04F3" w14:textId="77777777" w:rsidR="00E025A3" w:rsidRPr="0041528A" w:rsidRDefault="00E025A3" w:rsidP="00C62964">
            <w:pPr>
              <w:pStyle w:val="TAL"/>
            </w:pPr>
            <w:r w:rsidRPr="00B32707">
              <w:t>[Not explicitly verified</w:t>
            </w:r>
            <w:r>
              <w:t>]</w:t>
            </w:r>
          </w:p>
        </w:tc>
      </w:tr>
      <w:tr w:rsidR="00E025A3" w:rsidRPr="0041528A" w14:paraId="4AFB8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233411"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61913209"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397683" w14:textId="1FBAAB44" w:rsidR="00E025A3" w:rsidRPr="0041528A" w:rsidRDefault="00E025A3" w:rsidP="00C62964">
            <w:pPr>
              <w:pStyle w:val="TAL"/>
            </w:pPr>
            <w:r w:rsidRPr="0041528A">
              <w:t xml:space="preserve">TERMINAL RESPONSE: REFRESH </w:t>
            </w:r>
            <w:r w:rsidRPr="00832F4B">
              <w:t>3.</w:t>
            </w:r>
            <w:r>
              <w:t>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9844F64" w14:textId="77777777" w:rsidR="00E025A3" w:rsidRPr="0041528A" w:rsidRDefault="00E025A3" w:rsidP="00C62964">
            <w:pPr>
              <w:pStyle w:val="TAL"/>
            </w:pPr>
            <w:r w:rsidRPr="0041528A">
              <w:t>[normal ending]</w:t>
            </w:r>
          </w:p>
          <w:p w14:paraId="53E673F6" w14:textId="77777777" w:rsidR="00E025A3" w:rsidRPr="0041528A" w:rsidRDefault="00E025A3" w:rsidP="00C62964">
            <w:pPr>
              <w:pStyle w:val="TAL"/>
            </w:pPr>
          </w:p>
        </w:tc>
      </w:tr>
      <w:tr w:rsidR="00E025A3" w:rsidRPr="0041528A" w14:paraId="243008B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8EF94"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01EBD81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FCC8260"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3B28F4A" w14:textId="77777777" w:rsidR="00E025A3" w:rsidRPr="0041528A" w:rsidRDefault="00E025A3" w:rsidP="00C62964">
            <w:pPr>
              <w:pStyle w:val="TAL"/>
            </w:pPr>
          </w:p>
        </w:tc>
      </w:tr>
      <w:tr w:rsidR="00E025A3" w:rsidRPr="009B5284" w14:paraId="78F130D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CC0211"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6A7823FC"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096446"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69589038"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05A1966E" w14:textId="77777777" w:rsidR="00E025A3" w:rsidRPr="009B5284" w:rsidRDefault="00E025A3" w:rsidP="00C62964">
            <w:pPr>
              <w:pStyle w:val="TAL"/>
            </w:pPr>
            <w:r w:rsidRPr="009B5284">
              <w:t xml:space="preserve">DNN </w:t>
            </w:r>
            <w:r>
              <w:t>=</w:t>
            </w:r>
            <w:r w:rsidRPr="009B5284">
              <w:t xml:space="preserve"> </w:t>
            </w:r>
            <w:r>
              <w:rPr>
                <w:lang w:eastAsia="fr-FR"/>
              </w:rPr>
              <w:t>'</w:t>
            </w:r>
            <w:r w:rsidRPr="009B5284">
              <w:t>internet</w:t>
            </w:r>
            <w:r>
              <w:rPr>
                <w:lang w:eastAsia="fr-FR"/>
              </w:rPr>
              <w:t>'</w:t>
            </w:r>
            <w:r w:rsidRPr="009B5284">
              <w:t>,</w:t>
            </w:r>
          </w:p>
          <w:p w14:paraId="2314A486" w14:textId="77777777" w:rsidR="00E025A3" w:rsidRDefault="00E025A3" w:rsidP="00C62964">
            <w:pPr>
              <w:pStyle w:val="TAL"/>
            </w:pPr>
            <w:r>
              <w:t>S-NSSAI = ‘01010101’</w:t>
            </w:r>
          </w:p>
          <w:p w14:paraId="69F862BF" w14:textId="77777777" w:rsidR="00E025A3" w:rsidRPr="009B5284" w:rsidRDefault="00E025A3" w:rsidP="00C62964">
            <w:pPr>
              <w:pStyle w:val="TAL"/>
            </w:pPr>
          </w:p>
        </w:tc>
      </w:tr>
      <w:tr w:rsidR="00E025A3" w:rsidRPr="0041528A" w14:paraId="0A02F22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7EAD6A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6739DA4C"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788BB3"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8940FB1"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32AE5F2" w14:textId="77777777" w:rsidR="00E025A3" w:rsidRPr="009B5284" w:rsidRDefault="00E025A3" w:rsidP="00C62964">
            <w:pPr>
              <w:pStyle w:val="TAL"/>
            </w:pPr>
            <w:r w:rsidRPr="009B5284">
              <w:t xml:space="preserve">DNN is not </w:t>
            </w:r>
            <w:r>
              <w:rPr>
                <w:lang w:eastAsia="fr-FR"/>
              </w:rPr>
              <w:t>'</w:t>
            </w:r>
            <w:r w:rsidRPr="009B5284">
              <w:t>internet</w:t>
            </w:r>
            <w:r>
              <w:rPr>
                <w:lang w:eastAsia="fr-FR"/>
              </w:rPr>
              <w:t>'</w:t>
            </w:r>
            <w:r w:rsidRPr="009B5284">
              <w:t>,</w:t>
            </w:r>
          </w:p>
          <w:p w14:paraId="7FC45D6F" w14:textId="77777777" w:rsidR="00E025A3" w:rsidRPr="009B5284" w:rsidRDefault="00E025A3" w:rsidP="00C62964">
            <w:pPr>
              <w:pStyle w:val="TAL"/>
            </w:pPr>
            <w:r w:rsidRPr="00AA53F3">
              <w:t>Without S-NSSAI</w:t>
            </w:r>
          </w:p>
          <w:p w14:paraId="2B417A70" w14:textId="77777777" w:rsidR="00E025A3" w:rsidRDefault="00E025A3" w:rsidP="00C62964">
            <w:pPr>
              <w:pStyle w:val="TAL"/>
            </w:pPr>
          </w:p>
        </w:tc>
      </w:tr>
      <w:tr w:rsidR="00E025A3" w:rsidRPr="0041528A" w14:paraId="3BA51CF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0FB4DB"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2B99F95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D0073BF"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2565561B" w14:textId="77777777" w:rsidR="00E025A3" w:rsidRPr="0041528A" w:rsidRDefault="00E025A3" w:rsidP="00C62964">
            <w:pPr>
              <w:pStyle w:val="TAL"/>
            </w:pPr>
            <w:r>
              <w:t>First PDU session is released after SOR-CMCI Tsor-cm expiration (2 minutes) since step 14 completion</w:t>
            </w:r>
          </w:p>
        </w:tc>
      </w:tr>
      <w:tr w:rsidR="00E025A3" w:rsidRPr="0041528A" w14:paraId="10B29B0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855947D" w14:textId="77777777" w:rsidR="00E025A3"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162E47F2"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88ABBCD" w14:textId="77777777" w:rsidR="00E025A3" w:rsidRDefault="00E025A3" w:rsidP="00C62964">
            <w:pPr>
              <w:autoSpaceDE w:val="0"/>
              <w:autoSpaceDN w:val="0"/>
              <w:adjustRightInd w:val="0"/>
              <w:spacing w:after="0"/>
              <w:rPr>
                <w:rFonts w:ascii="Arial" w:hAnsi="Arial"/>
                <w:sz w:val="18"/>
              </w:rPr>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D535361" w14:textId="77777777" w:rsidR="00E025A3" w:rsidRDefault="00E025A3" w:rsidP="00C62964">
            <w:pPr>
              <w:pStyle w:val="TAL"/>
            </w:pPr>
            <w:r>
              <w:t>Second PDU session is released after SOR-CMCI Tsor-cm expiration (3 minutes) since step 15 completion</w:t>
            </w:r>
          </w:p>
        </w:tc>
      </w:tr>
      <w:tr w:rsidR="00E025A3" w:rsidRPr="0041528A" w14:paraId="47EB8A6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F195B6" w14:textId="77777777" w:rsidR="00E025A3" w:rsidRPr="0041528A" w:rsidRDefault="00E025A3" w:rsidP="00C62964">
            <w:pPr>
              <w:pStyle w:val="TAC"/>
            </w:pPr>
            <w:r>
              <w:t>18</w:t>
            </w:r>
          </w:p>
        </w:tc>
        <w:tc>
          <w:tcPr>
            <w:tcW w:w="1232" w:type="dxa"/>
            <w:tcBorders>
              <w:top w:val="single" w:sz="4" w:space="0" w:color="auto"/>
              <w:left w:val="single" w:sz="4" w:space="0" w:color="auto"/>
              <w:bottom w:val="single" w:sz="4" w:space="0" w:color="auto"/>
              <w:right w:val="single" w:sz="4" w:space="0" w:color="auto"/>
            </w:tcBorders>
          </w:tcPr>
          <w:p w14:paraId="050935DF"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645BD1"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E23366C" w14:textId="77777777" w:rsidR="00E025A3" w:rsidRPr="0041528A" w:rsidRDefault="00E025A3" w:rsidP="00C62964">
            <w:pPr>
              <w:pStyle w:val="TAL"/>
            </w:pPr>
          </w:p>
        </w:tc>
      </w:tr>
    </w:tbl>
    <w:p w14:paraId="3228671B" w14:textId="77777777" w:rsidR="00E025A3" w:rsidRPr="0041528A" w:rsidRDefault="00E025A3" w:rsidP="00E025A3"/>
    <w:p w14:paraId="530855AB" w14:textId="1DD7EAA2" w:rsidR="00E025A3" w:rsidRPr="0041528A" w:rsidRDefault="00E025A3" w:rsidP="00E025A3">
      <w:r>
        <w:t>PROACTIVE COMMAND: REFRESH 3.7.2</w:t>
      </w:r>
      <w:r w:rsidRPr="004E6566">
        <w:rPr>
          <w:bCs/>
          <w:snapToGrid w:val="0"/>
          <w:sz w:val="14"/>
          <w:szCs w:val="14"/>
        </w:rPr>
        <w:t xml:space="preserve"> </w:t>
      </w:r>
    </w:p>
    <w:p w14:paraId="01CB5951" w14:textId="77777777" w:rsidR="00E025A3" w:rsidRPr="0041528A" w:rsidRDefault="00E025A3" w:rsidP="00E025A3">
      <w:r w:rsidRPr="0041528A">
        <w:t>Logically:</w:t>
      </w:r>
    </w:p>
    <w:p w14:paraId="712E23E2" w14:textId="77777777" w:rsidR="00E025A3" w:rsidRPr="0041528A" w:rsidRDefault="00E025A3" w:rsidP="00E025A3">
      <w:pPr>
        <w:pStyle w:val="EW"/>
      </w:pPr>
      <w:r w:rsidRPr="0041528A">
        <w:t>Command details</w:t>
      </w:r>
    </w:p>
    <w:p w14:paraId="12237C6F" w14:textId="77777777" w:rsidR="00E025A3" w:rsidRPr="0041528A" w:rsidRDefault="00E025A3" w:rsidP="00E025A3">
      <w:pPr>
        <w:pStyle w:val="EW"/>
      </w:pPr>
      <w:r w:rsidRPr="0041528A">
        <w:tab/>
        <w:t>Command number:</w:t>
      </w:r>
      <w:r w:rsidRPr="0041528A">
        <w:tab/>
        <w:t>1</w:t>
      </w:r>
    </w:p>
    <w:p w14:paraId="766964F2" w14:textId="77777777" w:rsidR="00E025A3" w:rsidRPr="0041528A" w:rsidRDefault="00E025A3" w:rsidP="00E025A3">
      <w:pPr>
        <w:pStyle w:val="EW"/>
      </w:pPr>
      <w:r w:rsidRPr="0041528A">
        <w:tab/>
        <w:t>Command type:</w:t>
      </w:r>
      <w:r w:rsidRPr="0041528A">
        <w:tab/>
        <w:t>REFRESH</w:t>
      </w:r>
    </w:p>
    <w:p w14:paraId="445281B6" w14:textId="77777777" w:rsidR="00E025A3" w:rsidRPr="0041528A" w:rsidRDefault="00E025A3" w:rsidP="00E025A3">
      <w:pPr>
        <w:pStyle w:val="EW"/>
      </w:pPr>
      <w:r w:rsidRPr="0041528A">
        <w:tab/>
        <w:t>Command qualifier:</w:t>
      </w:r>
      <w:r w:rsidRPr="0041528A">
        <w:tab/>
        <w:t>Steering of roaming</w:t>
      </w:r>
    </w:p>
    <w:p w14:paraId="2C470F3E" w14:textId="77777777" w:rsidR="00E025A3" w:rsidRPr="001A0CCF" w:rsidRDefault="00E025A3" w:rsidP="00E025A3">
      <w:pPr>
        <w:pStyle w:val="EW"/>
        <w:rPr>
          <w:lang w:val="fr-FR"/>
        </w:rPr>
      </w:pPr>
      <w:r w:rsidRPr="001A0CCF">
        <w:rPr>
          <w:lang w:val="fr-FR"/>
        </w:rPr>
        <w:t>Device identities</w:t>
      </w:r>
    </w:p>
    <w:p w14:paraId="3D20751F" w14:textId="77777777" w:rsidR="00E025A3" w:rsidRPr="00D17CC7" w:rsidRDefault="00E025A3" w:rsidP="00E025A3">
      <w:pPr>
        <w:pStyle w:val="EW"/>
        <w:rPr>
          <w:lang w:val="fr-FR"/>
        </w:rPr>
      </w:pPr>
      <w:r w:rsidRPr="001A0CCF">
        <w:rPr>
          <w:lang w:val="fr-FR"/>
        </w:rPr>
        <w:tab/>
      </w:r>
      <w:r w:rsidRPr="00D17CC7">
        <w:rPr>
          <w:lang w:val="fr-FR"/>
        </w:rPr>
        <w:t>Source device:</w:t>
      </w:r>
      <w:r w:rsidRPr="00D17CC7">
        <w:rPr>
          <w:lang w:val="fr-FR"/>
        </w:rPr>
        <w:tab/>
        <w:t>UICC</w:t>
      </w:r>
    </w:p>
    <w:p w14:paraId="2139F790"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47DB05DC" w14:textId="77777777" w:rsidR="00E025A3" w:rsidRDefault="00E025A3" w:rsidP="00E025A3">
      <w:pPr>
        <w:pStyle w:val="EW"/>
      </w:pPr>
      <w:r w:rsidRPr="00732E09">
        <w:t xml:space="preserve">PLMNwAcT List </w:t>
      </w:r>
    </w:p>
    <w:p w14:paraId="387CABC1" w14:textId="77777777" w:rsidR="00E025A3" w:rsidRDefault="00E025A3" w:rsidP="00E025A3">
      <w:pPr>
        <w:pStyle w:val="EW"/>
      </w:pPr>
      <w:r w:rsidRPr="005033B2">
        <w:tab/>
      </w:r>
      <w:r w:rsidRPr="003A7BA4">
        <w:t>empty</w:t>
      </w:r>
    </w:p>
    <w:p w14:paraId="21D5D4FF" w14:textId="77777777" w:rsidR="00E025A3" w:rsidRDefault="00E025A3" w:rsidP="00E025A3">
      <w:pPr>
        <w:pStyle w:val="EW"/>
      </w:pPr>
      <w:r w:rsidRPr="00E77015">
        <w:t>SOR-CMCI</w:t>
      </w:r>
      <w:r>
        <w:t xml:space="preserve"> rules</w:t>
      </w:r>
    </w:p>
    <w:p w14:paraId="2358F1DC" w14:textId="77777777" w:rsidR="00E025A3" w:rsidRPr="00E77015" w:rsidRDefault="00E025A3" w:rsidP="00E025A3">
      <w:pPr>
        <w:pStyle w:val="EW"/>
      </w:pPr>
      <w:r>
        <w:tab/>
        <w:t>Rule 1:</w:t>
      </w:r>
    </w:p>
    <w:p w14:paraId="264359B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00D6992E" w14:textId="77777777" w:rsidR="00E025A3" w:rsidRPr="00E77015" w:rsidRDefault="00E025A3" w:rsidP="00E025A3">
      <w:pPr>
        <w:pStyle w:val="EW"/>
      </w:pPr>
      <w:r w:rsidRPr="00B32707">
        <w:tab/>
      </w:r>
      <w:r w:rsidRPr="00E77015">
        <w:t>Criterion type:</w:t>
      </w:r>
      <w:r w:rsidRPr="00E77015">
        <w:tab/>
        <w:t>DNN</w:t>
      </w:r>
    </w:p>
    <w:p w14:paraId="43BF344E" w14:textId="77777777" w:rsidR="00E025A3" w:rsidRPr="00E77015" w:rsidRDefault="00E025A3" w:rsidP="00E025A3">
      <w:pPr>
        <w:pStyle w:val="EW"/>
      </w:pPr>
      <w:r w:rsidRPr="00E77015">
        <w:tab/>
        <w:t>Criterion value:</w:t>
      </w:r>
      <w:r w:rsidRPr="00E77015">
        <w:tab/>
        <w:t>internet</w:t>
      </w:r>
    </w:p>
    <w:p w14:paraId="19466FD4" w14:textId="77777777" w:rsidR="00E025A3" w:rsidRPr="00E77015" w:rsidRDefault="00E025A3" w:rsidP="00E025A3">
      <w:pPr>
        <w:pStyle w:val="EW"/>
      </w:pPr>
      <w:r>
        <w:tab/>
        <w:t>Rule 2:</w:t>
      </w:r>
    </w:p>
    <w:p w14:paraId="3E3CCEA4" w14:textId="77777777" w:rsidR="00E025A3" w:rsidRPr="00B32707" w:rsidRDefault="00E025A3" w:rsidP="00E025A3">
      <w:pPr>
        <w:pStyle w:val="EW"/>
      </w:pPr>
      <w:r w:rsidRPr="00B32707">
        <w:lastRenderedPageBreak/>
        <w:tab/>
        <w:t>Tsor-cm timer value:</w:t>
      </w:r>
      <w:r w:rsidRPr="00B32707">
        <w:tab/>
      </w:r>
      <w:r>
        <w:rPr>
          <w:lang w:eastAsia="fr-FR"/>
        </w:rPr>
        <w:t>'</w:t>
      </w:r>
      <w:r w:rsidRPr="00CA4BFF">
        <w:t>001000</w:t>
      </w:r>
      <w:r>
        <w:t>10</w:t>
      </w:r>
      <w:r>
        <w:rPr>
          <w:lang w:eastAsia="fr-FR"/>
        </w:rPr>
        <w:t>'</w:t>
      </w:r>
      <w:r>
        <w:t xml:space="preserve"> (2 minutes)</w:t>
      </w:r>
    </w:p>
    <w:p w14:paraId="3DD02D04" w14:textId="77777777" w:rsidR="00E025A3" w:rsidRDefault="00E025A3" w:rsidP="00E025A3">
      <w:pPr>
        <w:pStyle w:val="EW"/>
      </w:pPr>
      <w:r w:rsidRPr="00B32707">
        <w:tab/>
      </w:r>
      <w:r w:rsidRPr="00DF1D86">
        <w:t>Criterion type:</w:t>
      </w:r>
      <w:r w:rsidRPr="00DF1D86">
        <w:tab/>
      </w:r>
      <w:r w:rsidRPr="00E94EE7">
        <w:t>S-NSSAI SST and SD</w:t>
      </w:r>
    </w:p>
    <w:p w14:paraId="765BB835" w14:textId="77777777" w:rsidR="00E025A3" w:rsidRDefault="00E025A3" w:rsidP="00E025A3">
      <w:pPr>
        <w:pStyle w:val="EW"/>
        <w:ind w:firstLine="0"/>
      </w:pP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37B6CD94" w14:textId="77777777" w:rsidR="00E025A3" w:rsidRPr="00E77015" w:rsidRDefault="00E025A3" w:rsidP="00E025A3">
      <w:pPr>
        <w:pStyle w:val="EW"/>
      </w:pPr>
      <w:r>
        <w:tab/>
        <w:t>Rule 3:</w:t>
      </w:r>
    </w:p>
    <w:p w14:paraId="7AF97836" w14:textId="77777777" w:rsidR="00E025A3" w:rsidRPr="00B32707" w:rsidRDefault="00E025A3" w:rsidP="00E025A3">
      <w:pPr>
        <w:pStyle w:val="EW"/>
      </w:pPr>
      <w:r w:rsidRPr="00B32707">
        <w:tab/>
        <w:t>Tsor-cm timer value:</w:t>
      </w:r>
      <w:r w:rsidRPr="00B32707">
        <w:tab/>
      </w:r>
      <w:r>
        <w:rPr>
          <w:lang w:eastAsia="fr-FR"/>
        </w:rPr>
        <w:t>'</w:t>
      </w:r>
      <w:r w:rsidRPr="00CA4BFF">
        <w:t>001000</w:t>
      </w:r>
      <w:r>
        <w:t>11</w:t>
      </w:r>
      <w:r>
        <w:rPr>
          <w:lang w:eastAsia="fr-FR"/>
        </w:rPr>
        <w:t>'</w:t>
      </w:r>
      <w:r>
        <w:t xml:space="preserve"> (3 minutes)</w:t>
      </w:r>
    </w:p>
    <w:p w14:paraId="4F859A77" w14:textId="77777777" w:rsidR="00E025A3" w:rsidRPr="004454BF" w:rsidRDefault="00E025A3" w:rsidP="00E025A3">
      <w:pPr>
        <w:pStyle w:val="EW"/>
      </w:pPr>
      <w:r w:rsidRPr="00B32707">
        <w:tab/>
      </w:r>
      <w:r w:rsidRPr="00DF1D86">
        <w:t>Criterion type:</w:t>
      </w:r>
      <w:r w:rsidRPr="00DF1D86">
        <w:tab/>
      </w:r>
      <w:r>
        <w:t>match all</w:t>
      </w:r>
    </w:p>
    <w:p w14:paraId="3861B2E5" w14:textId="77777777" w:rsidR="005C3EA4" w:rsidRDefault="005C3EA4" w:rsidP="005C3EA4">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3EA4" w14:paraId="39D4236C"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hideMark/>
          </w:tcPr>
          <w:p w14:paraId="1718C5D3" w14:textId="77777777" w:rsidR="005C3EA4" w:rsidRDefault="005C3EA4"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C69DFD5" w14:textId="77777777" w:rsidR="005C3EA4" w:rsidRDefault="005C3EA4"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4BCC059" w14:textId="553A9323" w:rsidR="005C3EA4" w:rsidRDefault="005C3EA4" w:rsidP="00063B7B">
            <w:pPr>
              <w:pStyle w:val="TAC"/>
            </w:pPr>
            <w:r>
              <w:t>27</w:t>
            </w:r>
          </w:p>
        </w:tc>
        <w:tc>
          <w:tcPr>
            <w:tcW w:w="567" w:type="dxa"/>
            <w:tcBorders>
              <w:top w:val="single" w:sz="4" w:space="0" w:color="auto"/>
              <w:left w:val="single" w:sz="4" w:space="0" w:color="auto"/>
              <w:bottom w:val="single" w:sz="4" w:space="0" w:color="auto"/>
              <w:right w:val="single" w:sz="4" w:space="0" w:color="auto"/>
            </w:tcBorders>
            <w:hideMark/>
          </w:tcPr>
          <w:p w14:paraId="082C0B99"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CC5AA66" w14:textId="77777777" w:rsidR="005C3EA4" w:rsidRDefault="005C3EA4"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626DF46"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50608F"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2954FE0" w14:textId="77777777" w:rsidR="005C3EA4" w:rsidRDefault="005C3EA4" w:rsidP="00063B7B">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5261D04"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233F7B9" w14:textId="77777777" w:rsidR="005C3EA4" w:rsidRDefault="005C3EA4"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EB342CE"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E16C76F"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AEDA4B2" w14:textId="77777777" w:rsidR="005C3EA4" w:rsidRDefault="005C3EA4" w:rsidP="00063B7B">
            <w:pPr>
              <w:pStyle w:val="TAC"/>
            </w:pPr>
            <w:r>
              <w:t>72</w:t>
            </w:r>
          </w:p>
        </w:tc>
      </w:tr>
      <w:tr w:rsidR="005C3EA4" w14:paraId="59DF571C" w14:textId="77777777" w:rsidTr="00063B7B">
        <w:trPr>
          <w:jc w:val="center"/>
        </w:trPr>
        <w:tc>
          <w:tcPr>
            <w:tcW w:w="1134" w:type="dxa"/>
            <w:tcBorders>
              <w:top w:val="single" w:sz="4" w:space="0" w:color="auto"/>
              <w:left w:val="nil"/>
              <w:bottom w:val="nil"/>
              <w:right w:val="single" w:sz="4" w:space="0" w:color="auto"/>
            </w:tcBorders>
          </w:tcPr>
          <w:p w14:paraId="1A5FA94C"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EE91E3" w14:textId="77777777"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55FA407" w14:textId="77777777" w:rsidR="005C3EA4" w:rsidRDefault="005C3EA4" w:rsidP="00063B7B">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71249654" w14:textId="432B932F" w:rsidR="005C3EA4" w:rsidRDefault="005C3EA4" w:rsidP="00063B7B">
            <w:pPr>
              <w:pStyle w:val="TAC"/>
            </w:pPr>
            <w:r>
              <w:t>1A</w:t>
            </w:r>
          </w:p>
        </w:tc>
        <w:tc>
          <w:tcPr>
            <w:tcW w:w="567" w:type="dxa"/>
            <w:tcBorders>
              <w:top w:val="single" w:sz="4" w:space="0" w:color="auto"/>
              <w:left w:val="single" w:sz="4" w:space="0" w:color="auto"/>
              <w:bottom w:val="single" w:sz="4" w:space="0" w:color="auto"/>
              <w:right w:val="single" w:sz="4" w:space="0" w:color="auto"/>
            </w:tcBorders>
            <w:hideMark/>
          </w:tcPr>
          <w:p w14:paraId="23A80309" w14:textId="79BA5A5F"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F89471C" w14:textId="7D29E8B7" w:rsidR="005C3EA4" w:rsidRDefault="005C3EA4" w:rsidP="00063B7B">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5079EB04" w14:textId="4BD1BE93" w:rsidR="005C3EA4" w:rsidRDefault="005C3EA4" w:rsidP="00063B7B">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7039DD61" w14:textId="4888DE40"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6EEC5C6" w14:textId="45C316B7" w:rsidR="005C3EA4" w:rsidRDefault="005C3EA4" w:rsidP="00063B7B">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412640BB" w14:textId="684B3FAC" w:rsidR="005C3EA4" w:rsidRDefault="005C3EA4" w:rsidP="00063B7B">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38E0CE3" w14:textId="29D6977B" w:rsidR="005C3EA4" w:rsidRDefault="005C3EA4" w:rsidP="00063B7B">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2B916131" w14:textId="287E160A"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034A710B" w14:textId="082034A2" w:rsidR="005C3EA4" w:rsidRDefault="005C3EA4" w:rsidP="00063B7B">
            <w:pPr>
              <w:pStyle w:val="TAC"/>
            </w:pPr>
            <w:r>
              <w:t>74</w:t>
            </w:r>
          </w:p>
        </w:tc>
      </w:tr>
      <w:tr w:rsidR="005C3EA4" w14:paraId="2EECE916" w14:textId="77777777" w:rsidTr="00063B7B">
        <w:trPr>
          <w:jc w:val="center"/>
        </w:trPr>
        <w:tc>
          <w:tcPr>
            <w:tcW w:w="1134" w:type="dxa"/>
            <w:tcBorders>
              <w:top w:val="nil"/>
              <w:left w:val="nil"/>
              <w:bottom w:val="nil"/>
              <w:right w:val="single" w:sz="4" w:space="0" w:color="auto"/>
            </w:tcBorders>
          </w:tcPr>
          <w:p w14:paraId="681DBC24"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C7A24B" w14:textId="568FEAC4"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20AA02B2" w14:textId="6A2E38B8" w:rsidR="005C3EA4" w:rsidRDefault="005C3EA4" w:rsidP="00063B7B">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35362C46" w14:textId="0A42CAAE"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7A4D4973" w14:textId="3F6634E6"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0207C0AF" w14:textId="4F084487" w:rsidR="005C3EA4" w:rsidRDefault="005C3EA4" w:rsidP="00063B7B">
            <w:pPr>
              <w:pStyle w:val="TAC"/>
            </w:pPr>
            <w:r>
              <w:rPr>
                <w:bCs/>
              </w:rPr>
              <w:t>74</w:t>
            </w:r>
          </w:p>
        </w:tc>
        <w:tc>
          <w:tcPr>
            <w:tcW w:w="567" w:type="dxa"/>
            <w:tcBorders>
              <w:top w:val="single" w:sz="4" w:space="0" w:color="auto"/>
              <w:left w:val="single" w:sz="4" w:space="0" w:color="auto"/>
              <w:bottom w:val="single" w:sz="4" w:space="0" w:color="auto"/>
              <w:right w:val="single" w:sz="4" w:space="0" w:color="auto"/>
            </w:tcBorders>
            <w:hideMark/>
          </w:tcPr>
          <w:p w14:paraId="7E77AF72" w14:textId="0B39DB3E" w:rsidR="005C3EA4" w:rsidRDefault="005C3EA4" w:rsidP="00063B7B">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50929942" w14:textId="459C9817" w:rsidR="005C3EA4" w:rsidRDefault="005C3EA4" w:rsidP="00063B7B">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230E58A9" w14:textId="23837789" w:rsidR="005C3EA4" w:rsidRDefault="005C3EA4" w:rsidP="00063B7B">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786C2382" w14:textId="1F825A9D" w:rsidR="005C3EA4" w:rsidRDefault="005C3EA4" w:rsidP="00063B7B">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679B2371"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5AB9193" w14:textId="66DAEE4F"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1FC80FA" w14:textId="77F52C28" w:rsidR="005C3EA4" w:rsidRDefault="005C3EA4" w:rsidP="00063B7B">
            <w:pPr>
              <w:pStyle w:val="TAC"/>
              <w:rPr>
                <w:highlight w:val="yellow"/>
              </w:rPr>
            </w:pPr>
            <w:r>
              <w:t>01</w:t>
            </w:r>
          </w:p>
        </w:tc>
      </w:tr>
      <w:tr w:rsidR="005C3EA4" w14:paraId="0F88C442" w14:textId="77777777" w:rsidTr="00063B7B">
        <w:trPr>
          <w:jc w:val="center"/>
        </w:trPr>
        <w:tc>
          <w:tcPr>
            <w:tcW w:w="1134" w:type="dxa"/>
            <w:tcBorders>
              <w:top w:val="nil"/>
              <w:left w:val="nil"/>
              <w:bottom w:val="nil"/>
              <w:right w:val="single" w:sz="4" w:space="0" w:color="auto"/>
            </w:tcBorders>
          </w:tcPr>
          <w:p w14:paraId="51B6CAE8"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C92FEEB" w14:textId="13ABE41C"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4A7900" w14:textId="77777777" w:rsidR="005C3EA4" w:rsidRDefault="005C3EA4" w:rsidP="00063B7B">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A10EA1C" w14:textId="77777777" w:rsidR="005C3EA4" w:rsidRDefault="005C3EA4"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F230B4" w14:textId="77777777" w:rsidR="005C3EA4" w:rsidRDefault="005C3EA4" w:rsidP="00063B7B">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57433EE2" w14:textId="77777777" w:rsidR="005C3EA4" w:rsidRDefault="005C3EA4" w:rsidP="00063B7B">
            <w:pPr>
              <w:pStyle w:val="TAC"/>
              <w:rPr>
                <w:bCs/>
                <w:lang w:eastAsia="zh-CN"/>
              </w:rPr>
            </w:pPr>
            <w:r>
              <w:rPr>
                <w:bCs/>
                <w:lang w:eastAsia="zh-CN"/>
              </w:rPr>
              <w:t>FF</w:t>
            </w:r>
          </w:p>
        </w:tc>
        <w:tc>
          <w:tcPr>
            <w:tcW w:w="567" w:type="dxa"/>
            <w:tcBorders>
              <w:top w:val="single" w:sz="4" w:space="0" w:color="auto"/>
              <w:left w:val="single" w:sz="4" w:space="0" w:color="auto"/>
              <w:bottom w:val="single" w:sz="4" w:space="0" w:color="auto"/>
              <w:right w:val="single" w:sz="4" w:space="0" w:color="auto"/>
            </w:tcBorders>
          </w:tcPr>
          <w:p w14:paraId="49D0479B" w14:textId="77777777" w:rsidR="005C3EA4" w:rsidRDefault="005C3EA4" w:rsidP="00063B7B">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5657E78A" w14:textId="77777777" w:rsidR="005C3EA4" w:rsidRDefault="005C3EA4" w:rsidP="00063B7B">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055A77FF" w14:textId="77777777" w:rsidR="005C3EA4" w:rsidRDefault="005C3EA4" w:rsidP="00063B7B">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7ABA2376" w14:textId="77777777" w:rsidR="005C3EA4" w:rsidRDefault="005C3EA4" w:rsidP="00063B7B">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51EF5E0D"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66F8000C"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326B8B4" w14:textId="77777777" w:rsidR="005C3EA4" w:rsidRDefault="005C3EA4" w:rsidP="00063B7B">
            <w:pPr>
              <w:pStyle w:val="TAC"/>
            </w:pPr>
          </w:p>
        </w:tc>
      </w:tr>
    </w:tbl>
    <w:p w14:paraId="0CDDDCEA" w14:textId="77777777" w:rsidR="005C3EA4" w:rsidRDefault="005C3EA4" w:rsidP="005C3EA4">
      <w:pPr>
        <w:rPr>
          <w:rFonts w:eastAsiaTheme="minorEastAsia"/>
        </w:rPr>
      </w:pPr>
    </w:p>
    <w:p w14:paraId="26E028D9" w14:textId="715BC4FB" w:rsidR="00E025A3" w:rsidRPr="0041528A" w:rsidRDefault="00E025A3" w:rsidP="00E025A3">
      <w:r>
        <w:t>TERMINAL RESPONSE: REFRESH 3.7</w:t>
      </w:r>
      <w:r w:rsidRPr="0041528A">
        <w:t>.</w:t>
      </w:r>
      <w:r>
        <w:t>2</w:t>
      </w:r>
    </w:p>
    <w:p w14:paraId="008BDD62" w14:textId="77777777" w:rsidR="00E025A3" w:rsidRPr="0041528A" w:rsidRDefault="00E025A3" w:rsidP="00E025A3">
      <w:r w:rsidRPr="0041528A">
        <w:t>Logically:</w:t>
      </w:r>
    </w:p>
    <w:p w14:paraId="10B8B632" w14:textId="77777777" w:rsidR="00E025A3" w:rsidRPr="0041528A" w:rsidRDefault="00E025A3" w:rsidP="00E025A3">
      <w:pPr>
        <w:pStyle w:val="EW"/>
      </w:pPr>
      <w:r w:rsidRPr="0041528A">
        <w:t>Command details</w:t>
      </w:r>
    </w:p>
    <w:p w14:paraId="19325B7B" w14:textId="77777777" w:rsidR="00E025A3" w:rsidRPr="0041528A" w:rsidRDefault="00E025A3" w:rsidP="00E025A3">
      <w:pPr>
        <w:pStyle w:val="EW"/>
      </w:pPr>
      <w:r w:rsidRPr="0041528A">
        <w:tab/>
        <w:t>Command number:</w:t>
      </w:r>
      <w:r w:rsidRPr="0041528A">
        <w:tab/>
        <w:t>1</w:t>
      </w:r>
    </w:p>
    <w:p w14:paraId="3BEC4F52" w14:textId="77777777" w:rsidR="00E025A3" w:rsidRPr="0041528A" w:rsidRDefault="00E025A3" w:rsidP="00E025A3">
      <w:pPr>
        <w:pStyle w:val="EW"/>
      </w:pPr>
      <w:r w:rsidRPr="0041528A">
        <w:tab/>
        <w:t>Command type:</w:t>
      </w:r>
      <w:r w:rsidRPr="0041528A">
        <w:tab/>
        <w:t>REFRESH</w:t>
      </w:r>
    </w:p>
    <w:p w14:paraId="73ABBF83" w14:textId="77777777" w:rsidR="00E025A3" w:rsidRPr="0041528A" w:rsidRDefault="00E025A3" w:rsidP="00E025A3">
      <w:pPr>
        <w:pStyle w:val="EW"/>
      </w:pPr>
      <w:r w:rsidRPr="0041528A">
        <w:tab/>
        <w:t>Command qualifier:</w:t>
      </w:r>
      <w:r w:rsidRPr="0041528A">
        <w:tab/>
        <w:t>Steering of roaming</w:t>
      </w:r>
    </w:p>
    <w:p w14:paraId="1EDEE819" w14:textId="77777777" w:rsidR="00E025A3" w:rsidRPr="00D17CC7" w:rsidRDefault="00E025A3" w:rsidP="00E025A3">
      <w:pPr>
        <w:pStyle w:val="EW"/>
        <w:rPr>
          <w:lang w:val="fr-FR"/>
        </w:rPr>
      </w:pPr>
      <w:r w:rsidRPr="00D17CC7">
        <w:rPr>
          <w:lang w:val="fr-FR"/>
        </w:rPr>
        <w:t>Device identities</w:t>
      </w:r>
    </w:p>
    <w:p w14:paraId="687AC2F3"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4895C32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346BEDE8" w14:textId="77777777" w:rsidR="00E025A3" w:rsidRPr="002B2230" w:rsidRDefault="00E025A3" w:rsidP="00E025A3">
      <w:pPr>
        <w:pStyle w:val="EW"/>
      </w:pPr>
      <w:r w:rsidRPr="002B2230">
        <w:t>Result</w:t>
      </w:r>
    </w:p>
    <w:p w14:paraId="2B92AF1B" w14:textId="77777777" w:rsidR="00E025A3" w:rsidRPr="0041528A" w:rsidRDefault="00E025A3" w:rsidP="00E025A3">
      <w:pPr>
        <w:pStyle w:val="EW"/>
      </w:pPr>
      <w:r w:rsidRPr="002B2230">
        <w:tab/>
      </w:r>
      <w:r w:rsidRPr="0041528A">
        <w:t>General Result:</w:t>
      </w:r>
      <w:r w:rsidRPr="0041528A">
        <w:tab/>
        <w:t>Command performed successfully</w:t>
      </w:r>
    </w:p>
    <w:p w14:paraId="35545FC6" w14:textId="77777777" w:rsidR="00E025A3" w:rsidRPr="0041528A" w:rsidRDefault="00E025A3" w:rsidP="00E025A3">
      <w:pPr>
        <w:keepNext/>
        <w:keepLines/>
      </w:pPr>
      <w:r w:rsidRPr="0041528A">
        <w:t>Coding:</w:t>
      </w:r>
    </w:p>
    <w:p w14:paraId="00EAF4EB"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00B5621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50C28182"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EF438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FE552F"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1695F6"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83C67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F993"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536767"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29C94"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DC283"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8C193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B150E3"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790DDA"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15218F" w14:textId="77777777" w:rsidR="00E025A3" w:rsidRPr="0041528A" w:rsidRDefault="00E025A3" w:rsidP="00C62964">
            <w:pPr>
              <w:pStyle w:val="TAC"/>
            </w:pPr>
            <w:r w:rsidRPr="0041528A">
              <w:t>00</w:t>
            </w:r>
          </w:p>
        </w:tc>
      </w:tr>
    </w:tbl>
    <w:p w14:paraId="6B699E2F" w14:textId="77777777" w:rsidR="00E025A3" w:rsidRPr="0041528A" w:rsidRDefault="00E025A3" w:rsidP="00BF46E1"/>
    <w:p w14:paraId="34E72B88" w14:textId="77777777" w:rsidR="00BF46E1" w:rsidRPr="0041528A" w:rsidRDefault="00BF46E1" w:rsidP="00BF46E1">
      <w:pPr>
        <w:pStyle w:val="H6"/>
      </w:pPr>
      <w:r w:rsidRPr="0041528A">
        <w:t>27.22.4.7.3.5</w:t>
      </w:r>
      <w:r w:rsidRPr="0041528A">
        <w:tab/>
        <w:t>Test requirement</w:t>
      </w:r>
    </w:p>
    <w:p w14:paraId="6BC64C72" w14:textId="3F838F81" w:rsidR="00301547" w:rsidRDefault="00301547" w:rsidP="00301547">
      <w:bookmarkStart w:id="121" w:name="_Toc146312938"/>
      <w:r w:rsidRPr="0041528A">
        <w:t>The ME shall operate in the manner defined in expected sequences 3.1</w:t>
      </w:r>
      <w:r>
        <w:t xml:space="preserve"> </w:t>
      </w:r>
      <w:r w:rsidRPr="0041528A">
        <w:t>to 3.</w:t>
      </w:r>
      <w:r>
        <w:t>7</w:t>
      </w:r>
      <w:r w:rsidRPr="0041528A">
        <w:t>.</w:t>
      </w:r>
    </w:p>
    <w:p w14:paraId="022DA8F4" w14:textId="38D96AFE" w:rsidR="00301547" w:rsidRDefault="00301547" w:rsidP="00301547">
      <w:pPr>
        <w:autoSpaceDE w:val="0"/>
        <w:autoSpaceDN w:val="0"/>
        <w:adjustRightInd w:val="0"/>
        <w:spacing w:after="0"/>
      </w:pPr>
      <w:r w:rsidRPr="00907BB2">
        <w:t>For sequences 3.</w:t>
      </w:r>
      <w:r>
        <w:t>5</w:t>
      </w:r>
      <w:r w:rsidRPr="00907BB2">
        <w:t xml:space="preserve"> to 3.</w:t>
      </w:r>
      <w:r>
        <w:t>7</w:t>
      </w:r>
      <w:r w:rsidRPr="00907BB2">
        <w:t xml:space="preserve">, </w:t>
      </w:r>
      <w:bookmarkStart w:id="122" w:name="_Hlk183023342"/>
      <w:r w:rsidRPr="00907BB2">
        <w:rPr>
          <w:lang w:eastAsia="fr-FR"/>
        </w:rPr>
        <w:t>an extra guard time of 10% is allowed</w:t>
      </w:r>
      <w:bookmarkEnd w:id="122"/>
      <w:r>
        <w:t>.</w:t>
      </w:r>
    </w:p>
    <w:p w14:paraId="2C27EBB6" w14:textId="77777777" w:rsidR="00BF46E1" w:rsidRPr="0041528A" w:rsidRDefault="00BF46E1" w:rsidP="0030384C">
      <w:pPr>
        <w:pStyle w:val="Heading5"/>
      </w:pPr>
      <w:r w:rsidRPr="0041528A">
        <w:t>27.22.4.7.4</w:t>
      </w:r>
      <w:r w:rsidRPr="0041528A">
        <w:tab/>
        <w:t>REFRESH (AID)</w:t>
      </w:r>
      <w:bookmarkEnd w:id="121"/>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lastRenderedPageBreak/>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C20BD0"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C20BD0" w:rsidRPr="0041528A" w:rsidRDefault="00C20BD0" w:rsidP="00C20BD0">
            <w:pPr>
              <w:pStyle w:val="TAH"/>
              <w:rPr>
                <w:b w:val="0"/>
              </w:rPr>
            </w:pPr>
            <w:bookmarkStart w:id="123"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C20BD0" w:rsidRPr="0041528A" w:rsidRDefault="00C20BD0" w:rsidP="00C20BD0">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3C3C57F5" w14:textId="77777777" w:rsidR="00C20BD0" w:rsidRPr="0041528A" w:rsidRDefault="00C20BD0" w:rsidP="00C20BD0">
            <w:pPr>
              <w:pStyle w:val="TAH"/>
              <w:rPr>
                <w:b w:val="0"/>
              </w:rPr>
            </w:pPr>
            <w:r w:rsidRPr="0041528A">
              <w:rPr>
                <w:b w:val="0"/>
              </w:rPr>
              <w:t>Continue with steps 1 – 4 of the "Expected Sequence" of test 8.15 of TS 34.229-1 with the following parameters:</w:t>
            </w:r>
          </w:p>
          <w:p w14:paraId="720734FB"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19887F5E"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48AE821" w14:textId="61BD4594"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 xml:space="preserve">New IMPI in EF_IMPI= </w:t>
            </w:r>
            <w:r w:rsidRPr="008E6930">
              <w:rPr>
                <w:b w:val="0"/>
              </w:rPr>
              <w:t>00101555666@test.3gpp.com</w:t>
            </w:r>
          </w:p>
          <w:p w14:paraId="4B54471B" w14:textId="7FF80F8E"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C20BD0" w:rsidRPr="0041528A" w:rsidRDefault="00C20BD0" w:rsidP="00C20BD0">
            <w:pPr>
              <w:pStyle w:val="TAH"/>
              <w:rPr>
                <w:b w:val="0"/>
              </w:rPr>
            </w:pPr>
            <w:r w:rsidRPr="0041528A">
              <w:rPr>
                <w:b w:val="0"/>
              </w:rPr>
              <w:t>The following requirements shall be verified:</w:t>
            </w:r>
          </w:p>
          <w:p w14:paraId="475F532D" w14:textId="66560374"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bookmarkStart w:id="124" w:name="MCCQCTEMPBM_00000026"/>
            <w:r w:rsidRPr="0041528A">
              <w:rPr>
                <w:b w:val="0"/>
              </w:rPr>
              <w:t>After step 1 and before step 4 of  the "Expected Sequence" of test 8.15 of TS 34.229-1the ME shall have sent TERMINAL RESPONSE: REFRESH 4.2.1A or TERMINAL RESPONSE: REFRESH 4.2.1B</w:t>
            </w:r>
          </w:p>
          <w:bookmarkEnd w:id="124"/>
          <w:p w14:paraId="2F06C9D4" w14:textId="77777777"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23"/>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5" w:name="_Toc146312939"/>
      <w:r w:rsidRPr="0041528A">
        <w:t>27.22.4.7.5</w:t>
      </w:r>
      <w:r w:rsidRPr="0041528A">
        <w:tab/>
        <w:t>REFRESH (IMSI changing procedure, E-UTRAN)</w:t>
      </w:r>
      <w:bookmarkEnd w:id="125"/>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pPr>
        <w:numPr>
          <w:ilvl w:val="0"/>
          <w:numId w:val="14"/>
        </w:numPr>
        <w:ind w:left="567" w:hanging="283"/>
      </w:pPr>
      <w:bookmarkStart w:id="126" w:name="MCCQCTEMPBM_00000028"/>
      <w:r w:rsidRPr="00E00AD5">
        <w:t>TS 31.111 [15] clause 6.1, clause 6.4.7, clause 6.4.7.1, clause 6.6.13, clause 5.2, clause 8.6, clause 8.7 and clause 8.18.</w:t>
      </w:r>
    </w:p>
    <w:bookmarkEnd w:id="126"/>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pPr>
        <w:numPr>
          <w:ilvl w:val="0"/>
          <w:numId w:val="15"/>
        </w:numPr>
        <w:ind w:left="567" w:hanging="283"/>
        <w:contextualSpacing/>
      </w:pPr>
      <w:bookmarkStart w:id="127" w:name="MCCQCTEMPBM_00000029"/>
      <w:r w:rsidRPr="00E00AD5">
        <w:t>TS 31.102 [14] clause 5.1.2 and Annex I.</w:t>
      </w:r>
    </w:p>
    <w:bookmarkEnd w:id="127"/>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8" w:name="_Toc146312940"/>
      <w:bookmarkStart w:id="129" w:name="_Toc51789398"/>
      <w:bookmarkStart w:id="130" w:name="_Toc90546869"/>
      <w:r>
        <w:rPr>
          <w:rFonts w:eastAsiaTheme="minorEastAsia"/>
        </w:rPr>
        <w:t>27.22.4.7.6</w:t>
      </w:r>
      <w:r w:rsidR="00195D76" w:rsidRPr="00F1068F">
        <w:rPr>
          <w:rFonts w:eastAsiaTheme="minorEastAsia"/>
        </w:rPr>
        <w:tab/>
        <w:t>REFRESH (IMSI changing procedure, NG-RAN)</w:t>
      </w:r>
      <w:bookmarkEnd w:id="128"/>
    </w:p>
    <w:bookmarkEnd w:id="129"/>
    <w:bookmarkEnd w:id="130"/>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6BF8EC4A" w14:textId="4C25DD3A" w:rsidR="000C0F65" w:rsidRDefault="000C0F65" w:rsidP="000C0F65">
      <w:pPr>
        <w:pStyle w:val="TH"/>
      </w:pPr>
      <w:r>
        <w:lastRenderedPageBreak/>
        <w:t xml:space="preserve">Expected Sequence </w:t>
      </w:r>
      <w:r>
        <w:rPr>
          <w:lang w:eastAsia="zh-CN"/>
        </w:rPr>
        <w:t>6</w:t>
      </w:r>
      <w:r>
        <w:t>.</w:t>
      </w:r>
      <w:r>
        <w:rPr>
          <w:rFonts w:eastAsia="SimSun"/>
          <w:lang w:val="en-US" w:eastAsia="zh-CN"/>
        </w:rPr>
        <w:t>3</w:t>
      </w:r>
      <w:r>
        <w:t xml:space="preserve"> (REFRESH, </w:t>
      </w:r>
      <w:r>
        <w:rPr>
          <w:rFonts w:hint="eastAsia"/>
        </w:rPr>
        <w:t>USIM Application Reset</w:t>
      </w:r>
      <w:r>
        <w:rPr>
          <w:snapToGrid w:val="0"/>
        </w:rPr>
        <w:t xml:space="preserve"> for IMSI Changing procedure,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C0F65" w14:paraId="339BB185" w14:textId="77777777" w:rsidTr="001A75DA">
        <w:trPr>
          <w:cantSplit/>
          <w:jc w:val="center"/>
        </w:trPr>
        <w:tc>
          <w:tcPr>
            <w:tcW w:w="737" w:type="dxa"/>
            <w:tcBorders>
              <w:top w:val="single" w:sz="4" w:space="0" w:color="auto"/>
              <w:left w:val="single" w:sz="4" w:space="0" w:color="auto"/>
              <w:bottom w:val="single" w:sz="4" w:space="0" w:color="auto"/>
              <w:right w:val="single" w:sz="4" w:space="0" w:color="auto"/>
            </w:tcBorders>
          </w:tcPr>
          <w:p w14:paraId="478DC094" w14:textId="77777777" w:rsidR="000C0F65" w:rsidRDefault="000C0F65" w:rsidP="001A75D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421C49C" w14:textId="77777777" w:rsidR="000C0F65" w:rsidRDefault="000C0F65" w:rsidP="001A75D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E805C27" w14:textId="77777777" w:rsidR="000C0F65" w:rsidRDefault="000C0F65" w:rsidP="001A75D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D5C28F2" w14:textId="77777777" w:rsidR="000C0F65" w:rsidRDefault="000C0F65" w:rsidP="001A75DA">
            <w:pPr>
              <w:pStyle w:val="TAH"/>
            </w:pPr>
            <w:r>
              <w:t>Comments</w:t>
            </w:r>
          </w:p>
        </w:tc>
      </w:tr>
      <w:tr w:rsidR="000C0F65" w14:paraId="5FA000C5" w14:textId="77777777" w:rsidTr="001A75DA">
        <w:trPr>
          <w:cantSplit/>
          <w:jc w:val="center"/>
        </w:trPr>
        <w:tc>
          <w:tcPr>
            <w:tcW w:w="737" w:type="dxa"/>
            <w:tcBorders>
              <w:top w:val="single" w:sz="4" w:space="0" w:color="auto"/>
              <w:left w:val="single" w:sz="4" w:space="0" w:color="auto"/>
              <w:right w:val="single" w:sz="4" w:space="0" w:color="auto"/>
            </w:tcBorders>
          </w:tcPr>
          <w:p w14:paraId="76F5FA7A" w14:textId="77777777" w:rsidR="000C0F65" w:rsidRDefault="000C0F65" w:rsidP="001A75DA">
            <w:pPr>
              <w:pStyle w:val="TAC"/>
            </w:pPr>
            <w:r>
              <w:t>1</w:t>
            </w:r>
          </w:p>
        </w:tc>
        <w:tc>
          <w:tcPr>
            <w:tcW w:w="1232" w:type="dxa"/>
            <w:tcBorders>
              <w:top w:val="single" w:sz="4" w:space="0" w:color="auto"/>
              <w:left w:val="single" w:sz="4" w:space="0" w:color="auto"/>
              <w:right w:val="single" w:sz="4" w:space="0" w:color="auto"/>
            </w:tcBorders>
          </w:tcPr>
          <w:p w14:paraId="55971F3E" w14:textId="77777777" w:rsidR="000C0F65" w:rsidRDefault="000C0F65" w:rsidP="001A75D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196705B" w14:textId="77777777" w:rsidR="000C0F65" w:rsidRDefault="000C0F65" w:rsidP="001A75D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611CF1" w14:textId="77777777" w:rsidR="000C0F65" w:rsidRDefault="000C0F65" w:rsidP="001A75DA">
            <w:pPr>
              <w:pStyle w:val="TAL"/>
            </w:pPr>
          </w:p>
        </w:tc>
      </w:tr>
      <w:tr w:rsidR="000C0F65" w14:paraId="480B298C" w14:textId="77777777" w:rsidTr="001A75DA">
        <w:trPr>
          <w:cantSplit/>
          <w:jc w:val="center"/>
        </w:trPr>
        <w:tc>
          <w:tcPr>
            <w:tcW w:w="737" w:type="dxa"/>
            <w:tcBorders>
              <w:left w:val="single" w:sz="4" w:space="0" w:color="auto"/>
              <w:right w:val="single" w:sz="4" w:space="0" w:color="auto"/>
            </w:tcBorders>
          </w:tcPr>
          <w:p w14:paraId="184A80C0" w14:textId="77777777" w:rsidR="000C0F65" w:rsidRDefault="000C0F65" w:rsidP="001A75DA">
            <w:pPr>
              <w:pStyle w:val="TAC"/>
              <w:rPr>
                <w:lang w:eastAsia="zh-CN"/>
              </w:rPr>
            </w:pPr>
            <w:r>
              <w:rPr>
                <w:rFonts w:hint="eastAsia"/>
                <w:lang w:val="en-US" w:eastAsia="zh-CN"/>
              </w:rPr>
              <w:t>2</w:t>
            </w:r>
          </w:p>
        </w:tc>
        <w:tc>
          <w:tcPr>
            <w:tcW w:w="1232" w:type="dxa"/>
            <w:tcBorders>
              <w:left w:val="single" w:sz="4" w:space="0" w:color="auto"/>
              <w:right w:val="single" w:sz="4" w:space="0" w:color="auto"/>
            </w:tcBorders>
          </w:tcPr>
          <w:p w14:paraId="7D3A10E6" w14:textId="77777777" w:rsidR="000C0F65" w:rsidRDefault="000C0F65" w:rsidP="001A75DA">
            <w:pPr>
              <w:pStyle w:val="TAC"/>
            </w:pPr>
            <w:r>
              <w:t>UICC</w:t>
            </w:r>
            <w:r>
              <w:sym w:font="Symbol" w:char="F0AE"/>
            </w:r>
            <w:r>
              <w:t xml:space="preserve"> ME</w:t>
            </w:r>
          </w:p>
        </w:tc>
        <w:tc>
          <w:tcPr>
            <w:tcW w:w="2892" w:type="dxa"/>
            <w:tcBorders>
              <w:left w:val="single" w:sz="4" w:space="0" w:color="auto"/>
              <w:right w:val="single" w:sz="4" w:space="0" w:color="auto"/>
            </w:tcBorders>
          </w:tcPr>
          <w:p w14:paraId="37A74EE0" w14:textId="5E502696" w:rsidR="000C0F65" w:rsidRDefault="000C0F65" w:rsidP="001A75DA">
            <w:pPr>
              <w:pStyle w:val="TAL"/>
              <w:rPr>
                <w:lang w:eastAsia="zh-CN"/>
              </w:rPr>
            </w:pPr>
            <w:r>
              <w:t>PROACTIVE COMMAND PENDING: REFRESH 6.</w:t>
            </w:r>
            <w:r>
              <w:rPr>
                <w:rFonts w:eastAsia="SimSun"/>
                <w:lang w:val="en-US" w:eastAsia="zh-CN"/>
              </w:rPr>
              <w:t>3</w:t>
            </w:r>
            <w:r>
              <w:t>.1</w:t>
            </w:r>
          </w:p>
        </w:tc>
        <w:tc>
          <w:tcPr>
            <w:tcW w:w="3776" w:type="dxa"/>
            <w:tcBorders>
              <w:left w:val="single" w:sz="4" w:space="0" w:color="auto"/>
              <w:right w:val="single" w:sz="4" w:space="0" w:color="auto"/>
            </w:tcBorders>
          </w:tcPr>
          <w:p w14:paraId="2889C304" w14:textId="77777777" w:rsidR="000C0F65" w:rsidRDefault="000C0F65" w:rsidP="001A75DA">
            <w:pPr>
              <w:pStyle w:val="TAL"/>
              <w:rPr>
                <w:rFonts w:eastAsia="SimSun"/>
                <w:lang w:val="en-US" w:eastAsia="zh-CN"/>
              </w:rPr>
            </w:pPr>
            <w:r>
              <w:t>[To inform the ME that IMSI has changed]</w:t>
            </w:r>
          </w:p>
        </w:tc>
      </w:tr>
      <w:tr w:rsidR="000C0F65" w14:paraId="4DC89A53" w14:textId="77777777" w:rsidTr="001A75DA">
        <w:trPr>
          <w:cantSplit/>
          <w:jc w:val="center"/>
        </w:trPr>
        <w:tc>
          <w:tcPr>
            <w:tcW w:w="737" w:type="dxa"/>
            <w:tcBorders>
              <w:left w:val="single" w:sz="4" w:space="0" w:color="auto"/>
              <w:right w:val="single" w:sz="4" w:space="0" w:color="auto"/>
            </w:tcBorders>
          </w:tcPr>
          <w:p w14:paraId="6F45C96E" w14:textId="77777777" w:rsidR="000C0F65" w:rsidRDefault="000C0F65" w:rsidP="001A75DA">
            <w:pPr>
              <w:pStyle w:val="TAC"/>
              <w:rPr>
                <w:lang w:eastAsia="zh-CN"/>
              </w:rPr>
            </w:pPr>
            <w:r>
              <w:rPr>
                <w:rFonts w:hint="eastAsia"/>
                <w:lang w:val="en-US" w:eastAsia="zh-CN"/>
              </w:rPr>
              <w:t>3</w:t>
            </w:r>
          </w:p>
        </w:tc>
        <w:tc>
          <w:tcPr>
            <w:tcW w:w="1232" w:type="dxa"/>
            <w:tcBorders>
              <w:left w:val="single" w:sz="4" w:space="0" w:color="auto"/>
              <w:right w:val="single" w:sz="4" w:space="0" w:color="auto"/>
            </w:tcBorders>
          </w:tcPr>
          <w:p w14:paraId="634D7E8A" w14:textId="77777777" w:rsidR="000C0F65" w:rsidRDefault="000C0F65" w:rsidP="001A75D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2EFC5E75" w14:textId="77777777" w:rsidR="000C0F65" w:rsidRDefault="000C0F65" w:rsidP="001A75DA">
            <w:pPr>
              <w:pStyle w:val="TAL"/>
            </w:pPr>
            <w:r>
              <w:t>FETCH</w:t>
            </w:r>
          </w:p>
        </w:tc>
        <w:tc>
          <w:tcPr>
            <w:tcW w:w="3776" w:type="dxa"/>
            <w:tcBorders>
              <w:left w:val="single" w:sz="4" w:space="0" w:color="auto"/>
              <w:right w:val="single" w:sz="4" w:space="0" w:color="auto"/>
            </w:tcBorders>
          </w:tcPr>
          <w:p w14:paraId="22C07EAE" w14:textId="77777777" w:rsidR="000C0F65" w:rsidRDefault="000C0F65" w:rsidP="001A75DA">
            <w:pPr>
              <w:pStyle w:val="TAL"/>
            </w:pPr>
          </w:p>
        </w:tc>
      </w:tr>
      <w:tr w:rsidR="000C0F65" w14:paraId="6FAB04E9" w14:textId="77777777" w:rsidTr="001A75DA">
        <w:trPr>
          <w:cantSplit/>
          <w:jc w:val="center"/>
        </w:trPr>
        <w:tc>
          <w:tcPr>
            <w:tcW w:w="737" w:type="dxa"/>
            <w:tcBorders>
              <w:left w:val="single" w:sz="4" w:space="0" w:color="auto"/>
              <w:right w:val="single" w:sz="4" w:space="0" w:color="auto"/>
            </w:tcBorders>
          </w:tcPr>
          <w:p w14:paraId="23D53613" w14:textId="77777777" w:rsidR="000C0F65" w:rsidRDefault="000C0F65" w:rsidP="001A75DA">
            <w:pPr>
              <w:pStyle w:val="TAC"/>
              <w:rPr>
                <w:lang w:eastAsia="zh-CN"/>
              </w:rPr>
            </w:pPr>
            <w:r>
              <w:rPr>
                <w:rFonts w:hint="eastAsia"/>
                <w:lang w:val="en-US" w:eastAsia="zh-CN"/>
              </w:rPr>
              <w:t>4</w:t>
            </w:r>
          </w:p>
        </w:tc>
        <w:tc>
          <w:tcPr>
            <w:tcW w:w="1232" w:type="dxa"/>
            <w:tcBorders>
              <w:left w:val="single" w:sz="4" w:space="0" w:color="auto"/>
              <w:right w:val="single" w:sz="4" w:space="0" w:color="auto"/>
            </w:tcBorders>
          </w:tcPr>
          <w:p w14:paraId="45883B29"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6527FF2" w14:textId="72D45177" w:rsidR="000C0F65" w:rsidRDefault="000C0F65" w:rsidP="001A75DA">
            <w:pPr>
              <w:pStyle w:val="TAL"/>
            </w:pPr>
            <w:r>
              <w:t>PROACTIVE COMMAND: REFRESH 6.</w:t>
            </w:r>
            <w:r>
              <w:rPr>
                <w:rFonts w:eastAsia="SimSun"/>
                <w:lang w:val="en-US" w:eastAsia="zh-CN"/>
              </w:rPr>
              <w:t>3</w:t>
            </w:r>
            <w:r>
              <w:t xml:space="preserve">.1 </w:t>
            </w:r>
          </w:p>
        </w:tc>
        <w:tc>
          <w:tcPr>
            <w:tcW w:w="3776" w:type="dxa"/>
            <w:tcBorders>
              <w:left w:val="single" w:sz="4" w:space="0" w:color="auto"/>
              <w:right w:val="single" w:sz="4" w:space="0" w:color="auto"/>
            </w:tcBorders>
          </w:tcPr>
          <w:p w14:paraId="7603178A" w14:textId="77777777" w:rsidR="000C0F65" w:rsidRDefault="000C0F65" w:rsidP="001A75DA">
            <w:pPr>
              <w:pStyle w:val="TAL"/>
            </w:pPr>
          </w:p>
        </w:tc>
      </w:tr>
      <w:tr w:rsidR="000C0F65" w14:paraId="5BBDA658" w14:textId="77777777" w:rsidTr="001A75DA">
        <w:trPr>
          <w:cantSplit/>
          <w:jc w:val="center"/>
        </w:trPr>
        <w:tc>
          <w:tcPr>
            <w:tcW w:w="737" w:type="dxa"/>
            <w:tcBorders>
              <w:left w:val="single" w:sz="4" w:space="0" w:color="auto"/>
              <w:right w:val="single" w:sz="4" w:space="0" w:color="auto"/>
            </w:tcBorders>
          </w:tcPr>
          <w:p w14:paraId="0EE8618C" w14:textId="77777777" w:rsidR="000C0F65" w:rsidRDefault="000C0F65" w:rsidP="001A75DA">
            <w:pPr>
              <w:pStyle w:val="TAC"/>
              <w:rPr>
                <w:lang w:eastAsia="zh-CN"/>
              </w:rPr>
            </w:pPr>
            <w:r>
              <w:rPr>
                <w:rFonts w:hint="eastAsia"/>
                <w:lang w:val="en-US" w:eastAsia="zh-CN"/>
              </w:rPr>
              <w:t>5</w:t>
            </w:r>
          </w:p>
        </w:tc>
        <w:tc>
          <w:tcPr>
            <w:tcW w:w="1232" w:type="dxa"/>
            <w:tcBorders>
              <w:left w:val="single" w:sz="4" w:space="0" w:color="auto"/>
              <w:right w:val="single" w:sz="4" w:space="0" w:color="auto"/>
            </w:tcBorders>
          </w:tcPr>
          <w:p w14:paraId="03F2F7ED"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1B1DFE31" w14:textId="77777777" w:rsidR="000C0F65" w:rsidRDefault="000C0F65" w:rsidP="001A75DA">
            <w:pPr>
              <w:pStyle w:val="TAL"/>
            </w:pPr>
            <w:r>
              <w:rPr>
                <w:lang w:eastAsia="zh-CN"/>
              </w:rPr>
              <w:t>Deregistration Request</w:t>
            </w:r>
          </w:p>
        </w:tc>
        <w:tc>
          <w:tcPr>
            <w:tcW w:w="3776" w:type="dxa"/>
            <w:tcBorders>
              <w:left w:val="single" w:sz="4" w:space="0" w:color="auto"/>
              <w:right w:val="single" w:sz="4" w:space="0" w:color="auto"/>
            </w:tcBorders>
          </w:tcPr>
          <w:p w14:paraId="68AD4F07" w14:textId="77777777" w:rsidR="000C0F65" w:rsidRDefault="000C0F65" w:rsidP="001A75DA">
            <w:pPr>
              <w:pStyle w:val="TAL"/>
              <w:rPr>
                <w:lang w:eastAsia="zh-CN"/>
              </w:rPr>
            </w:pPr>
          </w:p>
        </w:tc>
      </w:tr>
      <w:tr w:rsidR="000C0F65" w14:paraId="183E238C" w14:textId="77777777" w:rsidTr="001A75DA">
        <w:trPr>
          <w:cantSplit/>
          <w:jc w:val="center"/>
        </w:trPr>
        <w:tc>
          <w:tcPr>
            <w:tcW w:w="737" w:type="dxa"/>
            <w:tcBorders>
              <w:left w:val="single" w:sz="4" w:space="0" w:color="auto"/>
              <w:right w:val="single" w:sz="4" w:space="0" w:color="auto"/>
            </w:tcBorders>
          </w:tcPr>
          <w:p w14:paraId="15A35FE7" w14:textId="77777777" w:rsidR="000C0F65" w:rsidRDefault="000C0F65" w:rsidP="001A75DA">
            <w:pPr>
              <w:pStyle w:val="TAC"/>
              <w:rPr>
                <w:lang w:val="en-US" w:eastAsia="zh-CN"/>
              </w:rPr>
            </w:pPr>
            <w:r>
              <w:rPr>
                <w:rFonts w:hint="eastAsia"/>
                <w:lang w:val="en-US" w:eastAsia="zh-CN"/>
              </w:rPr>
              <w:t>6</w:t>
            </w:r>
          </w:p>
        </w:tc>
        <w:tc>
          <w:tcPr>
            <w:tcW w:w="1232" w:type="dxa"/>
            <w:tcBorders>
              <w:left w:val="single" w:sz="4" w:space="0" w:color="auto"/>
              <w:right w:val="single" w:sz="4" w:space="0" w:color="auto"/>
            </w:tcBorders>
          </w:tcPr>
          <w:p w14:paraId="37A2E3E8"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7F0DFD97" w14:textId="77777777" w:rsidR="000C0F65" w:rsidRDefault="000C0F65" w:rsidP="001A75DA">
            <w:pPr>
              <w:pStyle w:val="TAL"/>
              <w:rPr>
                <w:szCs w:val="18"/>
                <w:lang w:eastAsia="zh-CN"/>
              </w:rPr>
            </w:pPr>
            <w:r>
              <w:rPr>
                <w:szCs w:val="18"/>
              </w:rPr>
              <w:t>STATUS</w:t>
            </w:r>
            <w:r>
              <w:rPr>
                <w:rFonts w:cs="Arial"/>
                <w:szCs w:val="18"/>
              </w:rPr>
              <w:t>[P1='02']</w:t>
            </w:r>
          </w:p>
        </w:tc>
        <w:tc>
          <w:tcPr>
            <w:tcW w:w="3776" w:type="dxa"/>
            <w:tcBorders>
              <w:left w:val="single" w:sz="4" w:space="0" w:color="auto"/>
              <w:right w:val="single" w:sz="4" w:space="0" w:color="auto"/>
            </w:tcBorders>
          </w:tcPr>
          <w:p w14:paraId="56C6808A" w14:textId="77777777" w:rsidR="000C0F65" w:rsidRDefault="000C0F65" w:rsidP="001A75DA">
            <w:pPr>
              <w:pStyle w:val="TAL"/>
              <w:rPr>
                <w:rFonts w:cs="Arial"/>
                <w:szCs w:val="18"/>
                <w:lang w:eastAsia="zh-CN"/>
              </w:rPr>
            </w:pPr>
            <w:r>
              <w:rPr>
                <w:rFonts w:cs="Arial"/>
                <w:szCs w:val="18"/>
              </w:rPr>
              <w:t>ME indicates to USIM that the termination procedure is starting</w:t>
            </w:r>
          </w:p>
        </w:tc>
      </w:tr>
      <w:tr w:rsidR="000C0F65" w14:paraId="6E8D5866" w14:textId="77777777" w:rsidTr="001A75DA">
        <w:trPr>
          <w:cantSplit/>
          <w:jc w:val="center"/>
        </w:trPr>
        <w:tc>
          <w:tcPr>
            <w:tcW w:w="737" w:type="dxa"/>
            <w:tcBorders>
              <w:left w:val="single" w:sz="4" w:space="0" w:color="auto"/>
              <w:right w:val="single" w:sz="4" w:space="0" w:color="auto"/>
            </w:tcBorders>
          </w:tcPr>
          <w:p w14:paraId="22E67D8A" w14:textId="77777777" w:rsidR="000C0F65" w:rsidRDefault="000C0F65" w:rsidP="001A75DA">
            <w:pPr>
              <w:pStyle w:val="TAC"/>
              <w:rPr>
                <w:lang w:val="en-US" w:eastAsia="zh-CN"/>
              </w:rPr>
            </w:pPr>
            <w:r>
              <w:rPr>
                <w:rFonts w:hint="eastAsia"/>
                <w:lang w:val="en-US" w:eastAsia="zh-CN"/>
              </w:rPr>
              <w:t>7</w:t>
            </w:r>
          </w:p>
        </w:tc>
        <w:tc>
          <w:tcPr>
            <w:tcW w:w="1232" w:type="dxa"/>
            <w:tcBorders>
              <w:left w:val="single" w:sz="4" w:space="0" w:color="auto"/>
              <w:right w:val="single" w:sz="4" w:space="0" w:color="auto"/>
            </w:tcBorders>
          </w:tcPr>
          <w:p w14:paraId="7F6ADC23"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418C3615" w14:textId="77777777" w:rsidR="000C0F65" w:rsidRDefault="000C0F65" w:rsidP="001A75DA">
            <w:pPr>
              <w:pStyle w:val="TAL"/>
              <w:rPr>
                <w:rFonts w:cs="Arial"/>
                <w:szCs w:val="18"/>
              </w:rPr>
            </w:pPr>
            <w:r>
              <w:rPr>
                <w:rFonts w:cs="Arial"/>
                <w:szCs w:val="18"/>
              </w:rPr>
              <w:t>Select AID=USIM</w:t>
            </w:r>
          </w:p>
          <w:p w14:paraId="3B0397C6" w14:textId="77777777" w:rsidR="000C0F65" w:rsidRDefault="000C0F65" w:rsidP="001A75DA">
            <w:pPr>
              <w:pStyle w:val="TAL"/>
              <w:rPr>
                <w:rFonts w:cs="Arial"/>
                <w:szCs w:val="18"/>
                <w:lang w:eastAsia="zh-CN"/>
              </w:rPr>
            </w:pPr>
            <w:r>
              <w:rPr>
                <w:rFonts w:cs="Arial"/>
                <w:szCs w:val="18"/>
              </w:rPr>
              <w:t>(P2='44') OR (P2='4C')</w:t>
            </w:r>
          </w:p>
        </w:tc>
        <w:tc>
          <w:tcPr>
            <w:tcW w:w="3776" w:type="dxa"/>
            <w:tcBorders>
              <w:left w:val="single" w:sz="4" w:space="0" w:color="auto"/>
              <w:right w:val="single" w:sz="4" w:space="0" w:color="auto"/>
            </w:tcBorders>
          </w:tcPr>
          <w:p w14:paraId="13E26019" w14:textId="77777777" w:rsidR="000C0F65" w:rsidRDefault="000C0F65" w:rsidP="001A75DA">
            <w:pPr>
              <w:pStyle w:val="TAL"/>
              <w:rPr>
                <w:rFonts w:cs="Arial"/>
                <w:szCs w:val="18"/>
                <w:lang w:eastAsia="zh-CN"/>
              </w:rPr>
            </w:pPr>
            <w:r>
              <w:rPr>
                <w:rFonts w:cs="Arial"/>
                <w:szCs w:val="18"/>
              </w:rPr>
              <w:t>Application termination</w:t>
            </w:r>
          </w:p>
        </w:tc>
      </w:tr>
      <w:tr w:rsidR="000C0F65" w14:paraId="7A3289D5" w14:textId="77777777" w:rsidTr="001A75DA">
        <w:trPr>
          <w:cantSplit/>
          <w:jc w:val="center"/>
        </w:trPr>
        <w:tc>
          <w:tcPr>
            <w:tcW w:w="737" w:type="dxa"/>
            <w:tcBorders>
              <w:left w:val="single" w:sz="4" w:space="0" w:color="auto"/>
              <w:right w:val="single" w:sz="4" w:space="0" w:color="auto"/>
            </w:tcBorders>
          </w:tcPr>
          <w:p w14:paraId="3F853F89" w14:textId="77777777" w:rsidR="000C0F65" w:rsidRDefault="000C0F65" w:rsidP="001A75DA">
            <w:pPr>
              <w:pStyle w:val="TAC"/>
              <w:rPr>
                <w:lang w:val="en-US" w:eastAsia="zh-CN"/>
              </w:rPr>
            </w:pPr>
            <w:r>
              <w:rPr>
                <w:rFonts w:hint="eastAsia"/>
                <w:lang w:val="en-US" w:eastAsia="zh-CN"/>
              </w:rPr>
              <w:t>8</w:t>
            </w:r>
          </w:p>
        </w:tc>
        <w:tc>
          <w:tcPr>
            <w:tcW w:w="1232" w:type="dxa"/>
            <w:tcBorders>
              <w:left w:val="single" w:sz="4" w:space="0" w:color="auto"/>
              <w:right w:val="single" w:sz="4" w:space="0" w:color="auto"/>
            </w:tcBorders>
          </w:tcPr>
          <w:p w14:paraId="75E3359F" w14:textId="77777777" w:rsidR="000C0F65" w:rsidRDefault="000C0F65" w:rsidP="001A75DA">
            <w:pPr>
              <w:keepNext/>
              <w:keepLines/>
              <w:spacing w:after="0"/>
              <w:jc w:val="center"/>
              <w:rPr>
                <w:rFonts w:ascii="Arial" w:hAnsi="Arial"/>
                <w:sz w:val="18"/>
              </w:rPr>
            </w:pPr>
            <w:r>
              <w:rPr>
                <w:rFonts w:ascii="Arial" w:hAnsi="Arial"/>
                <w:sz w:val="18"/>
                <w:lang w:eastAsia="zh-CN"/>
              </w:rPr>
              <w:t>UICC</w:t>
            </w:r>
          </w:p>
        </w:tc>
        <w:tc>
          <w:tcPr>
            <w:tcW w:w="2892" w:type="dxa"/>
            <w:tcBorders>
              <w:left w:val="single" w:sz="4" w:space="0" w:color="auto"/>
              <w:right w:val="single" w:sz="4" w:space="0" w:color="auto"/>
            </w:tcBorders>
          </w:tcPr>
          <w:p w14:paraId="288D0036" w14:textId="77777777" w:rsidR="000C0F65" w:rsidRDefault="000C0F65"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Borders>
              <w:left w:val="single" w:sz="4" w:space="0" w:color="auto"/>
              <w:right w:val="single" w:sz="4" w:space="0" w:color="auto"/>
            </w:tcBorders>
          </w:tcPr>
          <w:p w14:paraId="444DDD60" w14:textId="77777777" w:rsidR="000C0F65" w:rsidRDefault="000C0F65"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0C0F65" w14:paraId="71413D5E" w14:textId="77777777" w:rsidTr="001A75DA">
        <w:trPr>
          <w:cantSplit/>
          <w:jc w:val="center"/>
        </w:trPr>
        <w:tc>
          <w:tcPr>
            <w:tcW w:w="737" w:type="dxa"/>
            <w:tcBorders>
              <w:left w:val="single" w:sz="4" w:space="0" w:color="auto"/>
              <w:right w:val="single" w:sz="4" w:space="0" w:color="auto"/>
            </w:tcBorders>
          </w:tcPr>
          <w:p w14:paraId="7FDEA809" w14:textId="77777777" w:rsidR="000C0F65" w:rsidRDefault="000C0F65" w:rsidP="001A75DA">
            <w:pPr>
              <w:pStyle w:val="TAC"/>
              <w:rPr>
                <w:lang w:val="en-US" w:eastAsia="zh-CN"/>
              </w:rPr>
            </w:pPr>
            <w:r>
              <w:rPr>
                <w:rFonts w:hint="eastAsia"/>
                <w:lang w:val="en-US" w:eastAsia="zh-CN"/>
              </w:rPr>
              <w:t>9</w:t>
            </w:r>
          </w:p>
        </w:tc>
        <w:tc>
          <w:tcPr>
            <w:tcW w:w="1232" w:type="dxa"/>
            <w:tcBorders>
              <w:left w:val="single" w:sz="4" w:space="0" w:color="auto"/>
              <w:right w:val="single" w:sz="4" w:space="0" w:color="auto"/>
            </w:tcBorders>
          </w:tcPr>
          <w:p w14:paraId="1BE1649F"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30DDEB46" w14:textId="77777777" w:rsidR="000C0F65" w:rsidRDefault="000C0F65"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Borders>
              <w:left w:val="single" w:sz="4" w:space="0" w:color="auto"/>
              <w:right w:val="single" w:sz="4" w:space="0" w:color="auto"/>
            </w:tcBorders>
          </w:tcPr>
          <w:p w14:paraId="4C97A928" w14:textId="77777777" w:rsidR="000C0F65" w:rsidRDefault="000C0F65" w:rsidP="001A75DA">
            <w:pPr>
              <w:pStyle w:val="TAL"/>
              <w:rPr>
                <w:rFonts w:cs="Arial"/>
                <w:szCs w:val="18"/>
                <w:lang w:eastAsia="zh-CN"/>
              </w:rPr>
            </w:pPr>
            <w:r>
              <w:rPr>
                <w:rFonts w:cs="Arial"/>
                <w:szCs w:val="18"/>
              </w:rPr>
              <w:t>[ME performs USIM initialization]</w:t>
            </w:r>
          </w:p>
        </w:tc>
      </w:tr>
      <w:tr w:rsidR="000C0F65" w14:paraId="63F83589" w14:textId="77777777" w:rsidTr="001A75DA">
        <w:trPr>
          <w:cantSplit/>
          <w:jc w:val="center"/>
        </w:trPr>
        <w:tc>
          <w:tcPr>
            <w:tcW w:w="737" w:type="dxa"/>
            <w:tcBorders>
              <w:left w:val="single" w:sz="4" w:space="0" w:color="auto"/>
              <w:right w:val="single" w:sz="4" w:space="0" w:color="auto"/>
            </w:tcBorders>
          </w:tcPr>
          <w:p w14:paraId="6EDC372E" w14:textId="77777777" w:rsidR="000C0F65" w:rsidRDefault="000C0F65" w:rsidP="001A75DA">
            <w:pPr>
              <w:pStyle w:val="TAC"/>
              <w:rPr>
                <w:lang w:val="en-US" w:eastAsia="zh-CN"/>
              </w:rPr>
            </w:pPr>
            <w:r>
              <w:rPr>
                <w:rFonts w:hint="eastAsia"/>
                <w:lang w:val="en-US" w:eastAsia="zh-CN"/>
              </w:rPr>
              <w:t>10</w:t>
            </w:r>
          </w:p>
        </w:tc>
        <w:tc>
          <w:tcPr>
            <w:tcW w:w="1232" w:type="dxa"/>
            <w:tcBorders>
              <w:left w:val="single" w:sz="4" w:space="0" w:color="auto"/>
              <w:right w:val="single" w:sz="4" w:space="0" w:color="auto"/>
            </w:tcBorders>
          </w:tcPr>
          <w:p w14:paraId="113DDF9E"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0DB86646" w14:textId="60574223" w:rsidR="000C0F65" w:rsidRDefault="000C0F65" w:rsidP="001A75DA">
            <w:pPr>
              <w:pStyle w:val="TAL"/>
              <w:rPr>
                <w:szCs w:val="18"/>
                <w:lang w:eastAsia="zh-CN"/>
              </w:rPr>
            </w:pPr>
            <w:r>
              <w:rPr>
                <w:szCs w:val="18"/>
              </w:rPr>
              <w:t xml:space="preserve">TERMINAL RESPONSE: REFRESH </w:t>
            </w:r>
            <w:r>
              <w:rPr>
                <w:rFonts w:eastAsia="SimSun" w:hint="eastAsia"/>
                <w:szCs w:val="18"/>
                <w:lang w:val="en-US" w:eastAsia="zh-CN"/>
              </w:rPr>
              <w:t>6</w:t>
            </w:r>
            <w:r>
              <w:rPr>
                <w:szCs w:val="18"/>
              </w:rPr>
              <w:t>.</w:t>
            </w:r>
            <w:r>
              <w:rPr>
                <w:rFonts w:eastAsia="SimSun"/>
                <w:lang w:val="en-US" w:eastAsia="zh-CN"/>
              </w:rPr>
              <w:t>3</w:t>
            </w:r>
            <w:r>
              <w:rPr>
                <w:szCs w:val="18"/>
              </w:rPr>
              <w:t>.1</w:t>
            </w:r>
          </w:p>
        </w:tc>
        <w:tc>
          <w:tcPr>
            <w:tcW w:w="3776" w:type="dxa"/>
            <w:tcBorders>
              <w:left w:val="single" w:sz="4" w:space="0" w:color="auto"/>
              <w:right w:val="single" w:sz="4" w:space="0" w:color="auto"/>
            </w:tcBorders>
          </w:tcPr>
          <w:p w14:paraId="763855E8" w14:textId="77777777" w:rsidR="000C0F65" w:rsidRDefault="000C0F65" w:rsidP="001A75DA">
            <w:pPr>
              <w:pStyle w:val="TAL"/>
            </w:pPr>
            <w:r>
              <w:t>[normal ending]</w:t>
            </w:r>
          </w:p>
          <w:p w14:paraId="6A44943F" w14:textId="77777777" w:rsidR="000C0F65" w:rsidRDefault="000C0F65" w:rsidP="001A75DA">
            <w:pPr>
              <w:pStyle w:val="TAL"/>
              <w:rPr>
                <w:rFonts w:cs="Arial"/>
                <w:szCs w:val="18"/>
                <w:lang w:eastAsia="zh-CN"/>
              </w:rPr>
            </w:pPr>
          </w:p>
        </w:tc>
      </w:tr>
      <w:tr w:rsidR="000C0F65" w14:paraId="502990BC" w14:textId="77777777" w:rsidTr="001A75DA">
        <w:trPr>
          <w:cantSplit/>
          <w:jc w:val="center"/>
        </w:trPr>
        <w:tc>
          <w:tcPr>
            <w:tcW w:w="737" w:type="dxa"/>
            <w:tcBorders>
              <w:left w:val="single" w:sz="4" w:space="0" w:color="auto"/>
              <w:right w:val="single" w:sz="4" w:space="0" w:color="auto"/>
            </w:tcBorders>
          </w:tcPr>
          <w:p w14:paraId="442AC440" w14:textId="77777777" w:rsidR="000C0F65" w:rsidRDefault="000C0F65" w:rsidP="001A75DA">
            <w:pPr>
              <w:pStyle w:val="TAC"/>
              <w:rPr>
                <w:lang w:val="en-US" w:eastAsia="zh-CN"/>
              </w:rPr>
            </w:pPr>
            <w:r>
              <w:rPr>
                <w:rFonts w:hint="eastAsia"/>
                <w:lang w:val="en-US" w:eastAsia="zh-CN"/>
              </w:rPr>
              <w:t>11</w:t>
            </w:r>
          </w:p>
        </w:tc>
        <w:tc>
          <w:tcPr>
            <w:tcW w:w="1232" w:type="dxa"/>
            <w:tcBorders>
              <w:left w:val="single" w:sz="4" w:space="0" w:color="auto"/>
              <w:right w:val="single" w:sz="4" w:space="0" w:color="auto"/>
            </w:tcBorders>
          </w:tcPr>
          <w:p w14:paraId="37B7B247"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D3F1E45" w14:textId="77777777" w:rsidR="000C0F65" w:rsidRDefault="000C0F65" w:rsidP="001A75DA">
            <w:pPr>
              <w:pStyle w:val="TAL"/>
            </w:pPr>
            <w:r>
              <w:t>PROACTIVE UICC SESSION ENDED</w:t>
            </w:r>
          </w:p>
        </w:tc>
        <w:tc>
          <w:tcPr>
            <w:tcW w:w="3776" w:type="dxa"/>
            <w:tcBorders>
              <w:left w:val="single" w:sz="4" w:space="0" w:color="auto"/>
              <w:right w:val="single" w:sz="4" w:space="0" w:color="auto"/>
            </w:tcBorders>
          </w:tcPr>
          <w:p w14:paraId="1978F3B1" w14:textId="77777777" w:rsidR="000C0F65" w:rsidRDefault="000C0F65" w:rsidP="001A75DA">
            <w:pPr>
              <w:pStyle w:val="TAL"/>
            </w:pPr>
          </w:p>
        </w:tc>
      </w:tr>
      <w:tr w:rsidR="000C0F65" w14:paraId="59B1FC4E" w14:textId="77777777" w:rsidTr="001A75DA">
        <w:trPr>
          <w:cantSplit/>
          <w:jc w:val="center"/>
        </w:trPr>
        <w:tc>
          <w:tcPr>
            <w:tcW w:w="737" w:type="dxa"/>
            <w:tcBorders>
              <w:left w:val="single" w:sz="4" w:space="0" w:color="auto"/>
              <w:right w:val="single" w:sz="4" w:space="0" w:color="auto"/>
            </w:tcBorders>
          </w:tcPr>
          <w:p w14:paraId="65A2686B" w14:textId="77777777" w:rsidR="000C0F65" w:rsidRDefault="000C0F65" w:rsidP="001A75DA">
            <w:pPr>
              <w:pStyle w:val="TAC"/>
              <w:rPr>
                <w:rFonts w:eastAsia="SimSun"/>
                <w:lang w:val="en-US" w:eastAsia="zh-CN"/>
              </w:rPr>
            </w:pPr>
            <w:r>
              <w:rPr>
                <w:rFonts w:eastAsia="SimSun" w:hint="eastAsia"/>
                <w:lang w:val="en-US" w:eastAsia="zh-CN"/>
              </w:rPr>
              <w:t>12</w:t>
            </w:r>
          </w:p>
        </w:tc>
        <w:tc>
          <w:tcPr>
            <w:tcW w:w="1232" w:type="dxa"/>
            <w:tcBorders>
              <w:left w:val="single" w:sz="4" w:space="0" w:color="auto"/>
              <w:right w:val="single" w:sz="4" w:space="0" w:color="auto"/>
            </w:tcBorders>
          </w:tcPr>
          <w:p w14:paraId="228CAED5"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0A1BF2AE" w14:textId="77777777" w:rsidR="000C0F65" w:rsidRDefault="000C0F65" w:rsidP="001A75DA">
            <w:pPr>
              <w:pStyle w:val="TAL"/>
              <w:rPr>
                <w:rFonts w:cs="Arial"/>
                <w:szCs w:val="18"/>
              </w:rPr>
            </w:pPr>
            <w:r>
              <w:t>Registration Request</w:t>
            </w:r>
          </w:p>
        </w:tc>
        <w:tc>
          <w:tcPr>
            <w:tcW w:w="3776" w:type="dxa"/>
            <w:tcBorders>
              <w:left w:val="single" w:sz="4" w:space="0" w:color="auto"/>
              <w:right w:val="single" w:sz="4" w:space="0" w:color="auto"/>
            </w:tcBorders>
          </w:tcPr>
          <w:p w14:paraId="6D39B3C2" w14:textId="77777777" w:rsidR="000C0F65" w:rsidRDefault="000C0F65" w:rsidP="001A75DA">
            <w:pPr>
              <w:pStyle w:val="TAL"/>
            </w:pPr>
            <w:r>
              <w:t>The ME will register using IMSI "246813579" in NG-RAN.</w:t>
            </w:r>
          </w:p>
        </w:tc>
      </w:tr>
      <w:tr w:rsidR="000C0F65" w14:paraId="7E6AC714" w14:textId="77777777" w:rsidTr="001A75DA">
        <w:trPr>
          <w:cantSplit/>
          <w:jc w:val="center"/>
        </w:trPr>
        <w:tc>
          <w:tcPr>
            <w:tcW w:w="737" w:type="dxa"/>
            <w:tcBorders>
              <w:left w:val="single" w:sz="4" w:space="0" w:color="auto"/>
              <w:right w:val="single" w:sz="4" w:space="0" w:color="auto"/>
            </w:tcBorders>
          </w:tcPr>
          <w:p w14:paraId="1C292CA8" w14:textId="77777777" w:rsidR="000C0F65" w:rsidRDefault="000C0F65" w:rsidP="001A75DA">
            <w:pPr>
              <w:pStyle w:val="TAC"/>
              <w:rPr>
                <w:rFonts w:eastAsia="SimSun"/>
                <w:lang w:val="en-US" w:eastAsia="zh-CN"/>
              </w:rPr>
            </w:pPr>
            <w:r>
              <w:rPr>
                <w:rFonts w:eastAsia="SimSun" w:hint="eastAsia"/>
                <w:lang w:val="en-US" w:eastAsia="zh-CN"/>
              </w:rPr>
              <w:t>13</w:t>
            </w:r>
          </w:p>
        </w:tc>
        <w:tc>
          <w:tcPr>
            <w:tcW w:w="1232" w:type="dxa"/>
            <w:tcBorders>
              <w:left w:val="single" w:sz="4" w:space="0" w:color="auto"/>
              <w:right w:val="single" w:sz="4" w:space="0" w:color="auto"/>
            </w:tcBorders>
          </w:tcPr>
          <w:p w14:paraId="72A2E738" w14:textId="77777777" w:rsidR="000C0F65" w:rsidRDefault="000C0F65" w:rsidP="001A75DA">
            <w:pPr>
              <w:pStyle w:val="TAC"/>
            </w:pPr>
            <w:r>
              <w:rPr>
                <w:rFonts w:hint="eastAsia"/>
                <w:lang w:eastAsia="zh-CN"/>
              </w:rPr>
              <w:t>NG</w:t>
            </w:r>
            <w:r>
              <w:t>-SS</w:t>
            </w:r>
            <w:r>
              <w:sym w:font="Symbol" w:char="F0AE"/>
            </w:r>
            <w:r>
              <w:t>ME</w:t>
            </w:r>
          </w:p>
        </w:tc>
        <w:tc>
          <w:tcPr>
            <w:tcW w:w="2892" w:type="dxa"/>
            <w:tcBorders>
              <w:left w:val="single" w:sz="4" w:space="0" w:color="auto"/>
              <w:right w:val="single" w:sz="4" w:space="0" w:color="auto"/>
            </w:tcBorders>
          </w:tcPr>
          <w:p w14:paraId="6E8D4667" w14:textId="77777777" w:rsidR="000C0F65" w:rsidRDefault="000C0F65" w:rsidP="001A75DA">
            <w:pPr>
              <w:pStyle w:val="TAL"/>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3CD2CF62" w14:textId="77777777" w:rsidR="000C0F65" w:rsidRDefault="000C0F65" w:rsidP="001A75DA">
            <w:pPr>
              <w:pStyle w:val="TAL"/>
            </w:pPr>
          </w:p>
        </w:tc>
      </w:tr>
      <w:tr w:rsidR="000C0F65" w14:paraId="37168255" w14:textId="77777777" w:rsidTr="001A75DA">
        <w:trPr>
          <w:cantSplit/>
          <w:jc w:val="center"/>
        </w:trPr>
        <w:tc>
          <w:tcPr>
            <w:tcW w:w="737" w:type="dxa"/>
            <w:tcBorders>
              <w:left w:val="single" w:sz="4" w:space="0" w:color="auto"/>
              <w:bottom w:val="single" w:sz="4" w:space="0" w:color="auto"/>
              <w:right w:val="single" w:sz="4" w:space="0" w:color="auto"/>
            </w:tcBorders>
          </w:tcPr>
          <w:p w14:paraId="61643A5B" w14:textId="77777777" w:rsidR="000C0F65" w:rsidRDefault="000C0F65" w:rsidP="001A75DA">
            <w:pPr>
              <w:pStyle w:val="TAC"/>
              <w:rPr>
                <w:rFonts w:eastAsia="SimSun"/>
                <w:lang w:val="en-US" w:eastAsia="zh-CN"/>
              </w:rPr>
            </w:pPr>
            <w:r>
              <w:rPr>
                <w:rFonts w:eastAsia="SimSun" w:hint="eastAsia"/>
                <w:lang w:val="en-US" w:eastAsia="zh-CN"/>
              </w:rPr>
              <w:t>14</w:t>
            </w:r>
          </w:p>
        </w:tc>
        <w:tc>
          <w:tcPr>
            <w:tcW w:w="1232" w:type="dxa"/>
            <w:tcBorders>
              <w:left w:val="single" w:sz="4" w:space="0" w:color="auto"/>
              <w:bottom w:val="single" w:sz="4" w:space="0" w:color="auto"/>
              <w:right w:val="single" w:sz="4" w:space="0" w:color="auto"/>
            </w:tcBorders>
          </w:tcPr>
          <w:p w14:paraId="5D1FAB12" w14:textId="77777777" w:rsidR="000C0F65" w:rsidRDefault="000C0F65" w:rsidP="001A75DA">
            <w:pPr>
              <w:pStyle w:val="TAC"/>
              <w:rPr>
                <w:lang w:eastAsia="zh-CN"/>
              </w:rPr>
            </w:pPr>
            <w:r>
              <w:t>ME</w:t>
            </w:r>
            <w:r>
              <w:sym w:font="Symbol" w:char="F0AE"/>
            </w:r>
            <w:r>
              <w:rPr>
                <w:rFonts w:hint="eastAsia"/>
                <w:lang w:eastAsia="zh-CN"/>
              </w:rPr>
              <w:t>NG</w:t>
            </w:r>
            <w:r>
              <w:t>-SS</w:t>
            </w:r>
          </w:p>
        </w:tc>
        <w:tc>
          <w:tcPr>
            <w:tcW w:w="2892" w:type="dxa"/>
            <w:tcBorders>
              <w:left w:val="single" w:sz="4" w:space="0" w:color="auto"/>
              <w:bottom w:val="single" w:sz="4" w:space="0" w:color="auto"/>
              <w:right w:val="single" w:sz="4" w:space="0" w:color="auto"/>
            </w:tcBorders>
          </w:tcPr>
          <w:p w14:paraId="22F2AE9A" w14:textId="77777777" w:rsidR="000C0F65" w:rsidRDefault="000C0F65" w:rsidP="001A75DA">
            <w:pPr>
              <w:pStyle w:val="TAL"/>
              <w:rPr>
                <w:rFonts w:cs="Arial"/>
                <w:szCs w:val="18"/>
              </w:rPr>
            </w:pPr>
            <w:r>
              <w:t xml:space="preserve">Registration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53211459" w14:textId="77777777" w:rsidR="000C0F65" w:rsidRDefault="000C0F65" w:rsidP="001A75DA">
            <w:pPr>
              <w:pStyle w:val="TAL"/>
            </w:pPr>
          </w:p>
        </w:tc>
      </w:tr>
    </w:tbl>
    <w:p w14:paraId="7592D536" w14:textId="77777777" w:rsidR="000C0F65" w:rsidRDefault="000C0F65" w:rsidP="000C0F65">
      <w:pPr>
        <w:rPr>
          <w:lang w:eastAsia="zh-CN"/>
        </w:rPr>
      </w:pPr>
    </w:p>
    <w:p w14:paraId="1D0A6CC2" w14:textId="66ADD612" w:rsidR="000C0F65" w:rsidRDefault="000C0F65" w:rsidP="000C0F65">
      <w:r>
        <w:t xml:space="preserve">PROACTIVE COMMAND: REFRESH </w:t>
      </w:r>
      <w:r>
        <w:rPr>
          <w:rFonts w:eastAsia="SimSun" w:hint="eastAsia"/>
          <w:lang w:val="en-US" w:eastAsia="zh-CN"/>
        </w:rPr>
        <w:t>6</w:t>
      </w:r>
      <w:r>
        <w:t>.</w:t>
      </w:r>
      <w:r>
        <w:rPr>
          <w:rFonts w:eastAsia="SimSun"/>
          <w:lang w:val="en-US" w:eastAsia="zh-CN"/>
        </w:rPr>
        <w:t>3</w:t>
      </w:r>
      <w:r>
        <w:t>.1</w:t>
      </w:r>
    </w:p>
    <w:p w14:paraId="33FB16EF" w14:textId="77777777" w:rsidR="000C0F65" w:rsidRDefault="000C0F65" w:rsidP="000C0F65">
      <w:r>
        <w:t>Logically:</w:t>
      </w:r>
    </w:p>
    <w:p w14:paraId="42AB9B1A" w14:textId="77777777" w:rsidR="000C0F65" w:rsidRDefault="000C0F65" w:rsidP="000C0F65">
      <w:pPr>
        <w:pStyle w:val="EW"/>
      </w:pPr>
      <w:r>
        <w:t>Command details</w:t>
      </w:r>
    </w:p>
    <w:p w14:paraId="4C6A0AD6" w14:textId="77777777" w:rsidR="000C0F65" w:rsidRDefault="000C0F65" w:rsidP="000C0F65">
      <w:pPr>
        <w:pStyle w:val="EW"/>
      </w:pPr>
      <w:r>
        <w:tab/>
        <w:t>Command number:</w:t>
      </w:r>
      <w:r>
        <w:tab/>
        <w:t>1</w:t>
      </w:r>
    </w:p>
    <w:p w14:paraId="1B2E9E25" w14:textId="77777777" w:rsidR="000C0F65" w:rsidRDefault="000C0F65" w:rsidP="000C0F65">
      <w:pPr>
        <w:pStyle w:val="EW"/>
      </w:pPr>
      <w:r>
        <w:tab/>
        <w:t>Command type:</w:t>
      </w:r>
      <w:r>
        <w:tab/>
        <w:t>REFRESH</w:t>
      </w:r>
    </w:p>
    <w:p w14:paraId="6675A238" w14:textId="77777777" w:rsidR="000C0F65" w:rsidRDefault="000C0F65" w:rsidP="000C0F65">
      <w:pPr>
        <w:pStyle w:val="EW"/>
      </w:pPr>
      <w:r>
        <w:tab/>
        <w:t>Command qualifier:</w:t>
      </w:r>
      <w:r>
        <w:tab/>
        <w:t>USIM Application Reset</w:t>
      </w:r>
    </w:p>
    <w:p w14:paraId="49DD21B3" w14:textId="77777777" w:rsidR="000C0F65" w:rsidRDefault="000C0F65" w:rsidP="000C0F65">
      <w:pPr>
        <w:pStyle w:val="EW"/>
      </w:pPr>
      <w:r>
        <w:t>Device identities</w:t>
      </w:r>
    </w:p>
    <w:p w14:paraId="4362A452" w14:textId="77777777" w:rsidR="000C0F65" w:rsidRDefault="000C0F65" w:rsidP="000C0F65">
      <w:pPr>
        <w:pStyle w:val="EW"/>
      </w:pPr>
      <w:r>
        <w:tab/>
        <w:t>Source device:</w:t>
      </w:r>
      <w:r>
        <w:tab/>
        <w:t>UICC</w:t>
      </w:r>
    </w:p>
    <w:p w14:paraId="3A46C4E4" w14:textId="77777777" w:rsidR="000C0F65" w:rsidRDefault="000C0F65" w:rsidP="000C0F65">
      <w:pPr>
        <w:pStyle w:val="EX"/>
      </w:pPr>
      <w:r>
        <w:tab/>
        <w:t>Destination device:</w:t>
      </w:r>
      <w:r>
        <w:tab/>
        <w:t>ME</w:t>
      </w:r>
    </w:p>
    <w:p w14:paraId="47FC3645" w14:textId="77777777" w:rsidR="000C0F65" w:rsidRDefault="000C0F65" w:rsidP="000C0F65">
      <w:r>
        <w:t>Coding:</w:t>
      </w:r>
    </w:p>
    <w:p w14:paraId="31BACDEF" w14:textId="77777777" w:rsidR="000C0F65" w:rsidRDefault="000C0F65" w:rsidP="000C0F6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163588A7" w14:textId="77777777" w:rsidTr="001A75DA">
        <w:trPr>
          <w:jc w:val="center"/>
        </w:trPr>
        <w:tc>
          <w:tcPr>
            <w:tcW w:w="1134" w:type="dxa"/>
          </w:tcPr>
          <w:p w14:paraId="667B0DA2" w14:textId="77777777" w:rsidR="000C0F65" w:rsidRDefault="000C0F65" w:rsidP="001A75DA">
            <w:pPr>
              <w:pStyle w:val="TAL"/>
            </w:pPr>
            <w:r>
              <w:t>BER-TLV:</w:t>
            </w:r>
          </w:p>
        </w:tc>
        <w:tc>
          <w:tcPr>
            <w:tcW w:w="567" w:type="dxa"/>
          </w:tcPr>
          <w:p w14:paraId="19C6E874" w14:textId="77777777" w:rsidR="000C0F65" w:rsidRDefault="000C0F65" w:rsidP="001A75DA">
            <w:pPr>
              <w:pStyle w:val="TAC"/>
            </w:pPr>
            <w:r>
              <w:t>D0</w:t>
            </w:r>
          </w:p>
        </w:tc>
        <w:tc>
          <w:tcPr>
            <w:tcW w:w="567" w:type="dxa"/>
          </w:tcPr>
          <w:p w14:paraId="7ED0737E" w14:textId="77777777" w:rsidR="000C0F65" w:rsidRDefault="000C0F65" w:rsidP="001A75DA">
            <w:pPr>
              <w:pStyle w:val="TAC"/>
            </w:pPr>
            <w:r>
              <w:t>09</w:t>
            </w:r>
          </w:p>
        </w:tc>
        <w:tc>
          <w:tcPr>
            <w:tcW w:w="567" w:type="dxa"/>
          </w:tcPr>
          <w:p w14:paraId="1DEBA24F" w14:textId="77777777" w:rsidR="000C0F65" w:rsidRDefault="000C0F65" w:rsidP="001A75DA">
            <w:pPr>
              <w:pStyle w:val="TAC"/>
            </w:pPr>
            <w:r>
              <w:t>81</w:t>
            </w:r>
          </w:p>
        </w:tc>
        <w:tc>
          <w:tcPr>
            <w:tcW w:w="567" w:type="dxa"/>
          </w:tcPr>
          <w:p w14:paraId="73BE7C26" w14:textId="77777777" w:rsidR="000C0F65" w:rsidRDefault="000C0F65" w:rsidP="001A75DA">
            <w:pPr>
              <w:pStyle w:val="TAC"/>
            </w:pPr>
            <w:r>
              <w:t>03</w:t>
            </w:r>
          </w:p>
        </w:tc>
        <w:tc>
          <w:tcPr>
            <w:tcW w:w="567" w:type="dxa"/>
          </w:tcPr>
          <w:p w14:paraId="6DADBAA2" w14:textId="77777777" w:rsidR="000C0F65" w:rsidRDefault="000C0F65" w:rsidP="001A75DA">
            <w:pPr>
              <w:pStyle w:val="TAC"/>
            </w:pPr>
            <w:r>
              <w:t>01</w:t>
            </w:r>
          </w:p>
        </w:tc>
        <w:tc>
          <w:tcPr>
            <w:tcW w:w="567" w:type="dxa"/>
          </w:tcPr>
          <w:p w14:paraId="3CDDCA5E" w14:textId="77777777" w:rsidR="000C0F65" w:rsidRDefault="000C0F65" w:rsidP="001A75DA">
            <w:pPr>
              <w:pStyle w:val="TAC"/>
            </w:pPr>
            <w:r>
              <w:t>01</w:t>
            </w:r>
          </w:p>
        </w:tc>
        <w:tc>
          <w:tcPr>
            <w:tcW w:w="567" w:type="dxa"/>
          </w:tcPr>
          <w:p w14:paraId="23A9592F" w14:textId="77777777" w:rsidR="000C0F65" w:rsidRDefault="000C0F65" w:rsidP="001A75DA">
            <w:pPr>
              <w:pStyle w:val="TAC"/>
            </w:pPr>
            <w:r>
              <w:t>05</w:t>
            </w:r>
          </w:p>
        </w:tc>
        <w:tc>
          <w:tcPr>
            <w:tcW w:w="567" w:type="dxa"/>
          </w:tcPr>
          <w:p w14:paraId="32CF1C2B" w14:textId="77777777" w:rsidR="000C0F65" w:rsidRDefault="000C0F65" w:rsidP="001A75DA">
            <w:pPr>
              <w:pStyle w:val="TAC"/>
            </w:pPr>
            <w:r>
              <w:t>82</w:t>
            </w:r>
          </w:p>
        </w:tc>
        <w:tc>
          <w:tcPr>
            <w:tcW w:w="567" w:type="dxa"/>
          </w:tcPr>
          <w:p w14:paraId="4E786B05" w14:textId="77777777" w:rsidR="000C0F65" w:rsidRDefault="000C0F65" w:rsidP="001A75DA">
            <w:pPr>
              <w:pStyle w:val="TAC"/>
            </w:pPr>
            <w:r>
              <w:t>02</w:t>
            </w:r>
          </w:p>
        </w:tc>
        <w:tc>
          <w:tcPr>
            <w:tcW w:w="567" w:type="dxa"/>
          </w:tcPr>
          <w:p w14:paraId="7CAE9101" w14:textId="77777777" w:rsidR="000C0F65" w:rsidRDefault="000C0F65" w:rsidP="001A75DA">
            <w:pPr>
              <w:pStyle w:val="TAC"/>
            </w:pPr>
            <w:r>
              <w:t>81</w:t>
            </w:r>
          </w:p>
        </w:tc>
        <w:tc>
          <w:tcPr>
            <w:tcW w:w="567" w:type="dxa"/>
          </w:tcPr>
          <w:p w14:paraId="4FFDCCAC" w14:textId="77777777" w:rsidR="000C0F65" w:rsidRDefault="000C0F65" w:rsidP="001A75DA">
            <w:pPr>
              <w:pStyle w:val="TAC"/>
            </w:pPr>
            <w:r>
              <w:t>82</w:t>
            </w:r>
          </w:p>
        </w:tc>
        <w:tc>
          <w:tcPr>
            <w:tcW w:w="567" w:type="dxa"/>
          </w:tcPr>
          <w:p w14:paraId="56A1BF52" w14:textId="77777777" w:rsidR="000C0F65" w:rsidRDefault="000C0F65" w:rsidP="001A75DA">
            <w:pPr>
              <w:pStyle w:val="TAC"/>
            </w:pPr>
          </w:p>
        </w:tc>
      </w:tr>
    </w:tbl>
    <w:p w14:paraId="1EC83CAC" w14:textId="77777777" w:rsidR="000C0F65" w:rsidRDefault="000C0F65" w:rsidP="000C0F65"/>
    <w:p w14:paraId="02CC4956" w14:textId="1007B9D4" w:rsidR="000C0F65" w:rsidRDefault="000C0F65" w:rsidP="000C0F65">
      <w:r>
        <w:t xml:space="preserve">TERMINAL RESPONSE: REFRESH </w:t>
      </w:r>
      <w:r>
        <w:rPr>
          <w:rFonts w:eastAsia="SimSun" w:hint="eastAsia"/>
          <w:lang w:val="en-US" w:eastAsia="zh-CN"/>
        </w:rPr>
        <w:t>6</w:t>
      </w:r>
      <w:r>
        <w:t>.</w:t>
      </w:r>
      <w:r>
        <w:rPr>
          <w:rFonts w:eastAsia="SimSun"/>
          <w:lang w:val="en-US" w:eastAsia="zh-CN"/>
        </w:rPr>
        <w:t>3</w:t>
      </w:r>
      <w:r>
        <w:t>.1</w:t>
      </w:r>
    </w:p>
    <w:p w14:paraId="72261A37" w14:textId="77777777" w:rsidR="000C0F65" w:rsidRDefault="000C0F65" w:rsidP="000C0F65">
      <w:r>
        <w:t>Logically:</w:t>
      </w:r>
    </w:p>
    <w:p w14:paraId="3AC8B61B" w14:textId="77777777" w:rsidR="000C0F65" w:rsidRDefault="000C0F65" w:rsidP="000C0F65">
      <w:pPr>
        <w:pStyle w:val="EW"/>
      </w:pPr>
      <w:r>
        <w:t>Command details</w:t>
      </w:r>
    </w:p>
    <w:p w14:paraId="40FEF99C" w14:textId="77777777" w:rsidR="000C0F65" w:rsidRDefault="000C0F65" w:rsidP="000C0F65">
      <w:pPr>
        <w:pStyle w:val="EW"/>
      </w:pPr>
      <w:r>
        <w:tab/>
        <w:t>Command number:</w:t>
      </w:r>
      <w:r>
        <w:tab/>
        <w:t>1</w:t>
      </w:r>
    </w:p>
    <w:p w14:paraId="10BA9A4F" w14:textId="77777777" w:rsidR="000C0F65" w:rsidRDefault="000C0F65" w:rsidP="000C0F65">
      <w:pPr>
        <w:pStyle w:val="EW"/>
      </w:pPr>
      <w:r>
        <w:tab/>
        <w:t>Command type:</w:t>
      </w:r>
      <w:r>
        <w:tab/>
        <w:t>REFRESH</w:t>
      </w:r>
    </w:p>
    <w:p w14:paraId="61BE8ADC" w14:textId="77777777" w:rsidR="000C0F65" w:rsidRDefault="000C0F65" w:rsidP="000C0F65">
      <w:pPr>
        <w:pStyle w:val="EW"/>
      </w:pPr>
      <w:r>
        <w:tab/>
        <w:t>Command qualifier:</w:t>
      </w:r>
      <w:r>
        <w:tab/>
        <w:t>USIM Application Reset</w:t>
      </w:r>
    </w:p>
    <w:p w14:paraId="65E202AB" w14:textId="77777777" w:rsidR="000C0F65" w:rsidRDefault="000C0F65" w:rsidP="000C0F65">
      <w:pPr>
        <w:pStyle w:val="EW"/>
      </w:pPr>
      <w:r>
        <w:t>Device identities</w:t>
      </w:r>
    </w:p>
    <w:p w14:paraId="2A8D57C7" w14:textId="77777777" w:rsidR="000C0F65" w:rsidRDefault="000C0F65" w:rsidP="000C0F65">
      <w:pPr>
        <w:pStyle w:val="EW"/>
      </w:pPr>
      <w:r>
        <w:tab/>
        <w:t>Source device:</w:t>
      </w:r>
      <w:r>
        <w:tab/>
        <w:t>ME</w:t>
      </w:r>
    </w:p>
    <w:p w14:paraId="0B6D383A" w14:textId="77777777" w:rsidR="000C0F65" w:rsidRDefault="000C0F65" w:rsidP="000C0F65">
      <w:pPr>
        <w:pStyle w:val="EW"/>
      </w:pPr>
      <w:r>
        <w:tab/>
        <w:t>Destination device:</w:t>
      </w:r>
      <w:r>
        <w:tab/>
        <w:t>UICC</w:t>
      </w:r>
    </w:p>
    <w:p w14:paraId="7812AEC2" w14:textId="77777777" w:rsidR="000C0F65" w:rsidRDefault="000C0F65" w:rsidP="000C0F65">
      <w:pPr>
        <w:pStyle w:val="EW"/>
      </w:pPr>
      <w:r>
        <w:t>Result</w:t>
      </w:r>
    </w:p>
    <w:p w14:paraId="7FC73053" w14:textId="77777777" w:rsidR="000C0F65" w:rsidRDefault="000C0F65" w:rsidP="000C0F65">
      <w:pPr>
        <w:pStyle w:val="EX"/>
      </w:pPr>
      <w:r>
        <w:tab/>
        <w:t>General Result:</w:t>
      </w:r>
      <w:r>
        <w:tab/>
        <w:t>Command performed successfully</w:t>
      </w:r>
    </w:p>
    <w:p w14:paraId="1795D711" w14:textId="77777777" w:rsidR="000C0F65" w:rsidRDefault="000C0F65" w:rsidP="000C0F65">
      <w:r>
        <w:t>Coding:</w:t>
      </w:r>
    </w:p>
    <w:p w14:paraId="6A6864D7" w14:textId="77777777" w:rsidR="000C0F65" w:rsidRDefault="000C0F65" w:rsidP="000C0F6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790316AB"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1F178C0" w14:textId="77777777" w:rsidR="000C0F65" w:rsidRDefault="000C0F65"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B2461F"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D391470" w14:textId="77777777" w:rsidR="000C0F65" w:rsidRDefault="000C0F65"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1D1EC38"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6010E2"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4A78F" w14:textId="77777777" w:rsidR="000C0F65" w:rsidRDefault="000C0F65"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B4D03B9"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494A3D4" w14:textId="77777777" w:rsidR="000C0F65" w:rsidRDefault="000C0F65"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CAC4"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389760"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13ED02" w14:textId="77777777" w:rsidR="000C0F65" w:rsidRDefault="000C0F65"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F7822DD"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DE80E1" w14:textId="77777777" w:rsidR="000C0F65" w:rsidRDefault="000C0F65" w:rsidP="001A75DA">
            <w:pPr>
              <w:pStyle w:val="TAC"/>
            </w:pPr>
            <w:r>
              <w:t>00</w:t>
            </w:r>
          </w:p>
        </w:tc>
      </w:tr>
    </w:tbl>
    <w:p w14:paraId="0689A3A6" w14:textId="77777777" w:rsidR="000C0F65" w:rsidRDefault="000C0F65" w:rsidP="000C0F65">
      <w:pPr>
        <w:rPr>
          <w:lang w:eastAsia="zh-CN"/>
        </w:rPr>
      </w:pPr>
    </w:p>
    <w:p w14:paraId="09F5F2F4" w14:textId="05C2A088" w:rsidR="00CD0FAF" w:rsidRDefault="00CD0FAF" w:rsidP="00CD0FAF">
      <w:pPr>
        <w:pStyle w:val="TH"/>
      </w:pPr>
      <w:r>
        <w:lastRenderedPageBreak/>
        <w:t xml:space="preserve">Expected Sequence </w:t>
      </w:r>
      <w:r>
        <w:rPr>
          <w:lang w:eastAsia="zh-CN"/>
        </w:rPr>
        <w:t>6</w:t>
      </w:r>
      <w:r>
        <w:t>.</w:t>
      </w:r>
      <w:r>
        <w:rPr>
          <w:rFonts w:eastAsia="SimSun"/>
          <w:lang w:val="en-US" w:eastAsia="zh-CN"/>
        </w:rPr>
        <w:t>4</w:t>
      </w:r>
      <w:r>
        <w:t xml:space="preserve"> (REFRESH, </w:t>
      </w:r>
      <w:r>
        <w:rPr>
          <w:rFonts w:eastAsia="SimSun"/>
          <w:lang w:val="en-US" w:eastAsia="zh-CN"/>
        </w:rPr>
        <w:t>reject 3G Session Reset for IMSI Changing procedure during mobile originated call</w:t>
      </w:r>
      <w:r>
        <w:rPr>
          <w:snapToGrid w:val="0"/>
        </w:rPr>
        <w:t>,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11C3FABC"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B7628F2" w14:textId="77777777" w:rsidR="00CD0FAF" w:rsidRDefault="00CD0FAF"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3F0DAF7F" w14:textId="77777777" w:rsidR="00CD0FAF" w:rsidRDefault="00CD0FAF"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0B125DFA" w14:textId="77777777" w:rsidR="00CD0FAF" w:rsidRDefault="00CD0FAF"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AABF432" w14:textId="77777777" w:rsidR="00CD0FAF" w:rsidRDefault="00CD0FAF" w:rsidP="0030403A">
            <w:pPr>
              <w:pStyle w:val="TAH"/>
            </w:pPr>
            <w:r>
              <w:t>Comments</w:t>
            </w:r>
          </w:p>
        </w:tc>
      </w:tr>
      <w:tr w:rsidR="00CD0FAF" w14:paraId="77C08C85" w14:textId="77777777" w:rsidTr="0030403A">
        <w:trPr>
          <w:cantSplit/>
          <w:jc w:val="center"/>
        </w:trPr>
        <w:tc>
          <w:tcPr>
            <w:tcW w:w="737" w:type="dxa"/>
            <w:tcBorders>
              <w:top w:val="single" w:sz="4" w:space="0" w:color="auto"/>
              <w:left w:val="single" w:sz="4" w:space="0" w:color="auto"/>
              <w:right w:val="single" w:sz="4" w:space="0" w:color="auto"/>
            </w:tcBorders>
          </w:tcPr>
          <w:p w14:paraId="2676A63C" w14:textId="77777777" w:rsidR="00CD0FAF" w:rsidRDefault="00CD0FAF" w:rsidP="0030403A">
            <w:pPr>
              <w:pStyle w:val="TAC"/>
              <w:rPr>
                <w:rFonts w:cs="Arial"/>
                <w:szCs w:val="18"/>
              </w:rPr>
            </w:pPr>
            <w:r>
              <w:rPr>
                <w:rFonts w:cs="Arial"/>
                <w:szCs w:val="18"/>
              </w:rPr>
              <w:t>0</w:t>
            </w:r>
          </w:p>
        </w:tc>
        <w:tc>
          <w:tcPr>
            <w:tcW w:w="1232" w:type="dxa"/>
            <w:tcBorders>
              <w:top w:val="single" w:sz="4" w:space="0" w:color="auto"/>
              <w:left w:val="single" w:sz="4" w:space="0" w:color="auto"/>
              <w:right w:val="single" w:sz="4" w:space="0" w:color="auto"/>
            </w:tcBorders>
          </w:tcPr>
          <w:p w14:paraId="30D41E85" w14:textId="77777777" w:rsidR="00CD0FAF" w:rsidRDefault="00CD0FAF" w:rsidP="0030403A">
            <w:pPr>
              <w:pStyle w:val="TAC"/>
              <w:rPr>
                <w:rFonts w:cs="Arial"/>
                <w:b/>
                <w:szCs w:val="18"/>
              </w:rPr>
            </w:pPr>
            <w:r>
              <w:rPr>
                <w:rFonts w:cs="Arial"/>
                <w:szCs w:val="18"/>
              </w:rPr>
              <w:t>ME</w:t>
            </w:r>
          </w:p>
        </w:tc>
        <w:tc>
          <w:tcPr>
            <w:tcW w:w="2892" w:type="dxa"/>
            <w:tcBorders>
              <w:top w:val="single" w:sz="4" w:space="0" w:color="auto"/>
              <w:left w:val="single" w:sz="4" w:space="0" w:color="auto"/>
              <w:right w:val="single" w:sz="4" w:space="0" w:color="auto"/>
            </w:tcBorders>
          </w:tcPr>
          <w:p w14:paraId="54A39C2C" w14:textId="77777777" w:rsidR="00CD0FAF" w:rsidRDefault="00CD0FAF"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AB253E" w14:textId="77777777" w:rsidR="00CD0FAF" w:rsidRDefault="00CD0FAF" w:rsidP="0030403A">
            <w:pPr>
              <w:pStyle w:val="TAL"/>
              <w:rPr>
                <w:rFonts w:cs="Arial"/>
                <w:szCs w:val="18"/>
              </w:rPr>
            </w:pPr>
          </w:p>
        </w:tc>
      </w:tr>
      <w:tr w:rsidR="00CD0FAF" w14:paraId="6B6F70E2" w14:textId="77777777" w:rsidTr="0030403A">
        <w:trPr>
          <w:cantSplit/>
          <w:jc w:val="center"/>
        </w:trPr>
        <w:tc>
          <w:tcPr>
            <w:tcW w:w="737" w:type="dxa"/>
            <w:tcBorders>
              <w:top w:val="single" w:sz="4" w:space="0" w:color="auto"/>
              <w:left w:val="single" w:sz="4" w:space="0" w:color="auto"/>
              <w:right w:val="single" w:sz="4" w:space="0" w:color="auto"/>
            </w:tcBorders>
          </w:tcPr>
          <w:p w14:paraId="30DBB1B8"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1</w:t>
            </w:r>
          </w:p>
        </w:tc>
        <w:tc>
          <w:tcPr>
            <w:tcW w:w="1232" w:type="dxa"/>
            <w:tcBorders>
              <w:top w:val="single" w:sz="4" w:space="0" w:color="auto"/>
              <w:left w:val="single" w:sz="4" w:space="0" w:color="auto"/>
              <w:right w:val="single" w:sz="4" w:space="0" w:color="auto"/>
            </w:tcBorders>
          </w:tcPr>
          <w:p w14:paraId="773DACCB"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Borders>
              <w:top w:val="single" w:sz="4" w:space="0" w:color="auto"/>
              <w:left w:val="single" w:sz="4" w:space="0" w:color="auto"/>
              <w:right w:val="single" w:sz="4" w:space="0" w:color="auto"/>
            </w:tcBorders>
          </w:tcPr>
          <w:p w14:paraId="141AD67E" w14:textId="77777777" w:rsidR="00CD0FAF" w:rsidRDefault="00CD0FAF" w:rsidP="0030403A">
            <w:pPr>
              <w:pStyle w:val="TAL"/>
              <w:rPr>
                <w:rFonts w:cs="Arial"/>
                <w:szCs w:val="18"/>
              </w:rPr>
            </w:pPr>
            <w:r>
              <w:rPr>
                <w:rFonts w:cs="Arial"/>
                <w:snapToGrid w:val="0"/>
                <w:szCs w:val="18"/>
              </w:rPr>
              <w:t>Set up an IMS voice call</w:t>
            </w:r>
          </w:p>
        </w:tc>
        <w:tc>
          <w:tcPr>
            <w:tcW w:w="3776" w:type="dxa"/>
            <w:tcBorders>
              <w:top w:val="single" w:sz="4" w:space="0" w:color="auto"/>
              <w:left w:val="single" w:sz="4" w:space="0" w:color="auto"/>
              <w:right w:val="single" w:sz="4" w:space="0" w:color="auto"/>
            </w:tcBorders>
          </w:tcPr>
          <w:p w14:paraId="64A3653B" w14:textId="77777777" w:rsidR="00CD0FAF" w:rsidRDefault="00CD0FAF" w:rsidP="0030403A">
            <w:pPr>
              <w:pStyle w:val="TAL"/>
              <w:rPr>
                <w:rFonts w:cs="Arial"/>
                <w:szCs w:val="18"/>
              </w:rPr>
            </w:pPr>
            <w:r>
              <w:rPr>
                <w:rFonts w:cs="Arial"/>
                <w:szCs w:val="18"/>
              </w:rPr>
              <w:t>Call needs to be connected</w:t>
            </w:r>
          </w:p>
        </w:tc>
      </w:tr>
      <w:tr w:rsidR="00CD0FAF" w14:paraId="5A6A9EC4" w14:textId="77777777" w:rsidTr="0030403A">
        <w:trPr>
          <w:cantSplit/>
          <w:jc w:val="center"/>
        </w:trPr>
        <w:tc>
          <w:tcPr>
            <w:tcW w:w="737" w:type="dxa"/>
            <w:tcBorders>
              <w:top w:val="single" w:sz="4" w:space="0" w:color="auto"/>
              <w:left w:val="single" w:sz="4" w:space="0" w:color="auto"/>
              <w:right w:val="single" w:sz="4" w:space="0" w:color="auto"/>
            </w:tcBorders>
          </w:tcPr>
          <w:p w14:paraId="2D4A6FE2"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2</w:t>
            </w:r>
          </w:p>
        </w:tc>
        <w:tc>
          <w:tcPr>
            <w:tcW w:w="1232" w:type="dxa"/>
            <w:tcBorders>
              <w:top w:val="single" w:sz="4" w:space="0" w:color="auto"/>
              <w:left w:val="single" w:sz="4" w:space="0" w:color="auto"/>
              <w:right w:val="single" w:sz="4" w:space="0" w:color="auto"/>
            </w:tcBorders>
          </w:tcPr>
          <w:p w14:paraId="1BB30C97"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Borders>
              <w:top w:val="single" w:sz="4" w:space="0" w:color="auto"/>
              <w:left w:val="single" w:sz="4" w:space="0" w:color="auto"/>
              <w:right w:val="single" w:sz="4" w:space="0" w:color="auto"/>
            </w:tcBorders>
          </w:tcPr>
          <w:p w14:paraId="3EF6CE61" w14:textId="77777777" w:rsidR="00CD0FAF" w:rsidRDefault="00CD0FAF" w:rsidP="0030403A">
            <w:pPr>
              <w:pStyle w:val="TAL"/>
              <w:rPr>
                <w:rFonts w:cs="Arial"/>
                <w:szCs w:val="18"/>
              </w:rPr>
            </w:pPr>
            <w:r>
              <w:rPr>
                <w:rFonts w:cs="Arial"/>
                <w:snapToGrid w:val="0"/>
                <w:szCs w:val="18"/>
              </w:rPr>
              <w:t>Establish IMS voice call</w:t>
            </w:r>
          </w:p>
        </w:tc>
        <w:tc>
          <w:tcPr>
            <w:tcW w:w="3776" w:type="dxa"/>
            <w:tcBorders>
              <w:top w:val="single" w:sz="4" w:space="0" w:color="auto"/>
              <w:left w:val="single" w:sz="4" w:space="0" w:color="auto"/>
              <w:right w:val="single" w:sz="4" w:space="0" w:color="auto"/>
            </w:tcBorders>
          </w:tcPr>
          <w:p w14:paraId="1D582AB2" w14:textId="77777777" w:rsidR="00CD0FAF" w:rsidRDefault="00CD0FAF" w:rsidP="0030403A">
            <w:pPr>
              <w:pStyle w:val="TAL"/>
              <w:rPr>
                <w:rFonts w:cs="Arial"/>
                <w:szCs w:val="18"/>
              </w:rPr>
            </w:pPr>
            <w:r>
              <w:rPr>
                <w:rFonts w:cs="Arial"/>
                <w:szCs w:val="18"/>
              </w:rPr>
              <w:t>The established IMS voice call needs to be held</w:t>
            </w:r>
          </w:p>
        </w:tc>
      </w:tr>
      <w:tr w:rsidR="00CD0FAF" w14:paraId="7FA4BD8A" w14:textId="77777777" w:rsidTr="0030403A">
        <w:trPr>
          <w:cantSplit/>
          <w:jc w:val="center"/>
        </w:trPr>
        <w:tc>
          <w:tcPr>
            <w:tcW w:w="737" w:type="dxa"/>
            <w:tcBorders>
              <w:top w:val="single" w:sz="4" w:space="0" w:color="auto"/>
              <w:left w:val="single" w:sz="4" w:space="0" w:color="auto"/>
              <w:right w:val="single" w:sz="4" w:space="0" w:color="auto"/>
            </w:tcBorders>
          </w:tcPr>
          <w:p w14:paraId="4759B692" w14:textId="77777777" w:rsidR="00CD0FAF" w:rsidRDefault="00CD0FAF" w:rsidP="0030403A">
            <w:pPr>
              <w:pStyle w:val="TAC"/>
              <w:rPr>
                <w:rFonts w:eastAsia="SimSun"/>
                <w:lang w:eastAsia="zh-CN"/>
              </w:rPr>
            </w:pPr>
            <w:r>
              <w:rPr>
                <w:rFonts w:eastAsia="SimSun" w:hint="eastAsia"/>
                <w:lang w:val="en-US" w:eastAsia="zh-CN"/>
              </w:rPr>
              <w:t>3</w:t>
            </w:r>
          </w:p>
        </w:tc>
        <w:tc>
          <w:tcPr>
            <w:tcW w:w="1232" w:type="dxa"/>
            <w:tcBorders>
              <w:top w:val="single" w:sz="4" w:space="0" w:color="auto"/>
              <w:left w:val="single" w:sz="4" w:space="0" w:color="auto"/>
              <w:right w:val="single" w:sz="4" w:space="0" w:color="auto"/>
            </w:tcBorders>
          </w:tcPr>
          <w:p w14:paraId="57BDD20F"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28306D2E" w14:textId="1CFE86F7" w:rsidR="00CD0FAF" w:rsidRDefault="00CD0FAF" w:rsidP="0030403A">
            <w:pPr>
              <w:pStyle w:val="TAL"/>
            </w:pPr>
            <w:r>
              <w:t xml:space="preserve">PROACTIVE COMMAND PENDING: REFRESH </w:t>
            </w:r>
            <w:r>
              <w:rPr>
                <w:rFonts w:eastAsia="SimSun" w:hint="eastAsia"/>
                <w:lang w:val="en-US" w:eastAsia="zh-CN"/>
              </w:rPr>
              <w:t>6</w:t>
            </w:r>
            <w:r>
              <w:t>.</w:t>
            </w:r>
            <w:r>
              <w:rPr>
                <w:rFonts w:eastAsia="SimSun"/>
                <w:lang w:val="en-US" w:eastAsia="zh-CN"/>
              </w:rPr>
              <w:t>4</w:t>
            </w:r>
            <w:r>
              <w:t>.1</w:t>
            </w:r>
            <w:r>
              <w:rPr>
                <w:rFonts w:eastAsia="SimSun" w:hint="eastAsia"/>
                <w:lang w:val="en-US" w:eastAsia="zh-CN"/>
              </w:rPr>
              <w:t xml:space="preserve"> </w:t>
            </w:r>
          </w:p>
        </w:tc>
        <w:tc>
          <w:tcPr>
            <w:tcW w:w="3776" w:type="dxa"/>
            <w:tcBorders>
              <w:top w:val="single" w:sz="4" w:space="0" w:color="auto"/>
              <w:left w:val="single" w:sz="4" w:space="0" w:color="auto"/>
              <w:right w:val="single" w:sz="4" w:space="0" w:color="auto"/>
            </w:tcBorders>
          </w:tcPr>
          <w:p w14:paraId="64D94E7B" w14:textId="77777777" w:rsidR="00CD0FAF" w:rsidRDefault="00CD0FAF" w:rsidP="0030403A">
            <w:pPr>
              <w:pStyle w:val="TAL"/>
            </w:pPr>
          </w:p>
        </w:tc>
      </w:tr>
      <w:tr w:rsidR="00CD0FAF" w14:paraId="35E7BC38" w14:textId="77777777" w:rsidTr="0030403A">
        <w:trPr>
          <w:cantSplit/>
          <w:jc w:val="center"/>
        </w:trPr>
        <w:tc>
          <w:tcPr>
            <w:tcW w:w="737" w:type="dxa"/>
            <w:tcBorders>
              <w:top w:val="single" w:sz="4" w:space="0" w:color="auto"/>
              <w:left w:val="single" w:sz="4" w:space="0" w:color="auto"/>
              <w:right w:val="single" w:sz="4" w:space="0" w:color="auto"/>
            </w:tcBorders>
          </w:tcPr>
          <w:p w14:paraId="6E0856CF" w14:textId="77777777" w:rsidR="00CD0FAF" w:rsidRDefault="00CD0FAF" w:rsidP="0030403A">
            <w:pPr>
              <w:pStyle w:val="TAC"/>
              <w:rPr>
                <w:rFonts w:eastAsia="SimSun"/>
                <w:lang w:eastAsia="zh-CN"/>
              </w:rPr>
            </w:pPr>
            <w:r>
              <w:rPr>
                <w:rFonts w:eastAsia="SimSun" w:hint="eastAsia"/>
                <w:lang w:val="en-US" w:eastAsia="zh-CN"/>
              </w:rPr>
              <w:t>4</w:t>
            </w:r>
          </w:p>
        </w:tc>
        <w:tc>
          <w:tcPr>
            <w:tcW w:w="1232" w:type="dxa"/>
            <w:tcBorders>
              <w:top w:val="single" w:sz="4" w:space="0" w:color="auto"/>
              <w:left w:val="single" w:sz="4" w:space="0" w:color="auto"/>
              <w:right w:val="single" w:sz="4" w:space="0" w:color="auto"/>
            </w:tcBorders>
          </w:tcPr>
          <w:p w14:paraId="50F730D2"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3618B83D" w14:textId="77777777" w:rsidR="00CD0FAF" w:rsidRDefault="00CD0FAF" w:rsidP="0030403A">
            <w:pPr>
              <w:pStyle w:val="TAL"/>
            </w:pPr>
            <w:r>
              <w:t>FETCH</w:t>
            </w:r>
          </w:p>
        </w:tc>
        <w:tc>
          <w:tcPr>
            <w:tcW w:w="3776" w:type="dxa"/>
            <w:tcBorders>
              <w:top w:val="single" w:sz="4" w:space="0" w:color="auto"/>
              <w:left w:val="single" w:sz="4" w:space="0" w:color="auto"/>
              <w:right w:val="single" w:sz="4" w:space="0" w:color="auto"/>
            </w:tcBorders>
          </w:tcPr>
          <w:p w14:paraId="6D60CEBB" w14:textId="77777777" w:rsidR="00CD0FAF" w:rsidRDefault="00CD0FAF" w:rsidP="0030403A">
            <w:pPr>
              <w:pStyle w:val="TAL"/>
            </w:pPr>
          </w:p>
        </w:tc>
      </w:tr>
      <w:tr w:rsidR="00CD0FAF" w14:paraId="19EBF6A3" w14:textId="77777777" w:rsidTr="0030403A">
        <w:trPr>
          <w:cantSplit/>
          <w:jc w:val="center"/>
        </w:trPr>
        <w:tc>
          <w:tcPr>
            <w:tcW w:w="737" w:type="dxa"/>
            <w:tcBorders>
              <w:top w:val="single" w:sz="4" w:space="0" w:color="auto"/>
              <w:left w:val="single" w:sz="4" w:space="0" w:color="auto"/>
              <w:right w:val="single" w:sz="4" w:space="0" w:color="auto"/>
            </w:tcBorders>
          </w:tcPr>
          <w:p w14:paraId="162C738F" w14:textId="77777777" w:rsidR="00CD0FAF" w:rsidRDefault="00CD0FAF" w:rsidP="0030403A">
            <w:pPr>
              <w:pStyle w:val="TAC"/>
              <w:rPr>
                <w:rFonts w:eastAsia="SimSun"/>
                <w:lang w:eastAsia="zh-CN"/>
              </w:rPr>
            </w:pPr>
            <w:r>
              <w:rPr>
                <w:rFonts w:eastAsia="SimSun" w:hint="eastAsia"/>
                <w:lang w:val="en-US" w:eastAsia="zh-CN"/>
              </w:rPr>
              <w:t>5</w:t>
            </w:r>
          </w:p>
        </w:tc>
        <w:tc>
          <w:tcPr>
            <w:tcW w:w="1232" w:type="dxa"/>
            <w:tcBorders>
              <w:top w:val="single" w:sz="4" w:space="0" w:color="auto"/>
              <w:left w:val="single" w:sz="4" w:space="0" w:color="auto"/>
              <w:right w:val="single" w:sz="4" w:space="0" w:color="auto"/>
            </w:tcBorders>
          </w:tcPr>
          <w:p w14:paraId="4259E5CD"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0DD1D3CD" w14:textId="643B0643" w:rsidR="00CD0FAF" w:rsidRDefault="00CD0FAF" w:rsidP="0030403A">
            <w:pPr>
              <w:pStyle w:val="TAL"/>
            </w:pPr>
            <w:r>
              <w:t xml:space="preserve">PROACTIVE COMMAND: REFRESH </w:t>
            </w:r>
            <w:r>
              <w:rPr>
                <w:rFonts w:eastAsia="SimSun" w:hint="eastAsia"/>
                <w:lang w:val="en-US" w:eastAsia="zh-CN"/>
              </w:rPr>
              <w:t>6</w:t>
            </w:r>
            <w:r>
              <w:t>.</w:t>
            </w:r>
            <w:r>
              <w:rPr>
                <w:rFonts w:eastAsia="SimSun"/>
                <w:lang w:eastAsia="zh-CN"/>
              </w:rPr>
              <w:t>4</w:t>
            </w:r>
            <w:r>
              <w:t>.1</w:t>
            </w:r>
            <w:r>
              <w:rPr>
                <w:rFonts w:eastAsia="SimSun" w:hint="eastAsia"/>
                <w:lang w:val="en-US" w:eastAsia="zh-CN"/>
              </w:rPr>
              <w:t xml:space="preserve"> </w:t>
            </w:r>
            <w:r>
              <w:t>or REFRESH 6.</w:t>
            </w:r>
            <w:r>
              <w:rPr>
                <w:rFonts w:eastAsia="SimSun"/>
                <w:lang w:eastAsia="zh-CN"/>
              </w:rPr>
              <w:t>4</w:t>
            </w:r>
            <w:r>
              <w:t>.2</w:t>
            </w:r>
          </w:p>
        </w:tc>
        <w:tc>
          <w:tcPr>
            <w:tcW w:w="3776" w:type="dxa"/>
            <w:tcBorders>
              <w:top w:val="single" w:sz="4" w:space="0" w:color="auto"/>
              <w:left w:val="single" w:sz="4" w:space="0" w:color="auto"/>
              <w:right w:val="single" w:sz="4" w:space="0" w:color="auto"/>
            </w:tcBorders>
          </w:tcPr>
          <w:p w14:paraId="45B70948" w14:textId="77777777" w:rsidR="00CD0FAF" w:rsidRDefault="00CD0FAF" w:rsidP="0030403A">
            <w:pPr>
              <w:pStyle w:val="TAL"/>
            </w:pPr>
          </w:p>
        </w:tc>
      </w:tr>
      <w:tr w:rsidR="00CD0FAF" w14:paraId="30E37E21" w14:textId="77777777" w:rsidTr="0030403A">
        <w:trPr>
          <w:cantSplit/>
          <w:jc w:val="center"/>
        </w:trPr>
        <w:tc>
          <w:tcPr>
            <w:tcW w:w="737" w:type="dxa"/>
            <w:tcBorders>
              <w:top w:val="single" w:sz="4" w:space="0" w:color="auto"/>
              <w:left w:val="single" w:sz="4" w:space="0" w:color="auto"/>
              <w:right w:val="single" w:sz="4" w:space="0" w:color="auto"/>
            </w:tcBorders>
          </w:tcPr>
          <w:p w14:paraId="0C6178C6" w14:textId="77777777" w:rsidR="00CD0FAF" w:rsidRDefault="00CD0FAF" w:rsidP="0030403A">
            <w:pPr>
              <w:pStyle w:val="TAC"/>
              <w:rPr>
                <w:rFonts w:eastAsia="SimSun"/>
                <w:lang w:eastAsia="zh-CN"/>
              </w:rPr>
            </w:pPr>
            <w:r>
              <w:rPr>
                <w:rFonts w:eastAsia="SimSun" w:hint="eastAsia"/>
                <w:lang w:val="en-US" w:eastAsia="zh-CN"/>
              </w:rPr>
              <w:t>6</w:t>
            </w:r>
          </w:p>
        </w:tc>
        <w:tc>
          <w:tcPr>
            <w:tcW w:w="1232" w:type="dxa"/>
            <w:tcBorders>
              <w:top w:val="single" w:sz="4" w:space="0" w:color="auto"/>
              <w:left w:val="single" w:sz="4" w:space="0" w:color="auto"/>
              <w:right w:val="single" w:sz="4" w:space="0" w:color="auto"/>
            </w:tcBorders>
          </w:tcPr>
          <w:p w14:paraId="12630831"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7C3E057B" w14:textId="4DAC45CE" w:rsidR="00CD0FAF" w:rsidRDefault="00CD0FAF" w:rsidP="0030403A">
            <w:pPr>
              <w:pStyle w:val="TAL"/>
            </w:pPr>
            <w:r>
              <w:t xml:space="preserve">TERMINAL RESPONSE: REFRESH </w:t>
            </w:r>
            <w:r>
              <w:rPr>
                <w:rFonts w:eastAsia="SimSun" w:hint="eastAsia"/>
                <w:lang w:val="en-US" w:eastAsia="zh-CN"/>
              </w:rPr>
              <w:t>6</w:t>
            </w:r>
            <w:r>
              <w:t>.</w:t>
            </w:r>
            <w:r>
              <w:rPr>
                <w:rFonts w:eastAsia="SimSun"/>
                <w:lang w:eastAsia="zh-CN"/>
              </w:rPr>
              <w:t>4</w:t>
            </w:r>
            <w:r>
              <w:t>.1A</w:t>
            </w:r>
            <w:r>
              <w:br/>
              <w:t>Or</w:t>
            </w:r>
            <w:r>
              <w:br/>
              <w:t xml:space="preserve">TERMINAL RESPONSE: REFRESH </w:t>
            </w:r>
            <w:r>
              <w:rPr>
                <w:rFonts w:eastAsia="SimSun" w:hint="eastAsia"/>
                <w:lang w:val="en-US" w:eastAsia="zh-CN"/>
              </w:rPr>
              <w:t>6</w:t>
            </w:r>
            <w:r>
              <w:t>.</w:t>
            </w:r>
            <w:r>
              <w:rPr>
                <w:rFonts w:eastAsia="SimSun" w:hint="eastAsia"/>
                <w:lang w:val="en-US" w:eastAsia="zh-CN"/>
              </w:rPr>
              <w:t>X</w:t>
            </w:r>
            <w:r>
              <w:t>.1B</w:t>
            </w:r>
          </w:p>
        </w:tc>
        <w:tc>
          <w:tcPr>
            <w:tcW w:w="3776" w:type="dxa"/>
            <w:tcBorders>
              <w:top w:val="single" w:sz="4" w:space="0" w:color="auto"/>
              <w:left w:val="single" w:sz="4" w:space="0" w:color="auto"/>
              <w:right w:val="single" w:sz="4" w:space="0" w:color="auto"/>
            </w:tcBorders>
          </w:tcPr>
          <w:p w14:paraId="72653D09" w14:textId="77777777" w:rsidR="00CD0FAF" w:rsidRDefault="00CD0FAF" w:rsidP="0030403A">
            <w:pPr>
              <w:pStyle w:val="TAL"/>
            </w:pPr>
            <w:r>
              <w:t>ME rejects REFRESH proactive command</w:t>
            </w:r>
          </w:p>
        </w:tc>
      </w:tr>
      <w:tr w:rsidR="00CD0FAF" w14:paraId="3A8049F8" w14:textId="77777777" w:rsidTr="0030403A">
        <w:trPr>
          <w:cantSplit/>
          <w:jc w:val="center"/>
        </w:trPr>
        <w:tc>
          <w:tcPr>
            <w:tcW w:w="737" w:type="dxa"/>
            <w:tcBorders>
              <w:top w:val="single" w:sz="4" w:space="0" w:color="auto"/>
              <w:left w:val="single" w:sz="4" w:space="0" w:color="auto"/>
              <w:right w:val="single" w:sz="4" w:space="0" w:color="auto"/>
            </w:tcBorders>
          </w:tcPr>
          <w:p w14:paraId="226A7535" w14:textId="77777777" w:rsidR="00CD0FAF" w:rsidRDefault="00CD0FAF" w:rsidP="0030403A">
            <w:pPr>
              <w:pStyle w:val="TAC"/>
              <w:rPr>
                <w:rFonts w:eastAsia="SimSun"/>
                <w:lang w:eastAsia="zh-CN"/>
              </w:rPr>
            </w:pPr>
            <w:r>
              <w:rPr>
                <w:rFonts w:eastAsia="SimSun" w:hint="eastAsia"/>
                <w:lang w:val="en-US" w:eastAsia="zh-CN"/>
              </w:rPr>
              <w:t>7</w:t>
            </w:r>
          </w:p>
        </w:tc>
        <w:tc>
          <w:tcPr>
            <w:tcW w:w="1232" w:type="dxa"/>
            <w:tcBorders>
              <w:top w:val="single" w:sz="4" w:space="0" w:color="auto"/>
              <w:left w:val="single" w:sz="4" w:space="0" w:color="auto"/>
              <w:right w:val="single" w:sz="4" w:space="0" w:color="auto"/>
            </w:tcBorders>
          </w:tcPr>
          <w:p w14:paraId="691F3516"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6D448E17" w14:textId="77777777" w:rsidR="00CD0FAF" w:rsidRDefault="00CD0FAF" w:rsidP="0030403A">
            <w:pPr>
              <w:pStyle w:val="TAL"/>
            </w:pPr>
            <w:r>
              <w:t>PROACTIVE UICC SESSION ENDED</w:t>
            </w:r>
          </w:p>
        </w:tc>
        <w:tc>
          <w:tcPr>
            <w:tcW w:w="3776" w:type="dxa"/>
            <w:tcBorders>
              <w:top w:val="single" w:sz="4" w:space="0" w:color="auto"/>
              <w:left w:val="single" w:sz="4" w:space="0" w:color="auto"/>
              <w:right w:val="single" w:sz="4" w:space="0" w:color="auto"/>
            </w:tcBorders>
          </w:tcPr>
          <w:p w14:paraId="7A0C0748" w14:textId="77777777" w:rsidR="00CD0FAF" w:rsidRDefault="00CD0FAF" w:rsidP="0030403A">
            <w:pPr>
              <w:pStyle w:val="TAL"/>
            </w:pPr>
          </w:p>
        </w:tc>
      </w:tr>
      <w:tr w:rsidR="00CD0FAF" w14:paraId="2F4BA8C5" w14:textId="77777777" w:rsidTr="0030403A">
        <w:trPr>
          <w:cantSplit/>
          <w:jc w:val="center"/>
        </w:trPr>
        <w:tc>
          <w:tcPr>
            <w:tcW w:w="737" w:type="dxa"/>
            <w:tcBorders>
              <w:left w:val="single" w:sz="4" w:space="0" w:color="auto"/>
              <w:right w:val="single" w:sz="4" w:space="0" w:color="auto"/>
            </w:tcBorders>
          </w:tcPr>
          <w:p w14:paraId="66A28FD3" w14:textId="77777777" w:rsidR="00CD0FAF" w:rsidRDefault="00CD0FAF" w:rsidP="0030403A">
            <w:pPr>
              <w:pStyle w:val="TAC"/>
              <w:rPr>
                <w:rFonts w:eastAsia="SimSun"/>
                <w:lang w:eastAsia="zh-CN"/>
              </w:rPr>
            </w:pPr>
            <w:r>
              <w:rPr>
                <w:rFonts w:eastAsia="SimSun" w:cs="Arial" w:hint="eastAsia"/>
                <w:szCs w:val="18"/>
                <w:lang w:val="en-US" w:eastAsia="zh-CN"/>
              </w:rPr>
              <w:t>8</w:t>
            </w:r>
          </w:p>
        </w:tc>
        <w:tc>
          <w:tcPr>
            <w:tcW w:w="1232" w:type="dxa"/>
            <w:tcBorders>
              <w:left w:val="single" w:sz="4" w:space="0" w:color="auto"/>
              <w:right w:val="single" w:sz="4" w:space="0" w:color="auto"/>
            </w:tcBorders>
          </w:tcPr>
          <w:p w14:paraId="05747E9A" w14:textId="77777777" w:rsidR="00CD0FAF" w:rsidRDefault="00CD0FAF" w:rsidP="0030403A">
            <w:pPr>
              <w:pStyle w:val="TAC"/>
            </w:pPr>
            <w:r>
              <w:rPr>
                <w:rFonts w:cs="Arial"/>
                <w:szCs w:val="18"/>
              </w:rPr>
              <w:t xml:space="preserve">USER </w:t>
            </w:r>
            <w:r>
              <w:rPr>
                <w:rFonts w:cs="Arial"/>
                <w:szCs w:val="18"/>
              </w:rPr>
              <w:sym w:font="Symbol" w:char="F0AE"/>
            </w:r>
            <w:r>
              <w:rPr>
                <w:rFonts w:cs="Arial"/>
                <w:szCs w:val="18"/>
              </w:rPr>
              <w:t xml:space="preserve"> ME</w:t>
            </w:r>
          </w:p>
        </w:tc>
        <w:tc>
          <w:tcPr>
            <w:tcW w:w="2892" w:type="dxa"/>
            <w:tcBorders>
              <w:left w:val="single" w:sz="4" w:space="0" w:color="auto"/>
              <w:right w:val="single" w:sz="4" w:space="0" w:color="auto"/>
            </w:tcBorders>
          </w:tcPr>
          <w:p w14:paraId="61299177" w14:textId="77777777" w:rsidR="00CD0FAF" w:rsidRDefault="00CD0FAF" w:rsidP="0030403A">
            <w:pPr>
              <w:pStyle w:val="TAL"/>
              <w:rPr>
                <w:rFonts w:cs="Arial"/>
                <w:szCs w:val="18"/>
              </w:rPr>
            </w:pPr>
            <w:r>
              <w:rPr>
                <w:rFonts w:cs="Arial"/>
                <w:szCs w:val="18"/>
              </w:rPr>
              <w:t>The MO call is terminated</w:t>
            </w:r>
          </w:p>
        </w:tc>
        <w:tc>
          <w:tcPr>
            <w:tcW w:w="3776" w:type="dxa"/>
            <w:tcBorders>
              <w:left w:val="single" w:sz="4" w:space="0" w:color="auto"/>
              <w:right w:val="single" w:sz="4" w:space="0" w:color="auto"/>
            </w:tcBorders>
          </w:tcPr>
          <w:p w14:paraId="12BE72ED" w14:textId="77777777" w:rsidR="00CD0FAF" w:rsidRDefault="00CD0FAF" w:rsidP="0030403A">
            <w:pPr>
              <w:pStyle w:val="TAL"/>
            </w:pPr>
          </w:p>
        </w:tc>
      </w:tr>
    </w:tbl>
    <w:p w14:paraId="049649AA" w14:textId="77777777" w:rsidR="00CD0FAF" w:rsidRDefault="00CD0FAF" w:rsidP="00CD0FAF">
      <w:pPr>
        <w:rPr>
          <w:lang w:eastAsia="zh-CN"/>
        </w:rPr>
      </w:pPr>
    </w:p>
    <w:p w14:paraId="1494A5CC" w14:textId="76C80339" w:rsidR="00CD0FAF" w:rsidRDefault="00CD0FAF" w:rsidP="00CD0FAF">
      <w:r>
        <w:t xml:space="preserve">PROACTIVE COMMAND: REFRESH </w:t>
      </w:r>
      <w:r>
        <w:rPr>
          <w:lang w:eastAsia="zh-CN"/>
        </w:rPr>
        <w:t>6</w:t>
      </w:r>
      <w:r>
        <w:t>.</w:t>
      </w:r>
      <w:r>
        <w:rPr>
          <w:rFonts w:eastAsia="SimSun"/>
          <w:lang w:val="en-US" w:eastAsia="zh-CN"/>
        </w:rPr>
        <w:t>4</w:t>
      </w:r>
      <w:r>
        <w:t>.1</w:t>
      </w:r>
    </w:p>
    <w:p w14:paraId="25A94EF0" w14:textId="77777777" w:rsidR="00CD0FAF" w:rsidRDefault="00CD0FAF" w:rsidP="00CD0FAF">
      <w:r>
        <w:t>Logically:</w:t>
      </w:r>
    </w:p>
    <w:p w14:paraId="6B462021" w14:textId="77777777" w:rsidR="00CD0FAF" w:rsidRDefault="00CD0FAF" w:rsidP="00CD0FAF">
      <w:pPr>
        <w:pStyle w:val="EW"/>
        <w:tabs>
          <w:tab w:val="left" w:pos="851"/>
        </w:tabs>
        <w:ind w:left="2835" w:hanging="2551"/>
      </w:pPr>
      <w:r>
        <w:t>Command details</w:t>
      </w:r>
    </w:p>
    <w:p w14:paraId="7C4B951C" w14:textId="77777777" w:rsidR="00CD0FAF" w:rsidRDefault="00CD0FAF" w:rsidP="00CD0FAF">
      <w:pPr>
        <w:pStyle w:val="EW"/>
        <w:tabs>
          <w:tab w:val="left" w:pos="851"/>
        </w:tabs>
        <w:ind w:left="2835" w:hanging="2551"/>
      </w:pPr>
      <w:r>
        <w:tab/>
        <w:t>Command number:</w:t>
      </w:r>
      <w:r>
        <w:tab/>
        <w:t>1</w:t>
      </w:r>
    </w:p>
    <w:p w14:paraId="7AA44E93" w14:textId="77777777" w:rsidR="00CD0FAF" w:rsidRDefault="00CD0FAF" w:rsidP="00CD0FAF">
      <w:pPr>
        <w:pStyle w:val="EW"/>
        <w:tabs>
          <w:tab w:val="left" w:pos="851"/>
        </w:tabs>
        <w:ind w:left="2835" w:hanging="2551"/>
      </w:pPr>
      <w:r>
        <w:tab/>
        <w:t>Command type:</w:t>
      </w:r>
      <w:r>
        <w:tab/>
        <w:t>REFRESH</w:t>
      </w:r>
    </w:p>
    <w:p w14:paraId="0C6763E7" w14:textId="77777777" w:rsidR="00CD0FAF" w:rsidRDefault="00CD0FAF" w:rsidP="00CD0FAF">
      <w:pPr>
        <w:pStyle w:val="EW"/>
        <w:tabs>
          <w:tab w:val="left" w:pos="851"/>
        </w:tabs>
        <w:ind w:left="2835" w:hanging="2551"/>
      </w:pPr>
      <w:r>
        <w:tab/>
        <w:t>Command qualifier:</w:t>
      </w:r>
      <w:r>
        <w:tab/>
        <w:t>3G Session Reset</w:t>
      </w:r>
    </w:p>
    <w:p w14:paraId="75704A30" w14:textId="77777777" w:rsidR="00CD0FAF" w:rsidRDefault="00CD0FAF" w:rsidP="00CD0FAF">
      <w:pPr>
        <w:pStyle w:val="EW"/>
        <w:tabs>
          <w:tab w:val="left" w:pos="851"/>
        </w:tabs>
        <w:ind w:left="2835" w:hanging="2551"/>
      </w:pPr>
      <w:r>
        <w:t>Device identities</w:t>
      </w:r>
    </w:p>
    <w:p w14:paraId="6FDB1942" w14:textId="77777777" w:rsidR="00CD0FAF" w:rsidRDefault="00CD0FAF" w:rsidP="00CD0FAF">
      <w:pPr>
        <w:pStyle w:val="EW"/>
        <w:tabs>
          <w:tab w:val="left" w:pos="851"/>
        </w:tabs>
        <w:ind w:left="2835" w:hanging="2551"/>
      </w:pPr>
      <w:r>
        <w:tab/>
        <w:t>Source device:</w:t>
      </w:r>
      <w:r>
        <w:tab/>
        <w:t>UICC</w:t>
      </w:r>
    </w:p>
    <w:p w14:paraId="4364E2B3" w14:textId="77777777" w:rsidR="00CD0FAF" w:rsidRDefault="00CD0FAF" w:rsidP="00CD0FAF">
      <w:pPr>
        <w:pStyle w:val="EX"/>
        <w:tabs>
          <w:tab w:val="left" w:pos="851"/>
        </w:tabs>
        <w:ind w:left="2835" w:hanging="2551"/>
      </w:pPr>
      <w:r>
        <w:tab/>
        <w:t>Destination device:</w:t>
      </w:r>
      <w:r>
        <w:tab/>
        <w:t>ME</w:t>
      </w:r>
    </w:p>
    <w:p w14:paraId="1059D242" w14:textId="77777777" w:rsidR="00CD0FAF" w:rsidRDefault="00CD0FAF" w:rsidP="00CD0FAF">
      <w:pPr>
        <w:keepLines/>
        <w:tabs>
          <w:tab w:val="left" w:pos="851"/>
        </w:tabs>
        <w:spacing w:after="0"/>
        <w:ind w:left="2835" w:hanging="2551"/>
      </w:pPr>
      <w:r>
        <w:t>File list</w:t>
      </w:r>
    </w:p>
    <w:p w14:paraId="60E3F0A9" w14:textId="77777777" w:rsidR="00CD0FAF" w:rsidRDefault="00CD0FAF" w:rsidP="00CD0FAF">
      <w:pPr>
        <w:keepLines/>
        <w:tabs>
          <w:tab w:val="left" w:pos="851"/>
        </w:tabs>
        <w:spacing w:after="0"/>
        <w:ind w:left="2835" w:hanging="2551"/>
      </w:pPr>
      <w:r>
        <w:tab/>
        <w:t>Number of files:</w:t>
      </w:r>
      <w:r>
        <w:tab/>
        <w:t>2</w:t>
      </w:r>
    </w:p>
    <w:p w14:paraId="23947690" w14:textId="77777777" w:rsidR="00CD0FAF" w:rsidRDefault="00CD0FAF" w:rsidP="00CD0FAF">
      <w:pPr>
        <w:keepLines/>
        <w:tabs>
          <w:tab w:val="left" w:pos="851"/>
        </w:tabs>
        <w:spacing w:after="0"/>
        <w:ind w:left="2835" w:hanging="2551"/>
      </w:pPr>
      <w:r>
        <w:tab/>
        <w:t>File:</w:t>
      </w:r>
      <w:r>
        <w:tab/>
        <w:t>EF IMSI</w:t>
      </w:r>
    </w:p>
    <w:p w14:paraId="11952CC2" w14:textId="77777777" w:rsidR="00CD0FAF" w:rsidRDefault="00CD0FAF" w:rsidP="00CD0FAF">
      <w:pPr>
        <w:keepLines/>
        <w:tabs>
          <w:tab w:val="left" w:pos="851"/>
        </w:tabs>
        <w:spacing w:after="0"/>
        <w:ind w:left="2835" w:hanging="2551"/>
      </w:pPr>
      <w:r>
        <w:tab/>
        <w:t>File:</w:t>
      </w:r>
      <w:r>
        <w:tab/>
        <w:t>EF 5GS3GPPLOCI</w:t>
      </w:r>
    </w:p>
    <w:p w14:paraId="22E2DC08" w14:textId="77777777" w:rsidR="00CD0FAF" w:rsidRDefault="00CD0FAF" w:rsidP="00CD0FA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0D1219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741FD24E"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3D3EB68"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FAAC00"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72A5772E"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0DA113A"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D3BF1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72A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15AD53"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A6EE9E"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CF65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423763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7A290A"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854C68" w14:textId="77777777" w:rsidR="00CD0FAF" w:rsidRDefault="00CD0FAF" w:rsidP="0030403A">
            <w:pPr>
              <w:pStyle w:val="TAC"/>
              <w:rPr>
                <w:rFonts w:cs="Arial"/>
                <w:szCs w:val="18"/>
              </w:rPr>
            </w:pPr>
            <w:r>
              <w:rPr>
                <w:rFonts w:cs="Arial"/>
                <w:szCs w:val="18"/>
              </w:rPr>
              <w:t>92</w:t>
            </w:r>
          </w:p>
        </w:tc>
      </w:tr>
      <w:tr w:rsidR="00CD0FAF" w14:paraId="50D6FD88" w14:textId="77777777" w:rsidTr="0030403A">
        <w:trPr>
          <w:jc w:val="center"/>
        </w:trPr>
        <w:tc>
          <w:tcPr>
            <w:tcW w:w="1134" w:type="dxa"/>
            <w:tcBorders>
              <w:top w:val="single" w:sz="4" w:space="0" w:color="auto"/>
              <w:right w:val="single" w:sz="4" w:space="0" w:color="auto"/>
            </w:tcBorders>
          </w:tcPr>
          <w:p w14:paraId="6201DE8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C341A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9BB791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82243B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58BEEAA"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44FB1EB"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0696D20"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78C158E"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423B384"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8AA9B0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4095D38"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649D760"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D87A42" w14:textId="77777777" w:rsidR="00CD0FAF" w:rsidRDefault="00CD0FAF" w:rsidP="0030403A">
            <w:pPr>
              <w:pStyle w:val="TAC"/>
              <w:rPr>
                <w:rFonts w:cs="Arial"/>
                <w:szCs w:val="18"/>
              </w:rPr>
            </w:pPr>
            <w:r>
              <w:rPr>
                <w:rFonts w:cs="Arial"/>
                <w:szCs w:val="18"/>
              </w:rPr>
              <w:t>FF</w:t>
            </w:r>
          </w:p>
        </w:tc>
      </w:tr>
      <w:tr w:rsidR="00CD0FAF" w14:paraId="6F32A1C6" w14:textId="77777777" w:rsidTr="0030403A">
        <w:trPr>
          <w:jc w:val="center"/>
        </w:trPr>
        <w:tc>
          <w:tcPr>
            <w:tcW w:w="1134" w:type="dxa"/>
            <w:tcBorders>
              <w:right w:val="single" w:sz="4" w:space="0" w:color="auto"/>
            </w:tcBorders>
          </w:tcPr>
          <w:p w14:paraId="62C9362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2F57A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42613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098094B"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3A950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417B3DF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05276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C4E811"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07AB9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4FA54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83E583"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08BB3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021028" w14:textId="77777777" w:rsidR="00CD0FAF" w:rsidRDefault="00CD0FAF" w:rsidP="0030403A">
            <w:pPr>
              <w:pStyle w:val="TAC"/>
              <w:rPr>
                <w:rFonts w:cs="Arial"/>
                <w:szCs w:val="18"/>
              </w:rPr>
            </w:pPr>
          </w:p>
        </w:tc>
      </w:tr>
    </w:tbl>
    <w:p w14:paraId="04752191" w14:textId="77777777" w:rsidR="00CD0FAF" w:rsidRDefault="00CD0FAF" w:rsidP="00CD0FAF">
      <w:pPr>
        <w:rPr>
          <w:rFonts w:ascii="Arial" w:hAnsi="Arial" w:cs="Arial"/>
          <w:sz w:val="18"/>
          <w:szCs w:val="18"/>
        </w:rPr>
      </w:pPr>
    </w:p>
    <w:p w14:paraId="1C957C3D" w14:textId="1E4382CA" w:rsidR="00CD0FAF" w:rsidRDefault="00CD0FAF" w:rsidP="00CD0FAF">
      <w:r>
        <w:t xml:space="preserve">PROACTIVE COMMAND: REFRESH </w:t>
      </w:r>
      <w:r>
        <w:rPr>
          <w:lang w:eastAsia="zh-CN"/>
        </w:rPr>
        <w:t>6</w:t>
      </w:r>
      <w:r>
        <w:t>.</w:t>
      </w:r>
      <w:r>
        <w:rPr>
          <w:rFonts w:eastAsia="SimSun"/>
          <w:lang w:val="en-US" w:eastAsia="zh-CN"/>
        </w:rPr>
        <w:t>4</w:t>
      </w:r>
      <w:r>
        <w:t>.2</w:t>
      </w:r>
    </w:p>
    <w:p w14:paraId="2DCBEB5B" w14:textId="77777777" w:rsidR="00CD0FAF" w:rsidRDefault="00CD0FAF" w:rsidP="00CD0FAF">
      <w:r>
        <w:t>Logically:</w:t>
      </w:r>
    </w:p>
    <w:p w14:paraId="0310C892" w14:textId="77777777" w:rsidR="00CD0FAF" w:rsidRDefault="00CD0FAF" w:rsidP="00CD0FAF">
      <w:pPr>
        <w:pStyle w:val="EW"/>
        <w:tabs>
          <w:tab w:val="left" w:pos="851"/>
        </w:tabs>
        <w:ind w:left="2835" w:hanging="2551"/>
      </w:pPr>
      <w:r>
        <w:t>Command details</w:t>
      </w:r>
    </w:p>
    <w:p w14:paraId="35EB3998" w14:textId="77777777" w:rsidR="00CD0FAF" w:rsidRDefault="00CD0FAF" w:rsidP="00CD0FAF">
      <w:pPr>
        <w:pStyle w:val="EW"/>
        <w:tabs>
          <w:tab w:val="left" w:pos="851"/>
        </w:tabs>
        <w:ind w:left="2835" w:hanging="2551"/>
      </w:pPr>
      <w:r>
        <w:tab/>
        <w:t>Command number:</w:t>
      </w:r>
      <w:r>
        <w:tab/>
        <w:t>1</w:t>
      </w:r>
    </w:p>
    <w:p w14:paraId="1C0D4AAC" w14:textId="77777777" w:rsidR="00CD0FAF" w:rsidRDefault="00CD0FAF" w:rsidP="00CD0FAF">
      <w:pPr>
        <w:pStyle w:val="EW"/>
        <w:tabs>
          <w:tab w:val="left" w:pos="851"/>
        </w:tabs>
        <w:ind w:left="2835" w:hanging="2551"/>
      </w:pPr>
      <w:r>
        <w:tab/>
        <w:t>Command type:</w:t>
      </w:r>
      <w:r>
        <w:tab/>
        <w:t>REFRESH</w:t>
      </w:r>
    </w:p>
    <w:p w14:paraId="44F679C8" w14:textId="77777777" w:rsidR="00CD0FAF" w:rsidRDefault="00CD0FAF" w:rsidP="00CD0FAF">
      <w:pPr>
        <w:pStyle w:val="EW"/>
        <w:tabs>
          <w:tab w:val="left" w:pos="851"/>
        </w:tabs>
        <w:ind w:left="2835" w:hanging="2551"/>
      </w:pPr>
      <w:r>
        <w:tab/>
        <w:t>Command qualifier:</w:t>
      </w:r>
      <w:r>
        <w:tab/>
        <w:t>3G Session Reset</w:t>
      </w:r>
    </w:p>
    <w:p w14:paraId="3EAACA91" w14:textId="77777777" w:rsidR="00CD0FAF" w:rsidRDefault="00CD0FAF" w:rsidP="00CD0FAF">
      <w:pPr>
        <w:pStyle w:val="EW"/>
        <w:tabs>
          <w:tab w:val="left" w:pos="851"/>
        </w:tabs>
        <w:ind w:left="2835" w:hanging="2551"/>
      </w:pPr>
      <w:r>
        <w:t>Device identities</w:t>
      </w:r>
    </w:p>
    <w:p w14:paraId="3929FF82" w14:textId="77777777" w:rsidR="00CD0FAF" w:rsidRDefault="00CD0FAF" w:rsidP="00CD0FAF">
      <w:pPr>
        <w:pStyle w:val="EW"/>
        <w:tabs>
          <w:tab w:val="left" w:pos="851"/>
        </w:tabs>
        <w:ind w:left="2835" w:hanging="2551"/>
      </w:pPr>
      <w:r>
        <w:tab/>
        <w:t>Source device:</w:t>
      </w:r>
      <w:r>
        <w:tab/>
        <w:t>UICC</w:t>
      </w:r>
    </w:p>
    <w:p w14:paraId="1B3BE81C" w14:textId="77777777" w:rsidR="00CD0FAF" w:rsidRDefault="00CD0FAF" w:rsidP="00CD0FAF">
      <w:pPr>
        <w:pStyle w:val="EX"/>
        <w:tabs>
          <w:tab w:val="left" w:pos="851"/>
        </w:tabs>
        <w:ind w:left="2835" w:hanging="2551"/>
      </w:pPr>
      <w:r>
        <w:tab/>
        <w:t>Destination device:</w:t>
      </w:r>
      <w:r>
        <w:tab/>
        <w:t>ME</w:t>
      </w:r>
    </w:p>
    <w:p w14:paraId="64443164" w14:textId="77777777" w:rsidR="00CD0FAF" w:rsidRDefault="00CD0FAF" w:rsidP="00CD0FAF">
      <w:pPr>
        <w:keepLines/>
        <w:tabs>
          <w:tab w:val="left" w:pos="851"/>
        </w:tabs>
        <w:spacing w:after="0"/>
        <w:ind w:left="2835" w:hanging="2551"/>
      </w:pPr>
      <w:r>
        <w:t>File list</w:t>
      </w:r>
    </w:p>
    <w:p w14:paraId="2727C483" w14:textId="77777777" w:rsidR="00CD0FAF" w:rsidRDefault="00CD0FAF" w:rsidP="00CD0FAF">
      <w:pPr>
        <w:keepLines/>
        <w:tabs>
          <w:tab w:val="left" w:pos="851"/>
        </w:tabs>
        <w:spacing w:after="0"/>
        <w:ind w:left="2835" w:hanging="2551"/>
      </w:pPr>
      <w:r>
        <w:tab/>
        <w:t>Number of files:</w:t>
      </w:r>
      <w:r>
        <w:tab/>
        <w:t>2</w:t>
      </w:r>
    </w:p>
    <w:p w14:paraId="3BAAA0BE" w14:textId="77777777" w:rsidR="00CD0FAF" w:rsidRDefault="00CD0FAF" w:rsidP="00CD0FAF">
      <w:pPr>
        <w:keepLines/>
        <w:tabs>
          <w:tab w:val="left" w:pos="851"/>
        </w:tabs>
        <w:spacing w:after="0"/>
        <w:ind w:left="2835" w:hanging="2551"/>
      </w:pPr>
      <w:r>
        <w:tab/>
        <w:t>File:</w:t>
      </w:r>
      <w:r>
        <w:tab/>
        <w:t>EF IMSI</w:t>
      </w:r>
    </w:p>
    <w:p w14:paraId="1BE579FC" w14:textId="77777777" w:rsidR="00CD0FAF" w:rsidRDefault="00CD0FAF" w:rsidP="00CD0FAF">
      <w:pPr>
        <w:keepLines/>
        <w:tabs>
          <w:tab w:val="left" w:pos="851"/>
        </w:tabs>
        <w:spacing w:after="0"/>
        <w:ind w:left="2835" w:hanging="2551"/>
      </w:pPr>
      <w:r>
        <w:tab/>
        <w:t>File:</w:t>
      </w:r>
      <w:r>
        <w:tab/>
        <w:t>EF 5GS3GPPLOCI</w:t>
      </w:r>
    </w:p>
    <w:p w14:paraId="4D856DAC" w14:textId="77777777" w:rsidR="00CD0FAF" w:rsidRDefault="00CD0FAF" w:rsidP="00CD0FAF">
      <w:pPr>
        <w:pStyle w:val="EX"/>
        <w:tabs>
          <w:tab w:val="left" w:pos="851"/>
        </w:tabs>
        <w:ind w:left="2835" w:hanging="2551"/>
      </w:pPr>
      <w:r>
        <w:t>Refresh enforcement policy: Force immediate REFRESH even if the terminal is busy on data call</w:t>
      </w:r>
    </w:p>
    <w:p w14:paraId="12CD3102" w14:textId="77777777" w:rsidR="00CD0FAF" w:rsidRDefault="00CD0FAF" w:rsidP="00CD0FAF">
      <w:r>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059CB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4DDE52D"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ADEC2E"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E4A6BB7"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48131E80"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085F83B"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90C035"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2A83C1"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0D3610"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9DFF16F"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F3DFF33"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74132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0EBD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848E74" w14:textId="77777777" w:rsidR="00CD0FAF" w:rsidRDefault="00CD0FAF" w:rsidP="0030403A">
            <w:pPr>
              <w:pStyle w:val="TAC"/>
              <w:rPr>
                <w:rFonts w:cs="Arial"/>
                <w:szCs w:val="18"/>
              </w:rPr>
            </w:pPr>
            <w:r>
              <w:rPr>
                <w:rFonts w:cs="Arial"/>
                <w:szCs w:val="18"/>
              </w:rPr>
              <w:t>92</w:t>
            </w:r>
          </w:p>
        </w:tc>
      </w:tr>
      <w:tr w:rsidR="00CD0FAF" w14:paraId="52A7A97E" w14:textId="77777777" w:rsidTr="0030403A">
        <w:trPr>
          <w:jc w:val="center"/>
        </w:trPr>
        <w:tc>
          <w:tcPr>
            <w:tcW w:w="1134" w:type="dxa"/>
            <w:tcBorders>
              <w:top w:val="single" w:sz="4" w:space="0" w:color="auto"/>
              <w:right w:val="single" w:sz="4" w:space="0" w:color="auto"/>
            </w:tcBorders>
          </w:tcPr>
          <w:p w14:paraId="3FF08655"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5E38E2"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7EB8ECF2"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766FE9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542D33B"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FAE647C"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051D205"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DF2F604"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CD4B605"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4757AAFE"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47AF90"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E26E043"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4761F9D" w14:textId="77777777" w:rsidR="00CD0FAF" w:rsidRDefault="00CD0FAF" w:rsidP="0030403A">
            <w:pPr>
              <w:pStyle w:val="TAC"/>
              <w:rPr>
                <w:rFonts w:cs="Arial"/>
                <w:szCs w:val="18"/>
              </w:rPr>
            </w:pPr>
            <w:r>
              <w:rPr>
                <w:rFonts w:cs="Arial"/>
                <w:szCs w:val="18"/>
              </w:rPr>
              <w:t>FF</w:t>
            </w:r>
          </w:p>
        </w:tc>
      </w:tr>
      <w:tr w:rsidR="00CD0FAF" w14:paraId="2B77913A" w14:textId="77777777" w:rsidTr="0030403A">
        <w:trPr>
          <w:jc w:val="center"/>
        </w:trPr>
        <w:tc>
          <w:tcPr>
            <w:tcW w:w="1134" w:type="dxa"/>
            <w:tcBorders>
              <w:right w:val="single" w:sz="4" w:space="0" w:color="auto"/>
            </w:tcBorders>
          </w:tcPr>
          <w:p w14:paraId="051E305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319D8C"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475EE2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B3F51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71FA54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14159E8B"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C70020E"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0B987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7E5151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665FC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763CD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A2B7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31BEF5" w14:textId="77777777" w:rsidR="00CD0FAF" w:rsidRDefault="00CD0FAF" w:rsidP="0030403A">
            <w:pPr>
              <w:pStyle w:val="TAC"/>
              <w:rPr>
                <w:rFonts w:cs="Arial"/>
                <w:szCs w:val="18"/>
              </w:rPr>
            </w:pPr>
          </w:p>
        </w:tc>
      </w:tr>
    </w:tbl>
    <w:p w14:paraId="250B17D8" w14:textId="77777777" w:rsidR="00CD0FAF" w:rsidRDefault="00CD0FAF" w:rsidP="00CD0FAF"/>
    <w:p w14:paraId="359E6EAB" w14:textId="05865875"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.1A</w:t>
      </w:r>
    </w:p>
    <w:p w14:paraId="1A086E9D" w14:textId="77777777" w:rsidR="00CD0FAF" w:rsidRDefault="00CD0FAF" w:rsidP="00CD0FAF">
      <w:r>
        <w:t>Logically:</w:t>
      </w:r>
    </w:p>
    <w:p w14:paraId="5088445E" w14:textId="77777777" w:rsidR="00CD0FAF" w:rsidRDefault="00CD0FAF" w:rsidP="00CD0FAF">
      <w:pPr>
        <w:pStyle w:val="EW"/>
      </w:pPr>
      <w:r>
        <w:t>Command details</w:t>
      </w:r>
    </w:p>
    <w:p w14:paraId="16B3A0FE" w14:textId="77777777" w:rsidR="00CD0FAF" w:rsidRDefault="00CD0FAF" w:rsidP="00CD0FAF">
      <w:pPr>
        <w:pStyle w:val="EW"/>
      </w:pPr>
      <w:r>
        <w:tab/>
        <w:t>Command number:</w:t>
      </w:r>
      <w:r>
        <w:tab/>
        <w:t>1</w:t>
      </w:r>
    </w:p>
    <w:p w14:paraId="0433F7C2" w14:textId="77777777" w:rsidR="00CD0FAF" w:rsidRDefault="00CD0FAF" w:rsidP="00CD0FAF">
      <w:pPr>
        <w:pStyle w:val="EW"/>
      </w:pPr>
      <w:r>
        <w:tab/>
        <w:t>Command type:</w:t>
      </w:r>
      <w:r>
        <w:tab/>
        <w:t>REFRESH</w:t>
      </w:r>
    </w:p>
    <w:p w14:paraId="58B48BE4" w14:textId="77777777" w:rsidR="00CD0FAF" w:rsidRDefault="00CD0FAF" w:rsidP="00CD0FAF">
      <w:pPr>
        <w:pStyle w:val="EW"/>
      </w:pPr>
      <w:r>
        <w:tab/>
        <w:t>Command qualifier:</w:t>
      </w:r>
      <w:r>
        <w:tab/>
        <w:t>3G Session Reset</w:t>
      </w:r>
    </w:p>
    <w:p w14:paraId="21678F6F" w14:textId="77777777" w:rsidR="00CD0FAF" w:rsidRDefault="00CD0FAF" w:rsidP="00CD0FAF">
      <w:pPr>
        <w:pStyle w:val="EW"/>
      </w:pPr>
      <w:r>
        <w:t>Device identities</w:t>
      </w:r>
    </w:p>
    <w:p w14:paraId="1CF6547E" w14:textId="77777777" w:rsidR="00CD0FAF" w:rsidRDefault="00CD0FAF" w:rsidP="00CD0FAF">
      <w:pPr>
        <w:pStyle w:val="EW"/>
      </w:pPr>
      <w:r>
        <w:tab/>
        <w:t>Source device:</w:t>
      </w:r>
      <w:r>
        <w:tab/>
        <w:t>ME</w:t>
      </w:r>
    </w:p>
    <w:p w14:paraId="31141DF9" w14:textId="77777777" w:rsidR="00CD0FAF" w:rsidRDefault="00CD0FAF" w:rsidP="00CD0FAF">
      <w:pPr>
        <w:pStyle w:val="EW"/>
      </w:pPr>
      <w:r>
        <w:tab/>
        <w:t>Destination device:</w:t>
      </w:r>
      <w:r>
        <w:tab/>
        <w:t>UICC</w:t>
      </w:r>
    </w:p>
    <w:p w14:paraId="6BCE95C6" w14:textId="77777777" w:rsidR="00CD0FAF" w:rsidRDefault="00CD0FAF" w:rsidP="00CD0FAF">
      <w:pPr>
        <w:pStyle w:val="EW"/>
      </w:pPr>
      <w:r>
        <w:t>Result</w:t>
      </w:r>
    </w:p>
    <w:p w14:paraId="6F54AF3C"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ED376A0" w14:textId="77777777" w:rsidR="00CD0FAF" w:rsidRDefault="00CD0FAF" w:rsidP="00CD0FAF">
      <w:pPr>
        <w:pStyle w:val="EX"/>
      </w:pPr>
    </w:p>
    <w:p w14:paraId="317AAC45" w14:textId="77777777" w:rsidR="00CD0FAF" w:rsidRDefault="00CD0FAF" w:rsidP="00CD0FAF">
      <w:r>
        <w:t>Coding:</w:t>
      </w:r>
    </w:p>
    <w:p w14:paraId="4A2FAC3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616B69E"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21EF331F"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088DE0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DBA0A4E"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52A3DDB"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93ED7F"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0B138D"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21F9F026"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C7EB940"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957EC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62C75ED"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4C76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52D778"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20E5A4" w14:textId="77777777" w:rsidR="00CD0FAF" w:rsidRDefault="00CD0FAF" w:rsidP="0030403A">
            <w:pPr>
              <w:pStyle w:val="TAC"/>
            </w:pPr>
            <w:r>
              <w:t>20</w:t>
            </w:r>
          </w:p>
        </w:tc>
      </w:tr>
      <w:tr w:rsidR="00CD0FAF" w14:paraId="0EA778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068B6C5"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C3888A5"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DEFD0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9ED72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0AFED0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25BA1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A6161F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4F93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8C82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2956A6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91FE4C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99A88C"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E3EA7C" w14:textId="77777777" w:rsidR="00CD0FAF" w:rsidRDefault="00CD0FAF" w:rsidP="0030403A">
            <w:pPr>
              <w:pStyle w:val="TAC"/>
            </w:pPr>
          </w:p>
        </w:tc>
      </w:tr>
    </w:tbl>
    <w:p w14:paraId="49D6184C" w14:textId="77777777" w:rsidR="00CD0FAF" w:rsidRDefault="00CD0FAF" w:rsidP="00CD0FAF"/>
    <w:p w14:paraId="356F0868" w14:textId="69210D5A"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.1B</w:t>
      </w:r>
    </w:p>
    <w:p w14:paraId="7FA24DBA" w14:textId="77777777" w:rsidR="00CD0FAF" w:rsidRDefault="00CD0FAF" w:rsidP="00CD0FAF">
      <w:r>
        <w:t>Logically:</w:t>
      </w:r>
    </w:p>
    <w:p w14:paraId="108CD182" w14:textId="77777777" w:rsidR="00CD0FAF" w:rsidRDefault="00CD0FAF" w:rsidP="00CD0FAF">
      <w:pPr>
        <w:pStyle w:val="EW"/>
      </w:pPr>
      <w:r>
        <w:t>Command details</w:t>
      </w:r>
    </w:p>
    <w:p w14:paraId="054E224D" w14:textId="77777777" w:rsidR="00CD0FAF" w:rsidRDefault="00CD0FAF" w:rsidP="00CD0FAF">
      <w:pPr>
        <w:pStyle w:val="EW"/>
      </w:pPr>
      <w:r>
        <w:tab/>
        <w:t>Command number:</w:t>
      </w:r>
      <w:r>
        <w:tab/>
        <w:t>1</w:t>
      </w:r>
    </w:p>
    <w:p w14:paraId="21868EAF" w14:textId="77777777" w:rsidR="00CD0FAF" w:rsidRDefault="00CD0FAF" w:rsidP="00CD0FAF">
      <w:pPr>
        <w:pStyle w:val="EW"/>
      </w:pPr>
      <w:r>
        <w:tab/>
        <w:t>Command type:</w:t>
      </w:r>
      <w:r>
        <w:tab/>
        <w:t>REFRESH</w:t>
      </w:r>
    </w:p>
    <w:p w14:paraId="421C9795" w14:textId="77777777" w:rsidR="00CD0FAF" w:rsidRDefault="00CD0FAF" w:rsidP="00CD0FAF">
      <w:pPr>
        <w:pStyle w:val="EW"/>
      </w:pPr>
      <w:r>
        <w:tab/>
        <w:t>Command qualifier:</w:t>
      </w:r>
      <w:r>
        <w:tab/>
        <w:t>3G Session Reset</w:t>
      </w:r>
    </w:p>
    <w:p w14:paraId="5DEFF7F5" w14:textId="77777777" w:rsidR="00CD0FAF" w:rsidRDefault="00CD0FAF" w:rsidP="00CD0FAF">
      <w:pPr>
        <w:pStyle w:val="EW"/>
      </w:pPr>
      <w:r>
        <w:t>Device identities</w:t>
      </w:r>
    </w:p>
    <w:p w14:paraId="5A08611F" w14:textId="77777777" w:rsidR="00CD0FAF" w:rsidRDefault="00CD0FAF" w:rsidP="00CD0FAF">
      <w:pPr>
        <w:pStyle w:val="EW"/>
      </w:pPr>
      <w:r>
        <w:tab/>
        <w:t>Source device:</w:t>
      </w:r>
      <w:r>
        <w:tab/>
        <w:t>ME</w:t>
      </w:r>
    </w:p>
    <w:p w14:paraId="0E82CA6A" w14:textId="77777777" w:rsidR="00CD0FAF" w:rsidRDefault="00CD0FAF" w:rsidP="00CD0FAF">
      <w:pPr>
        <w:pStyle w:val="EW"/>
      </w:pPr>
      <w:r>
        <w:tab/>
        <w:t>Destination device:</w:t>
      </w:r>
      <w:r>
        <w:tab/>
        <w:t>UICC</w:t>
      </w:r>
    </w:p>
    <w:p w14:paraId="4A9C0A6A" w14:textId="77777777" w:rsidR="00CD0FAF" w:rsidRDefault="00CD0FAF" w:rsidP="00CD0FAF">
      <w:pPr>
        <w:pStyle w:val="EW"/>
      </w:pPr>
      <w:r>
        <w:t>Result</w:t>
      </w:r>
    </w:p>
    <w:p w14:paraId="5F487067" w14:textId="77777777" w:rsidR="00CD0FAF" w:rsidRDefault="00CD0FAF" w:rsidP="00CD0FAF">
      <w:pPr>
        <w:pStyle w:val="EX"/>
      </w:pPr>
      <w:r>
        <w:t>General Result:</w:t>
      </w:r>
      <w:r>
        <w:tab/>
        <w:t>ME currently unable to process command</w:t>
      </w:r>
      <w:r>
        <w:br/>
        <w:t>Additional information on result:</w:t>
      </w:r>
      <w:r>
        <w:tab/>
        <w:t>Screen is busy</w:t>
      </w:r>
    </w:p>
    <w:p w14:paraId="790D0ED5" w14:textId="77777777" w:rsidR="00CD0FAF" w:rsidRDefault="00CD0FAF" w:rsidP="00CD0FAF">
      <w:pPr>
        <w:pStyle w:val="EX"/>
      </w:pPr>
    </w:p>
    <w:p w14:paraId="04FF0568" w14:textId="77777777" w:rsidR="00CD0FAF" w:rsidRDefault="00CD0FAF" w:rsidP="00CD0FAF">
      <w:r>
        <w:t>Coding:</w:t>
      </w:r>
    </w:p>
    <w:p w14:paraId="467F1C5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3BB3C6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56FA408"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F479A1"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EB1492"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80DAE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5B0D7C"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213D05"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42E9CB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3FFA24"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6C1E1A"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CBC247"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9E9214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AF0BB2"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9607025" w14:textId="77777777" w:rsidR="00CD0FAF" w:rsidRDefault="00CD0FAF" w:rsidP="0030403A">
            <w:pPr>
              <w:pStyle w:val="TAC"/>
            </w:pPr>
            <w:r>
              <w:t>20</w:t>
            </w:r>
          </w:p>
        </w:tc>
      </w:tr>
      <w:tr w:rsidR="00CD0FAF" w14:paraId="180AC5A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108B95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36BA5555"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686FD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297CD19"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4A3F5D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1A6CE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DD0BE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C1C79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B61690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305DA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29F0E6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AF72B9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508BA9" w14:textId="77777777" w:rsidR="00CD0FAF" w:rsidRDefault="00CD0FAF" w:rsidP="0030403A">
            <w:pPr>
              <w:pStyle w:val="TAC"/>
            </w:pPr>
          </w:p>
        </w:tc>
      </w:tr>
    </w:tbl>
    <w:p w14:paraId="704CBFA0" w14:textId="77777777" w:rsidR="00CD0FAF" w:rsidRDefault="00CD0FAF" w:rsidP="00CD0FAF">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1897FBEC"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w:t>
      </w:r>
      <w:r w:rsidR="00CD0FAF">
        <w:t>4</w:t>
      </w:r>
      <w:r w:rsidRPr="004D6208">
        <w:t>.</w:t>
      </w:r>
      <w:bookmarkStart w:id="131" w:name="OLE_LINK1"/>
      <w:bookmarkStart w:id="132" w:name="OLE_LINK2"/>
    </w:p>
    <w:p w14:paraId="5DDE83CF" w14:textId="71D3962A" w:rsidR="00AC4D4E" w:rsidRPr="00E96170" w:rsidRDefault="00AC4D4E" w:rsidP="000F06BA">
      <w:pPr>
        <w:pStyle w:val="Heading5"/>
        <w:rPr>
          <w:rFonts w:eastAsiaTheme="minorEastAsia"/>
        </w:rPr>
      </w:pPr>
      <w:bookmarkStart w:id="133" w:name="_Toc146312941"/>
      <w:r>
        <w:rPr>
          <w:rFonts w:eastAsiaTheme="minorEastAsia"/>
        </w:rPr>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31"/>
      <w:bookmarkEnd w:id="132"/>
      <w:bookmarkEnd w:id="133"/>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lastRenderedPageBreak/>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4" w:name="OLE_LINK3"/>
      <w:bookmarkStart w:id="135" w:name="OLE_LINK4"/>
      <w:r w:rsidRPr="001D1909">
        <w:t>clause</w:t>
      </w:r>
      <w:bookmarkEnd w:id="134"/>
      <w:bookmarkEnd w:id="135"/>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lastRenderedPageBreak/>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0C0EAF54" w14:textId="35232D23" w:rsidR="00C20BD0" w:rsidRPr="007C431F" w:rsidRDefault="00C20BD0" w:rsidP="00C20BD0">
      <w:pPr>
        <w:pStyle w:val="B1"/>
        <w:rPr>
          <w:lang w:val="de-DE"/>
        </w:rPr>
      </w:pPr>
      <w:r w:rsidRPr="007C431F">
        <w:rPr>
          <w:lang w:val="de-DE"/>
        </w:rPr>
        <w:t>Logically:</w:t>
      </w:r>
      <w:r w:rsidRPr="007C431F">
        <w:rPr>
          <w:lang w:val="de-DE"/>
        </w:rPr>
        <w:tab/>
      </w:r>
      <w:r w:rsidRPr="005410A9">
        <w:rPr>
          <w:lang w:val="de-DE"/>
        </w:rPr>
        <w:t>userid18@example.com</w:t>
      </w:r>
    </w:p>
    <w:p w14:paraId="2A68D2A7" w14:textId="77777777" w:rsidR="00C20BD0" w:rsidRPr="007C431F" w:rsidRDefault="00C20BD0" w:rsidP="00C20BD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lastRenderedPageBreak/>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3D83D83D" w14:textId="42BB4AA4" w:rsidR="00AA3D03" w:rsidRDefault="00AA3D03" w:rsidP="00AA3D03">
      <w:pPr>
        <w:keepNext/>
        <w:keepLines/>
        <w:spacing w:before="60"/>
        <w:jc w:val="center"/>
        <w:rPr>
          <w:rFonts w:ascii="Arial" w:hAnsi="Arial"/>
          <w:b/>
        </w:rPr>
      </w:pPr>
      <w:r>
        <w:rPr>
          <w:rFonts w:ascii="Arial" w:hAnsi="Arial"/>
          <w:b/>
        </w:rPr>
        <w:lastRenderedPageBreak/>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AA3D03" w14:paraId="187F8FC2" w14:textId="77777777" w:rsidTr="001A75DA">
        <w:trPr>
          <w:cantSplit/>
          <w:jc w:val="center"/>
        </w:trPr>
        <w:tc>
          <w:tcPr>
            <w:tcW w:w="737" w:type="dxa"/>
          </w:tcPr>
          <w:p w14:paraId="060B77F4"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1056C50"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818F408"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056AEE1"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Comments</w:t>
            </w:r>
          </w:p>
        </w:tc>
      </w:tr>
      <w:tr w:rsidR="00AA3D03" w14:paraId="4D78CAF7" w14:textId="77777777" w:rsidTr="001A75DA">
        <w:trPr>
          <w:cantSplit/>
          <w:jc w:val="center"/>
        </w:trPr>
        <w:tc>
          <w:tcPr>
            <w:tcW w:w="737" w:type="dxa"/>
          </w:tcPr>
          <w:p w14:paraId="70BACAC9" w14:textId="77777777" w:rsidR="00AA3D03" w:rsidRDefault="00AA3D03" w:rsidP="001A75DA">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490269E6" w14:textId="77777777" w:rsidR="00AA3D03" w:rsidRDefault="00AA3D03" w:rsidP="001A75D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CA589B9" w14:textId="77777777" w:rsidR="00AA3D03" w:rsidRDefault="00AA3D03" w:rsidP="001A75D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75A170FF" w14:textId="77777777" w:rsidR="00AA3D03" w:rsidRDefault="00AA3D03" w:rsidP="001A75D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AA3D03" w14:paraId="2EF92C39" w14:textId="77777777" w:rsidTr="001A75DA">
        <w:trPr>
          <w:cantSplit/>
          <w:jc w:val="center"/>
        </w:trPr>
        <w:tc>
          <w:tcPr>
            <w:tcW w:w="737" w:type="dxa"/>
          </w:tcPr>
          <w:p w14:paraId="2E0F47F6"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1B48873B" w14:textId="77777777" w:rsidR="00AA3D03" w:rsidRDefault="00AA3D03" w:rsidP="001A75D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8789443" w14:textId="672DC68F" w:rsidR="00AA3D03" w:rsidRDefault="00AA3D03" w:rsidP="001A75DA">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54DCA029" w14:textId="77777777" w:rsidR="00AA3D03" w:rsidRDefault="00AA3D03" w:rsidP="001A75DA">
            <w:pPr>
              <w:keepNext/>
              <w:keepLines/>
              <w:spacing w:after="0"/>
              <w:rPr>
                <w:rFonts w:ascii="Arial" w:hAnsi="Arial" w:cs="Arial"/>
                <w:b/>
                <w:sz w:val="18"/>
                <w:szCs w:val="18"/>
              </w:rPr>
            </w:pPr>
            <w:r>
              <w:rPr>
                <w:rFonts w:ascii="Arial" w:hAnsi="Arial" w:cs="Arial"/>
                <w:sz w:val="18"/>
                <w:szCs w:val="18"/>
              </w:rPr>
              <w:t>[To inform the ME that SUPI_NAI has changed]</w:t>
            </w:r>
          </w:p>
        </w:tc>
      </w:tr>
      <w:tr w:rsidR="00AA3D03" w14:paraId="543E8436" w14:textId="77777777" w:rsidTr="001A75DA">
        <w:trPr>
          <w:cantSplit/>
          <w:jc w:val="center"/>
        </w:trPr>
        <w:tc>
          <w:tcPr>
            <w:tcW w:w="737" w:type="dxa"/>
          </w:tcPr>
          <w:p w14:paraId="28224CB1"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6E4EECD"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57AA19C5" w14:textId="77777777" w:rsidR="00AA3D03" w:rsidRDefault="00AA3D03" w:rsidP="001A75DA">
            <w:pPr>
              <w:keepNext/>
              <w:keepLines/>
              <w:spacing w:after="0"/>
              <w:rPr>
                <w:rFonts w:ascii="Arial" w:hAnsi="Arial" w:cs="Arial"/>
                <w:sz w:val="18"/>
                <w:szCs w:val="18"/>
              </w:rPr>
            </w:pPr>
            <w:r>
              <w:rPr>
                <w:rFonts w:ascii="Arial" w:hAnsi="Arial" w:cs="Arial"/>
                <w:sz w:val="18"/>
                <w:szCs w:val="18"/>
              </w:rPr>
              <w:t>FETCH</w:t>
            </w:r>
          </w:p>
        </w:tc>
        <w:tc>
          <w:tcPr>
            <w:tcW w:w="3776" w:type="dxa"/>
          </w:tcPr>
          <w:p w14:paraId="33AB789A" w14:textId="77777777" w:rsidR="00AA3D03" w:rsidRDefault="00AA3D03" w:rsidP="001A75DA">
            <w:pPr>
              <w:keepNext/>
              <w:keepLines/>
              <w:spacing w:after="0"/>
              <w:rPr>
                <w:rFonts w:ascii="Arial" w:hAnsi="Arial" w:cs="Arial"/>
                <w:sz w:val="18"/>
                <w:szCs w:val="18"/>
              </w:rPr>
            </w:pPr>
          </w:p>
        </w:tc>
      </w:tr>
      <w:tr w:rsidR="00AA3D03" w14:paraId="4CB7EF0D" w14:textId="77777777" w:rsidTr="001A75DA">
        <w:trPr>
          <w:cantSplit/>
          <w:jc w:val="center"/>
        </w:trPr>
        <w:tc>
          <w:tcPr>
            <w:tcW w:w="737" w:type="dxa"/>
          </w:tcPr>
          <w:p w14:paraId="7D62E467"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55E14CFC"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F534C45" w14:textId="165B4BA4" w:rsidR="00AA3D03" w:rsidRDefault="00AA3D03" w:rsidP="001A75DA">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79A1BC0B" w14:textId="77777777" w:rsidR="00AA3D03" w:rsidRDefault="00AA3D03" w:rsidP="001A75DA">
            <w:pPr>
              <w:keepNext/>
              <w:keepLines/>
              <w:spacing w:after="0"/>
              <w:rPr>
                <w:rFonts w:ascii="Arial" w:hAnsi="Arial" w:cs="Arial"/>
                <w:sz w:val="18"/>
                <w:szCs w:val="18"/>
              </w:rPr>
            </w:pPr>
          </w:p>
        </w:tc>
      </w:tr>
      <w:tr w:rsidR="00AA3D03" w14:paraId="310B5F77" w14:textId="77777777" w:rsidTr="001A75DA">
        <w:trPr>
          <w:cantSplit/>
          <w:jc w:val="center"/>
        </w:trPr>
        <w:tc>
          <w:tcPr>
            <w:tcW w:w="737" w:type="dxa"/>
          </w:tcPr>
          <w:p w14:paraId="475AA5B5"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7B93DE60"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72C70FF8" w14:textId="77777777" w:rsidR="00AA3D03" w:rsidRDefault="00AA3D03" w:rsidP="001A75DA">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59BC8A1D" w14:textId="77777777" w:rsidR="00AA3D03" w:rsidRDefault="00AA3D03" w:rsidP="001A75DA">
            <w:pPr>
              <w:keepNext/>
              <w:keepLines/>
              <w:spacing w:after="0"/>
              <w:rPr>
                <w:rFonts w:ascii="Arial" w:hAnsi="Arial" w:cs="Arial"/>
                <w:color w:val="000000"/>
                <w:sz w:val="18"/>
                <w:szCs w:val="18"/>
                <w:lang w:eastAsia="zh-CN"/>
              </w:rPr>
            </w:pPr>
          </w:p>
        </w:tc>
      </w:tr>
      <w:tr w:rsidR="00AA3D03" w14:paraId="2B2E4009" w14:textId="77777777" w:rsidTr="001A75DA">
        <w:trPr>
          <w:cantSplit/>
          <w:jc w:val="center"/>
        </w:trPr>
        <w:tc>
          <w:tcPr>
            <w:tcW w:w="737" w:type="dxa"/>
          </w:tcPr>
          <w:p w14:paraId="1C5A2569"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4959E411"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188F3F7D" w14:textId="77777777" w:rsidR="00AA3D03" w:rsidRDefault="00AA3D03" w:rsidP="001A75DA">
            <w:pPr>
              <w:pStyle w:val="TAL"/>
              <w:rPr>
                <w:szCs w:val="18"/>
                <w:lang w:eastAsia="zh-CN"/>
              </w:rPr>
            </w:pPr>
            <w:r>
              <w:rPr>
                <w:szCs w:val="18"/>
              </w:rPr>
              <w:t>STATUS</w:t>
            </w:r>
            <w:r>
              <w:rPr>
                <w:rFonts w:cs="Arial"/>
                <w:szCs w:val="18"/>
              </w:rPr>
              <w:t>[P1='02']</w:t>
            </w:r>
          </w:p>
        </w:tc>
        <w:tc>
          <w:tcPr>
            <w:tcW w:w="3776" w:type="dxa"/>
          </w:tcPr>
          <w:p w14:paraId="4A8353AF" w14:textId="77777777" w:rsidR="00AA3D03" w:rsidRDefault="00AA3D03" w:rsidP="001A75DA">
            <w:pPr>
              <w:pStyle w:val="TAL"/>
              <w:rPr>
                <w:rFonts w:cs="Arial"/>
                <w:szCs w:val="18"/>
                <w:lang w:eastAsia="zh-CN"/>
              </w:rPr>
            </w:pPr>
            <w:r>
              <w:rPr>
                <w:rFonts w:cs="Arial"/>
                <w:szCs w:val="18"/>
              </w:rPr>
              <w:t>ME indicates to USIM that the termination procedure is starting</w:t>
            </w:r>
          </w:p>
        </w:tc>
      </w:tr>
      <w:tr w:rsidR="00AA3D03" w14:paraId="52F3282E" w14:textId="77777777" w:rsidTr="001A75DA">
        <w:trPr>
          <w:cantSplit/>
          <w:jc w:val="center"/>
        </w:trPr>
        <w:tc>
          <w:tcPr>
            <w:tcW w:w="737" w:type="dxa"/>
          </w:tcPr>
          <w:p w14:paraId="285B5C7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53F7B1E6"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6070AEE0" w14:textId="77777777" w:rsidR="00AA3D03" w:rsidRDefault="00AA3D03" w:rsidP="001A75DA">
            <w:pPr>
              <w:pStyle w:val="TAL"/>
              <w:rPr>
                <w:rFonts w:cs="Arial"/>
                <w:szCs w:val="18"/>
              </w:rPr>
            </w:pPr>
            <w:r>
              <w:rPr>
                <w:rFonts w:cs="Arial"/>
                <w:szCs w:val="18"/>
              </w:rPr>
              <w:t>Select AID=USIM</w:t>
            </w:r>
          </w:p>
          <w:p w14:paraId="5DF1BDE9" w14:textId="77777777" w:rsidR="00AA3D03" w:rsidRDefault="00AA3D03" w:rsidP="001A75DA">
            <w:pPr>
              <w:pStyle w:val="TAL"/>
              <w:rPr>
                <w:rFonts w:cs="Arial"/>
                <w:szCs w:val="18"/>
                <w:lang w:eastAsia="zh-CN"/>
              </w:rPr>
            </w:pPr>
            <w:r>
              <w:rPr>
                <w:rFonts w:cs="Arial"/>
                <w:szCs w:val="18"/>
              </w:rPr>
              <w:t>(P2='44') OR (P2='4C')</w:t>
            </w:r>
          </w:p>
        </w:tc>
        <w:tc>
          <w:tcPr>
            <w:tcW w:w="3776" w:type="dxa"/>
          </w:tcPr>
          <w:p w14:paraId="1E0F7B1F" w14:textId="77777777" w:rsidR="00AA3D03" w:rsidRDefault="00AA3D03" w:rsidP="001A75DA">
            <w:pPr>
              <w:pStyle w:val="TAL"/>
              <w:rPr>
                <w:rFonts w:cs="Arial"/>
                <w:szCs w:val="18"/>
                <w:lang w:eastAsia="zh-CN"/>
              </w:rPr>
            </w:pPr>
            <w:r>
              <w:rPr>
                <w:rFonts w:cs="Arial"/>
                <w:szCs w:val="18"/>
              </w:rPr>
              <w:t>Application termination</w:t>
            </w:r>
          </w:p>
        </w:tc>
      </w:tr>
      <w:tr w:rsidR="00AA3D03" w14:paraId="56761577" w14:textId="77777777" w:rsidTr="001A75DA">
        <w:trPr>
          <w:cantSplit/>
          <w:jc w:val="center"/>
        </w:trPr>
        <w:tc>
          <w:tcPr>
            <w:tcW w:w="737" w:type="dxa"/>
          </w:tcPr>
          <w:p w14:paraId="5559575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5F7843ED" w14:textId="77777777" w:rsidR="00AA3D03" w:rsidRDefault="00AA3D03" w:rsidP="001A75DA">
            <w:pPr>
              <w:keepNext/>
              <w:keepLines/>
              <w:spacing w:after="0"/>
              <w:jc w:val="center"/>
              <w:rPr>
                <w:rFonts w:ascii="Arial" w:hAnsi="Arial"/>
                <w:sz w:val="18"/>
              </w:rPr>
            </w:pPr>
            <w:r>
              <w:rPr>
                <w:rFonts w:ascii="Arial" w:hAnsi="Arial"/>
                <w:sz w:val="18"/>
                <w:lang w:eastAsia="zh-CN"/>
              </w:rPr>
              <w:t>UICC</w:t>
            </w:r>
          </w:p>
        </w:tc>
        <w:tc>
          <w:tcPr>
            <w:tcW w:w="2892" w:type="dxa"/>
          </w:tcPr>
          <w:p w14:paraId="23D2B217" w14:textId="77777777" w:rsidR="00AA3D03" w:rsidRDefault="00AA3D03"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Pr>
          <w:p w14:paraId="6506F1C6" w14:textId="77777777" w:rsidR="00AA3D03" w:rsidRDefault="00AA3D03"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AA3D03" w14:paraId="13BB6A18" w14:textId="77777777" w:rsidTr="001A75DA">
        <w:trPr>
          <w:cantSplit/>
          <w:jc w:val="center"/>
        </w:trPr>
        <w:tc>
          <w:tcPr>
            <w:tcW w:w="737" w:type="dxa"/>
          </w:tcPr>
          <w:p w14:paraId="0B225C96"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40469E9D"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703FC8BF" w14:textId="77777777" w:rsidR="00AA3D03" w:rsidRDefault="00AA3D03"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5A052DD0" w14:textId="77777777" w:rsidR="00AA3D03" w:rsidRDefault="00AA3D03" w:rsidP="001A75DA">
            <w:pPr>
              <w:pStyle w:val="TAL"/>
              <w:rPr>
                <w:rFonts w:cs="Arial"/>
                <w:szCs w:val="18"/>
                <w:lang w:eastAsia="zh-CN"/>
              </w:rPr>
            </w:pPr>
            <w:r>
              <w:rPr>
                <w:rFonts w:cs="Arial"/>
                <w:szCs w:val="18"/>
              </w:rPr>
              <w:t>[ME performs USIM initialization]</w:t>
            </w:r>
          </w:p>
        </w:tc>
      </w:tr>
      <w:tr w:rsidR="00AA3D03" w14:paraId="75FB0866" w14:textId="77777777" w:rsidTr="001A75DA">
        <w:trPr>
          <w:cantSplit/>
          <w:jc w:val="center"/>
        </w:trPr>
        <w:tc>
          <w:tcPr>
            <w:tcW w:w="737" w:type="dxa"/>
          </w:tcPr>
          <w:p w14:paraId="17E1D2E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4D653DB0"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3FFC6B3E" w14:textId="6D132C02" w:rsidR="00AA3D03" w:rsidRDefault="00AA3D03" w:rsidP="001A75DA">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51AB0F5A" w14:textId="77777777" w:rsidR="00AA3D03" w:rsidRDefault="00AA3D03" w:rsidP="001A75DA">
            <w:pPr>
              <w:pStyle w:val="TAL"/>
            </w:pPr>
            <w:r>
              <w:t>[normal ending]</w:t>
            </w:r>
          </w:p>
          <w:p w14:paraId="2A78C3C4" w14:textId="77777777" w:rsidR="00AA3D03" w:rsidRDefault="00AA3D03" w:rsidP="001A75DA">
            <w:pPr>
              <w:pStyle w:val="TAL"/>
              <w:rPr>
                <w:rFonts w:cs="Arial"/>
                <w:szCs w:val="18"/>
                <w:lang w:eastAsia="zh-CN"/>
              </w:rPr>
            </w:pPr>
          </w:p>
        </w:tc>
      </w:tr>
      <w:tr w:rsidR="00AA3D03" w14:paraId="504D3ABB" w14:textId="77777777" w:rsidTr="001A75DA">
        <w:trPr>
          <w:cantSplit/>
          <w:jc w:val="center"/>
        </w:trPr>
        <w:tc>
          <w:tcPr>
            <w:tcW w:w="737" w:type="dxa"/>
          </w:tcPr>
          <w:p w14:paraId="3A7E14DC"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11F313AB"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5462F22" w14:textId="77777777" w:rsidR="00AA3D03" w:rsidRDefault="00AA3D03" w:rsidP="001A75DA">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08B050A" w14:textId="77777777" w:rsidR="00AA3D03" w:rsidRDefault="00AA3D03" w:rsidP="001A75DA">
            <w:pPr>
              <w:keepNext/>
              <w:keepLines/>
              <w:spacing w:after="0"/>
              <w:rPr>
                <w:rFonts w:ascii="Arial" w:hAnsi="Arial" w:cs="Arial"/>
                <w:sz w:val="18"/>
                <w:szCs w:val="18"/>
              </w:rPr>
            </w:pPr>
          </w:p>
        </w:tc>
      </w:tr>
      <w:tr w:rsidR="00AA3D03" w14:paraId="55E9D9B9" w14:textId="77777777" w:rsidTr="001A75DA">
        <w:trPr>
          <w:cantSplit/>
          <w:jc w:val="center"/>
        </w:trPr>
        <w:tc>
          <w:tcPr>
            <w:tcW w:w="737" w:type="dxa"/>
          </w:tcPr>
          <w:p w14:paraId="3DD2F991"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61BCFD26"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2A4893F7" w14:textId="77777777" w:rsidR="00AA3D03" w:rsidRDefault="00AA3D03" w:rsidP="001A75DA">
            <w:pPr>
              <w:keepNext/>
              <w:keepLines/>
              <w:spacing w:after="0"/>
              <w:rPr>
                <w:rFonts w:ascii="Arial" w:hAnsi="Arial" w:cs="Arial"/>
                <w:sz w:val="18"/>
                <w:szCs w:val="18"/>
              </w:rPr>
            </w:pPr>
            <w:r>
              <w:rPr>
                <w:rFonts w:ascii="Arial" w:hAnsi="Arial"/>
                <w:sz w:val="18"/>
              </w:rPr>
              <w:t>Registration Request</w:t>
            </w:r>
          </w:p>
        </w:tc>
        <w:tc>
          <w:tcPr>
            <w:tcW w:w="3776" w:type="dxa"/>
          </w:tcPr>
          <w:p w14:paraId="3D61398E" w14:textId="77777777" w:rsidR="00AA3D03" w:rsidRDefault="00AA3D03" w:rsidP="001A75DA">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AA3D03" w14:paraId="7CF903CB" w14:textId="77777777" w:rsidTr="001A75DA">
        <w:trPr>
          <w:cantSplit/>
          <w:jc w:val="center"/>
        </w:trPr>
        <w:tc>
          <w:tcPr>
            <w:tcW w:w="737" w:type="dxa"/>
          </w:tcPr>
          <w:p w14:paraId="07525F9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7E2994A4"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14:paraId="1C385CA7" w14:textId="77777777" w:rsidR="00AA3D03" w:rsidRDefault="00AA3D03" w:rsidP="001A75DA">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39473CEC" w14:textId="77777777" w:rsidR="00AA3D03" w:rsidRDefault="00AA3D03" w:rsidP="001A75DA">
            <w:pPr>
              <w:keepNext/>
              <w:keepLines/>
              <w:spacing w:after="0"/>
              <w:rPr>
                <w:rFonts w:ascii="Arial" w:hAnsi="Arial" w:cs="Arial"/>
                <w:sz w:val="18"/>
                <w:szCs w:val="18"/>
              </w:rPr>
            </w:pPr>
          </w:p>
        </w:tc>
      </w:tr>
      <w:tr w:rsidR="00AA3D03" w14:paraId="7A33BAE7" w14:textId="77777777" w:rsidTr="001A75DA">
        <w:trPr>
          <w:cantSplit/>
          <w:jc w:val="center"/>
        </w:trPr>
        <w:tc>
          <w:tcPr>
            <w:tcW w:w="737" w:type="dxa"/>
          </w:tcPr>
          <w:p w14:paraId="78138FAF"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217C200A" w14:textId="77777777" w:rsidR="00AA3D03" w:rsidRDefault="00AA3D03" w:rsidP="001A75DA">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31E5F607" w14:textId="77777777" w:rsidR="00AA3D03" w:rsidRDefault="00AA3D03" w:rsidP="001A75DA">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5E1C2E94" w14:textId="77777777" w:rsidR="00AA3D03" w:rsidRDefault="00AA3D03" w:rsidP="001A75DA">
            <w:pPr>
              <w:keepNext/>
              <w:keepLines/>
              <w:spacing w:after="0"/>
              <w:rPr>
                <w:rFonts w:ascii="Arial" w:hAnsi="Arial" w:cs="Arial"/>
                <w:sz w:val="18"/>
                <w:szCs w:val="18"/>
              </w:rPr>
            </w:pPr>
          </w:p>
        </w:tc>
      </w:tr>
    </w:tbl>
    <w:p w14:paraId="2D9639A3" w14:textId="77777777" w:rsidR="00AA3D03" w:rsidRDefault="00AA3D03" w:rsidP="00AA3D03"/>
    <w:p w14:paraId="772DF6A8" w14:textId="06CE301C" w:rsidR="00AA3D03" w:rsidRDefault="00AA3D03" w:rsidP="00AA3D03">
      <w:r>
        <w:t xml:space="preserve">PROACTIVE COMMAND: REFRESH </w:t>
      </w:r>
      <w:r>
        <w:rPr>
          <w:rFonts w:eastAsia="SimSun" w:hint="eastAsia"/>
          <w:lang w:val="en-US" w:eastAsia="zh-CN"/>
        </w:rPr>
        <w:t>7</w:t>
      </w:r>
      <w:r>
        <w:t>.</w:t>
      </w:r>
      <w:r>
        <w:rPr>
          <w:rFonts w:eastAsia="SimSun"/>
          <w:lang w:val="en-US" w:eastAsia="zh-CN"/>
        </w:rPr>
        <w:t>3</w:t>
      </w:r>
      <w:r>
        <w:t>.1</w:t>
      </w:r>
    </w:p>
    <w:p w14:paraId="395C8012" w14:textId="77777777" w:rsidR="00AA3D03" w:rsidRDefault="00AA3D03" w:rsidP="00AA3D03">
      <w:r>
        <w:t>Logically:</w:t>
      </w:r>
    </w:p>
    <w:p w14:paraId="2CAA01E4" w14:textId="77777777" w:rsidR="00AA3D03" w:rsidRDefault="00AA3D03" w:rsidP="00AA3D03">
      <w:pPr>
        <w:pStyle w:val="EW"/>
      </w:pPr>
      <w:r>
        <w:t>Command details</w:t>
      </w:r>
    </w:p>
    <w:p w14:paraId="11174905" w14:textId="77777777" w:rsidR="00AA3D03" w:rsidRDefault="00AA3D03" w:rsidP="00AA3D03">
      <w:pPr>
        <w:pStyle w:val="EW"/>
      </w:pPr>
      <w:r>
        <w:tab/>
        <w:t>Command number:</w:t>
      </w:r>
      <w:r>
        <w:tab/>
        <w:t>1</w:t>
      </w:r>
    </w:p>
    <w:p w14:paraId="4558F957" w14:textId="77777777" w:rsidR="00AA3D03" w:rsidRDefault="00AA3D03" w:rsidP="00AA3D03">
      <w:pPr>
        <w:pStyle w:val="EW"/>
      </w:pPr>
      <w:r>
        <w:tab/>
        <w:t>Command type:</w:t>
      </w:r>
      <w:r>
        <w:tab/>
        <w:t>REFRESH</w:t>
      </w:r>
    </w:p>
    <w:p w14:paraId="0162651D" w14:textId="77777777" w:rsidR="00AA3D03" w:rsidRDefault="00AA3D03" w:rsidP="00AA3D03">
      <w:pPr>
        <w:pStyle w:val="EW"/>
      </w:pPr>
      <w:r>
        <w:tab/>
        <w:t>Command qualifier:</w:t>
      </w:r>
      <w:r>
        <w:tab/>
        <w:t>USIM Application Reset</w:t>
      </w:r>
    </w:p>
    <w:p w14:paraId="36CDA93B" w14:textId="77777777" w:rsidR="00AA3D03" w:rsidRDefault="00AA3D03" w:rsidP="00AA3D03">
      <w:pPr>
        <w:pStyle w:val="EW"/>
      </w:pPr>
      <w:r>
        <w:t>Device identities</w:t>
      </w:r>
    </w:p>
    <w:p w14:paraId="0AE20FE9" w14:textId="77777777" w:rsidR="00AA3D03" w:rsidRDefault="00AA3D03" w:rsidP="00AA3D03">
      <w:pPr>
        <w:pStyle w:val="EW"/>
      </w:pPr>
      <w:r>
        <w:tab/>
        <w:t>Source device:</w:t>
      </w:r>
      <w:r>
        <w:tab/>
        <w:t>UICC</w:t>
      </w:r>
    </w:p>
    <w:p w14:paraId="1D890390" w14:textId="77777777" w:rsidR="00AA3D03" w:rsidRDefault="00AA3D03" w:rsidP="00AA3D03">
      <w:pPr>
        <w:pStyle w:val="EX"/>
      </w:pPr>
      <w:r>
        <w:tab/>
        <w:t>Destination device:</w:t>
      </w:r>
      <w:r>
        <w:tab/>
        <w:t>ME</w:t>
      </w:r>
    </w:p>
    <w:p w14:paraId="2C5A5B58" w14:textId="77777777" w:rsidR="00AA3D03" w:rsidRDefault="00AA3D03" w:rsidP="00AA3D03">
      <w:r>
        <w:t>Coding:</w:t>
      </w:r>
    </w:p>
    <w:p w14:paraId="216F0301" w14:textId="77777777" w:rsidR="00AA3D03" w:rsidRDefault="00AA3D03" w:rsidP="00AA3D0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3BA74DAB" w14:textId="77777777" w:rsidTr="001A75DA">
        <w:trPr>
          <w:jc w:val="center"/>
        </w:trPr>
        <w:tc>
          <w:tcPr>
            <w:tcW w:w="1134" w:type="dxa"/>
          </w:tcPr>
          <w:p w14:paraId="3AD31481" w14:textId="77777777" w:rsidR="00AA3D03" w:rsidRDefault="00AA3D03" w:rsidP="001A75DA">
            <w:pPr>
              <w:pStyle w:val="TAL"/>
            </w:pPr>
            <w:r>
              <w:t>BER-TLV:</w:t>
            </w:r>
          </w:p>
        </w:tc>
        <w:tc>
          <w:tcPr>
            <w:tcW w:w="567" w:type="dxa"/>
          </w:tcPr>
          <w:p w14:paraId="4EC67C38" w14:textId="77777777" w:rsidR="00AA3D03" w:rsidRDefault="00AA3D03" w:rsidP="001A75DA">
            <w:pPr>
              <w:pStyle w:val="TAC"/>
            </w:pPr>
            <w:r>
              <w:t>D0</w:t>
            </w:r>
          </w:p>
        </w:tc>
        <w:tc>
          <w:tcPr>
            <w:tcW w:w="567" w:type="dxa"/>
          </w:tcPr>
          <w:p w14:paraId="2F9844A4" w14:textId="77777777" w:rsidR="00AA3D03" w:rsidRDefault="00AA3D03" w:rsidP="001A75DA">
            <w:pPr>
              <w:pStyle w:val="TAC"/>
            </w:pPr>
            <w:r>
              <w:t>09</w:t>
            </w:r>
          </w:p>
        </w:tc>
        <w:tc>
          <w:tcPr>
            <w:tcW w:w="567" w:type="dxa"/>
          </w:tcPr>
          <w:p w14:paraId="7F8E0850" w14:textId="77777777" w:rsidR="00AA3D03" w:rsidRDefault="00AA3D03" w:rsidP="001A75DA">
            <w:pPr>
              <w:pStyle w:val="TAC"/>
            </w:pPr>
            <w:r>
              <w:t>81</w:t>
            </w:r>
          </w:p>
        </w:tc>
        <w:tc>
          <w:tcPr>
            <w:tcW w:w="567" w:type="dxa"/>
          </w:tcPr>
          <w:p w14:paraId="06E1E2DF" w14:textId="77777777" w:rsidR="00AA3D03" w:rsidRDefault="00AA3D03" w:rsidP="001A75DA">
            <w:pPr>
              <w:pStyle w:val="TAC"/>
            </w:pPr>
            <w:r>
              <w:t>03</w:t>
            </w:r>
          </w:p>
        </w:tc>
        <w:tc>
          <w:tcPr>
            <w:tcW w:w="567" w:type="dxa"/>
          </w:tcPr>
          <w:p w14:paraId="22C93797" w14:textId="77777777" w:rsidR="00AA3D03" w:rsidRDefault="00AA3D03" w:rsidP="001A75DA">
            <w:pPr>
              <w:pStyle w:val="TAC"/>
            </w:pPr>
            <w:r>
              <w:t>01</w:t>
            </w:r>
          </w:p>
        </w:tc>
        <w:tc>
          <w:tcPr>
            <w:tcW w:w="567" w:type="dxa"/>
          </w:tcPr>
          <w:p w14:paraId="1C6666A3" w14:textId="77777777" w:rsidR="00AA3D03" w:rsidRDefault="00AA3D03" w:rsidP="001A75DA">
            <w:pPr>
              <w:pStyle w:val="TAC"/>
            </w:pPr>
            <w:r>
              <w:t>01</w:t>
            </w:r>
          </w:p>
        </w:tc>
        <w:tc>
          <w:tcPr>
            <w:tcW w:w="567" w:type="dxa"/>
          </w:tcPr>
          <w:p w14:paraId="1F7C3955" w14:textId="77777777" w:rsidR="00AA3D03" w:rsidRDefault="00AA3D03" w:rsidP="001A75DA">
            <w:pPr>
              <w:pStyle w:val="TAC"/>
            </w:pPr>
            <w:r>
              <w:t>05</w:t>
            </w:r>
          </w:p>
        </w:tc>
        <w:tc>
          <w:tcPr>
            <w:tcW w:w="567" w:type="dxa"/>
          </w:tcPr>
          <w:p w14:paraId="7BB03B9B" w14:textId="77777777" w:rsidR="00AA3D03" w:rsidRDefault="00AA3D03" w:rsidP="001A75DA">
            <w:pPr>
              <w:pStyle w:val="TAC"/>
            </w:pPr>
            <w:r>
              <w:t>82</w:t>
            </w:r>
          </w:p>
        </w:tc>
        <w:tc>
          <w:tcPr>
            <w:tcW w:w="567" w:type="dxa"/>
          </w:tcPr>
          <w:p w14:paraId="32EB9F52" w14:textId="77777777" w:rsidR="00AA3D03" w:rsidRDefault="00AA3D03" w:rsidP="001A75DA">
            <w:pPr>
              <w:pStyle w:val="TAC"/>
            </w:pPr>
            <w:r>
              <w:t>02</w:t>
            </w:r>
          </w:p>
        </w:tc>
        <w:tc>
          <w:tcPr>
            <w:tcW w:w="567" w:type="dxa"/>
          </w:tcPr>
          <w:p w14:paraId="144BE9EE" w14:textId="77777777" w:rsidR="00AA3D03" w:rsidRDefault="00AA3D03" w:rsidP="001A75DA">
            <w:pPr>
              <w:pStyle w:val="TAC"/>
            </w:pPr>
            <w:r>
              <w:t>81</w:t>
            </w:r>
          </w:p>
        </w:tc>
        <w:tc>
          <w:tcPr>
            <w:tcW w:w="567" w:type="dxa"/>
          </w:tcPr>
          <w:p w14:paraId="3F59FA78" w14:textId="77777777" w:rsidR="00AA3D03" w:rsidRDefault="00AA3D03" w:rsidP="001A75DA">
            <w:pPr>
              <w:pStyle w:val="TAC"/>
            </w:pPr>
            <w:r>
              <w:t>82</w:t>
            </w:r>
          </w:p>
        </w:tc>
        <w:tc>
          <w:tcPr>
            <w:tcW w:w="567" w:type="dxa"/>
          </w:tcPr>
          <w:p w14:paraId="79EAB178" w14:textId="77777777" w:rsidR="00AA3D03" w:rsidRDefault="00AA3D03" w:rsidP="001A75DA">
            <w:pPr>
              <w:pStyle w:val="TAC"/>
            </w:pPr>
          </w:p>
        </w:tc>
      </w:tr>
    </w:tbl>
    <w:p w14:paraId="1C5B6361" w14:textId="77777777" w:rsidR="00AA3D03" w:rsidRDefault="00AA3D03" w:rsidP="00AA3D03"/>
    <w:p w14:paraId="790033F0" w14:textId="53E82F7C" w:rsidR="00AA3D03" w:rsidRDefault="00AA3D03" w:rsidP="00AA3D03">
      <w:r>
        <w:t xml:space="preserve">TERMINAL RESPONSE: REFRESH </w:t>
      </w:r>
      <w:r>
        <w:rPr>
          <w:rFonts w:eastAsia="SimSun" w:hint="eastAsia"/>
          <w:lang w:val="en-US" w:eastAsia="zh-CN"/>
        </w:rPr>
        <w:t>7</w:t>
      </w:r>
      <w:r>
        <w:t>.</w:t>
      </w:r>
      <w:r>
        <w:rPr>
          <w:rFonts w:eastAsia="SimSun"/>
          <w:lang w:val="en-US" w:eastAsia="zh-CN"/>
        </w:rPr>
        <w:t>3</w:t>
      </w:r>
      <w:r>
        <w:t>.1</w:t>
      </w:r>
    </w:p>
    <w:p w14:paraId="17D564C4" w14:textId="77777777" w:rsidR="00AA3D03" w:rsidRDefault="00AA3D03" w:rsidP="00AA3D03">
      <w:r>
        <w:t>Logically:</w:t>
      </w:r>
    </w:p>
    <w:p w14:paraId="7087804D" w14:textId="77777777" w:rsidR="00AA3D03" w:rsidRDefault="00AA3D03" w:rsidP="00AA3D03">
      <w:pPr>
        <w:pStyle w:val="EW"/>
      </w:pPr>
      <w:r>
        <w:t>Command details</w:t>
      </w:r>
    </w:p>
    <w:p w14:paraId="195206A8" w14:textId="77777777" w:rsidR="00AA3D03" w:rsidRDefault="00AA3D03" w:rsidP="00AA3D03">
      <w:pPr>
        <w:pStyle w:val="EW"/>
      </w:pPr>
      <w:r>
        <w:tab/>
        <w:t>Command number:</w:t>
      </w:r>
      <w:r>
        <w:tab/>
        <w:t>1</w:t>
      </w:r>
    </w:p>
    <w:p w14:paraId="7AD61818" w14:textId="77777777" w:rsidR="00AA3D03" w:rsidRDefault="00AA3D03" w:rsidP="00AA3D03">
      <w:pPr>
        <w:pStyle w:val="EW"/>
      </w:pPr>
      <w:r>
        <w:tab/>
        <w:t>Command type:</w:t>
      </w:r>
      <w:r>
        <w:tab/>
        <w:t>REFRESH</w:t>
      </w:r>
    </w:p>
    <w:p w14:paraId="02675259" w14:textId="77777777" w:rsidR="00AA3D03" w:rsidRDefault="00AA3D03" w:rsidP="00AA3D03">
      <w:pPr>
        <w:pStyle w:val="EW"/>
      </w:pPr>
      <w:r>
        <w:tab/>
        <w:t>Command qualifier:</w:t>
      </w:r>
      <w:r>
        <w:tab/>
        <w:t>USIM Application Reset</w:t>
      </w:r>
    </w:p>
    <w:p w14:paraId="50CEDD19" w14:textId="77777777" w:rsidR="00AA3D03" w:rsidRDefault="00AA3D03" w:rsidP="00AA3D03">
      <w:pPr>
        <w:pStyle w:val="EW"/>
      </w:pPr>
      <w:r>
        <w:t>Device identities</w:t>
      </w:r>
    </w:p>
    <w:p w14:paraId="2B04EDD7" w14:textId="77777777" w:rsidR="00AA3D03" w:rsidRDefault="00AA3D03" w:rsidP="00AA3D03">
      <w:pPr>
        <w:pStyle w:val="EW"/>
      </w:pPr>
      <w:r>
        <w:tab/>
        <w:t>Source device:</w:t>
      </w:r>
      <w:r>
        <w:tab/>
        <w:t>ME</w:t>
      </w:r>
    </w:p>
    <w:p w14:paraId="77250ED8" w14:textId="77777777" w:rsidR="00AA3D03" w:rsidRDefault="00AA3D03" w:rsidP="00AA3D03">
      <w:pPr>
        <w:pStyle w:val="EW"/>
      </w:pPr>
      <w:r>
        <w:tab/>
        <w:t>Destination device:</w:t>
      </w:r>
      <w:r>
        <w:tab/>
        <w:t>UICC</w:t>
      </w:r>
    </w:p>
    <w:p w14:paraId="63B76815" w14:textId="77777777" w:rsidR="00AA3D03" w:rsidRDefault="00AA3D03" w:rsidP="00AA3D03">
      <w:pPr>
        <w:pStyle w:val="EW"/>
      </w:pPr>
      <w:r>
        <w:t>Result</w:t>
      </w:r>
    </w:p>
    <w:p w14:paraId="0E20D1F6" w14:textId="77777777" w:rsidR="00AA3D03" w:rsidRDefault="00AA3D03" w:rsidP="00AA3D03">
      <w:pPr>
        <w:pStyle w:val="EX"/>
      </w:pPr>
      <w:r>
        <w:tab/>
        <w:t>General Result:</w:t>
      </w:r>
      <w:r>
        <w:tab/>
        <w:t>Command performed successfully</w:t>
      </w:r>
    </w:p>
    <w:p w14:paraId="1C23862A" w14:textId="77777777" w:rsidR="00AA3D03" w:rsidRDefault="00AA3D03" w:rsidP="00AA3D03">
      <w:r>
        <w:t>Coding:</w:t>
      </w:r>
    </w:p>
    <w:p w14:paraId="19DEAACA" w14:textId="77777777" w:rsidR="00AA3D03" w:rsidRDefault="00AA3D03" w:rsidP="00AA3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486B8107"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E4ABD56" w14:textId="77777777" w:rsidR="00AA3D03" w:rsidRDefault="00AA3D03"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44E3753"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7AD5600" w14:textId="77777777" w:rsidR="00AA3D03" w:rsidRDefault="00AA3D03"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C91897"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1237C"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7B2297" w14:textId="77777777" w:rsidR="00AA3D03" w:rsidRDefault="00AA3D03"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0AEACCD5"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C0AFEA" w14:textId="77777777" w:rsidR="00AA3D03" w:rsidRDefault="00AA3D03"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729881D"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578DC9"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E73C45" w14:textId="77777777" w:rsidR="00AA3D03" w:rsidRDefault="00AA3D03"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E00249D"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899D7C" w14:textId="77777777" w:rsidR="00AA3D03" w:rsidRDefault="00AA3D03" w:rsidP="001A75DA">
            <w:pPr>
              <w:pStyle w:val="TAC"/>
            </w:pPr>
            <w:r>
              <w:t>00</w:t>
            </w:r>
          </w:p>
        </w:tc>
      </w:tr>
    </w:tbl>
    <w:p w14:paraId="5F41C15B" w14:textId="77777777" w:rsidR="00AA3D03" w:rsidRDefault="00AA3D03" w:rsidP="00AA3D03"/>
    <w:p w14:paraId="3EAA6603" w14:textId="5EB88A67" w:rsidR="00CD0FAF" w:rsidRDefault="00CD0FAF" w:rsidP="00CD0FA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65F9F1D8" w14:textId="77777777" w:rsidTr="0030403A">
        <w:trPr>
          <w:cantSplit/>
          <w:jc w:val="center"/>
        </w:trPr>
        <w:tc>
          <w:tcPr>
            <w:tcW w:w="737" w:type="dxa"/>
          </w:tcPr>
          <w:p w14:paraId="2A185396"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24B7AD0"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24B31E75"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6A43E62"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Comments</w:t>
            </w:r>
          </w:p>
        </w:tc>
      </w:tr>
      <w:tr w:rsidR="00CD0FAF" w14:paraId="63380092" w14:textId="77777777" w:rsidTr="0030403A">
        <w:trPr>
          <w:cantSplit/>
          <w:jc w:val="center"/>
        </w:trPr>
        <w:tc>
          <w:tcPr>
            <w:tcW w:w="737" w:type="dxa"/>
          </w:tcPr>
          <w:p w14:paraId="40BFC6CE" w14:textId="77777777" w:rsidR="00CD0FAF" w:rsidRDefault="00CD0FAF" w:rsidP="0030403A">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183AB6CA" w14:textId="77777777" w:rsidR="00CD0FAF" w:rsidRDefault="00CD0FAF" w:rsidP="0030403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1F8310B7" w14:textId="77777777" w:rsidR="00CD0FAF" w:rsidRDefault="00CD0FAF" w:rsidP="0030403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02251234" w14:textId="77777777" w:rsidR="00CD0FAF" w:rsidRDefault="00CD0FAF" w:rsidP="0030403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CD0FAF" w14:paraId="773DBC01" w14:textId="77777777" w:rsidTr="0030403A">
        <w:trPr>
          <w:cantSplit/>
          <w:jc w:val="center"/>
        </w:trPr>
        <w:tc>
          <w:tcPr>
            <w:tcW w:w="737" w:type="dxa"/>
          </w:tcPr>
          <w:p w14:paraId="767ADD45" w14:textId="77777777" w:rsidR="00CD0FAF" w:rsidRDefault="00CD0FAF" w:rsidP="0030403A">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6287970D"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6BAB8A6" w14:textId="77777777" w:rsidR="00CD0FAF" w:rsidRDefault="00CD0FAF" w:rsidP="0030403A">
            <w:pPr>
              <w:pStyle w:val="TAL"/>
              <w:rPr>
                <w:rFonts w:cs="Arial"/>
                <w:szCs w:val="18"/>
              </w:rPr>
            </w:pPr>
            <w:r>
              <w:rPr>
                <w:rFonts w:cs="Arial"/>
                <w:snapToGrid w:val="0"/>
                <w:szCs w:val="18"/>
              </w:rPr>
              <w:t>Set up an IMS voice call</w:t>
            </w:r>
          </w:p>
        </w:tc>
        <w:tc>
          <w:tcPr>
            <w:tcW w:w="3776" w:type="dxa"/>
          </w:tcPr>
          <w:p w14:paraId="444A7380" w14:textId="77777777" w:rsidR="00CD0FAF" w:rsidRDefault="00CD0FAF" w:rsidP="0030403A">
            <w:pPr>
              <w:pStyle w:val="TAL"/>
              <w:rPr>
                <w:rFonts w:cs="Arial"/>
                <w:szCs w:val="18"/>
              </w:rPr>
            </w:pPr>
            <w:r>
              <w:rPr>
                <w:rFonts w:cs="Arial"/>
                <w:szCs w:val="18"/>
              </w:rPr>
              <w:t>Call needs to be connected</w:t>
            </w:r>
          </w:p>
        </w:tc>
      </w:tr>
      <w:tr w:rsidR="00CD0FAF" w14:paraId="32EB5EB0" w14:textId="77777777" w:rsidTr="0030403A">
        <w:trPr>
          <w:cantSplit/>
          <w:jc w:val="center"/>
        </w:trPr>
        <w:tc>
          <w:tcPr>
            <w:tcW w:w="737" w:type="dxa"/>
          </w:tcPr>
          <w:p w14:paraId="16626FA5" w14:textId="77777777" w:rsidR="00CD0FAF" w:rsidRDefault="00CD0FAF" w:rsidP="0030403A">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5961DB64"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A2A6BFD" w14:textId="77777777" w:rsidR="00CD0FAF" w:rsidRDefault="00CD0FAF" w:rsidP="0030403A">
            <w:pPr>
              <w:pStyle w:val="TAL"/>
              <w:rPr>
                <w:rFonts w:cs="Arial"/>
                <w:szCs w:val="18"/>
              </w:rPr>
            </w:pPr>
            <w:r>
              <w:rPr>
                <w:rFonts w:cs="Arial"/>
                <w:snapToGrid w:val="0"/>
                <w:szCs w:val="18"/>
              </w:rPr>
              <w:t>Establish IMS voice call</w:t>
            </w:r>
          </w:p>
        </w:tc>
        <w:tc>
          <w:tcPr>
            <w:tcW w:w="3776" w:type="dxa"/>
          </w:tcPr>
          <w:p w14:paraId="687D8886" w14:textId="77777777" w:rsidR="00CD0FAF" w:rsidRDefault="00CD0FAF" w:rsidP="0030403A">
            <w:pPr>
              <w:pStyle w:val="TAL"/>
              <w:rPr>
                <w:rFonts w:cs="Arial"/>
                <w:szCs w:val="18"/>
              </w:rPr>
            </w:pPr>
            <w:r>
              <w:rPr>
                <w:rFonts w:cs="Arial"/>
                <w:szCs w:val="18"/>
              </w:rPr>
              <w:t>The established IMS voice call needs to be held</w:t>
            </w:r>
          </w:p>
        </w:tc>
      </w:tr>
      <w:tr w:rsidR="00CD0FAF" w14:paraId="3BB536F0" w14:textId="77777777" w:rsidTr="0030403A">
        <w:trPr>
          <w:cantSplit/>
          <w:jc w:val="center"/>
        </w:trPr>
        <w:tc>
          <w:tcPr>
            <w:tcW w:w="737" w:type="dxa"/>
          </w:tcPr>
          <w:p w14:paraId="0A9C4FE5"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29B1C262" w14:textId="77777777" w:rsidR="00CD0FAF" w:rsidRDefault="00CD0FAF" w:rsidP="0030403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237AFA4D" w14:textId="3806253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136"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136"/>
          </w:p>
        </w:tc>
        <w:tc>
          <w:tcPr>
            <w:tcW w:w="3776" w:type="dxa"/>
          </w:tcPr>
          <w:p w14:paraId="3FE12780" w14:textId="77777777" w:rsidR="00CD0FAF" w:rsidRDefault="00CD0FAF" w:rsidP="0030403A">
            <w:pPr>
              <w:keepNext/>
              <w:keepLines/>
              <w:spacing w:after="0"/>
              <w:rPr>
                <w:rFonts w:ascii="Arial" w:hAnsi="Arial" w:cs="Arial"/>
                <w:b/>
                <w:sz w:val="18"/>
                <w:szCs w:val="18"/>
              </w:rPr>
            </w:pPr>
            <w:r>
              <w:rPr>
                <w:rFonts w:ascii="Arial" w:hAnsi="Arial" w:cs="Arial"/>
                <w:sz w:val="18"/>
                <w:szCs w:val="18"/>
              </w:rPr>
              <w:t>[To inform the ME that SUPI_NAI has changed]</w:t>
            </w:r>
          </w:p>
        </w:tc>
      </w:tr>
      <w:tr w:rsidR="00CD0FAF" w14:paraId="451EEC0F" w14:textId="77777777" w:rsidTr="0030403A">
        <w:trPr>
          <w:cantSplit/>
          <w:jc w:val="center"/>
        </w:trPr>
        <w:tc>
          <w:tcPr>
            <w:tcW w:w="737" w:type="dxa"/>
          </w:tcPr>
          <w:p w14:paraId="32095C12"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C1DF1F0"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13D73E09" w14:textId="77777777" w:rsidR="00CD0FAF" w:rsidRDefault="00CD0FAF" w:rsidP="0030403A">
            <w:pPr>
              <w:keepNext/>
              <w:keepLines/>
              <w:spacing w:after="0"/>
              <w:rPr>
                <w:rFonts w:ascii="Arial" w:hAnsi="Arial" w:cs="Arial"/>
                <w:sz w:val="18"/>
                <w:szCs w:val="18"/>
              </w:rPr>
            </w:pPr>
            <w:r>
              <w:rPr>
                <w:rFonts w:ascii="Arial" w:hAnsi="Arial" w:cs="Arial"/>
                <w:sz w:val="18"/>
                <w:szCs w:val="18"/>
              </w:rPr>
              <w:t>FETCH</w:t>
            </w:r>
          </w:p>
        </w:tc>
        <w:tc>
          <w:tcPr>
            <w:tcW w:w="3776" w:type="dxa"/>
          </w:tcPr>
          <w:p w14:paraId="43739B70" w14:textId="77777777" w:rsidR="00CD0FAF" w:rsidRDefault="00CD0FAF" w:rsidP="0030403A">
            <w:pPr>
              <w:keepNext/>
              <w:keepLines/>
              <w:spacing w:after="0"/>
              <w:rPr>
                <w:rFonts w:ascii="Arial" w:hAnsi="Arial" w:cs="Arial"/>
                <w:sz w:val="18"/>
                <w:szCs w:val="18"/>
              </w:rPr>
            </w:pPr>
          </w:p>
        </w:tc>
      </w:tr>
      <w:tr w:rsidR="00CD0FAF" w14:paraId="5FF99ED0" w14:textId="77777777" w:rsidTr="0030403A">
        <w:trPr>
          <w:cantSplit/>
          <w:jc w:val="center"/>
        </w:trPr>
        <w:tc>
          <w:tcPr>
            <w:tcW w:w="737" w:type="dxa"/>
          </w:tcPr>
          <w:p w14:paraId="4E52C328"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5815A8DA"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1FB8C6F" w14:textId="74CCD1F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3A4764FA" w14:textId="77777777" w:rsidR="00CD0FAF" w:rsidRDefault="00CD0FAF" w:rsidP="0030403A">
            <w:pPr>
              <w:keepNext/>
              <w:keepLines/>
              <w:spacing w:after="0"/>
              <w:rPr>
                <w:rFonts w:ascii="Arial" w:hAnsi="Arial" w:cs="Arial"/>
                <w:sz w:val="18"/>
                <w:szCs w:val="18"/>
              </w:rPr>
            </w:pPr>
          </w:p>
        </w:tc>
      </w:tr>
      <w:tr w:rsidR="00CD0FAF" w14:paraId="511B1EC2" w14:textId="77777777" w:rsidTr="0030403A">
        <w:trPr>
          <w:cantSplit/>
          <w:jc w:val="center"/>
        </w:trPr>
        <w:tc>
          <w:tcPr>
            <w:tcW w:w="737" w:type="dxa"/>
          </w:tcPr>
          <w:p w14:paraId="064E8328" w14:textId="77777777" w:rsidR="00CD0FAF" w:rsidRDefault="00CD0FAF" w:rsidP="0030403A">
            <w:pPr>
              <w:pStyle w:val="TAC"/>
              <w:rPr>
                <w:rFonts w:cs="Arial"/>
                <w:szCs w:val="18"/>
                <w:lang w:eastAsia="zh-CN"/>
              </w:rPr>
            </w:pPr>
            <w:r>
              <w:rPr>
                <w:rFonts w:eastAsia="SimSun" w:hint="eastAsia"/>
                <w:lang w:val="en-US" w:eastAsia="zh-CN"/>
              </w:rPr>
              <w:t>6</w:t>
            </w:r>
          </w:p>
        </w:tc>
        <w:tc>
          <w:tcPr>
            <w:tcW w:w="1232" w:type="dxa"/>
          </w:tcPr>
          <w:p w14:paraId="0D0A5719" w14:textId="77777777" w:rsidR="00CD0FAF" w:rsidRDefault="00CD0FAF" w:rsidP="0030403A">
            <w:pPr>
              <w:pStyle w:val="TAC"/>
              <w:rPr>
                <w:rFonts w:cs="Arial"/>
                <w:szCs w:val="18"/>
              </w:rPr>
            </w:pPr>
            <w:r>
              <w:t xml:space="preserve">ME </w:t>
            </w:r>
            <w:r>
              <w:sym w:font="Symbol" w:char="F0AE"/>
            </w:r>
            <w:r>
              <w:t xml:space="preserve"> UICC</w:t>
            </w:r>
          </w:p>
        </w:tc>
        <w:tc>
          <w:tcPr>
            <w:tcW w:w="2892" w:type="dxa"/>
          </w:tcPr>
          <w:p w14:paraId="60BC0B15" w14:textId="6E819C87" w:rsidR="00CD0FAF" w:rsidRDefault="00CD0FAF" w:rsidP="0030403A">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29021CE4" w14:textId="77777777" w:rsidR="00CD0FAF" w:rsidRDefault="00CD0FAF" w:rsidP="0030403A">
            <w:pPr>
              <w:pStyle w:val="TAL"/>
              <w:rPr>
                <w:rFonts w:cs="Arial"/>
                <w:color w:val="000000"/>
                <w:szCs w:val="18"/>
                <w:lang w:eastAsia="zh-CN"/>
              </w:rPr>
            </w:pPr>
            <w:r>
              <w:t>ME rejects REFRESH proactive command</w:t>
            </w:r>
          </w:p>
        </w:tc>
      </w:tr>
      <w:tr w:rsidR="00CD0FAF" w14:paraId="530720AC" w14:textId="77777777" w:rsidTr="0030403A">
        <w:trPr>
          <w:cantSplit/>
          <w:jc w:val="center"/>
        </w:trPr>
        <w:tc>
          <w:tcPr>
            <w:tcW w:w="737" w:type="dxa"/>
          </w:tcPr>
          <w:p w14:paraId="1877E0B4" w14:textId="77777777" w:rsidR="00CD0FAF" w:rsidRDefault="00CD0FAF" w:rsidP="0030403A">
            <w:pPr>
              <w:pStyle w:val="TAC"/>
              <w:rPr>
                <w:rFonts w:cs="Arial"/>
                <w:szCs w:val="18"/>
                <w:lang w:val="en-US" w:eastAsia="zh-CN"/>
              </w:rPr>
            </w:pPr>
            <w:r>
              <w:rPr>
                <w:rFonts w:eastAsia="SimSun" w:hint="eastAsia"/>
                <w:lang w:val="en-US" w:eastAsia="zh-CN"/>
              </w:rPr>
              <w:t>7</w:t>
            </w:r>
          </w:p>
        </w:tc>
        <w:tc>
          <w:tcPr>
            <w:tcW w:w="1232" w:type="dxa"/>
          </w:tcPr>
          <w:p w14:paraId="49F42644" w14:textId="77777777" w:rsidR="00CD0FAF" w:rsidRDefault="00CD0FAF" w:rsidP="0030403A">
            <w:pPr>
              <w:pStyle w:val="TAC"/>
              <w:rPr>
                <w:szCs w:val="18"/>
              </w:rPr>
            </w:pPr>
            <w:r>
              <w:t xml:space="preserve">UICC </w:t>
            </w:r>
            <w:r>
              <w:sym w:font="Symbol" w:char="F0AE"/>
            </w:r>
            <w:r>
              <w:t xml:space="preserve"> ME</w:t>
            </w:r>
          </w:p>
        </w:tc>
        <w:tc>
          <w:tcPr>
            <w:tcW w:w="2892" w:type="dxa"/>
          </w:tcPr>
          <w:p w14:paraId="366CE67B" w14:textId="77777777" w:rsidR="00CD0FAF" w:rsidRDefault="00CD0FAF" w:rsidP="0030403A">
            <w:pPr>
              <w:pStyle w:val="TAL"/>
              <w:rPr>
                <w:szCs w:val="18"/>
                <w:lang w:eastAsia="zh-CN"/>
              </w:rPr>
            </w:pPr>
            <w:r>
              <w:t>PROACTIVE UICC SESSION ENDED</w:t>
            </w:r>
          </w:p>
        </w:tc>
        <w:tc>
          <w:tcPr>
            <w:tcW w:w="3776" w:type="dxa"/>
          </w:tcPr>
          <w:p w14:paraId="0AD2C61E" w14:textId="77777777" w:rsidR="00CD0FAF" w:rsidRDefault="00CD0FAF" w:rsidP="0030403A">
            <w:pPr>
              <w:pStyle w:val="TAL"/>
              <w:rPr>
                <w:rFonts w:eastAsia="SimSun" w:cs="Arial"/>
                <w:szCs w:val="18"/>
                <w:lang w:eastAsia="zh-CN"/>
              </w:rPr>
            </w:pPr>
          </w:p>
        </w:tc>
      </w:tr>
      <w:tr w:rsidR="00CD0FAF" w14:paraId="79947981" w14:textId="77777777" w:rsidTr="0030403A">
        <w:trPr>
          <w:cantSplit/>
          <w:jc w:val="center"/>
        </w:trPr>
        <w:tc>
          <w:tcPr>
            <w:tcW w:w="737" w:type="dxa"/>
          </w:tcPr>
          <w:p w14:paraId="537D5407" w14:textId="77777777" w:rsidR="00CD0FAF" w:rsidRDefault="00CD0FAF" w:rsidP="0030403A">
            <w:pPr>
              <w:pStyle w:val="TAC"/>
              <w:rPr>
                <w:rFonts w:cs="Arial"/>
                <w:szCs w:val="18"/>
                <w:lang w:val="en-US" w:eastAsia="zh-CN"/>
              </w:rPr>
            </w:pPr>
            <w:r>
              <w:rPr>
                <w:rFonts w:eastAsia="SimSun" w:cs="Arial" w:hint="eastAsia"/>
                <w:szCs w:val="18"/>
                <w:lang w:val="en-US" w:eastAsia="zh-CN"/>
              </w:rPr>
              <w:t>8</w:t>
            </w:r>
          </w:p>
        </w:tc>
        <w:tc>
          <w:tcPr>
            <w:tcW w:w="1232" w:type="dxa"/>
          </w:tcPr>
          <w:p w14:paraId="0A0D7FD1" w14:textId="77777777" w:rsidR="00CD0FAF" w:rsidRDefault="00CD0FAF" w:rsidP="0030403A">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42ED1E49" w14:textId="77777777" w:rsidR="00CD0FAF" w:rsidRDefault="00CD0FAF" w:rsidP="0030403A">
            <w:pPr>
              <w:pStyle w:val="TAL"/>
              <w:rPr>
                <w:rFonts w:cs="Arial"/>
                <w:szCs w:val="18"/>
                <w:lang w:eastAsia="zh-CN"/>
              </w:rPr>
            </w:pPr>
            <w:r>
              <w:rPr>
                <w:rFonts w:cs="Arial"/>
                <w:szCs w:val="18"/>
              </w:rPr>
              <w:t>The MO call is terminated</w:t>
            </w:r>
          </w:p>
        </w:tc>
        <w:tc>
          <w:tcPr>
            <w:tcW w:w="3776" w:type="dxa"/>
          </w:tcPr>
          <w:p w14:paraId="1DAFBA8D" w14:textId="77777777" w:rsidR="00CD0FAF" w:rsidRDefault="00CD0FAF" w:rsidP="0030403A">
            <w:pPr>
              <w:pStyle w:val="TAL"/>
              <w:rPr>
                <w:rFonts w:cs="Arial"/>
                <w:szCs w:val="18"/>
                <w:lang w:eastAsia="zh-CN"/>
              </w:rPr>
            </w:pPr>
          </w:p>
        </w:tc>
      </w:tr>
    </w:tbl>
    <w:p w14:paraId="5006323D" w14:textId="77777777" w:rsidR="00CD0FAF" w:rsidRDefault="00CD0FAF" w:rsidP="00CD0FAF"/>
    <w:p w14:paraId="18C2290D" w14:textId="21E6947E" w:rsidR="00CD0FAF" w:rsidRDefault="00CD0FAF" w:rsidP="00CD0FAF">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6BAD97DC" w14:textId="77777777" w:rsidR="00CD0FAF" w:rsidRDefault="00CD0FAF" w:rsidP="00CD0FAF">
      <w:r>
        <w:t>Logically:</w:t>
      </w:r>
    </w:p>
    <w:p w14:paraId="7DA7BF57" w14:textId="77777777" w:rsidR="00CD0FAF" w:rsidRDefault="00CD0FAF" w:rsidP="00CD0FAF">
      <w:pPr>
        <w:pStyle w:val="EW"/>
        <w:tabs>
          <w:tab w:val="left" w:pos="851"/>
        </w:tabs>
        <w:ind w:left="2835" w:hanging="2551"/>
      </w:pPr>
      <w:r>
        <w:t>Command details</w:t>
      </w:r>
    </w:p>
    <w:p w14:paraId="27646684" w14:textId="77777777" w:rsidR="00CD0FAF" w:rsidRDefault="00CD0FAF" w:rsidP="00CD0FAF">
      <w:pPr>
        <w:pStyle w:val="EW"/>
        <w:tabs>
          <w:tab w:val="left" w:pos="851"/>
        </w:tabs>
        <w:ind w:left="2835" w:hanging="2551"/>
      </w:pPr>
      <w:r>
        <w:tab/>
        <w:t>Command number:</w:t>
      </w:r>
      <w:r>
        <w:tab/>
        <w:t>1</w:t>
      </w:r>
    </w:p>
    <w:p w14:paraId="51BD9DCF" w14:textId="77777777" w:rsidR="00CD0FAF" w:rsidRDefault="00CD0FAF" w:rsidP="00CD0FAF">
      <w:pPr>
        <w:pStyle w:val="EW"/>
        <w:tabs>
          <w:tab w:val="left" w:pos="851"/>
        </w:tabs>
        <w:ind w:left="2835" w:hanging="2551"/>
      </w:pPr>
      <w:r>
        <w:tab/>
        <w:t>Command type:</w:t>
      </w:r>
      <w:r>
        <w:tab/>
        <w:t>REFRESH</w:t>
      </w:r>
    </w:p>
    <w:p w14:paraId="725BEF74" w14:textId="77777777" w:rsidR="00CD0FAF" w:rsidRDefault="00CD0FAF" w:rsidP="00CD0FAF">
      <w:pPr>
        <w:pStyle w:val="EW"/>
        <w:tabs>
          <w:tab w:val="left" w:pos="851"/>
        </w:tabs>
        <w:ind w:left="2835" w:hanging="2551"/>
      </w:pPr>
      <w:r>
        <w:tab/>
        <w:t>Command qualifier:</w:t>
      </w:r>
      <w:r>
        <w:tab/>
        <w:t>3G Session Reset</w:t>
      </w:r>
    </w:p>
    <w:p w14:paraId="4BFE2C80" w14:textId="77777777" w:rsidR="00CD0FAF" w:rsidRDefault="00CD0FAF" w:rsidP="00CD0FAF">
      <w:pPr>
        <w:pStyle w:val="EW"/>
        <w:tabs>
          <w:tab w:val="left" w:pos="851"/>
        </w:tabs>
        <w:ind w:left="2835" w:hanging="2551"/>
      </w:pPr>
      <w:r>
        <w:t>Device identities</w:t>
      </w:r>
    </w:p>
    <w:p w14:paraId="70FE11F9" w14:textId="77777777" w:rsidR="00CD0FAF" w:rsidRDefault="00CD0FAF" w:rsidP="00CD0FAF">
      <w:pPr>
        <w:pStyle w:val="EW"/>
        <w:tabs>
          <w:tab w:val="left" w:pos="851"/>
        </w:tabs>
        <w:ind w:left="2835" w:hanging="2551"/>
      </w:pPr>
      <w:r>
        <w:tab/>
        <w:t>Source device:</w:t>
      </w:r>
      <w:r>
        <w:tab/>
        <w:t>UICC</w:t>
      </w:r>
    </w:p>
    <w:p w14:paraId="5E0477BD" w14:textId="77777777" w:rsidR="00CD0FAF" w:rsidRDefault="00CD0FAF" w:rsidP="00CD0FAF">
      <w:pPr>
        <w:pStyle w:val="EX"/>
        <w:tabs>
          <w:tab w:val="left" w:pos="851"/>
        </w:tabs>
        <w:ind w:left="2835" w:hanging="2551"/>
      </w:pPr>
      <w:r>
        <w:tab/>
        <w:t>Destination device:</w:t>
      </w:r>
      <w:r>
        <w:tab/>
        <w:t>ME</w:t>
      </w:r>
    </w:p>
    <w:p w14:paraId="6C727848" w14:textId="77777777" w:rsidR="00CD0FAF" w:rsidRDefault="00CD0FAF" w:rsidP="00CD0FAF">
      <w:pPr>
        <w:keepLines/>
        <w:tabs>
          <w:tab w:val="left" w:pos="851"/>
        </w:tabs>
        <w:spacing w:after="0"/>
        <w:ind w:left="2835" w:hanging="2551"/>
      </w:pPr>
      <w:r>
        <w:t>File list</w:t>
      </w:r>
    </w:p>
    <w:p w14:paraId="7E7D4E33" w14:textId="77777777" w:rsidR="00CD0FAF" w:rsidRDefault="00CD0FAF" w:rsidP="00CD0FAF">
      <w:pPr>
        <w:keepLines/>
        <w:tabs>
          <w:tab w:val="left" w:pos="851"/>
        </w:tabs>
        <w:spacing w:after="0"/>
        <w:ind w:left="2835" w:hanging="2551"/>
      </w:pPr>
      <w:r>
        <w:tab/>
        <w:t>Number of files:</w:t>
      </w:r>
      <w:r>
        <w:tab/>
        <w:t>2</w:t>
      </w:r>
    </w:p>
    <w:p w14:paraId="282DF809" w14:textId="77777777" w:rsidR="00CD0FAF" w:rsidRDefault="00CD0FAF" w:rsidP="00CD0FAF">
      <w:pPr>
        <w:keepLines/>
        <w:tabs>
          <w:tab w:val="left" w:pos="851"/>
        </w:tabs>
        <w:spacing w:after="0"/>
        <w:ind w:left="2835" w:hanging="2551"/>
      </w:pPr>
      <w:r>
        <w:tab/>
        <w:t>File:</w:t>
      </w:r>
      <w:r>
        <w:tab/>
        <w:t>EF SUPI_NAI</w:t>
      </w:r>
    </w:p>
    <w:p w14:paraId="06912E57"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0AAB748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A198C9C"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EA15BD7"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4D4549"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267D6DE"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AAB1DB"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75E2AC"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85983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C2DEEA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29EACB"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8212AF6"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7A0891"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3A77D6A"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832412"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0BBB34" w14:textId="77777777" w:rsidR="00CD0FAF" w:rsidRDefault="00CD0FAF" w:rsidP="0030403A">
            <w:pPr>
              <w:pStyle w:val="TAC"/>
              <w:rPr>
                <w:rFonts w:cs="Arial"/>
                <w:szCs w:val="18"/>
              </w:rPr>
            </w:pPr>
            <w:r>
              <w:rPr>
                <w:rFonts w:cs="Arial"/>
                <w:szCs w:val="18"/>
              </w:rPr>
              <w:t>92</w:t>
            </w:r>
          </w:p>
        </w:tc>
      </w:tr>
      <w:tr w:rsidR="00CD0FAF" w14:paraId="73373CB2" w14:textId="77777777" w:rsidTr="0030403A">
        <w:trPr>
          <w:jc w:val="center"/>
        </w:trPr>
        <w:tc>
          <w:tcPr>
            <w:tcW w:w="1134" w:type="dxa"/>
            <w:tcBorders>
              <w:top w:val="single" w:sz="4" w:space="0" w:color="auto"/>
              <w:right w:val="single" w:sz="4" w:space="0" w:color="auto"/>
            </w:tcBorders>
          </w:tcPr>
          <w:p w14:paraId="51342AE4"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5E4E15"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1E672FE"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D63B4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5AE3904"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7CE16D5"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84ED50D"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3502E3D"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60A9DD3"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0555BF3"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5713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CC60394" w14:textId="77777777" w:rsidR="00CD0FAF" w:rsidRDefault="00CD0FAF" w:rsidP="0030403A">
            <w:pPr>
              <w:pStyle w:val="TAC"/>
              <w:rPr>
                <w:rFonts w:eastAsiaTheme="minorEastAsia" w:cs="Arial"/>
                <w:szCs w:val="18"/>
                <w:lang w:eastAsia="zh-CN"/>
              </w:rPr>
            </w:pPr>
            <w:r>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33843D7A" w14:textId="77777777" w:rsidR="00CD0FAF" w:rsidRDefault="00CD0FAF" w:rsidP="0030403A">
            <w:pPr>
              <w:pStyle w:val="TAC"/>
              <w:rPr>
                <w:rFonts w:eastAsiaTheme="minorEastAsia" w:cs="Arial"/>
                <w:szCs w:val="18"/>
                <w:lang w:eastAsia="zh-CN"/>
              </w:rPr>
            </w:pPr>
            <w:r>
              <w:rPr>
                <w:rFonts w:eastAsiaTheme="minorEastAsia" w:cs="Arial"/>
                <w:szCs w:val="18"/>
                <w:lang w:eastAsia="zh-CN"/>
              </w:rPr>
              <w:t>00</w:t>
            </w:r>
          </w:p>
        </w:tc>
      </w:tr>
      <w:tr w:rsidR="00CD0FAF" w14:paraId="3D1977D7" w14:textId="77777777" w:rsidTr="0030403A">
        <w:trPr>
          <w:jc w:val="center"/>
        </w:trPr>
        <w:tc>
          <w:tcPr>
            <w:tcW w:w="1134" w:type="dxa"/>
            <w:tcBorders>
              <w:right w:val="single" w:sz="4" w:space="0" w:color="auto"/>
            </w:tcBorders>
          </w:tcPr>
          <w:p w14:paraId="29206E8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3D003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2B3F2424"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05A35D9"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FD0853A"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D93A8CF"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4BFE385"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0882262"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9BE4DD"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A7D545"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AD6986"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B5E8A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AB70F7" w14:textId="77777777" w:rsidR="00CD0FAF" w:rsidRDefault="00CD0FAF" w:rsidP="0030403A">
            <w:pPr>
              <w:pStyle w:val="TAC"/>
              <w:rPr>
                <w:rFonts w:cs="Arial"/>
                <w:szCs w:val="18"/>
              </w:rPr>
            </w:pPr>
          </w:p>
        </w:tc>
      </w:tr>
    </w:tbl>
    <w:p w14:paraId="15175138" w14:textId="77777777" w:rsidR="00CD0FAF" w:rsidRDefault="00CD0FAF" w:rsidP="00CD0FAF">
      <w:pPr>
        <w:rPr>
          <w:rFonts w:ascii="Arial" w:hAnsi="Arial" w:cs="Arial"/>
          <w:sz w:val="18"/>
          <w:szCs w:val="18"/>
          <w:lang w:eastAsia="zh-CN"/>
        </w:rPr>
      </w:pPr>
    </w:p>
    <w:p w14:paraId="3A938A37" w14:textId="23B45F4D" w:rsidR="00CD0FAF" w:rsidRDefault="00CD0FAF" w:rsidP="00CD0FAF">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492A34A6" w14:textId="77777777" w:rsidR="00CD0FAF" w:rsidRDefault="00CD0FAF" w:rsidP="00CD0FAF">
      <w:r>
        <w:t>Logically:</w:t>
      </w:r>
    </w:p>
    <w:p w14:paraId="7332A7E2" w14:textId="77777777" w:rsidR="00CD0FAF" w:rsidRDefault="00CD0FAF" w:rsidP="00CD0FAF">
      <w:pPr>
        <w:pStyle w:val="EW"/>
        <w:tabs>
          <w:tab w:val="left" w:pos="851"/>
        </w:tabs>
        <w:ind w:left="2835" w:hanging="2551"/>
      </w:pPr>
      <w:r>
        <w:t>Command details</w:t>
      </w:r>
    </w:p>
    <w:p w14:paraId="795F724C" w14:textId="77777777" w:rsidR="00CD0FAF" w:rsidRDefault="00CD0FAF" w:rsidP="00CD0FAF">
      <w:pPr>
        <w:pStyle w:val="EW"/>
        <w:tabs>
          <w:tab w:val="left" w:pos="851"/>
        </w:tabs>
        <w:ind w:left="2835" w:hanging="2551"/>
      </w:pPr>
      <w:r>
        <w:tab/>
        <w:t>Command number:</w:t>
      </w:r>
      <w:r>
        <w:tab/>
        <w:t>1</w:t>
      </w:r>
    </w:p>
    <w:p w14:paraId="5DB0CEB6" w14:textId="77777777" w:rsidR="00CD0FAF" w:rsidRDefault="00CD0FAF" w:rsidP="00CD0FAF">
      <w:pPr>
        <w:pStyle w:val="EW"/>
        <w:tabs>
          <w:tab w:val="left" w:pos="851"/>
        </w:tabs>
        <w:ind w:left="2835" w:hanging="2551"/>
      </w:pPr>
      <w:r>
        <w:tab/>
        <w:t>Command type:</w:t>
      </w:r>
      <w:r>
        <w:tab/>
        <w:t>REFRESH</w:t>
      </w:r>
    </w:p>
    <w:p w14:paraId="62F6F4C1" w14:textId="77777777" w:rsidR="00CD0FAF" w:rsidRDefault="00CD0FAF" w:rsidP="00CD0FAF">
      <w:pPr>
        <w:pStyle w:val="EW"/>
        <w:tabs>
          <w:tab w:val="left" w:pos="851"/>
        </w:tabs>
        <w:ind w:left="2835" w:hanging="2551"/>
      </w:pPr>
      <w:r>
        <w:tab/>
        <w:t>Command qualifier:</w:t>
      </w:r>
      <w:r>
        <w:tab/>
        <w:t>3G Session Reset</w:t>
      </w:r>
    </w:p>
    <w:p w14:paraId="37188BBF" w14:textId="77777777" w:rsidR="00CD0FAF" w:rsidRDefault="00CD0FAF" w:rsidP="00CD0FAF">
      <w:pPr>
        <w:pStyle w:val="EW"/>
        <w:tabs>
          <w:tab w:val="left" w:pos="851"/>
        </w:tabs>
        <w:ind w:left="2835" w:hanging="2551"/>
      </w:pPr>
      <w:r>
        <w:t>Device identities</w:t>
      </w:r>
    </w:p>
    <w:p w14:paraId="43B5ECFD" w14:textId="77777777" w:rsidR="00CD0FAF" w:rsidRDefault="00CD0FAF" w:rsidP="00CD0FAF">
      <w:pPr>
        <w:pStyle w:val="EW"/>
        <w:tabs>
          <w:tab w:val="left" w:pos="851"/>
        </w:tabs>
        <w:ind w:left="2835" w:hanging="2551"/>
      </w:pPr>
      <w:r>
        <w:tab/>
        <w:t>Source device:</w:t>
      </w:r>
      <w:r>
        <w:tab/>
        <w:t>UICC</w:t>
      </w:r>
    </w:p>
    <w:p w14:paraId="35516E24" w14:textId="77777777" w:rsidR="00CD0FAF" w:rsidRDefault="00CD0FAF" w:rsidP="00CD0FAF">
      <w:pPr>
        <w:pStyle w:val="EX"/>
        <w:tabs>
          <w:tab w:val="left" w:pos="851"/>
        </w:tabs>
        <w:ind w:left="2835" w:hanging="2551"/>
      </w:pPr>
      <w:r>
        <w:tab/>
        <w:t>Destination device:</w:t>
      </w:r>
      <w:r>
        <w:tab/>
        <w:t>ME</w:t>
      </w:r>
    </w:p>
    <w:p w14:paraId="0FFB38D1" w14:textId="77777777" w:rsidR="00CD0FAF" w:rsidRDefault="00CD0FAF" w:rsidP="00CD0FAF">
      <w:pPr>
        <w:keepLines/>
        <w:tabs>
          <w:tab w:val="left" w:pos="851"/>
        </w:tabs>
        <w:spacing w:after="0"/>
        <w:ind w:left="2835" w:hanging="2551"/>
      </w:pPr>
      <w:r>
        <w:t>File list</w:t>
      </w:r>
    </w:p>
    <w:p w14:paraId="33BF6652" w14:textId="77777777" w:rsidR="00CD0FAF" w:rsidRDefault="00CD0FAF" w:rsidP="00CD0FAF">
      <w:pPr>
        <w:keepLines/>
        <w:tabs>
          <w:tab w:val="left" w:pos="851"/>
        </w:tabs>
        <w:spacing w:after="0"/>
        <w:ind w:left="2835" w:hanging="2551"/>
      </w:pPr>
      <w:r>
        <w:tab/>
        <w:t>Number of files:</w:t>
      </w:r>
      <w:r>
        <w:tab/>
        <w:t>2</w:t>
      </w:r>
    </w:p>
    <w:p w14:paraId="50C51AB3" w14:textId="77777777" w:rsidR="00CD0FAF" w:rsidRDefault="00CD0FAF" w:rsidP="00CD0FAF">
      <w:pPr>
        <w:keepLines/>
        <w:tabs>
          <w:tab w:val="left" w:pos="851"/>
        </w:tabs>
        <w:spacing w:after="0"/>
        <w:ind w:left="2835" w:hanging="2551"/>
      </w:pPr>
      <w:r>
        <w:lastRenderedPageBreak/>
        <w:tab/>
        <w:t>File:</w:t>
      </w:r>
      <w:r>
        <w:tab/>
        <w:t>EF SUPI_NAI</w:t>
      </w:r>
    </w:p>
    <w:p w14:paraId="349E26BC"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3240CEBE" w14:textId="77777777" w:rsidR="00CD0FAF" w:rsidRDefault="00CD0FAF" w:rsidP="00CD0FAF">
      <w:pPr>
        <w:pStyle w:val="EX"/>
        <w:tabs>
          <w:tab w:val="left" w:pos="851"/>
        </w:tabs>
        <w:ind w:left="2835" w:hanging="2551"/>
      </w:pPr>
      <w:r>
        <w:t>Refresh enforcement policy: Force immediate REFRESH even if the terminal is busy on data call</w:t>
      </w:r>
    </w:p>
    <w:p w14:paraId="7B481DB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279434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8A82B3B"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8F29C3"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D41E193"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377A609"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2974BF"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1709630"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3E57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BEEFB1"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0FE2AAC"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B7EC5C"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F38A7F"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14F4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F07A64" w14:textId="77777777" w:rsidR="00CD0FAF" w:rsidRDefault="00CD0FAF" w:rsidP="0030403A">
            <w:pPr>
              <w:pStyle w:val="TAC"/>
              <w:rPr>
                <w:rFonts w:cs="Arial"/>
                <w:szCs w:val="18"/>
              </w:rPr>
            </w:pPr>
            <w:r>
              <w:rPr>
                <w:rFonts w:cs="Arial"/>
                <w:szCs w:val="18"/>
              </w:rPr>
              <w:t>92</w:t>
            </w:r>
          </w:p>
        </w:tc>
      </w:tr>
      <w:tr w:rsidR="00CD0FAF" w14:paraId="0E58F29F" w14:textId="77777777" w:rsidTr="0030403A">
        <w:trPr>
          <w:jc w:val="center"/>
        </w:trPr>
        <w:tc>
          <w:tcPr>
            <w:tcW w:w="1134" w:type="dxa"/>
            <w:tcBorders>
              <w:top w:val="single" w:sz="4" w:space="0" w:color="auto"/>
              <w:right w:val="single" w:sz="4" w:space="0" w:color="auto"/>
            </w:tcBorders>
          </w:tcPr>
          <w:p w14:paraId="7BBE754E"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A7270C"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2B91DEF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244B68"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6D90CD"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B58CEE8"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066A3B"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6262C00"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17302A6"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395D84"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C56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B3A23F1"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081CB17" w14:textId="77777777" w:rsidR="00CD0FAF" w:rsidRDefault="00CD0FAF" w:rsidP="0030403A">
            <w:pPr>
              <w:pStyle w:val="TAC"/>
              <w:rPr>
                <w:rFonts w:cs="Arial"/>
                <w:szCs w:val="18"/>
              </w:rPr>
            </w:pPr>
            <w:r>
              <w:rPr>
                <w:rFonts w:cs="Arial"/>
                <w:szCs w:val="18"/>
              </w:rPr>
              <w:t>00</w:t>
            </w:r>
          </w:p>
        </w:tc>
      </w:tr>
      <w:tr w:rsidR="00CD0FAF" w14:paraId="737F9800" w14:textId="77777777" w:rsidTr="0030403A">
        <w:trPr>
          <w:jc w:val="center"/>
        </w:trPr>
        <w:tc>
          <w:tcPr>
            <w:tcW w:w="1134" w:type="dxa"/>
            <w:tcBorders>
              <w:right w:val="single" w:sz="4" w:space="0" w:color="auto"/>
            </w:tcBorders>
          </w:tcPr>
          <w:p w14:paraId="05607943"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18A07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8D1FD39"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AEC1DAA"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F3AF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4F7BBD"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4ACDA4"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8BFC71A"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045DE9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798F96"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865EE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F4D0D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FB9B3E" w14:textId="77777777" w:rsidR="00CD0FAF" w:rsidRDefault="00CD0FAF" w:rsidP="0030403A">
            <w:pPr>
              <w:pStyle w:val="TAC"/>
              <w:rPr>
                <w:rFonts w:cs="Arial"/>
                <w:szCs w:val="18"/>
              </w:rPr>
            </w:pPr>
          </w:p>
        </w:tc>
      </w:tr>
    </w:tbl>
    <w:p w14:paraId="00F72939" w14:textId="77777777" w:rsidR="00CD0FAF" w:rsidRDefault="00CD0FAF" w:rsidP="00CD0FAF"/>
    <w:p w14:paraId="24F50E81" w14:textId="7BE860D6"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.1A</w:t>
      </w:r>
    </w:p>
    <w:p w14:paraId="683A3770" w14:textId="77777777" w:rsidR="00CD0FAF" w:rsidRDefault="00CD0FAF" w:rsidP="00CD0FAF">
      <w:r>
        <w:t>Logically:</w:t>
      </w:r>
    </w:p>
    <w:p w14:paraId="1C6DC175" w14:textId="77777777" w:rsidR="00CD0FAF" w:rsidRDefault="00CD0FAF" w:rsidP="00CD0FAF">
      <w:pPr>
        <w:pStyle w:val="EW"/>
      </w:pPr>
      <w:r>
        <w:t>Command details</w:t>
      </w:r>
    </w:p>
    <w:p w14:paraId="39A367BE" w14:textId="77777777" w:rsidR="00CD0FAF" w:rsidRDefault="00CD0FAF" w:rsidP="00CD0FAF">
      <w:pPr>
        <w:pStyle w:val="EW"/>
      </w:pPr>
      <w:r>
        <w:tab/>
        <w:t>Command number:</w:t>
      </w:r>
      <w:r>
        <w:tab/>
        <w:t>1</w:t>
      </w:r>
    </w:p>
    <w:p w14:paraId="4CCFAD61" w14:textId="77777777" w:rsidR="00CD0FAF" w:rsidRDefault="00CD0FAF" w:rsidP="00CD0FAF">
      <w:pPr>
        <w:pStyle w:val="EW"/>
      </w:pPr>
      <w:r>
        <w:tab/>
        <w:t>Command type:</w:t>
      </w:r>
      <w:r>
        <w:tab/>
        <w:t>REFRESH</w:t>
      </w:r>
    </w:p>
    <w:p w14:paraId="563B3568" w14:textId="77777777" w:rsidR="00CD0FAF" w:rsidRDefault="00CD0FAF" w:rsidP="00CD0FAF">
      <w:pPr>
        <w:pStyle w:val="EW"/>
      </w:pPr>
      <w:r>
        <w:tab/>
        <w:t>Command qualifier:</w:t>
      </w:r>
      <w:r>
        <w:tab/>
        <w:t>3G Session Reset</w:t>
      </w:r>
    </w:p>
    <w:p w14:paraId="387CC873" w14:textId="77777777" w:rsidR="00CD0FAF" w:rsidRDefault="00CD0FAF" w:rsidP="00CD0FAF">
      <w:pPr>
        <w:pStyle w:val="EW"/>
      </w:pPr>
      <w:r>
        <w:t>Device identities</w:t>
      </w:r>
    </w:p>
    <w:p w14:paraId="2622AC4F" w14:textId="77777777" w:rsidR="00CD0FAF" w:rsidRDefault="00CD0FAF" w:rsidP="00CD0FAF">
      <w:pPr>
        <w:pStyle w:val="EW"/>
      </w:pPr>
      <w:r>
        <w:tab/>
        <w:t>Source device:</w:t>
      </w:r>
      <w:r>
        <w:tab/>
        <w:t>ME</w:t>
      </w:r>
    </w:p>
    <w:p w14:paraId="1B3925F2" w14:textId="77777777" w:rsidR="00CD0FAF" w:rsidRDefault="00CD0FAF" w:rsidP="00CD0FAF">
      <w:pPr>
        <w:pStyle w:val="EW"/>
      </w:pPr>
      <w:r>
        <w:tab/>
        <w:t>Destination device:</w:t>
      </w:r>
      <w:r>
        <w:tab/>
        <w:t>UICC</w:t>
      </w:r>
    </w:p>
    <w:p w14:paraId="7A71872F" w14:textId="77777777" w:rsidR="00CD0FAF" w:rsidRDefault="00CD0FAF" w:rsidP="00CD0FAF">
      <w:pPr>
        <w:pStyle w:val="EW"/>
      </w:pPr>
      <w:r>
        <w:t>Result</w:t>
      </w:r>
    </w:p>
    <w:p w14:paraId="705C00D8"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4995888" w14:textId="77777777" w:rsidR="00CD0FAF" w:rsidRDefault="00CD0FAF" w:rsidP="00CD0FAF">
      <w:pPr>
        <w:pStyle w:val="EX"/>
      </w:pPr>
    </w:p>
    <w:p w14:paraId="59E608D6" w14:textId="77777777" w:rsidR="00CD0FAF" w:rsidRDefault="00CD0FAF" w:rsidP="00CD0FAF">
      <w:r>
        <w:t>Coding:</w:t>
      </w:r>
    </w:p>
    <w:p w14:paraId="68EDD2C1"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4B6FA4D"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06BB2E3A"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E92110"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BA65347"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D5BD48"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CB61F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57A801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7911579"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F1AD5B"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45334"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48AEE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69E865"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70551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1FB02F" w14:textId="77777777" w:rsidR="00CD0FAF" w:rsidRDefault="00CD0FAF" w:rsidP="0030403A">
            <w:pPr>
              <w:pStyle w:val="TAC"/>
            </w:pPr>
            <w:r>
              <w:t>20</w:t>
            </w:r>
          </w:p>
        </w:tc>
      </w:tr>
      <w:tr w:rsidR="00CD0FAF" w14:paraId="5CC1DD9A"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AAD464C"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46EA1C9"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15D2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D9EB54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C9D02B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E7D05F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5B6B8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3962A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F8977A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BF3DB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EAF9AB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CEC395"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431FCF4" w14:textId="77777777" w:rsidR="00CD0FAF" w:rsidRDefault="00CD0FAF" w:rsidP="0030403A">
            <w:pPr>
              <w:pStyle w:val="TAC"/>
            </w:pPr>
          </w:p>
        </w:tc>
      </w:tr>
    </w:tbl>
    <w:p w14:paraId="145F494B" w14:textId="77777777" w:rsidR="00CD0FAF" w:rsidRDefault="00CD0FAF" w:rsidP="00CD0FAF"/>
    <w:p w14:paraId="268B8EC0" w14:textId="0D3FE858"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.1B</w:t>
      </w:r>
    </w:p>
    <w:p w14:paraId="52F020AF" w14:textId="77777777" w:rsidR="00CD0FAF" w:rsidRDefault="00CD0FAF" w:rsidP="00CD0FAF">
      <w:r>
        <w:t>Logically:</w:t>
      </w:r>
    </w:p>
    <w:p w14:paraId="6122B79C" w14:textId="77777777" w:rsidR="00CD0FAF" w:rsidRDefault="00CD0FAF" w:rsidP="00CD0FAF">
      <w:pPr>
        <w:pStyle w:val="EW"/>
      </w:pPr>
      <w:r>
        <w:t>Command details</w:t>
      </w:r>
    </w:p>
    <w:p w14:paraId="0BEAB3F1" w14:textId="77777777" w:rsidR="00CD0FAF" w:rsidRDefault="00CD0FAF" w:rsidP="00CD0FAF">
      <w:pPr>
        <w:pStyle w:val="EW"/>
      </w:pPr>
      <w:r>
        <w:tab/>
        <w:t>Command number:</w:t>
      </w:r>
      <w:r>
        <w:tab/>
        <w:t>1</w:t>
      </w:r>
    </w:p>
    <w:p w14:paraId="4605D6FA" w14:textId="77777777" w:rsidR="00CD0FAF" w:rsidRDefault="00CD0FAF" w:rsidP="00CD0FAF">
      <w:pPr>
        <w:pStyle w:val="EW"/>
      </w:pPr>
      <w:r>
        <w:tab/>
        <w:t>Command type:</w:t>
      </w:r>
      <w:r>
        <w:tab/>
        <w:t>REFRESH</w:t>
      </w:r>
    </w:p>
    <w:p w14:paraId="69151806" w14:textId="77777777" w:rsidR="00CD0FAF" w:rsidRDefault="00CD0FAF" w:rsidP="00CD0FAF">
      <w:pPr>
        <w:pStyle w:val="EW"/>
      </w:pPr>
      <w:r>
        <w:tab/>
        <w:t>Command qualifier:</w:t>
      </w:r>
      <w:r>
        <w:tab/>
        <w:t>3G Session Reset</w:t>
      </w:r>
    </w:p>
    <w:p w14:paraId="69478AE6" w14:textId="77777777" w:rsidR="00CD0FAF" w:rsidRDefault="00CD0FAF" w:rsidP="00CD0FAF">
      <w:pPr>
        <w:pStyle w:val="EW"/>
      </w:pPr>
      <w:r>
        <w:t>Device identities</w:t>
      </w:r>
    </w:p>
    <w:p w14:paraId="78A888E5" w14:textId="77777777" w:rsidR="00CD0FAF" w:rsidRDefault="00CD0FAF" w:rsidP="00CD0FAF">
      <w:pPr>
        <w:pStyle w:val="EW"/>
      </w:pPr>
      <w:r>
        <w:tab/>
        <w:t>Source device:</w:t>
      </w:r>
      <w:r>
        <w:tab/>
        <w:t>ME</w:t>
      </w:r>
    </w:p>
    <w:p w14:paraId="7498B63E" w14:textId="77777777" w:rsidR="00CD0FAF" w:rsidRDefault="00CD0FAF" w:rsidP="00CD0FAF">
      <w:pPr>
        <w:pStyle w:val="EW"/>
      </w:pPr>
      <w:r>
        <w:tab/>
        <w:t>Destination device:</w:t>
      </w:r>
      <w:r>
        <w:tab/>
        <w:t>UICC</w:t>
      </w:r>
    </w:p>
    <w:p w14:paraId="21946EDF" w14:textId="77777777" w:rsidR="00CD0FAF" w:rsidRDefault="00CD0FAF" w:rsidP="00CD0FAF">
      <w:pPr>
        <w:pStyle w:val="EW"/>
      </w:pPr>
      <w:r>
        <w:t>Result</w:t>
      </w:r>
    </w:p>
    <w:p w14:paraId="566E2EB6" w14:textId="77777777" w:rsidR="00CD0FAF" w:rsidRDefault="00CD0FAF" w:rsidP="00CD0FAF">
      <w:pPr>
        <w:pStyle w:val="EX"/>
      </w:pPr>
      <w:r>
        <w:t>General Result:</w:t>
      </w:r>
      <w:r>
        <w:tab/>
        <w:t>ME currently unable to process command</w:t>
      </w:r>
      <w:r>
        <w:br/>
        <w:t>Additional information on result:</w:t>
      </w:r>
      <w:r>
        <w:tab/>
        <w:t>Screen is busy</w:t>
      </w:r>
    </w:p>
    <w:p w14:paraId="5C02E3D1" w14:textId="77777777" w:rsidR="00CD0FAF" w:rsidRDefault="00CD0FAF" w:rsidP="00CD0FAF">
      <w:pPr>
        <w:pStyle w:val="EX"/>
      </w:pPr>
    </w:p>
    <w:p w14:paraId="75EAB1BF" w14:textId="77777777" w:rsidR="00CD0FAF" w:rsidRDefault="00CD0FAF" w:rsidP="00CD0FAF">
      <w:r>
        <w:t>Coding:</w:t>
      </w:r>
    </w:p>
    <w:p w14:paraId="47B1F102"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0937A09B"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077C70D"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1BF1B9"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15224B"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D17A27"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47FB04"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5A1E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0D1899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97474E"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3976E0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65C615"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6CF9E8"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9BC10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DD41F0" w14:textId="77777777" w:rsidR="00CD0FAF" w:rsidRDefault="00CD0FAF" w:rsidP="0030403A">
            <w:pPr>
              <w:pStyle w:val="TAC"/>
            </w:pPr>
            <w:r>
              <w:t>20</w:t>
            </w:r>
          </w:p>
        </w:tc>
      </w:tr>
      <w:tr w:rsidR="00CD0FAF" w14:paraId="7826CF8F"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6191D1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7C7D0F4E"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C1266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EA71F7"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22EDF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0F0E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BB209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1DDF9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BBC697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62818F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52578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F4BEC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848490A" w14:textId="77777777" w:rsidR="00CD0FAF" w:rsidRDefault="00CD0FAF" w:rsidP="0030403A">
            <w:pPr>
              <w:pStyle w:val="TAC"/>
            </w:pPr>
          </w:p>
        </w:tc>
      </w:tr>
    </w:tbl>
    <w:p w14:paraId="03F5935E" w14:textId="77777777" w:rsidR="00CD0FAF" w:rsidRDefault="00CD0FAF" w:rsidP="00CD0FAF">
      <w:pPr>
        <w:rPr>
          <w:lang w:eastAsia="zh-CN"/>
        </w:rPr>
      </w:pPr>
    </w:p>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296BBADA"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rsidR="00CD0FAF">
        <w:t>4</w:t>
      </w:r>
      <w:r w:rsidRPr="008D40B1">
        <w:t>.</w:t>
      </w:r>
    </w:p>
    <w:p w14:paraId="522BD636" w14:textId="68A0CF36" w:rsidR="004A0502" w:rsidRDefault="004A0502" w:rsidP="004A0502">
      <w:pPr>
        <w:pStyle w:val="Heading5"/>
        <w:rPr>
          <w:rFonts w:eastAsiaTheme="minorEastAsia"/>
        </w:rPr>
      </w:pPr>
      <w:bookmarkStart w:id="137" w:name="_Toc146312942"/>
      <w:r>
        <w:rPr>
          <w:rFonts w:eastAsiaTheme="minorEastAsia"/>
        </w:rPr>
        <w:lastRenderedPageBreak/>
        <w:t>27.22.4.</w:t>
      </w:r>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76C5B3A6" w14:textId="7C3A3889" w:rsidR="004A0502" w:rsidRDefault="004A0502" w:rsidP="004A0502">
      <w:pPr>
        <w:pStyle w:val="H6"/>
      </w:pPr>
      <w:r>
        <w:t>27.22.4.</w:t>
      </w:r>
      <w:r>
        <w:rPr>
          <w:rFonts w:eastAsiaTheme="minorEastAsia"/>
          <w:lang w:val="en-US" w:eastAsia="zh-CN"/>
        </w:rPr>
        <w:t>7.8</w:t>
      </w:r>
      <w:r>
        <w:t>.1</w:t>
      </w:r>
      <w:r>
        <w:rPr>
          <w:rFonts w:eastAsiaTheme="minorEastAsia"/>
          <w:lang w:eastAsia="zh-CN"/>
        </w:rPr>
        <w:tab/>
      </w:r>
      <w:r>
        <w:t>Definition and applicability</w:t>
      </w:r>
    </w:p>
    <w:p w14:paraId="1989E5F0" w14:textId="77777777" w:rsidR="004A0502" w:rsidRDefault="004A0502" w:rsidP="004A0502">
      <w:r>
        <w:t>See clause 3.2.2.</w:t>
      </w:r>
    </w:p>
    <w:p w14:paraId="3A676896" w14:textId="77777777" w:rsidR="00E025A3" w:rsidRDefault="004A0502" w:rsidP="004A0502">
      <w:pPr>
        <w:pStyle w:val="H6"/>
        <w:rPr>
          <w:rFonts w:eastAsiaTheme="minorEastAsia"/>
          <w:lang w:val="en-US" w:eastAsia="zh-CN"/>
        </w:rPr>
      </w:pPr>
      <w:r>
        <w:t>27.22.4.</w:t>
      </w:r>
      <w:r w:rsidRPr="004A0502">
        <w:rPr>
          <w:rFonts w:eastAsiaTheme="minorEastAsia"/>
          <w:lang w:val="en-US" w:eastAsia="zh-CN"/>
        </w:rPr>
        <w:t xml:space="preserve"> </w:t>
      </w:r>
    </w:p>
    <w:p w14:paraId="5A46DAC3" w14:textId="6097CB84" w:rsidR="004A0502" w:rsidRDefault="004A0502" w:rsidP="004A0502">
      <w:pPr>
        <w:pStyle w:val="H6"/>
      </w:pPr>
      <w:r>
        <w:rPr>
          <w:rFonts w:eastAsiaTheme="minorEastAsia"/>
          <w:lang w:val="en-US" w:eastAsia="zh-CN"/>
        </w:rPr>
        <w:t>7.8</w:t>
      </w:r>
      <w:r>
        <w:t>.2</w:t>
      </w:r>
      <w:r>
        <w:rPr>
          <w:rFonts w:eastAsiaTheme="minorEastAsia"/>
          <w:lang w:eastAsia="zh-CN"/>
        </w:rPr>
        <w:tab/>
      </w:r>
      <w:r>
        <w:t>Conformance requirement</w:t>
      </w:r>
    </w:p>
    <w:p w14:paraId="6B435BFB" w14:textId="77777777" w:rsidR="004A0502" w:rsidRDefault="004A0502" w:rsidP="004A0502">
      <w:r>
        <w:t>The ME shall support the REFRESH command as defined in:</w:t>
      </w:r>
    </w:p>
    <w:p w14:paraId="122C90AA" w14:textId="77777777" w:rsidR="004A0502" w:rsidRDefault="004A0502" w:rsidP="004A0502">
      <w:pPr>
        <w:pStyle w:val="B1"/>
      </w:pPr>
      <w:r>
        <w:t>-</w:t>
      </w:r>
      <w:r>
        <w:tab/>
        <w:t>TS 31.111 [15] clause 6.1, clause 6.4.7, clause 6.4.7.1, clause 6, clause 6.6.13, clause 5.2, clause 8.6, clause 8.7 and clause 8.18.</w:t>
      </w:r>
    </w:p>
    <w:p w14:paraId="52B69390" w14:textId="77777777" w:rsidR="004A0502" w:rsidRDefault="004A0502" w:rsidP="004A0502">
      <w:r>
        <w:rPr>
          <w:rFonts w:eastAsia="SimSun" w:hint="eastAsia"/>
          <w:lang w:val="en-US" w:eastAsia="zh-CN"/>
        </w:rPr>
        <w:t>T</w:t>
      </w:r>
      <w:r>
        <w:t>he ME shall support the USIM Initialization and USIM application closure procedure as defined in:</w:t>
      </w:r>
    </w:p>
    <w:p w14:paraId="4147D1EE" w14:textId="77777777" w:rsidR="004A0502" w:rsidRDefault="004A0502" w:rsidP="004A0502">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7B4D7066" w14:textId="77777777" w:rsidR="004A0502" w:rsidRDefault="004A0502" w:rsidP="004A0502">
      <w:pPr>
        <w:rPr>
          <w:rFonts w:eastAsia="SimSun"/>
          <w:lang w:val="en-US" w:eastAsia="zh-CN"/>
        </w:rPr>
      </w:pPr>
      <w:r>
        <w:rPr>
          <w:rFonts w:eastAsia="SimSun" w:hint="eastAsia"/>
          <w:lang w:val="en-US" w:eastAsia="zh-CN"/>
        </w:rPr>
        <w:t>The ME shall support GBA bootstrapping procedure and Toolkit-initiated GBA as defined in:</w:t>
      </w:r>
    </w:p>
    <w:p w14:paraId="64DDEA32" w14:textId="77777777" w:rsidR="004A0502" w:rsidRDefault="004A0502" w:rsidP="004A0502">
      <w:pPr>
        <w:pStyle w:val="B1"/>
        <w:ind w:left="0" w:firstLineChars="100" w:firstLine="200"/>
      </w:pPr>
      <w:r>
        <w:rPr>
          <w:rFonts w:eastAsia="SimSun" w:hint="eastAsia"/>
          <w:lang w:val="en-US" w:eastAsia="zh-CN"/>
        </w:rPr>
        <w:t xml:space="preserve"> </w:t>
      </w:r>
      <w:r>
        <w:t>-</w:t>
      </w:r>
      <w:r>
        <w:tab/>
        <w:t>TS 31.102 [14] clause 7.1.1.4.</w:t>
      </w:r>
    </w:p>
    <w:p w14:paraId="7E856FE3" w14:textId="7228030F" w:rsidR="00E025A3" w:rsidRPr="00E025A3" w:rsidRDefault="004A0502" w:rsidP="00E025A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084684EB" w14:textId="23B392F5" w:rsidR="004A0502" w:rsidRDefault="004A0502" w:rsidP="004A0502">
      <w:pPr>
        <w:pStyle w:val="H6"/>
      </w:pPr>
      <w:r>
        <w:t>27.22.4.</w:t>
      </w:r>
      <w:r>
        <w:rPr>
          <w:rFonts w:eastAsiaTheme="minorEastAsia"/>
          <w:lang w:val="en-US" w:eastAsia="zh-CN"/>
        </w:rPr>
        <w:t>7.8</w:t>
      </w:r>
      <w:r>
        <w:t>.3</w:t>
      </w:r>
      <w:r>
        <w:rPr>
          <w:rFonts w:eastAsiaTheme="minorEastAsia"/>
          <w:lang w:eastAsia="zh-CN"/>
        </w:rPr>
        <w:tab/>
      </w:r>
      <w:r>
        <w:t>Test purpose</w:t>
      </w:r>
    </w:p>
    <w:p w14:paraId="1465E2D2" w14:textId="77777777" w:rsidR="004A0502" w:rsidRDefault="004A0502" w:rsidP="004A0502">
      <w:r>
        <w:t xml:space="preserve">To verify that the ME performs the Proactive Command – REFRESH in accordance with the Command Qualifier and </w:t>
      </w:r>
      <w:r>
        <w:rPr>
          <w:rFonts w:hint="eastAsia"/>
        </w:rPr>
        <w:t>Generic Bootstrapping Procedure</w:t>
      </w:r>
      <w:r>
        <w:t>. This may require the ME to perform:</w:t>
      </w:r>
    </w:p>
    <w:p w14:paraId="23BB55A7" w14:textId="77777777" w:rsidR="004A0502" w:rsidRDefault="004A0502" w:rsidP="004A0502">
      <w:pPr>
        <w:pStyle w:val="B1"/>
      </w:pPr>
      <w:r>
        <w:t>-</w:t>
      </w:r>
      <w:r>
        <w:tab/>
        <w:t>the USIM initialization</w:t>
      </w:r>
    </w:p>
    <w:p w14:paraId="64D1A675" w14:textId="77777777" w:rsidR="004A0502" w:rsidRDefault="004A0502" w:rsidP="004A0502">
      <w:pPr>
        <w:pStyle w:val="B1"/>
      </w:pPr>
      <w:r>
        <w:t>-</w:t>
      </w:r>
      <w:r>
        <w:tab/>
        <w:t>a re-read of the contents and structure of the EF</w:t>
      </w:r>
      <w:r>
        <w:rPr>
          <w:vertAlign w:val="subscript"/>
        </w:rPr>
        <w:t>GBABP</w:t>
      </w:r>
      <w:r>
        <w:t xml:space="preserve"> on the USIM</w:t>
      </w:r>
    </w:p>
    <w:p w14:paraId="59EBB895" w14:textId="77777777" w:rsidR="004A0502" w:rsidRDefault="004A0502" w:rsidP="004A0502">
      <w:pPr>
        <w:pStyle w:val="B1"/>
      </w:pPr>
      <w:r>
        <w:t>-</w:t>
      </w:r>
      <w:r>
        <w:tab/>
        <w:t>a restart of the card session</w:t>
      </w:r>
    </w:p>
    <w:p w14:paraId="4315236A" w14:textId="77777777" w:rsidR="004A0502" w:rsidRDefault="004A0502" w:rsidP="004A0502">
      <w:pPr>
        <w:pStyle w:val="B1"/>
      </w:pPr>
      <w:r>
        <w:t>-</w:t>
      </w:r>
      <w:r>
        <w:tab/>
        <w:t>a successful return of the result of the execution of the command in the TERMINAL RESPONSE command sent to the UICC.</w:t>
      </w:r>
    </w:p>
    <w:p w14:paraId="1CFC79F1" w14:textId="27D6F20E" w:rsidR="004A0502" w:rsidRDefault="004A0502" w:rsidP="004A0502">
      <w:pPr>
        <w:pStyle w:val="H6"/>
      </w:pPr>
      <w:r>
        <w:t>27.22.4.</w:t>
      </w:r>
      <w:r>
        <w:rPr>
          <w:rFonts w:eastAsiaTheme="minorEastAsia"/>
          <w:lang w:val="en-US" w:eastAsia="zh-CN"/>
        </w:rPr>
        <w:t>7.8</w:t>
      </w:r>
      <w:r>
        <w:t>.4</w:t>
      </w:r>
      <w:r>
        <w:rPr>
          <w:rFonts w:eastAsiaTheme="minorEastAsia"/>
          <w:lang w:eastAsia="zh-CN"/>
        </w:rPr>
        <w:tab/>
      </w:r>
      <w:r>
        <w:t>Method of test</w:t>
      </w:r>
    </w:p>
    <w:p w14:paraId="1CDEE3A0" w14:textId="7C10BE80" w:rsidR="004A0502" w:rsidRDefault="004A0502" w:rsidP="004A0502">
      <w:pPr>
        <w:pStyle w:val="H6"/>
      </w:pPr>
      <w:r>
        <w:t>27.22.4.</w:t>
      </w:r>
      <w:r>
        <w:rPr>
          <w:rFonts w:eastAsiaTheme="minorEastAsia"/>
          <w:lang w:val="en-US" w:eastAsia="zh-CN"/>
        </w:rPr>
        <w:t>7.8</w:t>
      </w:r>
      <w:r>
        <w:t>.4.1</w:t>
      </w:r>
      <w:r>
        <w:rPr>
          <w:rFonts w:eastAsiaTheme="minorEastAsia"/>
          <w:lang w:eastAsia="zh-CN"/>
        </w:rPr>
        <w:tab/>
      </w:r>
      <w:r>
        <w:t>Initial conditions</w:t>
      </w:r>
    </w:p>
    <w:p w14:paraId="2DCF3922" w14:textId="77777777" w:rsidR="004A0502" w:rsidRDefault="004A0502" w:rsidP="004A0502">
      <w:pPr>
        <w:rPr>
          <w:lang w:eastAsia="zh-CN"/>
        </w:rPr>
      </w:pPr>
      <w:r>
        <w:t xml:space="preserve">The ME is connected to the USIM Simulator and connected to the </w:t>
      </w:r>
      <w:r>
        <w:rPr>
          <w:lang w:eastAsia="zh-CN"/>
        </w:rPr>
        <w:t>NG</w:t>
      </w:r>
      <w:r>
        <w:t>-SS.</w:t>
      </w:r>
    </w:p>
    <w:p w14:paraId="01CF9630" w14:textId="77777777" w:rsidR="004A0502" w:rsidRDefault="004A0502" w:rsidP="004A0502">
      <w:r>
        <w:t>The NG-RAN parameters of the NG-SS are:</w:t>
      </w:r>
    </w:p>
    <w:p w14:paraId="13C151D5" w14:textId="77777777" w:rsidR="004A0502" w:rsidRDefault="004A0502" w:rsidP="004A0502">
      <w:pPr>
        <w:pStyle w:val="B1"/>
      </w:pPr>
      <w:r>
        <w:t>-</w:t>
      </w:r>
      <w:r>
        <w:tab/>
        <w:t>Mobile Country Code (MCC) = 001;</w:t>
      </w:r>
    </w:p>
    <w:p w14:paraId="7A6D1A2A" w14:textId="77777777" w:rsidR="004A0502" w:rsidRDefault="004A0502" w:rsidP="004A0502">
      <w:pPr>
        <w:pStyle w:val="B1"/>
      </w:pPr>
      <w:r>
        <w:t>-</w:t>
      </w:r>
      <w:r>
        <w:tab/>
        <w:t>Mobile Network Code (MNC) = 01;</w:t>
      </w:r>
    </w:p>
    <w:p w14:paraId="4691C088" w14:textId="77777777" w:rsidR="004A0502" w:rsidRDefault="004A0502" w:rsidP="004A0502">
      <w:pPr>
        <w:pStyle w:val="B1"/>
      </w:pPr>
      <w:r>
        <w:t>-</w:t>
      </w:r>
      <w:r>
        <w:tab/>
        <w:t>Tracking Area Code (TAC) = 000001;</w:t>
      </w:r>
    </w:p>
    <w:p w14:paraId="6094043C" w14:textId="77777777" w:rsidR="004A0502" w:rsidRDefault="004A0502" w:rsidP="004A0502">
      <w:pPr>
        <w:rPr>
          <w:lang w:eastAsia="zh-CN"/>
        </w:rPr>
      </w:pPr>
      <w:r>
        <w:t>The elementary files are coded as the default NG-RAN UICC with the following exceptions</w:t>
      </w:r>
      <w:r>
        <w:rPr>
          <w:lang w:eastAsia="zh-CN"/>
        </w:rPr>
        <w:t>.</w:t>
      </w:r>
    </w:p>
    <w:p w14:paraId="2973620B" w14:textId="77777777" w:rsidR="004A0502" w:rsidRDefault="004A0502" w:rsidP="004A0502">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4A0502" w14:paraId="269F2F1B" w14:textId="77777777" w:rsidTr="00C35823">
        <w:tc>
          <w:tcPr>
            <w:tcW w:w="1417" w:type="dxa"/>
          </w:tcPr>
          <w:p w14:paraId="4A84F738" w14:textId="77777777" w:rsidR="004A0502" w:rsidRDefault="004A0502" w:rsidP="00C35823">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6A0CF429" w14:textId="77777777" w:rsidR="004A0502" w:rsidRDefault="004A0502" w:rsidP="00C35823">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0DFFBA6A" w14:textId="77777777" w:rsidR="004A0502" w:rsidRDefault="004A0502" w:rsidP="00C35823">
            <w:pPr>
              <w:spacing w:after="0"/>
              <w:ind w:left="34"/>
              <w:rPr>
                <w:rFonts w:ascii="Arial" w:hAnsi="Arial"/>
                <w:color w:val="000000" w:themeColor="text1"/>
                <w:sz w:val="18"/>
              </w:rPr>
            </w:pPr>
            <w:r>
              <w:rPr>
                <w:rFonts w:ascii="Arial" w:hAnsi="Arial"/>
                <w:color w:val="000000" w:themeColor="text1"/>
                <w:sz w:val="18"/>
              </w:rPr>
              <w:t>available</w:t>
            </w:r>
          </w:p>
        </w:tc>
      </w:tr>
    </w:tbl>
    <w:p w14:paraId="43DED3EF" w14:textId="77777777" w:rsidR="004A0502" w:rsidRDefault="004A0502" w:rsidP="004A0502">
      <w:pPr>
        <w:rPr>
          <w:bCs/>
          <w:lang w:val="en-US" w:eastAsia="zh-CN"/>
        </w:rPr>
      </w:pPr>
    </w:p>
    <w:p w14:paraId="56754958" w14:textId="77777777" w:rsidR="004A0502" w:rsidRDefault="004A0502" w:rsidP="004A0502">
      <w:bookmarkStart w:id="138" w:name="OLE_LINK15"/>
      <w:r>
        <w:t>EF</w:t>
      </w:r>
      <w:r>
        <w:rPr>
          <w:vertAlign w:val="subscript"/>
        </w:rPr>
        <w:t>GBABP</w:t>
      </w:r>
      <w:bookmarkEnd w:id="138"/>
      <w:r>
        <w:t xml:space="preserve"> (GBA Bootstrapping parameters)</w:t>
      </w:r>
    </w:p>
    <w:p w14:paraId="6C8BA6C8" w14:textId="77777777" w:rsidR="004A0502" w:rsidRDefault="004A0502" w:rsidP="004A0502">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448A437D" w14:textId="77777777" w:rsidR="004A0502" w:rsidRDefault="004A0502" w:rsidP="004A0502">
      <w:r>
        <w:t>Prior to this test the ME shall have been powered on and performed the PROFILE DOWNLOAD procedure.</w:t>
      </w:r>
    </w:p>
    <w:p w14:paraId="074BDD91" w14:textId="29693647" w:rsidR="004A0502" w:rsidRDefault="004A0502" w:rsidP="004A0502">
      <w:pPr>
        <w:pStyle w:val="H6"/>
      </w:pPr>
      <w:r>
        <w:lastRenderedPageBreak/>
        <w:t>27.22.4.</w:t>
      </w:r>
      <w:r>
        <w:rPr>
          <w:rFonts w:eastAsiaTheme="minorEastAsia"/>
          <w:lang w:val="en-US" w:eastAsia="zh-CN"/>
        </w:rPr>
        <w:t>7.8</w:t>
      </w:r>
      <w:r>
        <w:t>.4.2</w:t>
      </w:r>
      <w:r>
        <w:rPr>
          <w:rFonts w:eastAsiaTheme="minorEastAsia"/>
        </w:rPr>
        <w:tab/>
      </w:r>
      <w:r>
        <w:t>Procedure</w:t>
      </w:r>
    </w:p>
    <w:p w14:paraId="047FBE46" w14:textId="666229FF" w:rsidR="004A0502" w:rsidRDefault="004A0502" w:rsidP="004A0502">
      <w:pPr>
        <w:pStyle w:val="TH"/>
      </w:pPr>
      <w:bookmarkStart w:id="139" w:name="OLE_LINK9"/>
      <w:r>
        <w:t xml:space="preserve">Expected Sequence </w:t>
      </w:r>
      <w:r>
        <w:rPr>
          <w:lang w:val="en-US" w:eastAsia="zh-CN"/>
        </w:rPr>
        <w:t>8</w:t>
      </w:r>
      <w:r>
        <w:t>.1 (</w:t>
      </w:r>
      <w:bookmarkStart w:id="140"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40"/>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4A0502" w14:paraId="1390DC18" w14:textId="77777777" w:rsidTr="00C35823">
        <w:trPr>
          <w:cantSplit/>
          <w:jc w:val="center"/>
        </w:trPr>
        <w:tc>
          <w:tcPr>
            <w:tcW w:w="737" w:type="dxa"/>
            <w:tcBorders>
              <w:top w:val="single" w:sz="4" w:space="0" w:color="auto"/>
              <w:bottom w:val="single" w:sz="4" w:space="0" w:color="auto"/>
              <w:right w:val="single" w:sz="4" w:space="0" w:color="auto"/>
            </w:tcBorders>
          </w:tcPr>
          <w:p w14:paraId="33B3388E" w14:textId="77777777" w:rsidR="004A0502" w:rsidRDefault="004A0502" w:rsidP="00C35823">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D8D711B" w14:textId="77777777" w:rsidR="004A0502" w:rsidRDefault="004A0502" w:rsidP="00C35823">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6390AA0" w14:textId="77777777" w:rsidR="004A0502" w:rsidRDefault="004A0502" w:rsidP="00C35823">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455972AB" w14:textId="77777777" w:rsidR="004A0502" w:rsidRDefault="004A0502" w:rsidP="00C35823">
            <w:pPr>
              <w:pStyle w:val="TAH"/>
            </w:pPr>
            <w:r>
              <w:t>Comments</w:t>
            </w:r>
          </w:p>
        </w:tc>
      </w:tr>
      <w:tr w:rsidR="004A0502" w14:paraId="172A36B9" w14:textId="77777777" w:rsidTr="00C35823">
        <w:trPr>
          <w:cantSplit/>
          <w:jc w:val="center"/>
        </w:trPr>
        <w:tc>
          <w:tcPr>
            <w:tcW w:w="737" w:type="dxa"/>
            <w:tcBorders>
              <w:top w:val="single" w:sz="4" w:space="0" w:color="auto"/>
              <w:bottom w:val="nil"/>
              <w:right w:val="single" w:sz="4" w:space="0" w:color="auto"/>
            </w:tcBorders>
          </w:tcPr>
          <w:p w14:paraId="3758539E" w14:textId="77777777" w:rsidR="004A0502" w:rsidRDefault="004A0502" w:rsidP="00C35823">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28CB880" w14:textId="77777777" w:rsidR="004A0502" w:rsidRDefault="004A0502" w:rsidP="00C35823">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7B8EFA1C" w14:textId="77777777" w:rsidR="004A0502" w:rsidRDefault="004A0502" w:rsidP="00C35823">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371E0ECA" w14:textId="77777777" w:rsidR="004A0502" w:rsidRDefault="004A0502" w:rsidP="00C35823">
            <w:pPr>
              <w:pStyle w:val="TAL"/>
            </w:pPr>
          </w:p>
        </w:tc>
      </w:tr>
      <w:tr w:rsidR="004A0502" w14:paraId="1C4050E8" w14:textId="77777777" w:rsidTr="00C35823">
        <w:trPr>
          <w:cantSplit/>
          <w:jc w:val="center"/>
        </w:trPr>
        <w:tc>
          <w:tcPr>
            <w:tcW w:w="737" w:type="dxa"/>
            <w:tcBorders>
              <w:top w:val="nil"/>
              <w:bottom w:val="nil"/>
              <w:right w:val="single" w:sz="4" w:space="0" w:color="auto"/>
            </w:tcBorders>
          </w:tcPr>
          <w:p w14:paraId="49821ACB" w14:textId="77777777" w:rsidR="004A0502" w:rsidRDefault="004A0502" w:rsidP="00C35823">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1F4AB171" w14:textId="77777777" w:rsidR="004A0502" w:rsidRDefault="004A0502" w:rsidP="00C35823">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F8611C6" w14:textId="77777777" w:rsidR="004A0502" w:rsidRDefault="004A0502" w:rsidP="00C35823">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2564849D" w14:textId="77777777" w:rsidR="004A0502" w:rsidRDefault="004A0502" w:rsidP="00C35823">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4A0502" w14:paraId="502B49AD" w14:textId="77777777" w:rsidTr="00C35823">
        <w:trPr>
          <w:cantSplit/>
          <w:jc w:val="center"/>
        </w:trPr>
        <w:tc>
          <w:tcPr>
            <w:tcW w:w="737" w:type="dxa"/>
            <w:tcBorders>
              <w:top w:val="nil"/>
              <w:bottom w:val="nil"/>
              <w:right w:val="single" w:sz="4" w:space="0" w:color="auto"/>
            </w:tcBorders>
          </w:tcPr>
          <w:p w14:paraId="6A6C8DE6" w14:textId="77777777" w:rsidR="004A0502" w:rsidRDefault="004A0502" w:rsidP="00C35823">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618CA48B" w14:textId="77777777" w:rsidR="004A0502" w:rsidRDefault="004A0502" w:rsidP="00C35823">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B91493A" w14:textId="77777777" w:rsidR="004A0502" w:rsidRDefault="004A0502" w:rsidP="00C35823">
            <w:pPr>
              <w:pStyle w:val="TAC"/>
              <w:rPr>
                <w:lang w:eastAsia="zh-CN"/>
              </w:rPr>
            </w:pPr>
          </w:p>
        </w:tc>
        <w:tc>
          <w:tcPr>
            <w:tcW w:w="2892" w:type="dxa"/>
            <w:tcBorders>
              <w:left w:val="single" w:sz="4" w:space="0" w:color="auto"/>
              <w:right w:val="single" w:sz="4" w:space="0" w:color="auto"/>
            </w:tcBorders>
          </w:tcPr>
          <w:p w14:paraId="3FB32304" w14:textId="04600F9E" w:rsidR="004A0502" w:rsidRDefault="004A0502" w:rsidP="00C35823">
            <w:pPr>
              <w:pStyle w:val="TAL"/>
              <w:rPr>
                <w:lang w:eastAsia="zh-CN"/>
              </w:rPr>
            </w:pPr>
            <w:r>
              <w:t>PROACTIVE COMMAND PENDING: REFRESH</w:t>
            </w:r>
            <w:bookmarkStart w:id="141" w:name="OLE_LINK8"/>
            <w:r>
              <w:t xml:space="preserve"> </w:t>
            </w:r>
            <w:r>
              <w:rPr>
                <w:rFonts w:eastAsia="SimSun"/>
                <w:lang w:val="en-US" w:eastAsia="zh-CN"/>
              </w:rPr>
              <w:t>8</w:t>
            </w:r>
            <w:r>
              <w:t>.1.1</w:t>
            </w:r>
            <w:bookmarkEnd w:id="141"/>
          </w:p>
        </w:tc>
        <w:tc>
          <w:tcPr>
            <w:tcW w:w="3776" w:type="dxa"/>
            <w:tcBorders>
              <w:left w:val="single" w:sz="4" w:space="0" w:color="auto"/>
              <w:right w:val="single" w:sz="4" w:space="0" w:color="auto"/>
            </w:tcBorders>
          </w:tcPr>
          <w:p w14:paraId="56532E7D" w14:textId="77777777" w:rsidR="004A0502" w:rsidRDefault="004A0502" w:rsidP="00C35823">
            <w:pPr>
              <w:pStyle w:val="TAL"/>
            </w:pPr>
            <w:r>
              <w:t xml:space="preserve">[To inform the ME that </w:t>
            </w:r>
            <w:bookmarkStart w:id="142" w:name="OLE_LINK5"/>
            <w:r>
              <w:rPr>
                <w:rFonts w:hint="eastAsia"/>
              </w:rPr>
              <w:t>GBA Bootstrapping parameters</w:t>
            </w:r>
            <w:bookmarkEnd w:id="142"/>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4A0502" w14:paraId="55D0225E" w14:textId="77777777" w:rsidTr="00C35823">
        <w:trPr>
          <w:cantSplit/>
          <w:jc w:val="center"/>
        </w:trPr>
        <w:tc>
          <w:tcPr>
            <w:tcW w:w="737" w:type="dxa"/>
            <w:tcBorders>
              <w:top w:val="nil"/>
              <w:bottom w:val="nil"/>
              <w:right w:val="single" w:sz="4" w:space="0" w:color="auto"/>
            </w:tcBorders>
          </w:tcPr>
          <w:p w14:paraId="27B64AA4" w14:textId="77777777" w:rsidR="004A0502" w:rsidRDefault="004A0502" w:rsidP="00C35823">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175A326C"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7A4D1F97" w14:textId="77777777" w:rsidR="004A0502" w:rsidRDefault="004A0502" w:rsidP="00C35823">
            <w:pPr>
              <w:pStyle w:val="TAL"/>
            </w:pPr>
            <w:r>
              <w:t>FETCH</w:t>
            </w:r>
          </w:p>
        </w:tc>
        <w:tc>
          <w:tcPr>
            <w:tcW w:w="3776" w:type="dxa"/>
            <w:tcBorders>
              <w:left w:val="single" w:sz="4" w:space="0" w:color="auto"/>
              <w:right w:val="single" w:sz="4" w:space="0" w:color="auto"/>
            </w:tcBorders>
          </w:tcPr>
          <w:p w14:paraId="7BC1D332" w14:textId="77777777" w:rsidR="004A0502" w:rsidRDefault="004A0502" w:rsidP="00C35823">
            <w:pPr>
              <w:pStyle w:val="TAL"/>
            </w:pPr>
          </w:p>
        </w:tc>
      </w:tr>
      <w:tr w:rsidR="004A0502" w14:paraId="2509F824" w14:textId="77777777" w:rsidTr="00C35823">
        <w:trPr>
          <w:cantSplit/>
          <w:jc w:val="center"/>
        </w:trPr>
        <w:tc>
          <w:tcPr>
            <w:tcW w:w="737" w:type="dxa"/>
            <w:tcBorders>
              <w:top w:val="nil"/>
              <w:bottom w:val="nil"/>
              <w:right w:val="single" w:sz="4" w:space="0" w:color="auto"/>
            </w:tcBorders>
          </w:tcPr>
          <w:p w14:paraId="2CC35E12" w14:textId="77777777" w:rsidR="004A0502" w:rsidRDefault="004A0502" w:rsidP="00C35823">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5DFC9DEC" w14:textId="77777777" w:rsidR="004A0502" w:rsidRDefault="004A0502" w:rsidP="00C35823">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F434837" w14:textId="6677E8D3" w:rsidR="004A0502" w:rsidRDefault="004A0502" w:rsidP="00C35823">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13364BE3" w14:textId="77777777" w:rsidR="004A0502" w:rsidRDefault="004A0502" w:rsidP="00C35823">
            <w:pPr>
              <w:pStyle w:val="TAL"/>
              <w:rPr>
                <w:rFonts w:cs="Arial"/>
                <w:szCs w:val="18"/>
              </w:rPr>
            </w:pPr>
          </w:p>
        </w:tc>
      </w:tr>
      <w:tr w:rsidR="004A0502" w14:paraId="39709CF2" w14:textId="77777777" w:rsidTr="00C35823">
        <w:trPr>
          <w:cantSplit/>
          <w:jc w:val="center"/>
        </w:trPr>
        <w:tc>
          <w:tcPr>
            <w:tcW w:w="737" w:type="dxa"/>
            <w:tcBorders>
              <w:top w:val="nil"/>
              <w:bottom w:val="nil"/>
              <w:right w:val="single" w:sz="4" w:space="0" w:color="auto"/>
            </w:tcBorders>
          </w:tcPr>
          <w:p w14:paraId="0A814B28" w14:textId="77777777" w:rsidR="004A0502" w:rsidRDefault="004A0502" w:rsidP="00C35823">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1D2CFB59"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61B3598D" w14:textId="62ED67A5" w:rsidR="004A0502" w:rsidRDefault="004A0502" w:rsidP="00C35823">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387F565B" w14:textId="77777777" w:rsidR="004A0502" w:rsidRDefault="004A0502" w:rsidP="00C35823">
            <w:pPr>
              <w:pStyle w:val="TAL"/>
            </w:pPr>
            <w:r>
              <w:t>[normal ending]</w:t>
            </w:r>
          </w:p>
          <w:p w14:paraId="0820BCA0" w14:textId="77777777" w:rsidR="004A0502" w:rsidRDefault="004A0502" w:rsidP="00C35823">
            <w:pPr>
              <w:pStyle w:val="TAL"/>
            </w:pPr>
          </w:p>
          <w:p w14:paraId="6AF0F840" w14:textId="77777777" w:rsidR="004A0502" w:rsidRDefault="004A0502" w:rsidP="00C35823">
            <w:pPr>
              <w:pStyle w:val="TAL"/>
            </w:pPr>
            <w:r>
              <w:t>[additional EFs read]</w:t>
            </w:r>
          </w:p>
        </w:tc>
      </w:tr>
      <w:tr w:rsidR="004A0502" w14:paraId="25B50582" w14:textId="77777777" w:rsidTr="00C35823">
        <w:trPr>
          <w:cantSplit/>
          <w:jc w:val="center"/>
        </w:trPr>
        <w:tc>
          <w:tcPr>
            <w:tcW w:w="737" w:type="dxa"/>
            <w:tcBorders>
              <w:top w:val="nil"/>
              <w:bottom w:val="single" w:sz="4" w:space="0" w:color="auto"/>
              <w:right w:val="single" w:sz="4" w:space="0" w:color="auto"/>
            </w:tcBorders>
          </w:tcPr>
          <w:p w14:paraId="3041C6C2" w14:textId="77777777" w:rsidR="004A0502" w:rsidRDefault="004A0502" w:rsidP="00C35823">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6672C7F5" w14:textId="77777777" w:rsidR="004A0502" w:rsidRDefault="004A0502" w:rsidP="00C35823">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C6DE6C8" w14:textId="77777777" w:rsidR="004A0502" w:rsidRDefault="004A0502" w:rsidP="00C35823">
            <w:pPr>
              <w:pStyle w:val="TAL"/>
              <w:rPr>
                <w:rFonts w:eastAsia="SimSun"/>
                <w:lang w:val="en-US" w:eastAsia="zh-CN"/>
              </w:rPr>
            </w:pPr>
            <w:r>
              <w:rPr>
                <w:rFonts w:hint="eastAsia"/>
                <w:lang w:val="en-US" w:eastAsia="zh-CN"/>
              </w:rPr>
              <w:t>P</w:t>
            </w:r>
            <w:r>
              <w:rPr>
                <w:rFonts w:hint="eastAsia"/>
              </w:rPr>
              <w:t>erform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7F3B6C41" w14:textId="77777777" w:rsidR="004A0502" w:rsidRDefault="004A0502" w:rsidP="00C35823">
            <w:pPr>
              <w:pStyle w:val="TAL"/>
            </w:pPr>
          </w:p>
        </w:tc>
      </w:tr>
    </w:tbl>
    <w:p w14:paraId="2CA10480" w14:textId="77777777" w:rsidR="004A0502" w:rsidRDefault="004A0502" w:rsidP="004A0502">
      <w:pPr>
        <w:rPr>
          <w:lang w:eastAsia="zh-CN"/>
        </w:rPr>
      </w:pPr>
    </w:p>
    <w:p w14:paraId="383665C9" w14:textId="69FA606A" w:rsidR="004A0502" w:rsidRDefault="004A0502" w:rsidP="004A0502">
      <w:r>
        <w:t>PROACTIVE COMMAND: REFRESH 8.1.1</w:t>
      </w:r>
    </w:p>
    <w:p w14:paraId="19EBAE35" w14:textId="77777777" w:rsidR="004A0502" w:rsidRDefault="004A0502" w:rsidP="004A0502">
      <w:r>
        <w:t>Logically:</w:t>
      </w:r>
    </w:p>
    <w:p w14:paraId="0186E719" w14:textId="77777777" w:rsidR="004A0502" w:rsidRDefault="004A0502" w:rsidP="004A0502">
      <w:pPr>
        <w:pStyle w:val="EW"/>
      </w:pPr>
      <w:r>
        <w:t>Command details</w:t>
      </w:r>
    </w:p>
    <w:p w14:paraId="2F5C5445" w14:textId="77777777" w:rsidR="004A0502" w:rsidRDefault="004A0502" w:rsidP="004A0502">
      <w:pPr>
        <w:pStyle w:val="EW"/>
      </w:pPr>
      <w:r>
        <w:tab/>
        <w:t>Command number:</w:t>
      </w:r>
      <w:r>
        <w:tab/>
        <w:t>1</w:t>
      </w:r>
    </w:p>
    <w:p w14:paraId="041998AA" w14:textId="77777777" w:rsidR="004A0502" w:rsidRDefault="004A0502" w:rsidP="004A0502">
      <w:pPr>
        <w:pStyle w:val="EW"/>
      </w:pPr>
      <w:r>
        <w:tab/>
        <w:t>Command type:</w:t>
      </w:r>
      <w:r>
        <w:tab/>
        <w:t>REFRESH</w:t>
      </w:r>
    </w:p>
    <w:p w14:paraId="65025635" w14:textId="77777777" w:rsidR="004A0502" w:rsidRDefault="004A0502" w:rsidP="004A0502">
      <w:pPr>
        <w:pStyle w:val="EW"/>
      </w:pPr>
      <w:r>
        <w:tab/>
        <w:t>Command qualifier:</w:t>
      </w:r>
      <w:r>
        <w:tab/>
        <w:t>File Change Notification</w:t>
      </w:r>
    </w:p>
    <w:p w14:paraId="25B22A67" w14:textId="77777777" w:rsidR="004A0502" w:rsidRDefault="004A0502" w:rsidP="004A0502">
      <w:pPr>
        <w:pStyle w:val="EW"/>
      </w:pPr>
      <w:r>
        <w:t>Device identities</w:t>
      </w:r>
    </w:p>
    <w:p w14:paraId="3F1165DE" w14:textId="77777777" w:rsidR="004A0502" w:rsidRDefault="004A0502" w:rsidP="004A0502">
      <w:pPr>
        <w:pStyle w:val="EW"/>
      </w:pPr>
      <w:r>
        <w:tab/>
        <w:t>Source device:</w:t>
      </w:r>
      <w:r>
        <w:tab/>
        <w:t>UICC</w:t>
      </w:r>
    </w:p>
    <w:p w14:paraId="197DD52F" w14:textId="77777777" w:rsidR="004A0502" w:rsidRDefault="004A0502" w:rsidP="004A0502">
      <w:pPr>
        <w:pStyle w:val="EW"/>
      </w:pPr>
      <w:r>
        <w:tab/>
        <w:t>Destination device:</w:t>
      </w:r>
      <w:r>
        <w:tab/>
        <w:t>ME</w:t>
      </w:r>
    </w:p>
    <w:p w14:paraId="0B683642" w14:textId="77777777" w:rsidR="004A0502" w:rsidRDefault="004A0502" w:rsidP="004A0502">
      <w:pPr>
        <w:pStyle w:val="EX"/>
      </w:pPr>
      <w:r>
        <w:tab/>
        <w:t>File List:</w:t>
      </w:r>
      <w:r>
        <w:tab/>
        <w:t>EF</w:t>
      </w:r>
      <w:r>
        <w:rPr>
          <w:vertAlign w:val="subscript"/>
        </w:rPr>
        <w:t>GBABP</w:t>
      </w:r>
    </w:p>
    <w:p w14:paraId="37F62EB6" w14:textId="77777777" w:rsidR="004A0502" w:rsidRDefault="004A0502" w:rsidP="004A0502">
      <w:r>
        <w:t>Coding:</w:t>
      </w:r>
    </w:p>
    <w:p w14:paraId="7A6AC073"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44560CFC"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6C65EEC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D86B4B2" w14:textId="77777777" w:rsidR="004A0502" w:rsidRDefault="004A0502" w:rsidP="00C35823">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3CEC723" w14:textId="77777777" w:rsidR="004A0502" w:rsidRDefault="004A0502" w:rsidP="00C3582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EBA6594"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FD7ACC5"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0BB86A"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AE92D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446E98"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5375F1"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E06549"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39A66FA"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56D6D46"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05D1FF" w14:textId="77777777" w:rsidR="004A0502" w:rsidRDefault="004A0502" w:rsidP="00C35823">
            <w:pPr>
              <w:pStyle w:val="TAC"/>
            </w:pPr>
            <w:r>
              <w:t>92</w:t>
            </w:r>
          </w:p>
        </w:tc>
      </w:tr>
      <w:tr w:rsidR="004A0502" w14:paraId="744CACF8" w14:textId="77777777" w:rsidTr="00C35823">
        <w:trPr>
          <w:jc w:val="center"/>
        </w:trPr>
        <w:tc>
          <w:tcPr>
            <w:tcW w:w="1134" w:type="dxa"/>
            <w:tcBorders>
              <w:top w:val="single" w:sz="4" w:space="0" w:color="auto"/>
              <w:right w:val="single" w:sz="4" w:space="0" w:color="auto"/>
            </w:tcBorders>
          </w:tcPr>
          <w:p w14:paraId="343D0839" w14:textId="77777777" w:rsidR="004A0502" w:rsidRDefault="004A0502" w:rsidP="00C35823">
            <w:pPr>
              <w:pStyle w:val="TAL"/>
            </w:pPr>
            <w:bookmarkStart w:id="143"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4714308" w14:textId="77777777" w:rsidR="004A0502" w:rsidRDefault="004A0502" w:rsidP="00C35823">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282558F5"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D27AAF" w14:textId="77777777" w:rsidR="004A0502" w:rsidRDefault="004A0502" w:rsidP="00C35823">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14B95096" w14:textId="77777777" w:rsidR="004A0502" w:rsidRDefault="004A0502" w:rsidP="00C3582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554922" w14:textId="77777777" w:rsidR="004A0502" w:rsidRDefault="004A0502" w:rsidP="00C3582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76E3717E" w14:textId="77777777" w:rsidR="004A0502" w:rsidRDefault="004A0502" w:rsidP="00C35823">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E85EE4E" w14:textId="77777777" w:rsidR="004A0502" w:rsidRDefault="004A0502" w:rsidP="00C35823">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4313DFCE" w14:textId="77777777" w:rsidR="004A0502" w:rsidRDefault="004A0502" w:rsidP="00C35823">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6C7DC7E3"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306A3871"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76040CF5"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1471FEE7" w14:textId="77777777" w:rsidR="004A0502" w:rsidRDefault="004A0502" w:rsidP="00C35823">
            <w:pPr>
              <w:pStyle w:val="TAC"/>
            </w:pPr>
          </w:p>
        </w:tc>
      </w:tr>
      <w:bookmarkEnd w:id="143"/>
    </w:tbl>
    <w:p w14:paraId="3C94AA1E" w14:textId="77777777" w:rsidR="004A0502" w:rsidRDefault="004A0502" w:rsidP="004A0502"/>
    <w:p w14:paraId="2E4F1CD6" w14:textId="5486F937" w:rsidR="004A0502" w:rsidRDefault="004A0502" w:rsidP="004A0502">
      <w:r>
        <w:t>TERMINAL RESPONSE: REFRESH 8.1.1A</w:t>
      </w:r>
    </w:p>
    <w:p w14:paraId="2C1212B6" w14:textId="77777777" w:rsidR="004A0502" w:rsidRDefault="004A0502" w:rsidP="004A0502">
      <w:r>
        <w:t>Logically:</w:t>
      </w:r>
    </w:p>
    <w:p w14:paraId="4C64A935" w14:textId="77777777" w:rsidR="004A0502" w:rsidRDefault="004A0502" w:rsidP="004A0502">
      <w:pPr>
        <w:pStyle w:val="EW"/>
      </w:pPr>
      <w:r>
        <w:t>Command details</w:t>
      </w:r>
    </w:p>
    <w:p w14:paraId="4CBC2EF8" w14:textId="77777777" w:rsidR="004A0502" w:rsidRDefault="004A0502" w:rsidP="004A0502">
      <w:pPr>
        <w:pStyle w:val="EW"/>
      </w:pPr>
      <w:r>
        <w:tab/>
        <w:t>Command number:</w:t>
      </w:r>
      <w:r>
        <w:tab/>
        <w:t>1</w:t>
      </w:r>
    </w:p>
    <w:p w14:paraId="6A62BC54" w14:textId="77777777" w:rsidR="004A0502" w:rsidRDefault="004A0502" w:rsidP="004A0502">
      <w:pPr>
        <w:pStyle w:val="EW"/>
      </w:pPr>
      <w:r>
        <w:tab/>
        <w:t>Command type:</w:t>
      </w:r>
      <w:r>
        <w:tab/>
        <w:t>REFRESH</w:t>
      </w:r>
    </w:p>
    <w:p w14:paraId="68DFD35B" w14:textId="77777777" w:rsidR="004A0502" w:rsidRDefault="004A0502" w:rsidP="004A0502">
      <w:pPr>
        <w:pStyle w:val="EW"/>
      </w:pPr>
      <w:r>
        <w:tab/>
        <w:t>Command qualifier:</w:t>
      </w:r>
      <w:r>
        <w:tab/>
        <w:t>File Change Notification</w:t>
      </w:r>
    </w:p>
    <w:p w14:paraId="6DBC3906" w14:textId="77777777" w:rsidR="004A0502" w:rsidRDefault="004A0502" w:rsidP="004A0502">
      <w:pPr>
        <w:pStyle w:val="EW"/>
      </w:pPr>
      <w:r>
        <w:t>Device identities</w:t>
      </w:r>
    </w:p>
    <w:p w14:paraId="68E49BC1" w14:textId="77777777" w:rsidR="004A0502" w:rsidRDefault="004A0502" w:rsidP="004A0502">
      <w:pPr>
        <w:pStyle w:val="EW"/>
      </w:pPr>
      <w:r>
        <w:tab/>
        <w:t>Source device:</w:t>
      </w:r>
      <w:r>
        <w:tab/>
        <w:t>ME</w:t>
      </w:r>
    </w:p>
    <w:p w14:paraId="25382FA1" w14:textId="77777777" w:rsidR="004A0502" w:rsidRDefault="004A0502" w:rsidP="004A0502">
      <w:pPr>
        <w:pStyle w:val="EW"/>
      </w:pPr>
      <w:r>
        <w:tab/>
        <w:t>Destination device:</w:t>
      </w:r>
      <w:r>
        <w:tab/>
        <w:t>UICC</w:t>
      </w:r>
    </w:p>
    <w:p w14:paraId="7787F845" w14:textId="77777777" w:rsidR="004A0502" w:rsidRDefault="004A0502" w:rsidP="004A0502">
      <w:pPr>
        <w:pStyle w:val="EW"/>
      </w:pPr>
      <w:r>
        <w:t>Result</w:t>
      </w:r>
    </w:p>
    <w:p w14:paraId="364C6587" w14:textId="77777777" w:rsidR="004A0502" w:rsidRDefault="004A0502" w:rsidP="004A0502">
      <w:pPr>
        <w:pStyle w:val="EX"/>
      </w:pPr>
      <w:r>
        <w:tab/>
        <w:t>General Result:</w:t>
      </w:r>
      <w:r>
        <w:tab/>
        <w:t>Command performed successfully</w:t>
      </w:r>
    </w:p>
    <w:p w14:paraId="2BDFCCA1" w14:textId="77777777" w:rsidR="004A0502" w:rsidRDefault="004A0502" w:rsidP="004A0502">
      <w:pPr>
        <w:keepNext/>
        <w:keepLines/>
      </w:pPr>
      <w:r>
        <w:lastRenderedPageBreak/>
        <w:t>Coding:</w:t>
      </w:r>
    </w:p>
    <w:p w14:paraId="43B9F522"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23583721"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FFDFF7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3EDB43"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C6E816B"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67A4D0"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2A893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DEF20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F7B184"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61C68E"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50B18DD"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5C5C9F9"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E240AE"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D82A4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DAC22E" w14:textId="77777777" w:rsidR="004A0502" w:rsidRDefault="004A0502" w:rsidP="00C35823">
            <w:pPr>
              <w:pStyle w:val="TAC"/>
            </w:pPr>
            <w:r>
              <w:t>00</w:t>
            </w:r>
          </w:p>
        </w:tc>
      </w:tr>
    </w:tbl>
    <w:p w14:paraId="0A47AD5B" w14:textId="77777777" w:rsidR="004A0502" w:rsidRDefault="004A0502" w:rsidP="004A0502"/>
    <w:p w14:paraId="7AD230A8" w14:textId="267B45FB" w:rsidR="004A0502" w:rsidRDefault="004A0502" w:rsidP="004A0502">
      <w:r>
        <w:t>TERMINAL RESPONSE: REFRESH 8.1.1B</w:t>
      </w:r>
    </w:p>
    <w:p w14:paraId="6CA18A80" w14:textId="77777777" w:rsidR="004A0502" w:rsidRDefault="004A0502" w:rsidP="004A0502">
      <w:r>
        <w:t>Logically:</w:t>
      </w:r>
    </w:p>
    <w:p w14:paraId="0C4B38E1" w14:textId="77777777" w:rsidR="004A0502" w:rsidRDefault="004A0502" w:rsidP="004A0502">
      <w:pPr>
        <w:pStyle w:val="EW"/>
      </w:pPr>
      <w:r>
        <w:t>Command details</w:t>
      </w:r>
    </w:p>
    <w:p w14:paraId="3CD1C443" w14:textId="77777777" w:rsidR="004A0502" w:rsidRDefault="004A0502" w:rsidP="004A0502">
      <w:pPr>
        <w:pStyle w:val="EW"/>
      </w:pPr>
      <w:r>
        <w:tab/>
        <w:t>Command number:</w:t>
      </w:r>
      <w:r>
        <w:tab/>
        <w:t>1</w:t>
      </w:r>
    </w:p>
    <w:p w14:paraId="566324D7" w14:textId="77777777" w:rsidR="004A0502" w:rsidRDefault="004A0502" w:rsidP="004A0502">
      <w:pPr>
        <w:pStyle w:val="EW"/>
      </w:pPr>
      <w:r>
        <w:tab/>
        <w:t>Command type:</w:t>
      </w:r>
      <w:r>
        <w:tab/>
        <w:t>REFRESH</w:t>
      </w:r>
    </w:p>
    <w:p w14:paraId="34893887" w14:textId="77777777" w:rsidR="004A0502" w:rsidRDefault="004A0502" w:rsidP="004A0502">
      <w:pPr>
        <w:pStyle w:val="EW"/>
      </w:pPr>
      <w:r>
        <w:tab/>
        <w:t>Command qualifier:</w:t>
      </w:r>
      <w:r>
        <w:tab/>
        <w:t>File Change Notification</w:t>
      </w:r>
    </w:p>
    <w:p w14:paraId="0F4A6684" w14:textId="77777777" w:rsidR="004A0502" w:rsidRDefault="004A0502" w:rsidP="004A0502">
      <w:pPr>
        <w:pStyle w:val="EW"/>
      </w:pPr>
      <w:r>
        <w:t>Device identities</w:t>
      </w:r>
    </w:p>
    <w:p w14:paraId="344B96C4" w14:textId="77777777" w:rsidR="004A0502" w:rsidRDefault="004A0502" w:rsidP="004A0502">
      <w:pPr>
        <w:pStyle w:val="EW"/>
      </w:pPr>
      <w:r>
        <w:tab/>
        <w:t>Source device:</w:t>
      </w:r>
      <w:r>
        <w:tab/>
        <w:t>ME</w:t>
      </w:r>
    </w:p>
    <w:p w14:paraId="52E3BB9D" w14:textId="77777777" w:rsidR="004A0502" w:rsidRDefault="004A0502" w:rsidP="004A0502">
      <w:pPr>
        <w:pStyle w:val="EW"/>
      </w:pPr>
      <w:r>
        <w:tab/>
        <w:t>Destination device:</w:t>
      </w:r>
      <w:r>
        <w:tab/>
        <w:t>UICC</w:t>
      </w:r>
    </w:p>
    <w:p w14:paraId="05A14AC8" w14:textId="77777777" w:rsidR="004A0502" w:rsidRDefault="004A0502" w:rsidP="004A0502">
      <w:pPr>
        <w:pStyle w:val="EW"/>
      </w:pPr>
      <w:r>
        <w:t>Result</w:t>
      </w:r>
    </w:p>
    <w:p w14:paraId="17BE9ED8" w14:textId="77777777" w:rsidR="004A0502" w:rsidRDefault="004A0502" w:rsidP="004A0502">
      <w:pPr>
        <w:pStyle w:val="EX"/>
      </w:pPr>
      <w:r>
        <w:tab/>
        <w:t>General Result:</w:t>
      </w:r>
      <w:r>
        <w:tab/>
        <w:t>REFRESH performed with additional EFs read</w:t>
      </w:r>
    </w:p>
    <w:p w14:paraId="06E08330" w14:textId="77777777" w:rsidR="004A0502" w:rsidRDefault="004A0502" w:rsidP="004A0502">
      <w:r>
        <w:t>Coding:</w:t>
      </w:r>
    </w:p>
    <w:p w14:paraId="6E157D2F"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030423DD"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9706F7B"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71A1D0"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59AA7E"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5EE560C"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6805F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BAAFD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F9EC9B"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AF6D40B"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318CC0"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9F18B06"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6F46E2"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1FF46E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9502765" w14:textId="77777777" w:rsidR="004A0502" w:rsidRDefault="004A0502" w:rsidP="00C35823">
            <w:pPr>
              <w:pStyle w:val="TAC"/>
            </w:pPr>
            <w:r>
              <w:t>03</w:t>
            </w:r>
          </w:p>
        </w:tc>
      </w:tr>
      <w:bookmarkEnd w:id="139"/>
    </w:tbl>
    <w:p w14:paraId="5044BA04" w14:textId="77777777" w:rsidR="004A0502" w:rsidRDefault="004A0502" w:rsidP="004A0502"/>
    <w:p w14:paraId="77A0FE52" w14:textId="7A4931BD" w:rsidR="004A0502" w:rsidRDefault="004A0502" w:rsidP="004A0502">
      <w:pPr>
        <w:pStyle w:val="H6"/>
      </w:pPr>
      <w:r>
        <w:t>27.22.4.</w:t>
      </w:r>
      <w:r>
        <w:rPr>
          <w:rFonts w:eastAsiaTheme="minorEastAsia"/>
          <w:lang w:val="en-US" w:eastAsia="zh-CN"/>
        </w:rPr>
        <w:t>7.8</w:t>
      </w:r>
      <w:r>
        <w:t>.5</w:t>
      </w:r>
      <w:r>
        <w:tab/>
        <w:t>Test requirement</w:t>
      </w:r>
    </w:p>
    <w:p w14:paraId="76498BF1" w14:textId="3879C22A" w:rsidR="004A0502" w:rsidRDefault="004A0502" w:rsidP="004A0502">
      <w:r>
        <w:t xml:space="preserve">The ME shall operate in the manner defined in expected sequences </w:t>
      </w:r>
      <w:r>
        <w:rPr>
          <w:lang w:val="en-US" w:eastAsia="zh-CN"/>
        </w:rPr>
        <w:t>8</w:t>
      </w:r>
      <w:r>
        <w:t>.1.</w:t>
      </w:r>
    </w:p>
    <w:p w14:paraId="10A425D9" w14:textId="77777777" w:rsidR="00BF46E1" w:rsidRPr="0041528A" w:rsidRDefault="00BF46E1" w:rsidP="00BF46E1">
      <w:pPr>
        <w:pStyle w:val="Heading4"/>
      </w:pPr>
      <w:r w:rsidRPr="0041528A">
        <w:t>27.22.4.8</w:t>
      </w:r>
      <w:r w:rsidRPr="0041528A">
        <w:tab/>
        <w:t>SET UP MENU and ENVELOPE MENU SELECTION</w:t>
      </w:r>
      <w:bookmarkEnd w:id="137"/>
    </w:p>
    <w:p w14:paraId="044CAFD5" w14:textId="77777777" w:rsidR="00BF46E1" w:rsidRPr="0041528A" w:rsidRDefault="00BF46E1" w:rsidP="00BF46E1">
      <w:pPr>
        <w:pStyle w:val="Heading5"/>
      </w:pPr>
      <w:bookmarkStart w:id="144" w:name="_Toc146312943"/>
      <w:r w:rsidRPr="0041528A">
        <w:t>27.22.4.8.1</w:t>
      </w:r>
      <w:r w:rsidRPr="0041528A">
        <w:tab/>
        <w:t>SET UP MENU (normal) and ENVELOPE MENU SELECTION</w:t>
      </w:r>
      <w:bookmarkEnd w:id="144"/>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lastRenderedPageBreak/>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45" w:name="_Toc146312944"/>
      <w:r w:rsidRPr="0041528A">
        <w:t>27.22.4.8.2</w:t>
      </w:r>
      <w:r w:rsidRPr="0041528A">
        <w:tab/>
        <w:t>SET UP MENU (help request support) and ENVELOPE MENU SELECTION</w:t>
      </w:r>
      <w:bookmarkEnd w:id="145"/>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lastRenderedPageBreak/>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46" w:name="_Toc146312945"/>
      <w:r w:rsidRPr="0041528A">
        <w:t>27.22.4.8.3</w:t>
      </w:r>
      <w:r w:rsidRPr="0041528A">
        <w:tab/>
        <w:t>SET UP MENU (next action support) and ENVELOPE MENU SELECTION</w:t>
      </w:r>
      <w:bookmarkEnd w:id="146"/>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lastRenderedPageBreak/>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47" w:name="_Toc146312946"/>
      <w:r w:rsidRPr="0041528A">
        <w:t>27.22.4.8.4</w:t>
      </w:r>
      <w:r w:rsidRPr="0041528A">
        <w:tab/>
        <w:t>SET UP MENU (display of icons) and ENVELOPE MENU SELECTION</w:t>
      </w:r>
      <w:bookmarkEnd w:id="147"/>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lastRenderedPageBreak/>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48" w:name="_Toc146312947"/>
      <w:r w:rsidRPr="0041528A">
        <w:t>27.22.4.8.5</w:t>
      </w:r>
      <w:r w:rsidRPr="0041528A">
        <w:tab/>
        <w:t>SET UP MENU (soft keys support) and ENVELOPE MENU SELECTION</w:t>
      </w:r>
      <w:bookmarkEnd w:id="148"/>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49" w:name="_Toc146312948"/>
      <w:r w:rsidRPr="0041528A">
        <w:lastRenderedPageBreak/>
        <w:t>27.22.4.8.6</w:t>
      </w:r>
      <w:r w:rsidRPr="0041528A">
        <w:tab/>
        <w:t>SET UP MENU (support of Text Attribute) and ENVELOPE MENU SELECTION</w:t>
      </w:r>
      <w:bookmarkEnd w:id="149"/>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lastRenderedPageBreak/>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lastRenderedPageBreak/>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lastRenderedPageBreak/>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lastRenderedPageBreak/>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lastRenderedPageBreak/>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lastRenderedPageBreak/>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lastRenderedPageBreak/>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50" w:name="_Toc146312949"/>
      <w:r w:rsidRPr="0041528A">
        <w:t>27.22.4.8.7</w:t>
      </w:r>
      <w:r w:rsidRPr="0041528A">
        <w:tab/>
        <w:t>SET UP MENU (UCS2 display in Cyrillic) and ENVELOPE MENU SELECTION</w:t>
      </w:r>
      <w:bookmarkEnd w:id="150"/>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lastRenderedPageBreak/>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51" w:name="_Toc146312950"/>
      <w:r w:rsidRPr="0041528A">
        <w:t>27.22.4.8.8</w:t>
      </w:r>
      <w:r w:rsidRPr="0041528A">
        <w:tab/>
        <w:t>SET UP MENU (UCS2 display in Chinese) and ENVELOPE MENU SELECTION</w:t>
      </w:r>
      <w:bookmarkEnd w:id="151"/>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lastRenderedPageBreak/>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52" w:name="_Toc146312951"/>
      <w:r w:rsidRPr="0041528A">
        <w:t>27.22.4.8.9</w:t>
      </w:r>
      <w:r w:rsidRPr="0041528A">
        <w:tab/>
        <w:t>SET UP MENU (UCS2 display in Katakana) and ENVELOPE MENU SELECTION</w:t>
      </w:r>
      <w:bookmarkEnd w:id="152"/>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lastRenderedPageBreak/>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53" w:name="_Toc146312952"/>
      <w:r w:rsidRPr="0041528A">
        <w:t>27.22.4.9</w:t>
      </w:r>
      <w:r w:rsidRPr="0041528A">
        <w:tab/>
        <w:t>SELECT ITEM</w:t>
      </w:r>
      <w:bookmarkEnd w:id="153"/>
    </w:p>
    <w:p w14:paraId="44243C72" w14:textId="77777777" w:rsidR="00BF46E1" w:rsidRPr="0041528A" w:rsidRDefault="00BF46E1" w:rsidP="00BF46E1">
      <w:pPr>
        <w:pStyle w:val="Heading5"/>
      </w:pPr>
      <w:bookmarkStart w:id="154" w:name="_Toc146312953"/>
      <w:r w:rsidRPr="0041528A">
        <w:t>27.22.4.9.1</w:t>
      </w:r>
      <w:r w:rsidRPr="0041528A">
        <w:tab/>
        <w:t>SELECT ITEM (mandatory features for ME supporting SELECT ITEM)</w:t>
      </w:r>
      <w:bookmarkEnd w:id="154"/>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lastRenderedPageBreak/>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55" w:name="_Toc146312954"/>
      <w:r w:rsidRPr="0041528A">
        <w:t>27.22.4.9.2</w:t>
      </w:r>
      <w:r w:rsidRPr="0041528A">
        <w:tab/>
        <w:t>SELECT ITEM (next action support)</w:t>
      </w:r>
      <w:bookmarkEnd w:id="155"/>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lastRenderedPageBreak/>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56" w:name="_Toc146312955"/>
      <w:r w:rsidRPr="0041528A">
        <w:t>27.22.4.9.3</w:t>
      </w:r>
      <w:r w:rsidRPr="0041528A">
        <w:tab/>
        <w:t>SELECT ITEM (default item support)</w:t>
      </w:r>
      <w:bookmarkEnd w:id="156"/>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57" w:name="_Toc146312956"/>
      <w:r w:rsidRPr="0041528A">
        <w:t>27.22.4.9.4</w:t>
      </w:r>
      <w:r w:rsidRPr="0041528A">
        <w:tab/>
        <w:t>SELECT ITEM (help request support)</w:t>
      </w:r>
      <w:bookmarkEnd w:id="157"/>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lastRenderedPageBreak/>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58" w:name="_Toc146312957"/>
      <w:r w:rsidRPr="0041528A">
        <w:t>27.22.4.9.5</w:t>
      </w:r>
      <w:r w:rsidRPr="0041528A">
        <w:tab/>
        <w:t>SELECT ITEM (icons support)</w:t>
      </w:r>
      <w:bookmarkEnd w:id="158"/>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lastRenderedPageBreak/>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59" w:name="_Toc146312958"/>
      <w:r w:rsidRPr="0041528A">
        <w:t>27.22.4.9.6</w:t>
      </w:r>
      <w:r w:rsidRPr="0041528A">
        <w:tab/>
        <w:t>SELECT ITEM (presentation style)</w:t>
      </w:r>
      <w:bookmarkEnd w:id="159"/>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60" w:name="_Toc146312959"/>
      <w:r w:rsidRPr="0041528A">
        <w:lastRenderedPageBreak/>
        <w:t>27.22.4.9.7</w:t>
      </w:r>
      <w:r w:rsidRPr="0041528A">
        <w:tab/>
        <w:t>SELECT ITEM (soft keys support)</w:t>
      </w:r>
      <w:bookmarkEnd w:id="160"/>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61" w:name="_Toc146312960"/>
      <w:r w:rsidRPr="0041528A">
        <w:t>27.22.4.9.8</w:t>
      </w:r>
      <w:r w:rsidRPr="0041528A">
        <w:tab/>
        <w:t>SELECT ITEM (Support of "No response from user")</w:t>
      </w:r>
      <w:bookmarkEnd w:id="161"/>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lastRenderedPageBreak/>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62" w:name="_Toc146312961"/>
      <w:r w:rsidRPr="0041528A">
        <w:t>27.22.4.9.9</w:t>
      </w:r>
      <w:r w:rsidRPr="0041528A">
        <w:tab/>
        <w:t>SELECT ITEM (Support of Text Attribute)</w:t>
      </w:r>
      <w:bookmarkEnd w:id="162"/>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lastRenderedPageBreak/>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lastRenderedPageBreak/>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lastRenderedPageBreak/>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lastRenderedPageBreak/>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lastRenderedPageBreak/>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lastRenderedPageBreak/>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63" w:name="_Toc146312962"/>
      <w:r w:rsidRPr="0041528A">
        <w:t>27.22.4.9.10</w:t>
      </w:r>
      <w:r w:rsidRPr="0041528A">
        <w:tab/>
        <w:t>SELECT ITEM (UCS2 display in Cyrillic)</w:t>
      </w:r>
      <w:bookmarkEnd w:id="163"/>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lastRenderedPageBreak/>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64" w:name="_Toc146312963"/>
      <w:r w:rsidRPr="0041528A">
        <w:t>27.22.4.9.11</w:t>
      </w:r>
      <w:r w:rsidRPr="0041528A">
        <w:tab/>
        <w:t>SELECT ITEM (UCS2 display in Chinese)</w:t>
      </w:r>
      <w:bookmarkEnd w:id="164"/>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lastRenderedPageBreak/>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65" w:name="_Toc146312964"/>
      <w:r w:rsidRPr="0041528A">
        <w:t>27.22.4.9.12</w:t>
      </w:r>
      <w:r w:rsidRPr="0041528A">
        <w:tab/>
        <w:t>SELECT ITEM (UCS2 display in Katakana)</w:t>
      </w:r>
      <w:bookmarkEnd w:id="165"/>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lastRenderedPageBreak/>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6B3CE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8742F" w14:textId="77777777" w:rsidR="0005625D" w:rsidRDefault="0005625D">
      <w:r>
        <w:separator/>
      </w:r>
    </w:p>
  </w:endnote>
  <w:endnote w:type="continuationSeparator" w:id="0">
    <w:p w14:paraId="5CDEF825" w14:textId="77777777" w:rsidR="0005625D" w:rsidRDefault="000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DF12" w14:textId="77777777" w:rsidR="001E2197" w:rsidRDefault="001E2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25B445BE" w:rsidR="00597B11" w:rsidRDefault="001E219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73829" w14:textId="77777777" w:rsidR="001E2197" w:rsidRDefault="001E2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9BA15" w14:textId="77777777" w:rsidR="0005625D" w:rsidRDefault="0005625D">
      <w:r>
        <w:separator/>
      </w:r>
    </w:p>
  </w:footnote>
  <w:footnote w:type="continuationSeparator" w:id="0">
    <w:p w14:paraId="4731CF46" w14:textId="77777777" w:rsidR="0005625D" w:rsidRDefault="00056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48CC" w14:textId="77777777" w:rsidR="001E2197" w:rsidRDefault="001E21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11A10B1" w:rsidR="00597B11" w:rsidRDefault="001E2197">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7FE53C2" w:rsidR="00597B11" w:rsidRDefault="001E2197">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65D6E" w14:textId="77777777" w:rsidR="001E2197" w:rsidRDefault="001E2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2316921">
    <w:abstractNumId w:val="19"/>
  </w:num>
  <w:num w:numId="2" w16cid:durableId="502597190">
    <w:abstractNumId w:val="14"/>
  </w:num>
  <w:num w:numId="3" w16cid:durableId="101805067">
    <w:abstractNumId w:val="11"/>
  </w:num>
  <w:num w:numId="4" w16cid:durableId="1163818421">
    <w:abstractNumId w:val="16"/>
  </w:num>
  <w:num w:numId="5" w16cid:durableId="487668982">
    <w:abstractNumId w:val="8"/>
  </w:num>
  <w:num w:numId="6" w16cid:durableId="104008938">
    <w:abstractNumId w:val="7"/>
  </w:num>
  <w:num w:numId="7" w16cid:durableId="294026576">
    <w:abstractNumId w:val="6"/>
  </w:num>
  <w:num w:numId="8" w16cid:durableId="1570576861">
    <w:abstractNumId w:val="5"/>
  </w:num>
  <w:num w:numId="9" w16cid:durableId="1403605844">
    <w:abstractNumId w:val="4"/>
  </w:num>
  <w:num w:numId="10" w16cid:durableId="652829963">
    <w:abstractNumId w:val="3"/>
  </w:num>
  <w:num w:numId="11" w16cid:durableId="394084462">
    <w:abstractNumId w:val="2"/>
  </w:num>
  <w:num w:numId="12" w16cid:durableId="637338394">
    <w:abstractNumId w:val="1"/>
  </w:num>
  <w:num w:numId="13" w16cid:durableId="207183226">
    <w:abstractNumId w:val="0"/>
  </w:num>
  <w:num w:numId="14" w16cid:durableId="1523081535">
    <w:abstractNumId w:val="12"/>
  </w:num>
  <w:num w:numId="15" w16cid:durableId="935864248">
    <w:abstractNumId w:val="17"/>
  </w:num>
  <w:num w:numId="16" w16cid:durableId="103774941">
    <w:abstractNumId w:val="20"/>
  </w:num>
  <w:num w:numId="17" w16cid:durableId="1286616348">
    <w:abstractNumId w:val="18"/>
  </w:num>
  <w:num w:numId="18" w16cid:durableId="798842663">
    <w:abstractNumId w:val="10"/>
  </w:num>
  <w:num w:numId="19" w16cid:durableId="95559633">
    <w:abstractNumId w:val="15"/>
  </w:num>
  <w:num w:numId="20" w16cid:durableId="1953854183">
    <w:abstractNumId w:val="9"/>
  </w:num>
  <w:num w:numId="21" w16cid:durableId="125489855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2913"/>
    <w:rsid w:val="00025EF1"/>
    <w:rsid w:val="00033397"/>
    <w:rsid w:val="00035B4F"/>
    <w:rsid w:val="00040095"/>
    <w:rsid w:val="00041A30"/>
    <w:rsid w:val="00051834"/>
    <w:rsid w:val="0005422E"/>
    <w:rsid w:val="00054A22"/>
    <w:rsid w:val="0005625D"/>
    <w:rsid w:val="00062023"/>
    <w:rsid w:val="000655A6"/>
    <w:rsid w:val="00080512"/>
    <w:rsid w:val="00083588"/>
    <w:rsid w:val="00092350"/>
    <w:rsid w:val="000949CB"/>
    <w:rsid w:val="00097251"/>
    <w:rsid w:val="000A0D1F"/>
    <w:rsid w:val="000A458B"/>
    <w:rsid w:val="000C0F65"/>
    <w:rsid w:val="000C47C3"/>
    <w:rsid w:val="000D58AB"/>
    <w:rsid w:val="000F06BA"/>
    <w:rsid w:val="001174DC"/>
    <w:rsid w:val="00133525"/>
    <w:rsid w:val="00134D55"/>
    <w:rsid w:val="001605B9"/>
    <w:rsid w:val="00166206"/>
    <w:rsid w:val="00195D76"/>
    <w:rsid w:val="00195FE9"/>
    <w:rsid w:val="001A4C42"/>
    <w:rsid w:val="001A7420"/>
    <w:rsid w:val="001B41A9"/>
    <w:rsid w:val="001B5072"/>
    <w:rsid w:val="001B6637"/>
    <w:rsid w:val="001C21C3"/>
    <w:rsid w:val="001D02C2"/>
    <w:rsid w:val="001D55FA"/>
    <w:rsid w:val="001E2197"/>
    <w:rsid w:val="001F0C1D"/>
    <w:rsid w:val="001F1132"/>
    <w:rsid w:val="001F168B"/>
    <w:rsid w:val="00200BBF"/>
    <w:rsid w:val="00213EA6"/>
    <w:rsid w:val="0021575D"/>
    <w:rsid w:val="002162FE"/>
    <w:rsid w:val="002347A2"/>
    <w:rsid w:val="002675F0"/>
    <w:rsid w:val="002727DD"/>
    <w:rsid w:val="002A2C2C"/>
    <w:rsid w:val="002B11B9"/>
    <w:rsid w:val="002B6339"/>
    <w:rsid w:val="002E00EE"/>
    <w:rsid w:val="002E1C50"/>
    <w:rsid w:val="00301547"/>
    <w:rsid w:val="0030384C"/>
    <w:rsid w:val="003172DC"/>
    <w:rsid w:val="0035462D"/>
    <w:rsid w:val="003765B8"/>
    <w:rsid w:val="00383703"/>
    <w:rsid w:val="00390CEC"/>
    <w:rsid w:val="00391D40"/>
    <w:rsid w:val="003B09F4"/>
    <w:rsid w:val="003C3971"/>
    <w:rsid w:val="003D7E7B"/>
    <w:rsid w:val="003F7214"/>
    <w:rsid w:val="0041503E"/>
    <w:rsid w:val="0041528A"/>
    <w:rsid w:val="0041631F"/>
    <w:rsid w:val="004217E9"/>
    <w:rsid w:val="00423334"/>
    <w:rsid w:val="004345EC"/>
    <w:rsid w:val="00437231"/>
    <w:rsid w:val="00454F48"/>
    <w:rsid w:val="00465515"/>
    <w:rsid w:val="00470323"/>
    <w:rsid w:val="00496700"/>
    <w:rsid w:val="004A0502"/>
    <w:rsid w:val="004B4E23"/>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09DC"/>
    <w:rsid w:val="00543E6C"/>
    <w:rsid w:val="00545FC0"/>
    <w:rsid w:val="005514AC"/>
    <w:rsid w:val="00561326"/>
    <w:rsid w:val="00565087"/>
    <w:rsid w:val="005859F8"/>
    <w:rsid w:val="00597B11"/>
    <w:rsid w:val="005B3C1D"/>
    <w:rsid w:val="005B6054"/>
    <w:rsid w:val="005B7335"/>
    <w:rsid w:val="005C2A0F"/>
    <w:rsid w:val="005C2FBF"/>
    <w:rsid w:val="005C3EA4"/>
    <w:rsid w:val="005C7479"/>
    <w:rsid w:val="005D188C"/>
    <w:rsid w:val="005D2E01"/>
    <w:rsid w:val="005D7526"/>
    <w:rsid w:val="005E40A6"/>
    <w:rsid w:val="005E4BB2"/>
    <w:rsid w:val="00602AEA"/>
    <w:rsid w:val="00602D6B"/>
    <w:rsid w:val="00604AE5"/>
    <w:rsid w:val="00614FDF"/>
    <w:rsid w:val="00621500"/>
    <w:rsid w:val="00627C5F"/>
    <w:rsid w:val="0063543D"/>
    <w:rsid w:val="00635D50"/>
    <w:rsid w:val="00635DF4"/>
    <w:rsid w:val="00637C52"/>
    <w:rsid w:val="00647114"/>
    <w:rsid w:val="00647117"/>
    <w:rsid w:val="006546F5"/>
    <w:rsid w:val="00662483"/>
    <w:rsid w:val="00672E5C"/>
    <w:rsid w:val="006A323F"/>
    <w:rsid w:val="006B30D0"/>
    <w:rsid w:val="006B3CEA"/>
    <w:rsid w:val="006B6724"/>
    <w:rsid w:val="006C3D95"/>
    <w:rsid w:val="006C6407"/>
    <w:rsid w:val="006E556B"/>
    <w:rsid w:val="006E5C86"/>
    <w:rsid w:val="006F70E9"/>
    <w:rsid w:val="00701116"/>
    <w:rsid w:val="0070727D"/>
    <w:rsid w:val="00713C44"/>
    <w:rsid w:val="0071712A"/>
    <w:rsid w:val="00724405"/>
    <w:rsid w:val="00732948"/>
    <w:rsid w:val="00734A5B"/>
    <w:rsid w:val="0074026F"/>
    <w:rsid w:val="007429F6"/>
    <w:rsid w:val="00744E76"/>
    <w:rsid w:val="00756D8C"/>
    <w:rsid w:val="0076548D"/>
    <w:rsid w:val="00774DA4"/>
    <w:rsid w:val="007805FF"/>
    <w:rsid w:val="00781F0F"/>
    <w:rsid w:val="007944FC"/>
    <w:rsid w:val="007B455F"/>
    <w:rsid w:val="007B600E"/>
    <w:rsid w:val="007B74F7"/>
    <w:rsid w:val="007C16FB"/>
    <w:rsid w:val="007E3B6E"/>
    <w:rsid w:val="007F0F4A"/>
    <w:rsid w:val="007F7011"/>
    <w:rsid w:val="008028A4"/>
    <w:rsid w:val="008263DF"/>
    <w:rsid w:val="00830747"/>
    <w:rsid w:val="00841B73"/>
    <w:rsid w:val="008768CA"/>
    <w:rsid w:val="00885F89"/>
    <w:rsid w:val="0088711E"/>
    <w:rsid w:val="008904FA"/>
    <w:rsid w:val="008925C8"/>
    <w:rsid w:val="008C384C"/>
    <w:rsid w:val="008E4A52"/>
    <w:rsid w:val="0090271F"/>
    <w:rsid w:val="00902E23"/>
    <w:rsid w:val="009114D7"/>
    <w:rsid w:val="0091348E"/>
    <w:rsid w:val="009173A9"/>
    <w:rsid w:val="00917CCB"/>
    <w:rsid w:val="0092045E"/>
    <w:rsid w:val="009251AC"/>
    <w:rsid w:val="00930F2E"/>
    <w:rsid w:val="00942EC2"/>
    <w:rsid w:val="009448FB"/>
    <w:rsid w:val="0096110F"/>
    <w:rsid w:val="00967DB4"/>
    <w:rsid w:val="00993668"/>
    <w:rsid w:val="00995B8D"/>
    <w:rsid w:val="009B537F"/>
    <w:rsid w:val="009C21DD"/>
    <w:rsid w:val="009C5C19"/>
    <w:rsid w:val="009C6BD6"/>
    <w:rsid w:val="009D7413"/>
    <w:rsid w:val="009E6385"/>
    <w:rsid w:val="009F069A"/>
    <w:rsid w:val="009F2B62"/>
    <w:rsid w:val="009F2C04"/>
    <w:rsid w:val="009F37B7"/>
    <w:rsid w:val="00A10F02"/>
    <w:rsid w:val="00A164B4"/>
    <w:rsid w:val="00A24002"/>
    <w:rsid w:val="00A24FC8"/>
    <w:rsid w:val="00A26956"/>
    <w:rsid w:val="00A27486"/>
    <w:rsid w:val="00A305CE"/>
    <w:rsid w:val="00A33235"/>
    <w:rsid w:val="00A360CB"/>
    <w:rsid w:val="00A53724"/>
    <w:rsid w:val="00A56066"/>
    <w:rsid w:val="00A66086"/>
    <w:rsid w:val="00A73129"/>
    <w:rsid w:val="00A773C5"/>
    <w:rsid w:val="00A82346"/>
    <w:rsid w:val="00A86604"/>
    <w:rsid w:val="00A92BA1"/>
    <w:rsid w:val="00A930F1"/>
    <w:rsid w:val="00A94B5C"/>
    <w:rsid w:val="00AA3D03"/>
    <w:rsid w:val="00AB1F30"/>
    <w:rsid w:val="00AC2462"/>
    <w:rsid w:val="00AC37F1"/>
    <w:rsid w:val="00AC4D4E"/>
    <w:rsid w:val="00AC524A"/>
    <w:rsid w:val="00AC5A70"/>
    <w:rsid w:val="00AC6BC6"/>
    <w:rsid w:val="00AD1613"/>
    <w:rsid w:val="00AD2C23"/>
    <w:rsid w:val="00AE65E2"/>
    <w:rsid w:val="00AF529F"/>
    <w:rsid w:val="00B15449"/>
    <w:rsid w:val="00B27DEC"/>
    <w:rsid w:val="00B50B5F"/>
    <w:rsid w:val="00B55E08"/>
    <w:rsid w:val="00B67EB8"/>
    <w:rsid w:val="00B927FC"/>
    <w:rsid w:val="00B93086"/>
    <w:rsid w:val="00BA19ED"/>
    <w:rsid w:val="00BA4B8D"/>
    <w:rsid w:val="00BB4C6C"/>
    <w:rsid w:val="00BB604C"/>
    <w:rsid w:val="00BC0F7D"/>
    <w:rsid w:val="00BD7D31"/>
    <w:rsid w:val="00BE3255"/>
    <w:rsid w:val="00BF128E"/>
    <w:rsid w:val="00BF46E1"/>
    <w:rsid w:val="00C074DD"/>
    <w:rsid w:val="00C1496A"/>
    <w:rsid w:val="00C20BD0"/>
    <w:rsid w:val="00C30701"/>
    <w:rsid w:val="00C33079"/>
    <w:rsid w:val="00C41016"/>
    <w:rsid w:val="00C4404E"/>
    <w:rsid w:val="00C45231"/>
    <w:rsid w:val="00C6133D"/>
    <w:rsid w:val="00C6433C"/>
    <w:rsid w:val="00C6551D"/>
    <w:rsid w:val="00C72628"/>
    <w:rsid w:val="00C72833"/>
    <w:rsid w:val="00C80F1D"/>
    <w:rsid w:val="00C820EA"/>
    <w:rsid w:val="00C93F40"/>
    <w:rsid w:val="00C9652D"/>
    <w:rsid w:val="00C967AB"/>
    <w:rsid w:val="00CA3D0C"/>
    <w:rsid w:val="00CA6728"/>
    <w:rsid w:val="00CB628E"/>
    <w:rsid w:val="00CD0FAF"/>
    <w:rsid w:val="00CE2ABF"/>
    <w:rsid w:val="00CF2022"/>
    <w:rsid w:val="00D00828"/>
    <w:rsid w:val="00D31239"/>
    <w:rsid w:val="00D57972"/>
    <w:rsid w:val="00D675A9"/>
    <w:rsid w:val="00D738D6"/>
    <w:rsid w:val="00D755EB"/>
    <w:rsid w:val="00D76048"/>
    <w:rsid w:val="00D77BFB"/>
    <w:rsid w:val="00D8286F"/>
    <w:rsid w:val="00D87E00"/>
    <w:rsid w:val="00D9134D"/>
    <w:rsid w:val="00D97B5D"/>
    <w:rsid w:val="00DA1F84"/>
    <w:rsid w:val="00DA7A03"/>
    <w:rsid w:val="00DB139A"/>
    <w:rsid w:val="00DB1818"/>
    <w:rsid w:val="00DC309B"/>
    <w:rsid w:val="00DC4DA2"/>
    <w:rsid w:val="00DD30EB"/>
    <w:rsid w:val="00DD4C17"/>
    <w:rsid w:val="00DD74A5"/>
    <w:rsid w:val="00DE055F"/>
    <w:rsid w:val="00DF2B1F"/>
    <w:rsid w:val="00DF62CD"/>
    <w:rsid w:val="00DF6E14"/>
    <w:rsid w:val="00DF78D3"/>
    <w:rsid w:val="00E025A3"/>
    <w:rsid w:val="00E14808"/>
    <w:rsid w:val="00E16509"/>
    <w:rsid w:val="00E2245F"/>
    <w:rsid w:val="00E27BE7"/>
    <w:rsid w:val="00E301C0"/>
    <w:rsid w:val="00E36071"/>
    <w:rsid w:val="00E44582"/>
    <w:rsid w:val="00E53D31"/>
    <w:rsid w:val="00E6076A"/>
    <w:rsid w:val="00E705F9"/>
    <w:rsid w:val="00E77645"/>
    <w:rsid w:val="00E822FC"/>
    <w:rsid w:val="00E85E6D"/>
    <w:rsid w:val="00E97A68"/>
    <w:rsid w:val="00EA15B0"/>
    <w:rsid w:val="00EA5EA7"/>
    <w:rsid w:val="00EA784F"/>
    <w:rsid w:val="00EB05F5"/>
    <w:rsid w:val="00EC323A"/>
    <w:rsid w:val="00EC4A25"/>
    <w:rsid w:val="00ED2D5E"/>
    <w:rsid w:val="00ED3DBE"/>
    <w:rsid w:val="00EE38C4"/>
    <w:rsid w:val="00F025A2"/>
    <w:rsid w:val="00F02A14"/>
    <w:rsid w:val="00F04712"/>
    <w:rsid w:val="00F13360"/>
    <w:rsid w:val="00F22EC7"/>
    <w:rsid w:val="00F25234"/>
    <w:rsid w:val="00F2660C"/>
    <w:rsid w:val="00F325C8"/>
    <w:rsid w:val="00F653B8"/>
    <w:rsid w:val="00F802BB"/>
    <w:rsid w:val="00F80AB5"/>
    <w:rsid w:val="00F80C0C"/>
    <w:rsid w:val="00F81791"/>
    <w:rsid w:val="00F9008D"/>
    <w:rsid w:val="00F9094E"/>
    <w:rsid w:val="00F95DBD"/>
    <w:rsid w:val="00FA1266"/>
    <w:rsid w:val="00FB1AFF"/>
    <w:rsid w:val="00FC0E2B"/>
    <w:rsid w:val="00FC1192"/>
    <w:rsid w:val="00FD4491"/>
    <w:rsid w:val="00FE563E"/>
    <w:rsid w:val="00FF6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qFormat/>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5"/>
      </w:numPr>
      <w:contextualSpacing/>
    </w:pPr>
  </w:style>
  <w:style w:type="paragraph" w:styleId="ListBullet2">
    <w:name w:val="List Bullet 2"/>
    <w:basedOn w:val="Normal"/>
    <w:uiPriority w:val="99"/>
    <w:rsid w:val="00604AE5"/>
    <w:pPr>
      <w:numPr>
        <w:numId w:val="6"/>
      </w:numPr>
      <w:contextualSpacing/>
    </w:pPr>
  </w:style>
  <w:style w:type="paragraph" w:styleId="ListBullet3">
    <w:name w:val="List Bullet 3"/>
    <w:basedOn w:val="Normal"/>
    <w:uiPriority w:val="99"/>
    <w:rsid w:val="00604AE5"/>
    <w:pPr>
      <w:numPr>
        <w:numId w:val="7"/>
      </w:numPr>
      <w:contextualSpacing/>
    </w:pPr>
  </w:style>
  <w:style w:type="paragraph" w:styleId="ListBullet4">
    <w:name w:val="List Bullet 4"/>
    <w:basedOn w:val="Normal"/>
    <w:uiPriority w:val="99"/>
    <w:rsid w:val="00604AE5"/>
    <w:pPr>
      <w:numPr>
        <w:numId w:val="8"/>
      </w:numPr>
      <w:contextualSpacing/>
    </w:pPr>
  </w:style>
  <w:style w:type="paragraph" w:styleId="ListBullet5">
    <w:name w:val="List Bullet 5"/>
    <w:basedOn w:val="Normal"/>
    <w:uiPriority w:val="99"/>
    <w:rsid w:val="00604AE5"/>
    <w:pPr>
      <w:numPr>
        <w:numId w:val="9"/>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0"/>
      </w:numPr>
      <w:contextualSpacing/>
    </w:pPr>
  </w:style>
  <w:style w:type="paragraph" w:styleId="ListNumber3">
    <w:name w:val="List Number 3"/>
    <w:basedOn w:val="Normal"/>
    <w:uiPriority w:val="99"/>
    <w:rsid w:val="00604AE5"/>
    <w:pPr>
      <w:numPr>
        <w:numId w:val="11"/>
      </w:numPr>
      <w:contextualSpacing/>
    </w:pPr>
  </w:style>
  <w:style w:type="paragraph" w:styleId="ListNumber4">
    <w:name w:val="List Number 4"/>
    <w:basedOn w:val="Normal"/>
    <w:rsid w:val="00604AE5"/>
    <w:pPr>
      <w:numPr>
        <w:numId w:val="12"/>
      </w:numPr>
      <w:contextualSpacing/>
    </w:pPr>
  </w:style>
  <w:style w:type="paragraph" w:styleId="ListNumber5">
    <w:name w:val="List Number 5"/>
    <w:basedOn w:val="Normal"/>
    <w:rsid w:val="00604AE5"/>
    <w:pPr>
      <w:numPr>
        <w:numId w:val="13"/>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18"/>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16"/>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19"/>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0"/>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17"/>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4"/>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2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E02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190</Pages>
  <Words>46900</Words>
  <Characters>267331</Characters>
  <Application>Microsoft Office Word</Application>
  <DocSecurity>0</DocSecurity>
  <Lines>2227</Lines>
  <Paragraphs>627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313604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31.130_CR0105R1_(Rel-18)_GBA_U_APIs</cp:lastModifiedBy>
  <cp:revision>44</cp:revision>
  <cp:lastPrinted>2019-02-25T14:05:00Z</cp:lastPrinted>
  <dcterms:created xsi:type="dcterms:W3CDTF">2023-09-25T09:30:00Z</dcterms:created>
  <dcterms:modified xsi:type="dcterms:W3CDTF">2025-05-28T12:39:00Z</dcterms:modified>
</cp:coreProperties>
</file>